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ECE79D" w14:textId="77777777"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A2479A">
        <w:t>1</w:t>
      </w:r>
      <w:r w:rsidR="00AE4027">
        <w:t>6</w:t>
      </w:r>
      <w:r w:rsidR="00A2479A">
        <w:t>.</w:t>
      </w:r>
      <w:r w:rsidR="00DD31F0">
        <w:t>5</w:t>
      </w:r>
      <w:r w:rsidR="00A331F7" w:rsidRPr="0079589D">
        <w:t>.0</w:t>
      </w:r>
      <w:r w:rsidRPr="0079589D">
        <w:t xml:space="preserve"> </w:t>
      </w:r>
      <w:r w:rsidRPr="0079589D">
        <w:rPr>
          <w:sz w:val="32"/>
        </w:rPr>
        <w:t>(</w:t>
      </w:r>
      <w:r w:rsidR="00FB2B00" w:rsidRPr="0079589D">
        <w:rPr>
          <w:sz w:val="32"/>
        </w:rPr>
        <w:t>20</w:t>
      </w:r>
      <w:r w:rsidR="00FB2B00">
        <w:rPr>
          <w:sz w:val="32"/>
        </w:rPr>
        <w:t>2</w:t>
      </w:r>
      <w:r w:rsidR="00DD31F0">
        <w:rPr>
          <w:sz w:val="32"/>
        </w:rPr>
        <w:t>1</w:t>
      </w:r>
      <w:r w:rsidR="000D6032">
        <w:rPr>
          <w:sz w:val="32"/>
        </w:rPr>
        <w:t>-</w:t>
      </w:r>
      <w:r w:rsidR="00951DE8">
        <w:rPr>
          <w:sz w:val="32"/>
        </w:rPr>
        <w:t>06</w:t>
      </w:r>
      <w:r w:rsidRPr="0079589D">
        <w:rPr>
          <w:sz w:val="32"/>
        </w:rPr>
        <w:t>)</w:t>
      </w:r>
    </w:p>
    <w:p w14:paraId="4A7E61AE" w14:textId="77777777" w:rsidR="00080512" w:rsidRPr="0079589D" w:rsidRDefault="00080512">
      <w:pPr>
        <w:pStyle w:val="ZB"/>
        <w:framePr w:wrap="notBeside"/>
      </w:pPr>
      <w:r w:rsidRPr="0079589D">
        <w:t>Technical Specification</w:t>
      </w:r>
    </w:p>
    <w:p w14:paraId="6D761C8F" w14:textId="77777777" w:rsidR="00080512" w:rsidRPr="0079589D" w:rsidRDefault="00080512">
      <w:pPr>
        <w:pStyle w:val="ZT"/>
        <w:framePr w:wrap="notBeside"/>
      </w:pPr>
      <w:r w:rsidRPr="0079589D">
        <w:t>3rd Generation Partnership Project;</w:t>
      </w:r>
    </w:p>
    <w:p w14:paraId="67329DAC"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1BD7B5EA" w14:textId="77777777" w:rsidR="00080512" w:rsidRPr="0079589D" w:rsidRDefault="00A331F7">
      <w:pPr>
        <w:pStyle w:val="ZT"/>
        <w:framePr w:wrap="notBeside"/>
      </w:pPr>
      <w:r w:rsidRPr="0079589D">
        <w:t>Mission Critical Video (MCVideo) signalling control</w:t>
      </w:r>
      <w:r w:rsidR="00080512" w:rsidRPr="0079589D">
        <w:t>;</w:t>
      </w:r>
    </w:p>
    <w:p w14:paraId="3D6A9119" w14:textId="77777777" w:rsidR="00080512" w:rsidRPr="0079589D" w:rsidRDefault="00A331F7">
      <w:pPr>
        <w:pStyle w:val="ZT"/>
        <w:framePr w:wrap="notBeside"/>
      </w:pPr>
      <w:r w:rsidRPr="0079589D">
        <w:t>Protocol specification</w:t>
      </w:r>
    </w:p>
    <w:p w14:paraId="3C4D43AC" w14:textId="77777777"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AE4027">
        <w:rPr>
          <w:rStyle w:val="ZGSM"/>
        </w:rPr>
        <w:t>6</w:t>
      </w:r>
      <w:r w:rsidRPr="0079589D">
        <w:t>)</w:t>
      </w:r>
    </w:p>
    <w:p w14:paraId="7B2A0448" w14:textId="77777777" w:rsidR="00786869" w:rsidRPr="00235394" w:rsidRDefault="00786869" w:rsidP="00786869">
      <w:pPr>
        <w:pStyle w:val="ZU"/>
        <w:framePr w:h="4929" w:hRule="exact" w:wrap="notBeside"/>
        <w:tabs>
          <w:tab w:val="right" w:pos="10206"/>
        </w:tabs>
        <w:jc w:val="left"/>
      </w:pPr>
      <w:r>
        <w:rPr>
          <w:i/>
        </w:rPr>
        <w:pict w14:anchorId="5B30BB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6.25pt">
            <v:imagedata r:id="rId11" o:title="5G-logo_175px"/>
          </v:shape>
        </w:pict>
      </w:r>
      <w:r w:rsidRPr="00235394">
        <w:rPr>
          <w:color w:val="0000FF"/>
        </w:rPr>
        <w:tab/>
      </w:r>
      <w:r w:rsidRPr="00235394">
        <w:pict w14:anchorId="77930808">
          <v:shape id="_x0000_i1026" type="#_x0000_t75" style="width:127.85pt;height:74.6pt">
            <v:imagedata r:id="rId12" o:title="3GPP-logo_web"/>
          </v:shape>
        </w:pict>
      </w:r>
    </w:p>
    <w:p w14:paraId="15F34674" w14:textId="77777777" w:rsidR="00080512" w:rsidRPr="0079589D" w:rsidRDefault="00080512">
      <w:pPr>
        <w:pStyle w:val="ZU"/>
        <w:framePr w:h="4929" w:hRule="exact" w:wrap="notBeside"/>
        <w:tabs>
          <w:tab w:val="right" w:pos="10206"/>
        </w:tabs>
        <w:jc w:val="left"/>
      </w:pPr>
    </w:p>
    <w:p w14:paraId="30E29334"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7F35FB2B" w14:textId="77777777" w:rsidR="00080512" w:rsidRPr="0079589D" w:rsidRDefault="00080512">
      <w:pPr>
        <w:pStyle w:val="ZV"/>
        <w:framePr w:wrap="notBeside"/>
      </w:pPr>
    </w:p>
    <w:p w14:paraId="54F1932F" w14:textId="77777777" w:rsidR="00080512" w:rsidRPr="0079589D" w:rsidRDefault="00080512"/>
    <w:bookmarkEnd w:id="0"/>
    <w:p w14:paraId="52A867F0" w14:textId="77777777" w:rsidR="00080512" w:rsidRPr="0079589D" w:rsidRDefault="00080512">
      <w:pPr>
        <w:sectPr w:rsidR="00080512" w:rsidRPr="0079589D">
          <w:footnotePr>
            <w:numRestart w:val="eachSect"/>
          </w:footnotePr>
          <w:pgSz w:w="11907" w:h="16840"/>
          <w:pgMar w:top="2268" w:right="851" w:bottom="10773" w:left="851" w:header="0" w:footer="0" w:gutter="0"/>
          <w:cols w:space="720"/>
        </w:sectPr>
      </w:pPr>
    </w:p>
    <w:p w14:paraId="21A83150" w14:textId="77777777" w:rsidR="00080512" w:rsidRPr="0079589D" w:rsidRDefault="00080512">
      <w:bookmarkStart w:id="1" w:name="page2"/>
    </w:p>
    <w:p w14:paraId="4C789CB5"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4A20B301" w14:textId="77777777" w:rsidR="00080512" w:rsidRPr="0079589D" w:rsidRDefault="00A41473">
      <w:pPr>
        <w:pStyle w:val="FP"/>
        <w:framePr w:wrap="notBeside" w:hAnchor="margin" w:y="1419"/>
        <w:ind w:left="2835" w:right="2835"/>
        <w:jc w:val="center"/>
        <w:rPr>
          <w:rFonts w:ascii="Arial" w:hAnsi="Arial"/>
          <w:sz w:val="18"/>
        </w:rPr>
      </w:pPr>
      <w:r>
        <w:rPr>
          <w:rFonts w:ascii="Arial" w:hAnsi="Arial"/>
          <w:sz w:val="18"/>
        </w:rPr>
        <w:t>Mission Critical Services, Video</w:t>
      </w:r>
    </w:p>
    <w:p w14:paraId="638012BD" w14:textId="77777777" w:rsidR="00080512" w:rsidRPr="0079589D" w:rsidRDefault="00080512"/>
    <w:p w14:paraId="435BD3A5"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34D34BDD"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29123ED8" w14:textId="77777777" w:rsidR="00080512" w:rsidRPr="0079589D" w:rsidRDefault="00080512">
      <w:pPr>
        <w:pStyle w:val="FP"/>
        <w:framePr w:wrap="notBeside" w:hAnchor="margin" w:yAlign="center"/>
        <w:ind w:left="2835" w:right="2835"/>
        <w:jc w:val="center"/>
        <w:rPr>
          <w:rFonts w:ascii="Arial" w:hAnsi="Arial"/>
          <w:sz w:val="18"/>
        </w:rPr>
      </w:pPr>
    </w:p>
    <w:p w14:paraId="3C01AAFA" w14:textId="77777777" w:rsidR="00080512" w:rsidRPr="00251EBF" w:rsidRDefault="00080512">
      <w:pPr>
        <w:pStyle w:val="FP"/>
        <w:framePr w:wrap="notBeside" w:hAnchor="margin" w:yAlign="center"/>
        <w:pBdr>
          <w:bottom w:val="single" w:sz="6" w:space="1" w:color="auto"/>
        </w:pBdr>
        <w:spacing w:before="240"/>
        <w:ind w:left="2835" w:right="2835"/>
        <w:jc w:val="center"/>
      </w:pPr>
      <w:r w:rsidRPr="00251EBF">
        <w:t>3GPP support office address</w:t>
      </w:r>
    </w:p>
    <w:p w14:paraId="27090FBD"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21AD941D"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1B17D6D5"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7C9968FD"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245DBA48"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3AC0261C" w14:textId="77777777" w:rsidR="00080512" w:rsidRPr="0079589D" w:rsidRDefault="00080512"/>
    <w:p w14:paraId="7882E4B9"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508D8444"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601816AB" w14:textId="77777777" w:rsidR="00080512" w:rsidRPr="0079589D" w:rsidRDefault="00080512" w:rsidP="00FA1266">
      <w:pPr>
        <w:pStyle w:val="FP"/>
        <w:framePr w:h="3057" w:hRule="exact" w:wrap="notBeside" w:vAnchor="page" w:hAnchor="margin" w:y="12605"/>
        <w:jc w:val="center"/>
        <w:rPr>
          <w:noProof/>
        </w:rPr>
      </w:pPr>
    </w:p>
    <w:p w14:paraId="172A8287" w14:textId="77777777" w:rsidR="00080512" w:rsidRPr="0079589D" w:rsidRDefault="00DC309B" w:rsidP="00FA1266">
      <w:pPr>
        <w:pStyle w:val="FP"/>
        <w:framePr w:h="3057" w:hRule="exact" w:wrap="notBeside" w:vAnchor="page" w:hAnchor="margin" w:y="12605"/>
        <w:jc w:val="center"/>
        <w:rPr>
          <w:noProof/>
          <w:sz w:val="18"/>
        </w:rPr>
      </w:pPr>
      <w:r w:rsidRPr="0079589D">
        <w:rPr>
          <w:noProof/>
          <w:sz w:val="18"/>
        </w:rPr>
        <w:t>© 20</w:t>
      </w:r>
      <w:r w:rsidR="00FB2B00">
        <w:rPr>
          <w:noProof/>
          <w:sz w:val="18"/>
        </w:rPr>
        <w:t>2</w:t>
      </w:r>
      <w:r w:rsidR="00DD31F0">
        <w:rPr>
          <w:noProof/>
          <w:sz w:val="18"/>
        </w:rPr>
        <w:t>1</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2" w:name="copyrightaddon"/>
      <w:bookmarkEnd w:id="2"/>
    </w:p>
    <w:p w14:paraId="54DE37CE"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6C0FAD9A" w14:textId="77777777" w:rsidR="00FC1192" w:rsidRPr="0079589D" w:rsidRDefault="00FC1192" w:rsidP="00FA1266">
      <w:pPr>
        <w:pStyle w:val="FP"/>
        <w:framePr w:h="3057" w:hRule="exact" w:wrap="notBeside" w:vAnchor="page" w:hAnchor="margin" w:y="12605"/>
        <w:rPr>
          <w:noProof/>
          <w:sz w:val="18"/>
        </w:rPr>
      </w:pPr>
    </w:p>
    <w:p w14:paraId="3083EFFF"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509AD7A3"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5F4F656D"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1"/>
    <w:p w14:paraId="03F2DEF1" w14:textId="77777777" w:rsidR="00080512" w:rsidRPr="0079589D" w:rsidRDefault="00080512">
      <w:pPr>
        <w:pStyle w:val="TT"/>
      </w:pPr>
      <w:r w:rsidRPr="0079589D">
        <w:br w:type="page"/>
      </w:r>
      <w:r w:rsidRPr="0079589D">
        <w:lastRenderedPageBreak/>
        <w:t>Contents</w:t>
      </w:r>
    </w:p>
    <w:p w14:paraId="175F7CF3" w14:textId="77777777" w:rsidR="002475F5" w:rsidRPr="00CD4CBB" w:rsidRDefault="00D54DD6">
      <w:pPr>
        <w:pStyle w:val="TOC1"/>
        <w:rPr>
          <w:rFonts w:ascii="Calibri" w:hAnsi="Calibri"/>
          <w:szCs w:val="22"/>
          <w:lang w:eastAsia="en-GB"/>
        </w:rPr>
      </w:pPr>
      <w:r>
        <w:fldChar w:fldCharType="begin" w:fldLock="1"/>
      </w:r>
      <w:r>
        <w:instrText xml:space="preserve"> TOC \o "1-9" </w:instrText>
      </w:r>
      <w:r>
        <w:fldChar w:fldCharType="separate"/>
      </w:r>
      <w:r w:rsidR="002475F5">
        <w:t>Foreword</w:t>
      </w:r>
      <w:r w:rsidR="002475F5">
        <w:tab/>
      </w:r>
      <w:r w:rsidR="002475F5">
        <w:fldChar w:fldCharType="begin" w:fldLock="1"/>
      </w:r>
      <w:r w:rsidR="002475F5">
        <w:instrText xml:space="preserve"> PAGEREF _Toc73958152 \h </w:instrText>
      </w:r>
      <w:r w:rsidR="002475F5">
        <w:fldChar w:fldCharType="separate"/>
      </w:r>
      <w:r w:rsidR="002475F5">
        <w:t>21</w:t>
      </w:r>
      <w:r w:rsidR="002475F5">
        <w:fldChar w:fldCharType="end"/>
      </w:r>
    </w:p>
    <w:p w14:paraId="45492F00" w14:textId="77777777" w:rsidR="002475F5" w:rsidRPr="00CD4CBB" w:rsidRDefault="002475F5">
      <w:pPr>
        <w:pStyle w:val="TOC1"/>
        <w:rPr>
          <w:rFonts w:ascii="Calibri" w:hAnsi="Calibri"/>
          <w:szCs w:val="22"/>
          <w:lang w:eastAsia="en-GB"/>
        </w:rPr>
      </w:pPr>
      <w:r>
        <w:t>1</w:t>
      </w:r>
      <w:r w:rsidRPr="00CD4CBB">
        <w:rPr>
          <w:rFonts w:ascii="Calibri" w:hAnsi="Calibri"/>
          <w:szCs w:val="22"/>
          <w:lang w:eastAsia="en-GB"/>
        </w:rPr>
        <w:tab/>
      </w:r>
      <w:r>
        <w:t>Scope</w:t>
      </w:r>
      <w:r>
        <w:tab/>
      </w:r>
      <w:r>
        <w:fldChar w:fldCharType="begin" w:fldLock="1"/>
      </w:r>
      <w:r>
        <w:instrText xml:space="preserve"> PAGEREF _Toc73958153 \h </w:instrText>
      </w:r>
      <w:r>
        <w:fldChar w:fldCharType="separate"/>
      </w:r>
      <w:r>
        <w:t>22</w:t>
      </w:r>
      <w:r>
        <w:fldChar w:fldCharType="end"/>
      </w:r>
    </w:p>
    <w:p w14:paraId="239CD9BC" w14:textId="77777777" w:rsidR="002475F5" w:rsidRPr="00CD4CBB" w:rsidRDefault="002475F5">
      <w:pPr>
        <w:pStyle w:val="TOC1"/>
        <w:rPr>
          <w:rFonts w:ascii="Calibri" w:hAnsi="Calibri"/>
          <w:szCs w:val="22"/>
          <w:lang w:eastAsia="en-GB"/>
        </w:rPr>
      </w:pPr>
      <w:r>
        <w:t>2</w:t>
      </w:r>
      <w:r w:rsidRPr="00CD4CBB">
        <w:rPr>
          <w:rFonts w:ascii="Calibri" w:hAnsi="Calibri"/>
          <w:szCs w:val="22"/>
          <w:lang w:eastAsia="en-GB"/>
        </w:rPr>
        <w:tab/>
      </w:r>
      <w:r>
        <w:t>References</w:t>
      </w:r>
      <w:r>
        <w:tab/>
      </w:r>
      <w:r>
        <w:fldChar w:fldCharType="begin" w:fldLock="1"/>
      </w:r>
      <w:r>
        <w:instrText xml:space="preserve"> PAGEREF _Toc73958154 \h </w:instrText>
      </w:r>
      <w:r>
        <w:fldChar w:fldCharType="separate"/>
      </w:r>
      <w:r>
        <w:t>22</w:t>
      </w:r>
      <w:r>
        <w:fldChar w:fldCharType="end"/>
      </w:r>
    </w:p>
    <w:p w14:paraId="5359C6C1" w14:textId="77777777" w:rsidR="002475F5" w:rsidRPr="00CD4CBB" w:rsidRDefault="002475F5">
      <w:pPr>
        <w:pStyle w:val="TOC1"/>
        <w:rPr>
          <w:rFonts w:ascii="Calibri" w:hAnsi="Calibri"/>
          <w:szCs w:val="22"/>
          <w:lang w:eastAsia="en-GB"/>
        </w:rPr>
      </w:pPr>
      <w:r>
        <w:t>3</w:t>
      </w:r>
      <w:r w:rsidRPr="00CD4CBB">
        <w:rPr>
          <w:rFonts w:ascii="Calibri" w:hAnsi="Calibri"/>
          <w:szCs w:val="22"/>
          <w:lang w:eastAsia="en-GB"/>
        </w:rPr>
        <w:tab/>
      </w:r>
      <w:r>
        <w:t>Definitions, symbols and abbreviations</w:t>
      </w:r>
      <w:r>
        <w:tab/>
      </w:r>
      <w:r>
        <w:fldChar w:fldCharType="begin" w:fldLock="1"/>
      </w:r>
      <w:r>
        <w:instrText xml:space="preserve"> PAGEREF _Toc73958155 \h </w:instrText>
      </w:r>
      <w:r>
        <w:fldChar w:fldCharType="separate"/>
      </w:r>
      <w:r>
        <w:t>25</w:t>
      </w:r>
      <w:r>
        <w:fldChar w:fldCharType="end"/>
      </w:r>
    </w:p>
    <w:p w14:paraId="362AC290" w14:textId="77777777" w:rsidR="002475F5" w:rsidRPr="00CD4CBB" w:rsidRDefault="002475F5">
      <w:pPr>
        <w:pStyle w:val="TOC2"/>
        <w:rPr>
          <w:rFonts w:ascii="Calibri" w:hAnsi="Calibri"/>
          <w:sz w:val="22"/>
          <w:szCs w:val="22"/>
          <w:lang w:eastAsia="en-GB"/>
        </w:rPr>
      </w:pPr>
      <w:r>
        <w:t>3.1</w:t>
      </w:r>
      <w:r w:rsidRPr="00CD4CBB">
        <w:rPr>
          <w:rFonts w:ascii="Calibri" w:hAnsi="Calibri"/>
          <w:sz w:val="22"/>
          <w:szCs w:val="22"/>
          <w:lang w:eastAsia="en-GB"/>
        </w:rPr>
        <w:tab/>
      </w:r>
      <w:r>
        <w:t>Definitions</w:t>
      </w:r>
      <w:r>
        <w:tab/>
      </w:r>
      <w:r>
        <w:fldChar w:fldCharType="begin" w:fldLock="1"/>
      </w:r>
      <w:r>
        <w:instrText xml:space="preserve"> PAGEREF _Toc73958156 \h </w:instrText>
      </w:r>
      <w:r>
        <w:fldChar w:fldCharType="separate"/>
      </w:r>
      <w:r>
        <w:t>25</w:t>
      </w:r>
      <w:r>
        <w:fldChar w:fldCharType="end"/>
      </w:r>
    </w:p>
    <w:p w14:paraId="2176F019" w14:textId="77777777" w:rsidR="002475F5" w:rsidRPr="00CD4CBB" w:rsidRDefault="002475F5">
      <w:pPr>
        <w:pStyle w:val="TOC2"/>
        <w:rPr>
          <w:rFonts w:ascii="Calibri" w:hAnsi="Calibri"/>
          <w:sz w:val="22"/>
          <w:szCs w:val="22"/>
          <w:lang w:eastAsia="en-GB"/>
        </w:rPr>
      </w:pPr>
      <w:r>
        <w:t>3.2</w:t>
      </w:r>
      <w:r w:rsidRPr="00CD4CBB">
        <w:rPr>
          <w:rFonts w:ascii="Calibri" w:hAnsi="Calibri"/>
          <w:sz w:val="22"/>
          <w:szCs w:val="22"/>
          <w:lang w:eastAsia="en-GB"/>
        </w:rPr>
        <w:tab/>
      </w:r>
      <w:r>
        <w:t>Symbols</w:t>
      </w:r>
      <w:r>
        <w:tab/>
      </w:r>
      <w:r>
        <w:fldChar w:fldCharType="begin" w:fldLock="1"/>
      </w:r>
      <w:r>
        <w:instrText xml:space="preserve"> PAGEREF _Toc73958157 \h </w:instrText>
      </w:r>
      <w:r>
        <w:fldChar w:fldCharType="separate"/>
      </w:r>
      <w:r>
        <w:t>27</w:t>
      </w:r>
      <w:r>
        <w:fldChar w:fldCharType="end"/>
      </w:r>
    </w:p>
    <w:p w14:paraId="6AE5A421" w14:textId="77777777" w:rsidR="002475F5" w:rsidRPr="00CD4CBB" w:rsidRDefault="002475F5">
      <w:pPr>
        <w:pStyle w:val="TOC2"/>
        <w:rPr>
          <w:rFonts w:ascii="Calibri" w:hAnsi="Calibri"/>
          <w:sz w:val="22"/>
          <w:szCs w:val="22"/>
          <w:lang w:eastAsia="en-GB"/>
        </w:rPr>
      </w:pPr>
      <w:r>
        <w:t>3.3</w:t>
      </w:r>
      <w:r w:rsidRPr="00CD4CBB">
        <w:rPr>
          <w:rFonts w:ascii="Calibri" w:hAnsi="Calibri"/>
          <w:sz w:val="22"/>
          <w:szCs w:val="22"/>
          <w:lang w:eastAsia="en-GB"/>
        </w:rPr>
        <w:tab/>
      </w:r>
      <w:r>
        <w:t>Abbreviations</w:t>
      </w:r>
      <w:r>
        <w:tab/>
      </w:r>
      <w:r>
        <w:fldChar w:fldCharType="begin" w:fldLock="1"/>
      </w:r>
      <w:r>
        <w:instrText xml:space="preserve"> PAGEREF _Toc73958158 \h </w:instrText>
      </w:r>
      <w:r>
        <w:fldChar w:fldCharType="separate"/>
      </w:r>
      <w:r>
        <w:t>27</w:t>
      </w:r>
      <w:r>
        <w:fldChar w:fldCharType="end"/>
      </w:r>
    </w:p>
    <w:p w14:paraId="06D676E9" w14:textId="77777777" w:rsidR="002475F5" w:rsidRPr="00CD4CBB" w:rsidRDefault="002475F5">
      <w:pPr>
        <w:pStyle w:val="TOC1"/>
        <w:rPr>
          <w:rFonts w:ascii="Calibri" w:hAnsi="Calibri"/>
          <w:szCs w:val="22"/>
          <w:lang w:eastAsia="en-GB"/>
        </w:rPr>
      </w:pPr>
      <w:r>
        <w:t>4</w:t>
      </w:r>
      <w:r w:rsidRPr="00CD4CBB">
        <w:rPr>
          <w:rFonts w:ascii="Calibri" w:hAnsi="Calibri"/>
          <w:szCs w:val="22"/>
          <w:lang w:eastAsia="en-GB"/>
        </w:rPr>
        <w:tab/>
      </w:r>
      <w:r>
        <w:t>General</w:t>
      </w:r>
      <w:r>
        <w:tab/>
      </w:r>
      <w:r>
        <w:fldChar w:fldCharType="begin" w:fldLock="1"/>
      </w:r>
      <w:r>
        <w:instrText xml:space="preserve"> PAGEREF _Toc73958159 \h </w:instrText>
      </w:r>
      <w:r>
        <w:fldChar w:fldCharType="separate"/>
      </w:r>
      <w:r>
        <w:t>28</w:t>
      </w:r>
      <w:r>
        <w:fldChar w:fldCharType="end"/>
      </w:r>
    </w:p>
    <w:p w14:paraId="6C9C71ED" w14:textId="77777777" w:rsidR="002475F5" w:rsidRPr="00CD4CBB" w:rsidRDefault="002475F5">
      <w:pPr>
        <w:pStyle w:val="TOC2"/>
        <w:rPr>
          <w:rFonts w:ascii="Calibri" w:hAnsi="Calibri"/>
          <w:sz w:val="22"/>
          <w:szCs w:val="22"/>
          <w:lang w:eastAsia="en-GB"/>
        </w:rPr>
      </w:pPr>
      <w:r>
        <w:t>4.1</w:t>
      </w:r>
      <w:r w:rsidRPr="00CD4CBB">
        <w:rPr>
          <w:rFonts w:ascii="Calibri" w:hAnsi="Calibri"/>
          <w:sz w:val="22"/>
          <w:szCs w:val="22"/>
          <w:lang w:eastAsia="en-GB"/>
        </w:rPr>
        <w:tab/>
      </w:r>
      <w:r>
        <w:t>MCVideo overview</w:t>
      </w:r>
      <w:r>
        <w:tab/>
      </w:r>
      <w:r>
        <w:fldChar w:fldCharType="begin" w:fldLock="1"/>
      </w:r>
      <w:r>
        <w:instrText xml:space="preserve"> PAGEREF _Toc73958160 \h </w:instrText>
      </w:r>
      <w:r>
        <w:fldChar w:fldCharType="separate"/>
      </w:r>
      <w:r>
        <w:t>28</w:t>
      </w:r>
      <w:r>
        <w:fldChar w:fldCharType="end"/>
      </w:r>
    </w:p>
    <w:p w14:paraId="48CB9486" w14:textId="77777777" w:rsidR="002475F5" w:rsidRPr="00CD4CBB" w:rsidRDefault="002475F5">
      <w:pPr>
        <w:pStyle w:val="TOC2"/>
        <w:rPr>
          <w:rFonts w:ascii="Calibri" w:hAnsi="Calibri"/>
          <w:sz w:val="22"/>
          <w:szCs w:val="22"/>
          <w:lang w:eastAsia="en-GB"/>
        </w:rPr>
      </w:pPr>
      <w:r w:rsidRPr="00274CF8">
        <w:t>4.2</w:t>
      </w:r>
      <w:r w:rsidRPr="00CD4CBB">
        <w:rPr>
          <w:rFonts w:ascii="Calibri" w:hAnsi="Calibri"/>
          <w:sz w:val="22"/>
          <w:szCs w:val="22"/>
          <w:lang w:eastAsia="en-GB"/>
        </w:rPr>
        <w:tab/>
      </w:r>
      <w:r w:rsidRPr="00274CF8">
        <w:t>URI and address assignments</w:t>
      </w:r>
      <w:r>
        <w:tab/>
      </w:r>
      <w:r>
        <w:fldChar w:fldCharType="begin" w:fldLock="1"/>
      </w:r>
      <w:r>
        <w:instrText xml:space="preserve"> PAGEREF _Toc73958161 \h </w:instrText>
      </w:r>
      <w:r>
        <w:fldChar w:fldCharType="separate"/>
      </w:r>
      <w:r>
        <w:t>29</w:t>
      </w:r>
      <w:r>
        <w:fldChar w:fldCharType="end"/>
      </w:r>
    </w:p>
    <w:p w14:paraId="450DA33C" w14:textId="77777777" w:rsidR="002475F5" w:rsidRPr="00CD4CBB" w:rsidRDefault="002475F5">
      <w:pPr>
        <w:pStyle w:val="TOC2"/>
        <w:rPr>
          <w:rFonts w:ascii="Calibri" w:hAnsi="Calibri"/>
          <w:sz w:val="22"/>
          <w:szCs w:val="22"/>
          <w:lang w:eastAsia="en-GB"/>
        </w:rPr>
      </w:pPr>
      <w:r w:rsidRPr="00274CF8">
        <w:rPr>
          <w:rFonts w:eastAsia="SimSun"/>
        </w:rPr>
        <w:t>4.3</w:t>
      </w:r>
      <w:r w:rsidRPr="00CD4CBB">
        <w:rPr>
          <w:rFonts w:ascii="Calibri" w:hAnsi="Calibri"/>
          <w:sz w:val="22"/>
          <w:szCs w:val="22"/>
          <w:lang w:eastAsia="en-GB"/>
        </w:rPr>
        <w:tab/>
      </w:r>
      <w:r w:rsidRPr="00274CF8">
        <w:rPr>
          <w:rFonts w:eastAsia="SimSun"/>
        </w:rPr>
        <w:t>MCVideo media</w:t>
      </w:r>
      <w:r>
        <w:tab/>
      </w:r>
      <w:r>
        <w:fldChar w:fldCharType="begin" w:fldLock="1"/>
      </w:r>
      <w:r>
        <w:instrText xml:space="preserve"> PAGEREF _Toc73958162 \h </w:instrText>
      </w:r>
      <w:r>
        <w:fldChar w:fldCharType="separate"/>
      </w:r>
      <w:r>
        <w:t>29</w:t>
      </w:r>
      <w:r>
        <w:fldChar w:fldCharType="end"/>
      </w:r>
    </w:p>
    <w:p w14:paraId="373C045F" w14:textId="77777777" w:rsidR="002475F5" w:rsidRPr="00CD4CBB" w:rsidRDefault="002475F5">
      <w:pPr>
        <w:pStyle w:val="TOC2"/>
        <w:rPr>
          <w:rFonts w:ascii="Calibri" w:hAnsi="Calibri"/>
          <w:sz w:val="22"/>
          <w:szCs w:val="22"/>
          <w:lang w:eastAsia="en-GB"/>
        </w:rPr>
      </w:pPr>
      <w:r w:rsidRPr="00274CF8">
        <w:rPr>
          <w:rFonts w:eastAsia="SimSun"/>
        </w:rPr>
        <w:t>4.4</w:t>
      </w:r>
      <w:r w:rsidRPr="00CD4CBB">
        <w:rPr>
          <w:rFonts w:ascii="Calibri" w:hAnsi="Calibri"/>
          <w:sz w:val="22"/>
          <w:szCs w:val="22"/>
          <w:lang w:eastAsia="en-GB"/>
        </w:rPr>
        <w:tab/>
      </w:r>
      <w:r w:rsidRPr="00274CF8">
        <w:rPr>
          <w:rFonts w:eastAsia="SimSun"/>
        </w:rPr>
        <w:t>Warning header field</w:t>
      </w:r>
      <w:r>
        <w:tab/>
      </w:r>
      <w:r>
        <w:fldChar w:fldCharType="begin" w:fldLock="1"/>
      </w:r>
      <w:r>
        <w:instrText xml:space="preserve"> PAGEREF _Toc73958163 \h </w:instrText>
      </w:r>
      <w:r>
        <w:fldChar w:fldCharType="separate"/>
      </w:r>
      <w:r>
        <w:t>29</w:t>
      </w:r>
      <w:r>
        <w:fldChar w:fldCharType="end"/>
      </w:r>
    </w:p>
    <w:p w14:paraId="1480869B" w14:textId="77777777" w:rsidR="002475F5" w:rsidRPr="00CD4CBB" w:rsidRDefault="002475F5">
      <w:pPr>
        <w:pStyle w:val="TOC3"/>
        <w:rPr>
          <w:rFonts w:ascii="Calibri" w:hAnsi="Calibri"/>
          <w:sz w:val="22"/>
          <w:szCs w:val="22"/>
          <w:lang w:eastAsia="en-GB"/>
        </w:rPr>
      </w:pPr>
      <w:r w:rsidRPr="00274CF8">
        <w:rPr>
          <w:rFonts w:eastAsia="SimSun"/>
        </w:rPr>
        <w:t>4.4.1</w:t>
      </w:r>
      <w:r w:rsidRPr="00CD4CBB">
        <w:rPr>
          <w:rFonts w:ascii="Calibri" w:hAnsi="Calibri"/>
          <w:sz w:val="22"/>
          <w:szCs w:val="22"/>
          <w:lang w:eastAsia="en-GB"/>
        </w:rPr>
        <w:tab/>
      </w:r>
      <w:r w:rsidRPr="00274CF8">
        <w:rPr>
          <w:rFonts w:eastAsia="SimSun"/>
        </w:rPr>
        <w:t>General</w:t>
      </w:r>
      <w:r>
        <w:tab/>
      </w:r>
      <w:r>
        <w:fldChar w:fldCharType="begin" w:fldLock="1"/>
      </w:r>
      <w:r>
        <w:instrText xml:space="preserve"> PAGEREF _Toc73958164 \h </w:instrText>
      </w:r>
      <w:r>
        <w:fldChar w:fldCharType="separate"/>
      </w:r>
      <w:r>
        <w:t>29</w:t>
      </w:r>
      <w:r>
        <w:fldChar w:fldCharType="end"/>
      </w:r>
    </w:p>
    <w:p w14:paraId="21B8B6D6" w14:textId="77777777" w:rsidR="002475F5" w:rsidRPr="00CD4CBB" w:rsidRDefault="002475F5">
      <w:pPr>
        <w:pStyle w:val="TOC3"/>
        <w:rPr>
          <w:rFonts w:ascii="Calibri" w:hAnsi="Calibri"/>
          <w:sz w:val="22"/>
          <w:szCs w:val="22"/>
          <w:lang w:eastAsia="en-GB"/>
        </w:rPr>
      </w:pPr>
      <w:r>
        <w:t>4.4.2</w:t>
      </w:r>
      <w:r w:rsidRPr="00CD4CBB">
        <w:rPr>
          <w:rFonts w:ascii="Calibri" w:hAnsi="Calibri"/>
          <w:sz w:val="22"/>
          <w:szCs w:val="22"/>
          <w:lang w:eastAsia="en-GB"/>
        </w:rPr>
        <w:tab/>
      </w:r>
      <w:r>
        <w:t>Warning texts</w:t>
      </w:r>
      <w:r>
        <w:tab/>
      </w:r>
      <w:r>
        <w:fldChar w:fldCharType="begin" w:fldLock="1"/>
      </w:r>
      <w:r>
        <w:instrText xml:space="preserve"> PAGEREF _Toc73958165 \h </w:instrText>
      </w:r>
      <w:r>
        <w:fldChar w:fldCharType="separate"/>
      </w:r>
      <w:r>
        <w:t>29</w:t>
      </w:r>
      <w:r>
        <w:fldChar w:fldCharType="end"/>
      </w:r>
    </w:p>
    <w:p w14:paraId="464AF101" w14:textId="77777777" w:rsidR="002475F5" w:rsidRPr="00CD4CBB" w:rsidRDefault="002475F5">
      <w:pPr>
        <w:pStyle w:val="TOC2"/>
        <w:rPr>
          <w:rFonts w:ascii="Calibri" w:hAnsi="Calibri"/>
          <w:sz w:val="22"/>
          <w:szCs w:val="22"/>
          <w:lang w:eastAsia="en-GB"/>
        </w:rPr>
      </w:pPr>
      <w:r w:rsidRPr="00274CF8">
        <w:rPr>
          <w:rFonts w:eastAsia="SimSun"/>
        </w:rPr>
        <w:t>4.5</w:t>
      </w:r>
      <w:r w:rsidRPr="00CD4CBB">
        <w:rPr>
          <w:rFonts w:ascii="Calibri" w:hAnsi="Calibri"/>
          <w:sz w:val="22"/>
          <w:szCs w:val="22"/>
          <w:lang w:eastAsia="en-GB"/>
        </w:rPr>
        <w:tab/>
      </w:r>
      <w:r w:rsidRPr="00274CF8">
        <w:rPr>
          <w:rFonts w:eastAsia="SimSun"/>
        </w:rPr>
        <w:t>MCVideo session identity</w:t>
      </w:r>
      <w:r>
        <w:tab/>
      </w:r>
      <w:r>
        <w:fldChar w:fldCharType="begin" w:fldLock="1"/>
      </w:r>
      <w:r>
        <w:instrText xml:space="preserve"> PAGEREF _Toc73958166 \h </w:instrText>
      </w:r>
      <w:r>
        <w:fldChar w:fldCharType="separate"/>
      </w:r>
      <w:r>
        <w:t>32</w:t>
      </w:r>
      <w:r>
        <w:fldChar w:fldCharType="end"/>
      </w:r>
    </w:p>
    <w:p w14:paraId="440C9538" w14:textId="77777777" w:rsidR="002475F5" w:rsidRPr="00CD4CBB" w:rsidRDefault="002475F5">
      <w:pPr>
        <w:pStyle w:val="TOC2"/>
        <w:rPr>
          <w:rFonts w:ascii="Calibri" w:hAnsi="Calibri"/>
          <w:sz w:val="22"/>
          <w:szCs w:val="22"/>
          <w:lang w:eastAsia="en-GB"/>
        </w:rPr>
      </w:pPr>
      <w:r w:rsidRPr="00274CF8">
        <w:rPr>
          <w:rFonts w:eastAsia="SimSun"/>
        </w:rPr>
        <w:t>4.6</w:t>
      </w:r>
      <w:r w:rsidRPr="00CD4CBB">
        <w:rPr>
          <w:rFonts w:ascii="Calibri" w:hAnsi="Calibri"/>
          <w:sz w:val="22"/>
          <w:szCs w:val="22"/>
          <w:lang w:eastAsia="en-GB"/>
        </w:rPr>
        <w:tab/>
      </w:r>
      <w:r w:rsidRPr="00274CF8">
        <w:rPr>
          <w:rFonts w:eastAsia="SimSun"/>
        </w:rPr>
        <w:t>MCVideo priority calls and alerts</w:t>
      </w:r>
      <w:r>
        <w:tab/>
      </w:r>
      <w:r>
        <w:fldChar w:fldCharType="begin" w:fldLock="1"/>
      </w:r>
      <w:r>
        <w:instrText xml:space="preserve"> PAGEREF _Toc73958167 \h </w:instrText>
      </w:r>
      <w:r>
        <w:fldChar w:fldCharType="separate"/>
      </w:r>
      <w:r>
        <w:t>33</w:t>
      </w:r>
      <w:r>
        <w:fldChar w:fldCharType="end"/>
      </w:r>
    </w:p>
    <w:p w14:paraId="31C567BA" w14:textId="77777777" w:rsidR="002475F5" w:rsidRPr="00CD4CBB" w:rsidRDefault="002475F5">
      <w:pPr>
        <w:pStyle w:val="TOC3"/>
        <w:rPr>
          <w:rFonts w:ascii="Calibri" w:hAnsi="Calibri"/>
          <w:sz w:val="22"/>
          <w:szCs w:val="22"/>
          <w:lang w:eastAsia="en-GB"/>
        </w:rPr>
      </w:pPr>
      <w:r w:rsidRPr="00274CF8">
        <w:rPr>
          <w:rFonts w:eastAsia="SimSun"/>
        </w:rPr>
        <w:t>4.6.1</w:t>
      </w:r>
      <w:r w:rsidRPr="00CD4CBB">
        <w:rPr>
          <w:rFonts w:ascii="Calibri" w:hAnsi="Calibri"/>
          <w:sz w:val="22"/>
          <w:szCs w:val="22"/>
          <w:lang w:eastAsia="en-GB"/>
        </w:rPr>
        <w:tab/>
      </w:r>
      <w:r w:rsidRPr="00274CF8">
        <w:rPr>
          <w:rFonts w:eastAsia="SimSun"/>
        </w:rPr>
        <w:t>MCVideo emergency group calls</w:t>
      </w:r>
      <w:r>
        <w:tab/>
      </w:r>
      <w:r>
        <w:fldChar w:fldCharType="begin" w:fldLock="1"/>
      </w:r>
      <w:r>
        <w:instrText xml:space="preserve"> PAGEREF _Toc73958168 \h </w:instrText>
      </w:r>
      <w:r>
        <w:fldChar w:fldCharType="separate"/>
      </w:r>
      <w:r>
        <w:t>33</w:t>
      </w:r>
      <w:r>
        <w:fldChar w:fldCharType="end"/>
      </w:r>
    </w:p>
    <w:p w14:paraId="7D291100" w14:textId="77777777" w:rsidR="002475F5" w:rsidRPr="00CD4CBB" w:rsidRDefault="002475F5">
      <w:pPr>
        <w:pStyle w:val="TOC3"/>
        <w:rPr>
          <w:rFonts w:ascii="Calibri" w:hAnsi="Calibri"/>
          <w:sz w:val="22"/>
          <w:szCs w:val="22"/>
          <w:lang w:eastAsia="en-GB"/>
        </w:rPr>
      </w:pPr>
      <w:r w:rsidRPr="00274CF8">
        <w:rPr>
          <w:rFonts w:eastAsia="SimSun"/>
        </w:rPr>
        <w:t>4.6.2</w:t>
      </w:r>
      <w:r w:rsidRPr="00CD4CBB">
        <w:rPr>
          <w:rFonts w:ascii="Calibri" w:hAnsi="Calibri"/>
          <w:sz w:val="22"/>
          <w:szCs w:val="22"/>
          <w:lang w:eastAsia="en-GB"/>
        </w:rPr>
        <w:tab/>
      </w:r>
      <w:r w:rsidRPr="00274CF8">
        <w:rPr>
          <w:rFonts w:eastAsia="SimSun"/>
        </w:rPr>
        <w:t>MCVideo emergency private calls</w:t>
      </w:r>
      <w:r>
        <w:tab/>
      </w:r>
      <w:r>
        <w:fldChar w:fldCharType="begin" w:fldLock="1"/>
      </w:r>
      <w:r>
        <w:instrText xml:space="preserve"> PAGEREF _Toc73958169 \h </w:instrText>
      </w:r>
      <w:r>
        <w:fldChar w:fldCharType="separate"/>
      </w:r>
      <w:r>
        <w:t>34</w:t>
      </w:r>
      <w:r>
        <w:fldChar w:fldCharType="end"/>
      </w:r>
    </w:p>
    <w:p w14:paraId="2B7E2350" w14:textId="77777777" w:rsidR="002475F5" w:rsidRPr="00CD4CBB" w:rsidRDefault="002475F5">
      <w:pPr>
        <w:pStyle w:val="TOC3"/>
        <w:rPr>
          <w:rFonts w:ascii="Calibri" w:hAnsi="Calibri"/>
          <w:sz w:val="22"/>
          <w:szCs w:val="22"/>
          <w:lang w:eastAsia="en-GB"/>
        </w:rPr>
      </w:pPr>
      <w:r w:rsidRPr="00274CF8">
        <w:rPr>
          <w:rFonts w:eastAsia="SimSun"/>
        </w:rPr>
        <w:t>4.6.3</w:t>
      </w:r>
      <w:r w:rsidRPr="00CD4CBB">
        <w:rPr>
          <w:rFonts w:ascii="Calibri" w:hAnsi="Calibri"/>
          <w:sz w:val="22"/>
          <w:szCs w:val="22"/>
          <w:lang w:eastAsia="en-GB"/>
        </w:rPr>
        <w:tab/>
      </w:r>
      <w:r w:rsidRPr="00274CF8">
        <w:rPr>
          <w:rFonts w:eastAsia="SimSun"/>
        </w:rPr>
        <w:t>MCVideo emergency alerts</w:t>
      </w:r>
      <w:r>
        <w:tab/>
      </w:r>
      <w:r>
        <w:fldChar w:fldCharType="begin" w:fldLock="1"/>
      </w:r>
      <w:r>
        <w:instrText xml:space="preserve"> PAGEREF _Toc73958170 \h </w:instrText>
      </w:r>
      <w:r>
        <w:fldChar w:fldCharType="separate"/>
      </w:r>
      <w:r>
        <w:t>35</w:t>
      </w:r>
      <w:r>
        <w:fldChar w:fldCharType="end"/>
      </w:r>
    </w:p>
    <w:p w14:paraId="211D86B6" w14:textId="77777777" w:rsidR="002475F5" w:rsidRPr="00CD4CBB" w:rsidRDefault="002475F5">
      <w:pPr>
        <w:pStyle w:val="TOC3"/>
        <w:rPr>
          <w:rFonts w:ascii="Calibri" w:hAnsi="Calibri"/>
          <w:sz w:val="22"/>
          <w:szCs w:val="22"/>
          <w:lang w:eastAsia="en-GB"/>
        </w:rPr>
      </w:pPr>
      <w:r w:rsidRPr="00274CF8">
        <w:rPr>
          <w:rFonts w:eastAsia="SimSun"/>
        </w:rPr>
        <w:t>4.6.4</w:t>
      </w:r>
      <w:r w:rsidRPr="00CD4CBB">
        <w:rPr>
          <w:rFonts w:ascii="Calibri" w:hAnsi="Calibri"/>
          <w:sz w:val="22"/>
          <w:szCs w:val="22"/>
          <w:lang w:eastAsia="en-GB"/>
        </w:rPr>
        <w:tab/>
      </w:r>
      <w:r w:rsidRPr="00274CF8">
        <w:rPr>
          <w:rFonts w:eastAsia="SimSun"/>
        </w:rPr>
        <w:t>MCVideo imminent peril group call</w:t>
      </w:r>
      <w:r>
        <w:tab/>
      </w:r>
      <w:r>
        <w:fldChar w:fldCharType="begin" w:fldLock="1"/>
      </w:r>
      <w:r>
        <w:instrText xml:space="preserve"> PAGEREF _Toc73958171 \h </w:instrText>
      </w:r>
      <w:r>
        <w:fldChar w:fldCharType="separate"/>
      </w:r>
      <w:r>
        <w:t>36</w:t>
      </w:r>
      <w:r>
        <w:fldChar w:fldCharType="end"/>
      </w:r>
    </w:p>
    <w:p w14:paraId="04C5B502" w14:textId="77777777" w:rsidR="002475F5" w:rsidRPr="00CD4CBB" w:rsidRDefault="002475F5">
      <w:pPr>
        <w:pStyle w:val="TOC2"/>
        <w:rPr>
          <w:rFonts w:ascii="Calibri" w:hAnsi="Calibri"/>
          <w:sz w:val="22"/>
          <w:szCs w:val="22"/>
          <w:lang w:eastAsia="en-GB"/>
        </w:rPr>
      </w:pPr>
      <w:r>
        <w:t>4.</w:t>
      </w:r>
      <w:r w:rsidRPr="00274CF8">
        <w:t>7</w:t>
      </w:r>
      <w:r w:rsidRPr="00CD4CBB">
        <w:rPr>
          <w:rFonts w:ascii="Calibri" w:hAnsi="Calibri"/>
          <w:sz w:val="22"/>
          <w:szCs w:val="22"/>
          <w:lang w:eastAsia="en-GB"/>
        </w:rPr>
        <w:tab/>
      </w:r>
      <w:r w:rsidRPr="00274CF8">
        <w:rPr>
          <w:lang w:val="en-US"/>
        </w:rPr>
        <w:t>C</w:t>
      </w:r>
      <w:r>
        <w:t>ommunication security</w:t>
      </w:r>
      <w:r>
        <w:tab/>
      </w:r>
      <w:r>
        <w:fldChar w:fldCharType="begin" w:fldLock="1"/>
      </w:r>
      <w:r>
        <w:instrText xml:space="preserve"> PAGEREF _Toc73958172 \h </w:instrText>
      </w:r>
      <w:r>
        <w:fldChar w:fldCharType="separate"/>
      </w:r>
      <w:r>
        <w:t>37</w:t>
      </w:r>
      <w:r>
        <w:fldChar w:fldCharType="end"/>
      </w:r>
    </w:p>
    <w:p w14:paraId="2FBDCCBE" w14:textId="77777777" w:rsidR="002475F5" w:rsidRPr="00CD4CBB" w:rsidRDefault="002475F5">
      <w:pPr>
        <w:pStyle w:val="TOC3"/>
        <w:rPr>
          <w:rFonts w:ascii="Calibri" w:hAnsi="Calibri"/>
          <w:sz w:val="22"/>
          <w:szCs w:val="22"/>
          <w:lang w:eastAsia="en-GB"/>
        </w:rPr>
      </w:pPr>
      <w:r>
        <w:t>4.7.1</w:t>
      </w:r>
      <w:r w:rsidRPr="00CD4CBB">
        <w:rPr>
          <w:rFonts w:ascii="Calibri" w:hAnsi="Calibri"/>
          <w:sz w:val="22"/>
          <w:szCs w:val="22"/>
          <w:lang w:eastAsia="en-GB"/>
        </w:rPr>
        <w:tab/>
      </w:r>
      <w:r>
        <w:t>Media security</w:t>
      </w:r>
      <w:r>
        <w:tab/>
      </w:r>
      <w:r>
        <w:fldChar w:fldCharType="begin" w:fldLock="1"/>
      </w:r>
      <w:r>
        <w:instrText xml:space="preserve"> PAGEREF _Toc73958173 \h </w:instrText>
      </w:r>
      <w:r>
        <w:fldChar w:fldCharType="separate"/>
      </w:r>
      <w:r>
        <w:t>37</w:t>
      </w:r>
      <w:r>
        <w:fldChar w:fldCharType="end"/>
      </w:r>
    </w:p>
    <w:p w14:paraId="1F6465A6" w14:textId="77777777" w:rsidR="002475F5" w:rsidRPr="00CD4CBB" w:rsidRDefault="002475F5">
      <w:pPr>
        <w:pStyle w:val="TOC3"/>
        <w:rPr>
          <w:rFonts w:ascii="Calibri" w:hAnsi="Calibri"/>
          <w:sz w:val="22"/>
          <w:szCs w:val="22"/>
          <w:lang w:eastAsia="en-GB"/>
        </w:rPr>
      </w:pPr>
      <w:r>
        <w:t>4.7.2</w:t>
      </w:r>
      <w:r w:rsidRPr="00CD4CBB">
        <w:rPr>
          <w:rFonts w:ascii="Calibri" w:hAnsi="Calibri"/>
          <w:sz w:val="22"/>
          <w:szCs w:val="22"/>
          <w:lang w:eastAsia="en-GB"/>
        </w:rPr>
        <w:tab/>
      </w:r>
      <w:r>
        <w:t>Signalling security</w:t>
      </w:r>
      <w:r>
        <w:tab/>
      </w:r>
      <w:r>
        <w:fldChar w:fldCharType="begin" w:fldLock="1"/>
      </w:r>
      <w:r>
        <w:instrText xml:space="preserve"> PAGEREF _Toc73958174 \h </w:instrText>
      </w:r>
      <w:r>
        <w:fldChar w:fldCharType="separate"/>
      </w:r>
      <w:r>
        <w:t>38</w:t>
      </w:r>
      <w:r>
        <w:fldChar w:fldCharType="end"/>
      </w:r>
    </w:p>
    <w:p w14:paraId="699C55DD" w14:textId="77777777" w:rsidR="002475F5" w:rsidRPr="00CD4CBB" w:rsidRDefault="002475F5">
      <w:pPr>
        <w:pStyle w:val="TOC2"/>
        <w:rPr>
          <w:rFonts w:ascii="Calibri" w:hAnsi="Calibri"/>
          <w:sz w:val="22"/>
          <w:szCs w:val="22"/>
          <w:lang w:eastAsia="en-GB"/>
        </w:rPr>
      </w:pPr>
      <w:r>
        <w:t>4.</w:t>
      </w:r>
      <w:r w:rsidRPr="00274CF8">
        <w:t>8</w:t>
      </w:r>
      <w:r w:rsidRPr="00CD4CBB">
        <w:rPr>
          <w:rFonts w:ascii="Calibri" w:hAnsi="Calibri"/>
          <w:sz w:val="22"/>
          <w:szCs w:val="22"/>
          <w:lang w:eastAsia="en-GB"/>
        </w:rPr>
        <w:tab/>
      </w:r>
      <w:r>
        <w:t>Protection of sensitive application data.</w:t>
      </w:r>
      <w:r>
        <w:tab/>
      </w:r>
      <w:r>
        <w:fldChar w:fldCharType="begin" w:fldLock="1"/>
      </w:r>
      <w:r>
        <w:instrText xml:space="preserve"> PAGEREF _Toc73958175 \h </w:instrText>
      </w:r>
      <w:r>
        <w:fldChar w:fldCharType="separate"/>
      </w:r>
      <w:r>
        <w:t>38</w:t>
      </w:r>
      <w:r>
        <w:fldChar w:fldCharType="end"/>
      </w:r>
    </w:p>
    <w:p w14:paraId="2D96E0D8" w14:textId="77777777" w:rsidR="002475F5" w:rsidRPr="00CD4CBB" w:rsidRDefault="002475F5">
      <w:pPr>
        <w:pStyle w:val="TOC2"/>
        <w:rPr>
          <w:rFonts w:ascii="Calibri" w:hAnsi="Calibri"/>
          <w:sz w:val="22"/>
          <w:szCs w:val="22"/>
          <w:lang w:eastAsia="en-GB"/>
        </w:rPr>
      </w:pPr>
      <w:r w:rsidRPr="00274CF8">
        <w:t>4.9</w:t>
      </w:r>
      <w:r w:rsidRPr="00CD4CBB">
        <w:rPr>
          <w:rFonts w:ascii="Calibri" w:hAnsi="Calibri"/>
          <w:sz w:val="22"/>
          <w:szCs w:val="22"/>
          <w:lang w:eastAsia="en-GB"/>
        </w:rPr>
        <w:tab/>
      </w:r>
      <w:r w:rsidRPr="00274CF8">
        <w:t>MCVideo client ID</w:t>
      </w:r>
      <w:r>
        <w:tab/>
      </w:r>
      <w:r>
        <w:fldChar w:fldCharType="begin" w:fldLock="1"/>
      </w:r>
      <w:r>
        <w:instrText xml:space="preserve"> PAGEREF _Toc73958176 \h </w:instrText>
      </w:r>
      <w:r>
        <w:fldChar w:fldCharType="separate"/>
      </w:r>
      <w:r>
        <w:t>39</w:t>
      </w:r>
      <w:r>
        <w:fldChar w:fldCharType="end"/>
      </w:r>
    </w:p>
    <w:p w14:paraId="103C84FB" w14:textId="77777777" w:rsidR="002475F5" w:rsidRPr="00CD4CBB" w:rsidRDefault="002475F5">
      <w:pPr>
        <w:pStyle w:val="TOC2"/>
        <w:rPr>
          <w:rFonts w:ascii="Calibri" w:hAnsi="Calibri"/>
          <w:sz w:val="22"/>
          <w:szCs w:val="22"/>
          <w:lang w:eastAsia="en-GB"/>
        </w:rPr>
      </w:pPr>
      <w:r>
        <w:t>4.1</w:t>
      </w:r>
      <w:r w:rsidRPr="00274CF8">
        <w:t>0</w:t>
      </w:r>
      <w:r w:rsidRPr="00CD4CBB">
        <w:rPr>
          <w:rFonts w:ascii="Calibri" w:hAnsi="Calibri"/>
          <w:sz w:val="22"/>
          <w:szCs w:val="22"/>
          <w:lang w:eastAsia="en-GB"/>
        </w:rPr>
        <w:tab/>
      </w:r>
      <w:r>
        <w:t>Off-network MCVideo</w:t>
      </w:r>
      <w:r>
        <w:tab/>
      </w:r>
      <w:r>
        <w:fldChar w:fldCharType="begin" w:fldLock="1"/>
      </w:r>
      <w:r>
        <w:instrText xml:space="preserve"> PAGEREF _Toc73958177 \h </w:instrText>
      </w:r>
      <w:r>
        <w:fldChar w:fldCharType="separate"/>
      </w:r>
      <w:r>
        <w:t>40</w:t>
      </w:r>
      <w:r>
        <w:fldChar w:fldCharType="end"/>
      </w:r>
    </w:p>
    <w:p w14:paraId="7CC641BC" w14:textId="77777777" w:rsidR="002475F5" w:rsidRPr="00CD4CBB" w:rsidRDefault="002475F5">
      <w:pPr>
        <w:pStyle w:val="TOC1"/>
        <w:rPr>
          <w:rFonts w:ascii="Calibri" w:hAnsi="Calibri"/>
          <w:szCs w:val="22"/>
          <w:lang w:eastAsia="en-GB"/>
        </w:rPr>
      </w:pPr>
      <w:r>
        <w:t>5</w:t>
      </w:r>
      <w:r w:rsidRPr="00CD4CBB">
        <w:rPr>
          <w:rFonts w:ascii="Calibri" w:hAnsi="Calibri"/>
          <w:szCs w:val="22"/>
          <w:lang w:eastAsia="en-GB"/>
        </w:rPr>
        <w:tab/>
      </w:r>
      <w:r>
        <w:t>Functional entities</w:t>
      </w:r>
      <w:r>
        <w:tab/>
      </w:r>
      <w:r>
        <w:fldChar w:fldCharType="begin" w:fldLock="1"/>
      </w:r>
      <w:r>
        <w:instrText xml:space="preserve"> PAGEREF _Toc73958178 \h </w:instrText>
      </w:r>
      <w:r>
        <w:fldChar w:fldCharType="separate"/>
      </w:r>
      <w:r>
        <w:t>40</w:t>
      </w:r>
      <w:r>
        <w:fldChar w:fldCharType="end"/>
      </w:r>
    </w:p>
    <w:p w14:paraId="5CD4BE1C" w14:textId="77777777" w:rsidR="002475F5" w:rsidRPr="00CD4CBB" w:rsidRDefault="002475F5">
      <w:pPr>
        <w:pStyle w:val="TOC2"/>
        <w:rPr>
          <w:rFonts w:ascii="Calibri" w:hAnsi="Calibri"/>
          <w:sz w:val="22"/>
          <w:szCs w:val="22"/>
          <w:lang w:eastAsia="en-GB"/>
        </w:rPr>
      </w:pPr>
      <w:r w:rsidRPr="00274CF8">
        <w:t>5.1</w:t>
      </w:r>
      <w:r w:rsidRPr="00CD4CBB">
        <w:rPr>
          <w:rFonts w:ascii="Calibri" w:hAnsi="Calibri"/>
          <w:sz w:val="22"/>
          <w:szCs w:val="22"/>
          <w:lang w:eastAsia="en-GB"/>
        </w:rPr>
        <w:tab/>
      </w:r>
      <w:r w:rsidRPr="00274CF8">
        <w:t>General</w:t>
      </w:r>
      <w:r>
        <w:tab/>
      </w:r>
      <w:r>
        <w:fldChar w:fldCharType="begin" w:fldLock="1"/>
      </w:r>
      <w:r>
        <w:instrText xml:space="preserve"> PAGEREF _Toc73958179 \h </w:instrText>
      </w:r>
      <w:r>
        <w:fldChar w:fldCharType="separate"/>
      </w:r>
      <w:r>
        <w:t>40</w:t>
      </w:r>
      <w:r>
        <w:fldChar w:fldCharType="end"/>
      </w:r>
    </w:p>
    <w:p w14:paraId="688E18E7" w14:textId="77777777" w:rsidR="002475F5" w:rsidRPr="00CD4CBB" w:rsidRDefault="002475F5">
      <w:pPr>
        <w:pStyle w:val="TOC2"/>
        <w:rPr>
          <w:rFonts w:ascii="Calibri" w:hAnsi="Calibri"/>
          <w:sz w:val="22"/>
          <w:szCs w:val="22"/>
          <w:lang w:eastAsia="en-GB"/>
        </w:rPr>
      </w:pPr>
      <w:r>
        <w:t>5.2</w:t>
      </w:r>
      <w:r w:rsidRPr="00CD4CBB">
        <w:rPr>
          <w:rFonts w:ascii="Calibri" w:hAnsi="Calibri"/>
          <w:sz w:val="22"/>
          <w:szCs w:val="22"/>
          <w:lang w:eastAsia="en-GB"/>
        </w:rPr>
        <w:tab/>
      </w:r>
      <w:r>
        <w:t>MCVideo client</w:t>
      </w:r>
      <w:r>
        <w:tab/>
      </w:r>
      <w:r>
        <w:fldChar w:fldCharType="begin" w:fldLock="1"/>
      </w:r>
      <w:r>
        <w:instrText xml:space="preserve"> PAGEREF _Toc73958180 \h </w:instrText>
      </w:r>
      <w:r>
        <w:fldChar w:fldCharType="separate"/>
      </w:r>
      <w:r>
        <w:t>40</w:t>
      </w:r>
      <w:r>
        <w:fldChar w:fldCharType="end"/>
      </w:r>
    </w:p>
    <w:p w14:paraId="2E5E42DD" w14:textId="77777777" w:rsidR="002475F5" w:rsidRPr="00CD4CBB" w:rsidRDefault="002475F5">
      <w:pPr>
        <w:pStyle w:val="TOC2"/>
        <w:rPr>
          <w:rFonts w:ascii="Calibri" w:hAnsi="Calibri"/>
          <w:sz w:val="22"/>
          <w:szCs w:val="22"/>
          <w:lang w:eastAsia="en-GB"/>
        </w:rPr>
      </w:pPr>
      <w:r>
        <w:t>5.3</w:t>
      </w:r>
      <w:r w:rsidRPr="00CD4CBB">
        <w:rPr>
          <w:rFonts w:ascii="Calibri" w:hAnsi="Calibri"/>
          <w:sz w:val="22"/>
          <w:szCs w:val="22"/>
          <w:lang w:eastAsia="en-GB"/>
        </w:rPr>
        <w:tab/>
      </w:r>
      <w:r>
        <w:t>MCVideo server</w:t>
      </w:r>
      <w:r>
        <w:tab/>
      </w:r>
      <w:r>
        <w:fldChar w:fldCharType="begin" w:fldLock="1"/>
      </w:r>
      <w:r>
        <w:instrText xml:space="preserve"> PAGEREF _Toc73958181 \h </w:instrText>
      </w:r>
      <w:r>
        <w:fldChar w:fldCharType="separate"/>
      </w:r>
      <w:r>
        <w:t>41</w:t>
      </w:r>
      <w:r>
        <w:fldChar w:fldCharType="end"/>
      </w:r>
    </w:p>
    <w:p w14:paraId="7137F62B" w14:textId="77777777" w:rsidR="002475F5" w:rsidRPr="00CD4CBB" w:rsidRDefault="002475F5">
      <w:pPr>
        <w:pStyle w:val="TOC3"/>
        <w:rPr>
          <w:rFonts w:ascii="Calibri" w:hAnsi="Calibri"/>
          <w:sz w:val="22"/>
          <w:szCs w:val="22"/>
          <w:lang w:eastAsia="en-GB"/>
        </w:rPr>
      </w:pPr>
      <w:r>
        <w:t>5.3.1</w:t>
      </w:r>
      <w:r w:rsidRPr="00CD4CBB">
        <w:rPr>
          <w:rFonts w:ascii="Calibri" w:hAnsi="Calibri"/>
          <w:sz w:val="22"/>
          <w:szCs w:val="22"/>
          <w:lang w:eastAsia="en-GB"/>
        </w:rPr>
        <w:tab/>
      </w:r>
      <w:r>
        <w:t>General</w:t>
      </w:r>
      <w:r>
        <w:tab/>
      </w:r>
      <w:r>
        <w:fldChar w:fldCharType="begin" w:fldLock="1"/>
      </w:r>
      <w:r>
        <w:instrText xml:space="preserve"> PAGEREF _Toc73958182 \h </w:instrText>
      </w:r>
      <w:r>
        <w:fldChar w:fldCharType="separate"/>
      </w:r>
      <w:r>
        <w:t>41</w:t>
      </w:r>
      <w:r>
        <w:fldChar w:fldCharType="end"/>
      </w:r>
    </w:p>
    <w:p w14:paraId="0AEBC051" w14:textId="77777777" w:rsidR="002475F5" w:rsidRPr="00CD4CBB" w:rsidRDefault="002475F5">
      <w:pPr>
        <w:pStyle w:val="TOC3"/>
        <w:rPr>
          <w:rFonts w:ascii="Calibri" w:hAnsi="Calibri"/>
          <w:sz w:val="22"/>
          <w:szCs w:val="22"/>
          <w:lang w:eastAsia="en-GB"/>
        </w:rPr>
      </w:pPr>
      <w:r>
        <w:t>5.3.2</w:t>
      </w:r>
      <w:r w:rsidRPr="00CD4CBB">
        <w:rPr>
          <w:rFonts w:ascii="Calibri" w:hAnsi="Calibri"/>
          <w:sz w:val="22"/>
          <w:szCs w:val="22"/>
          <w:lang w:eastAsia="en-GB"/>
        </w:rPr>
        <w:tab/>
      </w:r>
      <w:r>
        <w:t>Functional connectivity models</w:t>
      </w:r>
      <w:r>
        <w:tab/>
      </w:r>
      <w:r>
        <w:fldChar w:fldCharType="begin" w:fldLock="1"/>
      </w:r>
      <w:r>
        <w:instrText xml:space="preserve"> PAGEREF _Toc73958183 \h </w:instrText>
      </w:r>
      <w:r>
        <w:fldChar w:fldCharType="separate"/>
      </w:r>
      <w:r>
        <w:t>42</w:t>
      </w:r>
      <w:r>
        <w:fldChar w:fldCharType="end"/>
      </w:r>
    </w:p>
    <w:p w14:paraId="113D9E19" w14:textId="77777777" w:rsidR="002475F5" w:rsidRPr="00CD4CBB" w:rsidRDefault="002475F5">
      <w:pPr>
        <w:pStyle w:val="TOC3"/>
        <w:rPr>
          <w:rFonts w:ascii="Calibri" w:hAnsi="Calibri"/>
          <w:sz w:val="22"/>
          <w:szCs w:val="22"/>
          <w:lang w:eastAsia="en-GB"/>
        </w:rPr>
      </w:pPr>
      <w:r>
        <w:t>5.3.</w:t>
      </w:r>
      <w:r w:rsidRPr="00274CF8">
        <w:t>3</w:t>
      </w:r>
      <w:r w:rsidRPr="00CD4CBB">
        <w:rPr>
          <w:rFonts w:ascii="Calibri" w:hAnsi="Calibri"/>
          <w:sz w:val="22"/>
          <w:szCs w:val="22"/>
          <w:lang w:eastAsia="en-GB"/>
        </w:rPr>
        <w:tab/>
      </w:r>
      <w:r>
        <w:t>Failure case</w:t>
      </w:r>
      <w:r>
        <w:tab/>
      </w:r>
      <w:r>
        <w:fldChar w:fldCharType="begin" w:fldLock="1"/>
      </w:r>
      <w:r>
        <w:instrText xml:space="preserve"> PAGEREF _Toc73958184 \h </w:instrText>
      </w:r>
      <w:r>
        <w:fldChar w:fldCharType="separate"/>
      </w:r>
      <w:r>
        <w:t>43</w:t>
      </w:r>
      <w:r>
        <w:fldChar w:fldCharType="end"/>
      </w:r>
    </w:p>
    <w:p w14:paraId="03E6E12E" w14:textId="77777777" w:rsidR="002475F5" w:rsidRPr="00CD4CBB" w:rsidRDefault="002475F5">
      <w:pPr>
        <w:pStyle w:val="TOC2"/>
        <w:rPr>
          <w:rFonts w:ascii="Calibri" w:hAnsi="Calibri"/>
          <w:sz w:val="22"/>
          <w:szCs w:val="22"/>
          <w:lang w:eastAsia="en-GB"/>
        </w:rPr>
      </w:pPr>
      <w:r>
        <w:t>5.4</w:t>
      </w:r>
      <w:r w:rsidRPr="00CD4CBB">
        <w:rPr>
          <w:rFonts w:ascii="Calibri" w:hAnsi="Calibri"/>
          <w:sz w:val="22"/>
          <w:szCs w:val="22"/>
          <w:lang w:eastAsia="en-GB"/>
        </w:rPr>
        <w:tab/>
      </w:r>
      <w:r>
        <w:t>MCVideo UE-to-network relay</w:t>
      </w:r>
      <w:r>
        <w:tab/>
      </w:r>
      <w:r>
        <w:fldChar w:fldCharType="begin" w:fldLock="1"/>
      </w:r>
      <w:r>
        <w:instrText xml:space="preserve"> PAGEREF _Toc73958185 \h </w:instrText>
      </w:r>
      <w:r>
        <w:fldChar w:fldCharType="separate"/>
      </w:r>
      <w:r>
        <w:t>43</w:t>
      </w:r>
      <w:r>
        <w:fldChar w:fldCharType="end"/>
      </w:r>
    </w:p>
    <w:p w14:paraId="4B5948C0" w14:textId="77777777" w:rsidR="002475F5" w:rsidRPr="00CD4CBB" w:rsidRDefault="002475F5">
      <w:pPr>
        <w:pStyle w:val="TOC1"/>
        <w:rPr>
          <w:rFonts w:ascii="Calibri" w:hAnsi="Calibri"/>
          <w:szCs w:val="22"/>
          <w:lang w:eastAsia="en-GB"/>
        </w:rPr>
      </w:pPr>
      <w:r>
        <w:t>6</w:t>
      </w:r>
      <w:r w:rsidRPr="00CD4CBB">
        <w:rPr>
          <w:rFonts w:ascii="Calibri" w:hAnsi="Calibri"/>
          <w:szCs w:val="22"/>
          <w:lang w:eastAsia="en-GB"/>
        </w:rPr>
        <w:tab/>
      </w:r>
      <w:r>
        <w:t>Common procedures</w:t>
      </w:r>
      <w:r>
        <w:tab/>
      </w:r>
      <w:r>
        <w:fldChar w:fldCharType="begin" w:fldLock="1"/>
      </w:r>
      <w:r>
        <w:instrText xml:space="preserve"> PAGEREF _Toc73958186 \h </w:instrText>
      </w:r>
      <w:r>
        <w:fldChar w:fldCharType="separate"/>
      </w:r>
      <w:r>
        <w:t>43</w:t>
      </w:r>
      <w:r>
        <w:fldChar w:fldCharType="end"/>
      </w:r>
    </w:p>
    <w:p w14:paraId="3B48B994" w14:textId="77777777" w:rsidR="002475F5" w:rsidRPr="00CD4CBB" w:rsidRDefault="002475F5">
      <w:pPr>
        <w:pStyle w:val="TOC2"/>
        <w:rPr>
          <w:rFonts w:ascii="Calibri" w:hAnsi="Calibri"/>
          <w:sz w:val="22"/>
          <w:szCs w:val="22"/>
          <w:lang w:eastAsia="en-GB"/>
        </w:rPr>
      </w:pPr>
      <w:r>
        <w:t>6.1</w:t>
      </w:r>
      <w:r w:rsidRPr="00CD4CBB">
        <w:rPr>
          <w:rFonts w:ascii="Calibri" w:hAnsi="Calibri"/>
          <w:sz w:val="22"/>
          <w:szCs w:val="22"/>
          <w:lang w:eastAsia="en-GB"/>
        </w:rPr>
        <w:tab/>
      </w:r>
      <w:r>
        <w:t>Introduction</w:t>
      </w:r>
      <w:r>
        <w:tab/>
      </w:r>
      <w:r>
        <w:fldChar w:fldCharType="begin" w:fldLock="1"/>
      </w:r>
      <w:r>
        <w:instrText xml:space="preserve"> PAGEREF _Toc73958187 \h </w:instrText>
      </w:r>
      <w:r>
        <w:fldChar w:fldCharType="separate"/>
      </w:r>
      <w:r>
        <w:t>43</w:t>
      </w:r>
      <w:r>
        <w:fldChar w:fldCharType="end"/>
      </w:r>
    </w:p>
    <w:p w14:paraId="700435B5" w14:textId="77777777" w:rsidR="002475F5" w:rsidRPr="00CD4CBB" w:rsidRDefault="002475F5">
      <w:pPr>
        <w:pStyle w:val="TOC2"/>
        <w:rPr>
          <w:rFonts w:ascii="Calibri" w:hAnsi="Calibri"/>
          <w:sz w:val="22"/>
          <w:szCs w:val="22"/>
          <w:lang w:eastAsia="en-GB"/>
        </w:rPr>
      </w:pPr>
      <w:r>
        <w:t>6.2</w:t>
      </w:r>
      <w:r w:rsidRPr="00CD4CBB">
        <w:rPr>
          <w:rFonts w:ascii="Calibri" w:hAnsi="Calibri"/>
          <w:sz w:val="22"/>
          <w:szCs w:val="22"/>
          <w:lang w:eastAsia="en-GB"/>
        </w:rPr>
        <w:tab/>
      </w:r>
      <w:r>
        <w:t>MCVideo client procedures</w:t>
      </w:r>
      <w:r>
        <w:tab/>
      </w:r>
      <w:r>
        <w:fldChar w:fldCharType="begin" w:fldLock="1"/>
      </w:r>
      <w:r>
        <w:instrText xml:space="preserve"> PAGEREF _Toc73958188 \h </w:instrText>
      </w:r>
      <w:r>
        <w:fldChar w:fldCharType="separate"/>
      </w:r>
      <w:r>
        <w:t>44</w:t>
      </w:r>
      <w:r>
        <w:fldChar w:fldCharType="end"/>
      </w:r>
    </w:p>
    <w:p w14:paraId="6C8D63E0" w14:textId="77777777" w:rsidR="002475F5" w:rsidRPr="00CD4CBB" w:rsidRDefault="002475F5">
      <w:pPr>
        <w:pStyle w:val="TOC3"/>
        <w:rPr>
          <w:rFonts w:ascii="Calibri" w:hAnsi="Calibri"/>
          <w:sz w:val="22"/>
          <w:szCs w:val="22"/>
          <w:lang w:eastAsia="en-GB"/>
        </w:rPr>
      </w:pPr>
      <w:r>
        <w:t>6.2.0</w:t>
      </w:r>
      <w:r w:rsidRPr="00CD4CBB">
        <w:rPr>
          <w:rFonts w:ascii="Calibri" w:hAnsi="Calibri"/>
          <w:sz w:val="22"/>
          <w:szCs w:val="22"/>
          <w:lang w:eastAsia="en-GB"/>
        </w:rPr>
        <w:tab/>
      </w:r>
      <w:r>
        <w:t>Distinction of requests at the MCVideo client</w:t>
      </w:r>
      <w:r>
        <w:tab/>
      </w:r>
      <w:r>
        <w:fldChar w:fldCharType="begin" w:fldLock="1"/>
      </w:r>
      <w:r>
        <w:instrText xml:space="preserve"> PAGEREF _Toc73958189 \h </w:instrText>
      </w:r>
      <w:r>
        <w:fldChar w:fldCharType="separate"/>
      </w:r>
      <w:r>
        <w:t>44</w:t>
      </w:r>
      <w:r>
        <w:fldChar w:fldCharType="end"/>
      </w:r>
    </w:p>
    <w:p w14:paraId="073D83C9" w14:textId="77777777" w:rsidR="002475F5" w:rsidRPr="00CD4CBB" w:rsidRDefault="002475F5">
      <w:pPr>
        <w:pStyle w:val="TOC3"/>
        <w:rPr>
          <w:rFonts w:ascii="Calibri" w:hAnsi="Calibri"/>
          <w:sz w:val="22"/>
          <w:szCs w:val="22"/>
          <w:lang w:eastAsia="en-GB"/>
        </w:rPr>
      </w:pPr>
      <w:r>
        <w:t>6.2.1</w:t>
      </w:r>
      <w:r w:rsidRPr="00CD4CBB">
        <w:rPr>
          <w:rFonts w:ascii="Calibri" w:hAnsi="Calibri"/>
          <w:sz w:val="22"/>
          <w:szCs w:val="22"/>
          <w:lang w:eastAsia="en-GB"/>
        </w:rPr>
        <w:tab/>
      </w:r>
      <w:r>
        <w:t>SDP offer generation</w:t>
      </w:r>
      <w:r>
        <w:tab/>
      </w:r>
      <w:r>
        <w:fldChar w:fldCharType="begin" w:fldLock="1"/>
      </w:r>
      <w:r>
        <w:instrText xml:space="preserve"> PAGEREF _Toc73958190 \h </w:instrText>
      </w:r>
      <w:r>
        <w:fldChar w:fldCharType="separate"/>
      </w:r>
      <w:r>
        <w:t>44</w:t>
      </w:r>
      <w:r>
        <w:fldChar w:fldCharType="end"/>
      </w:r>
    </w:p>
    <w:p w14:paraId="5DF56FCA" w14:textId="77777777" w:rsidR="002475F5" w:rsidRPr="00CD4CBB" w:rsidRDefault="002475F5">
      <w:pPr>
        <w:pStyle w:val="TOC3"/>
        <w:rPr>
          <w:rFonts w:ascii="Calibri" w:hAnsi="Calibri"/>
          <w:sz w:val="22"/>
          <w:szCs w:val="22"/>
          <w:lang w:eastAsia="en-GB"/>
        </w:rPr>
      </w:pPr>
      <w:r w:rsidRPr="00274CF8">
        <w:rPr>
          <w:rFonts w:eastAsia="Malgun Gothic"/>
        </w:rPr>
        <w:t>6.2.2</w:t>
      </w:r>
      <w:r w:rsidRPr="00CD4CBB">
        <w:rPr>
          <w:rFonts w:ascii="Calibri" w:hAnsi="Calibri"/>
          <w:sz w:val="22"/>
          <w:szCs w:val="22"/>
          <w:lang w:eastAsia="en-GB"/>
        </w:rPr>
        <w:tab/>
      </w:r>
      <w:r w:rsidRPr="00274CF8">
        <w:rPr>
          <w:rFonts w:eastAsia="Malgun Gothic"/>
        </w:rPr>
        <w:t>SDP answer generation</w:t>
      </w:r>
      <w:r>
        <w:tab/>
      </w:r>
      <w:r>
        <w:fldChar w:fldCharType="begin" w:fldLock="1"/>
      </w:r>
      <w:r>
        <w:instrText xml:space="preserve"> PAGEREF _Toc73958191 \h </w:instrText>
      </w:r>
      <w:r>
        <w:fldChar w:fldCharType="separate"/>
      </w:r>
      <w:r>
        <w:t>45</w:t>
      </w:r>
      <w:r>
        <w:fldChar w:fldCharType="end"/>
      </w:r>
    </w:p>
    <w:p w14:paraId="2BCE73F2" w14:textId="77777777" w:rsidR="002475F5" w:rsidRPr="00CD4CBB" w:rsidRDefault="002475F5">
      <w:pPr>
        <w:pStyle w:val="TOC3"/>
        <w:rPr>
          <w:rFonts w:ascii="Calibri" w:hAnsi="Calibri"/>
          <w:sz w:val="22"/>
          <w:szCs w:val="22"/>
          <w:lang w:eastAsia="en-GB"/>
        </w:rPr>
      </w:pPr>
      <w:r w:rsidRPr="00274CF8">
        <w:rPr>
          <w:lang w:val="fr-FR"/>
        </w:rPr>
        <w:t>6.2.3</w:t>
      </w:r>
      <w:r w:rsidRPr="00CD4CBB">
        <w:rPr>
          <w:rFonts w:ascii="Calibri" w:hAnsi="Calibri"/>
          <w:sz w:val="22"/>
          <w:szCs w:val="22"/>
          <w:lang w:eastAsia="en-GB"/>
        </w:rPr>
        <w:tab/>
      </w:r>
      <w:r w:rsidRPr="00274CF8">
        <w:rPr>
          <w:lang w:val="fr-FR"/>
        </w:rPr>
        <w:t>Commencement modes</w:t>
      </w:r>
      <w:r>
        <w:tab/>
      </w:r>
      <w:r>
        <w:fldChar w:fldCharType="begin" w:fldLock="1"/>
      </w:r>
      <w:r>
        <w:instrText xml:space="preserve"> PAGEREF _Toc73958192 \h </w:instrText>
      </w:r>
      <w:r>
        <w:fldChar w:fldCharType="separate"/>
      </w:r>
      <w:r>
        <w:t>46</w:t>
      </w:r>
      <w:r>
        <w:fldChar w:fldCharType="end"/>
      </w:r>
    </w:p>
    <w:p w14:paraId="2A42E368" w14:textId="77777777" w:rsidR="002475F5" w:rsidRPr="00CD4CBB" w:rsidRDefault="002475F5">
      <w:pPr>
        <w:pStyle w:val="TOC4"/>
        <w:rPr>
          <w:rFonts w:ascii="Calibri" w:hAnsi="Calibri"/>
          <w:sz w:val="22"/>
          <w:szCs w:val="22"/>
          <w:lang w:eastAsia="en-GB"/>
        </w:rPr>
      </w:pPr>
      <w:r w:rsidRPr="00274CF8">
        <w:rPr>
          <w:lang w:val="fr-FR"/>
        </w:rPr>
        <w:t>6.2.3.1</w:t>
      </w:r>
      <w:r w:rsidRPr="00CD4CBB">
        <w:rPr>
          <w:rFonts w:ascii="Calibri" w:hAnsi="Calibri"/>
          <w:sz w:val="22"/>
          <w:szCs w:val="22"/>
          <w:lang w:eastAsia="en-GB"/>
        </w:rPr>
        <w:tab/>
      </w:r>
      <w:r w:rsidRPr="00274CF8">
        <w:rPr>
          <w:lang w:val="fr-FR"/>
        </w:rPr>
        <w:t>Automatic</w:t>
      </w:r>
      <w:r w:rsidRPr="00274CF8">
        <w:rPr>
          <w:lang w:val="fr-FR" w:eastAsia="ko-KR"/>
        </w:rPr>
        <w:t xml:space="preserve"> commencement mode</w:t>
      </w:r>
      <w:r>
        <w:tab/>
      </w:r>
      <w:r>
        <w:fldChar w:fldCharType="begin" w:fldLock="1"/>
      </w:r>
      <w:r>
        <w:instrText xml:space="preserve"> PAGEREF _Toc73958193 \h </w:instrText>
      </w:r>
      <w:r>
        <w:fldChar w:fldCharType="separate"/>
      </w:r>
      <w:r>
        <w:t>46</w:t>
      </w:r>
      <w:r>
        <w:fldChar w:fldCharType="end"/>
      </w:r>
    </w:p>
    <w:p w14:paraId="631AD41C" w14:textId="77777777" w:rsidR="002475F5" w:rsidRPr="00CD4CBB" w:rsidRDefault="002475F5">
      <w:pPr>
        <w:pStyle w:val="TOC5"/>
        <w:rPr>
          <w:rFonts w:ascii="Calibri" w:hAnsi="Calibri"/>
          <w:sz w:val="22"/>
          <w:szCs w:val="22"/>
          <w:lang w:eastAsia="en-GB"/>
        </w:rPr>
      </w:pPr>
      <w:r w:rsidRPr="00274CF8">
        <w:rPr>
          <w:rFonts w:eastAsia="Malgun Gothic"/>
          <w:lang w:val="fr-FR" w:eastAsia="ko-KR"/>
        </w:rPr>
        <w:t>6.2.3.1.1</w:t>
      </w:r>
      <w:r w:rsidRPr="00CD4CBB">
        <w:rPr>
          <w:rFonts w:ascii="Calibri" w:hAnsi="Calibri"/>
          <w:sz w:val="22"/>
          <w:szCs w:val="22"/>
          <w:lang w:eastAsia="en-GB"/>
        </w:rPr>
        <w:tab/>
      </w:r>
      <w:r w:rsidRPr="00274CF8">
        <w:rPr>
          <w:rFonts w:eastAsia="Malgun Gothic"/>
          <w:lang w:val="fr-FR" w:eastAsia="ko-KR"/>
        </w:rPr>
        <w:t>Automatic commencement mode for private calls</w:t>
      </w:r>
      <w:r>
        <w:tab/>
      </w:r>
      <w:r>
        <w:fldChar w:fldCharType="begin" w:fldLock="1"/>
      </w:r>
      <w:r>
        <w:instrText xml:space="preserve"> PAGEREF _Toc73958194 \h </w:instrText>
      </w:r>
      <w:r>
        <w:fldChar w:fldCharType="separate"/>
      </w:r>
      <w:r>
        <w:t>46</w:t>
      </w:r>
      <w:r>
        <w:fldChar w:fldCharType="end"/>
      </w:r>
    </w:p>
    <w:p w14:paraId="17483361" w14:textId="77777777" w:rsidR="002475F5" w:rsidRPr="00CD4CBB" w:rsidRDefault="002475F5">
      <w:pPr>
        <w:pStyle w:val="TOC5"/>
        <w:rPr>
          <w:rFonts w:ascii="Calibri" w:hAnsi="Calibri"/>
          <w:sz w:val="22"/>
          <w:szCs w:val="22"/>
          <w:lang w:eastAsia="en-GB"/>
        </w:rPr>
      </w:pPr>
      <w:r w:rsidRPr="00274CF8">
        <w:rPr>
          <w:rFonts w:eastAsia="Malgun Gothic"/>
          <w:lang w:eastAsia="ko-KR"/>
        </w:rPr>
        <w:t>6.2.3.1.2</w:t>
      </w:r>
      <w:r w:rsidRPr="00CD4CBB">
        <w:rPr>
          <w:rFonts w:ascii="Calibri" w:hAnsi="Calibri"/>
          <w:sz w:val="22"/>
          <w:szCs w:val="22"/>
          <w:lang w:eastAsia="en-GB"/>
        </w:rPr>
        <w:tab/>
      </w:r>
      <w:r w:rsidRPr="00274CF8">
        <w:rPr>
          <w:rFonts w:eastAsia="Malgun Gothic"/>
          <w:lang w:eastAsia="ko-KR"/>
        </w:rPr>
        <w:t>Automatic commencement mode for group calls</w:t>
      </w:r>
      <w:r>
        <w:tab/>
      </w:r>
      <w:r>
        <w:fldChar w:fldCharType="begin" w:fldLock="1"/>
      </w:r>
      <w:r>
        <w:instrText xml:space="preserve"> PAGEREF _Toc73958195 \h </w:instrText>
      </w:r>
      <w:r>
        <w:fldChar w:fldCharType="separate"/>
      </w:r>
      <w:r>
        <w:t>47</w:t>
      </w:r>
      <w:r>
        <w:fldChar w:fldCharType="end"/>
      </w:r>
    </w:p>
    <w:p w14:paraId="47E7D7B8" w14:textId="77777777" w:rsidR="002475F5" w:rsidRPr="00CD4CBB" w:rsidRDefault="002475F5">
      <w:pPr>
        <w:pStyle w:val="TOC4"/>
        <w:rPr>
          <w:rFonts w:ascii="Calibri" w:hAnsi="Calibri"/>
          <w:sz w:val="22"/>
          <w:szCs w:val="22"/>
          <w:lang w:eastAsia="en-GB"/>
        </w:rPr>
      </w:pPr>
      <w:r>
        <w:t>6.2.3.2</w:t>
      </w:r>
      <w:r w:rsidRPr="00CD4CBB">
        <w:rPr>
          <w:rFonts w:ascii="Calibri" w:hAnsi="Calibri"/>
          <w:sz w:val="22"/>
          <w:szCs w:val="22"/>
          <w:lang w:eastAsia="en-GB"/>
        </w:rPr>
        <w:tab/>
      </w:r>
      <w:r>
        <w:t>Manual</w:t>
      </w:r>
      <w:r>
        <w:rPr>
          <w:lang w:eastAsia="ko-KR"/>
        </w:rPr>
        <w:t xml:space="preserve"> commencement mode</w:t>
      </w:r>
      <w:r>
        <w:tab/>
      </w:r>
      <w:r>
        <w:fldChar w:fldCharType="begin" w:fldLock="1"/>
      </w:r>
      <w:r>
        <w:instrText xml:space="preserve"> PAGEREF _Toc73958196 \h </w:instrText>
      </w:r>
      <w:r>
        <w:fldChar w:fldCharType="separate"/>
      </w:r>
      <w:r>
        <w:t>47</w:t>
      </w:r>
      <w:r>
        <w:fldChar w:fldCharType="end"/>
      </w:r>
    </w:p>
    <w:p w14:paraId="244B92A0" w14:textId="77777777" w:rsidR="002475F5" w:rsidRPr="00CD4CBB" w:rsidRDefault="002475F5">
      <w:pPr>
        <w:pStyle w:val="TOC5"/>
        <w:rPr>
          <w:rFonts w:ascii="Calibri" w:hAnsi="Calibri"/>
          <w:sz w:val="22"/>
          <w:szCs w:val="22"/>
          <w:lang w:eastAsia="en-GB"/>
        </w:rPr>
      </w:pPr>
      <w:r w:rsidRPr="00274CF8">
        <w:rPr>
          <w:rFonts w:eastAsia="Malgun Gothic"/>
          <w:lang w:eastAsia="ko-KR"/>
        </w:rPr>
        <w:t>6.2.3.2.1</w:t>
      </w:r>
      <w:r w:rsidRPr="00CD4CBB">
        <w:rPr>
          <w:rFonts w:ascii="Calibri" w:hAnsi="Calibri"/>
          <w:sz w:val="22"/>
          <w:szCs w:val="22"/>
          <w:lang w:eastAsia="en-GB"/>
        </w:rPr>
        <w:tab/>
      </w:r>
      <w:r w:rsidRPr="00274CF8">
        <w:rPr>
          <w:rFonts w:eastAsia="Malgun Gothic"/>
          <w:lang w:eastAsia="ko-KR"/>
        </w:rPr>
        <w:t>Manual commencement mode for private calls</w:t>
      </w:r>
      <w:r>
        <w:tab/>
      </w:r>
      <w:r>
        <w:fldChar w:fldCharType="begin" w:fldLock="1"/>
      </w:r>
      <w:r>
        <w:instrText xml:space="preserve"> PAGEREF _Toc73958197 \h </w:instrText>
      </w:r>
      <w:r>
        <w:fldChar w:fldCharType="separate"/>
      </w:r>
      <w:r>
        <w:t>47</w:t>
      </w:r>
      <w:r>
        <w:fldChar w:fldCharType="end"/>
      </w:r>
    </w:p>
    <w:p w14:paraId="0244C35E" w14:textId="77777777" w:rsidR="002475F5" w:rsidRPr="00CD4CBB" w:rsidRDefault="002475F5">
      <w:pPr>
        <w:pStyle w:val="TOC5"/>
        <w:rPr>
          <w:rFonts w:ascii="Calibri" w:hAnsi="Calibri"/>
          <w:sz w:val="22"/>
          <w:szCs w:val="22"/>
          <w:lang w:eastAsia="en-GB"/>
        </w:rPr>
      </w:pPr>
      <w:r w:rsidRPr="00274CF8">
        <w:rPr>
          <w:rFonts w:eastAsia="Malgun Gothic"/>
          <w:lang w:eastAsia="ko-KR"/>
        </w:rPr>
        <w:t>6.2.3.2.2</w:t>
      </w:r>
      <w:r w:rsidRPr="00CD4CBB">
        <w:rPr>
          <w:rFonts w:ascii="Calibri" w:hAnsi="Calibri"/>
          <w:sz w:val="22"/>
          <w:szCs w:val="22"/>
          <w:lang w:eastAsia="en-GB"/>
        </w:rPr>
        <w:tab/>
      </w:r>
      <w:r w:rsidRPr="00274CF8">
        <w:rPr>
          <w:rFonts w:eastAsia="Malgun Gothic"/>
          <w:lang w:eastAsia="ko-KR"/>
        </w:rPr>
        <w:t>Manual commencement mode for group calls</w:t>
      </w:r>
      <w:r>
        <w:tab/>
      </w:r>
      <w:r>
        <w:fldChar w:fldCharType="begin" w:fldLock="1"/>
      </w:r>
      <w:r>
        <w:instrText xml:space="preserve"> PAGEREF _Toc73958198 \h </w:instrText>
      </w:r>
      <w:r>
        <w:fldChar w:fldCharType="separate"/>
      </w:r>
      <w:r>
        <w:t>47</w:t>
      </w:r>
      <w:r>
        <w:fldChar w:fldCharType="end"/>
      </w:r>
    </w:p>
    <w:p w14:paraId="2307AC51" w14:textId="77777777" w:rsidR="002475F5" w:rsidRPr="00CD4CBB" w:rsidRDefault="002475F5">
      <w:pPr>
        <w:pStyle w:val="TOC3"/>
        <w:rPr>
          <w:rFonts w:ascii="Calibri" w:hAnsi="Calibri"/>
          <w:sz w:val="22"/>
          <w:szCs w:val="22"/>
          <w:lang w:eastAsia="en-GB"/>
        </w:rPr>
      </w:pPr>
      <w:r>
        <w:t>6.2.4</w:t>
      </w:r>
      <w:r w:rsidRPr="00CD4CBB">
        <w:rPr>
          <w:rFonts w:ascii="Calibri" w:hAnsi="Calibri"/>
          <w:sz w:val="22"/>
          <w:szCs w:val="22"/>
          <w:lang w:eastAsia="en-GB"/>
        </w:rPr>
        <w:tab/>
      </w:r>
      <w:r>
        <w:t>Leaving an MCVideo session initiated by MCVideo client</w:t>
      </w:r>
      <w:r>
        <w:tab/>
      </w:r>
      <w:r>
        <w:fldChar w:fldCharType="begin" w:fldLock="1"/>
      </w:r>
      <w:r>
        <w:instrText xml:space="preserve"> PAGEREF _Toc73958199 \h </w:instrText>
      </w:r>
      <w:r>
        <w:fldChar w:fldCharType="separate"/>
      </w:r>
      <w:r>
        <w:t>48</w:t>
      </w:r>
      <w:r>
        <w:fldChar w:fldCharType="end"/>
      </w:r>
    </w:p>
    <w:p w14:paraId="786A579F" w14:textId="77777777" w:rsidR="002475F5" w:rsidRPr="00CD4CBB" w:rsidRDefault="002475F5">
      <w:pPr>
        <w:pStyle w:val="TOC4"/>
        <w:rPr>
          <w:rFonts w:ascii="Calibri" w:hAnsi="Calibri"/>
          <w:sz w:val="22"/>
          <w:szCs w:val="22"/>
          <w:lang w:eastAsia="en-GB"/>
        </w:rPr>
      </w:pPr>
      <w:r>
        <w:t>6.2.4.1</w:t>
      </w:r>
      <w:r w:rsidRPr="00CD4CBB">
        <w:rPr>
          <w:rFonts w:ascii="Calibri" w:hAnsi="Calibri"/>
          <w:sz w:val="22"/>
          <w:szCs w:val="22"/>
          <w:lang w:eastAsia="en-GB"/>
        </w:rPr>
        <w:tab/>
      </w:r>
      <w:r>
        <w:t>On-demand session case</w:t>
      </w:r>
      <w:r>
        <w:tab/>
      </w:r>
      <w:r>
        <w:fldChar w:fldCharType="begin" w:fldLock="1"/>
      </w:r>
      <w:r>
        <w:instrText xml:space="preserve"> PAGEREF _Toc73958200 \h </w:instrText>
      </w:r>
      <w:r>
        <w:fldChar w:fldCharType="separate"/>
      </w:r>
      <w:r>
        <w:t>48</w:t>
      </w:r>
      <w:r>
        <w:fldChar w:fldCharType="end"/>
      </w:r>
    </w:p>
    <w:p w14:paraId="22B06873" w14:textId="77777777" w:rsidR="002475F5" w:rsidRPr="00CD4CBB" w:rsidRDefault="002475F5">
      <w:pPr>
        <w:pStyle w:val="TOC3"/>
        <w:rPr>
          <w:rFonts w:ascii="Calibri" w:hAnsi="Calibri"/>
          <w:sz w:val="22"/>
          <w:szCs w:val="22"/>
          <w:lang w:eastAsia="en-GB"/>
        </w:rPr>
      </w:pPr>
      <w:r>
        <w:t>6.2.5</w:t>
      </w:r>
      <w:r w:rsidRPr="00CD4CBB">
        <w:rPr>
          <w:rFonts w:ascii="Calibri" w:hAnsi="Calibri"/>
          <w:sz w:val="22"/>
          <w:szCs w:val="22"/>
          <w:lang w:eastAsia="en-GB"/>
        </w:rPr>
        <w:tab/>
      </w:r>
      <w:r>
        <w:t>Releasing an MCVideo session initiated by MCVideo client</w:t>
      </w:r>
      <w:r>
        <w:tab/>
      </w:r>
      <w:r>
        <w:fldChar w:fldCharType="begin" w:fldLock="1"/>
      </w:r>
      <w:r>
        <w:instrText xml:space="preserve"> PAGEREF _Toc73958201 \h </w:instrText>
      </w:r>
      <w:r>
        <w:fldChar w:fldCharType="separate"/>
      </w:r>
      <w:r>
        <w:t>48</w:t>
      </w:r>
      <w:r>
        <w:fldChar w:fldCharType="end"/>
      </w:r>
    </w:p>
    <w:p w14:paraId="64A3B6A7" w14:textId="77777777" w:rsidR="002475F5" w:rsidRPr="00CD4CBB" w:rsidRDefault="002475F5">
      <w:pPr>
        <w:pStyle w:val="TOC4"/>
        <w:rPr>
          <w:rFonts w:ascii="Calibri" w:hAnsi="Calibri"/>
          <w:sz w:val="22"/>
          <w:szCs w:val="22"/>
          <w:lang w:eastAsia="en-GB"/>
        </w:rPr>
      </w:pPr>
      <w:r>
        <w:t>6.2.5.1</w:t>
      </w:r>
      <w:r w:rsidRPr="00CD4CBB">
        <w:rPr>
          <w:rFonts w:ascii="Calibri" w:hAnsi="Calibri"/>
          <w:sz w:val="22"/>
          <w:szCs w:val="22"/>
          <w:lang w:eastAsia="en-GB"/>
        </w:rPr>
        <w:tab/>
      </w:r>
      <w:r>
        <w:t>On-demand session case</w:t>
      </w:r>
      <w:r>
        <w:tab/>
      </w:r>
      <w:r>
        <w:fldChar w:fldCharType="begin" w:fldLock="1"/>
      </w:r>
      <w:r>
        <w:instrText xml:space="preserve"> PAGEREF _Toc73958202 \h </w:instrText>
      </w:r>
      <w:r>
        <w:fldChar w:fldCharType="separate"/>
      </w:r>
      <w:r>
        <w:t>48</w:t>
      </w:r>
      <w:r>
        <w:fldChar w:fldCharType="end"/>
      </w:r>
    </w:p>
    <w:p w14:paraId="77A30B51" w14:textId="77777777" w:rsidR="002475F5" w:rsidRPr="00CD4CBB" w:rsidRDefault="002475F5">
      <w:pPr>
        <w:pStyle w:val="TOC3"/>
        <w:rPr>
          <w:rFonts w:ascii="Calibri" w:hAnsi="Calibri"/>
          <w:sz w:val="22"/>
          <w:szCs w:val="22"/>
          <w:lang w:eastAsia="en-GB"/>
        </w:rPr>
      </w:pPr>
      <w:r>
        <w:t>6.2.6</w:t>
      </w:r>
      <w:r w:rsidRPr="00CD4CBB">
        <w:rPr>
          <w:rFonts w:ascii="Calibri" w:hAnsi="Calibri"/>
          <w:sz w:val="22"/>
          <w:szCs w:val="22"/>
          <w:lang w:eastAsia="en-GB"/>
        </w:rPr>
        <w:tab/>
      </w:r>
      <w:r>
        <w:t>Receiving an MCVideo session release request</w:t>
      </w:r>
      <w:r>
        <w:tab/>
      </w:r>
      <w:r>
        <w:fldChar w:fldCharType="begin" w:fldLock="1"/>
      </w:r>
      <w:r>
        <w:instrText xml:space="preserve"> PAGEREF _Toc73958203 \h </w:instrText>
      </w:r>
      <w:r>
        <w:fldChar w:fldCharType="separate"/>
      </w:r>
      <w:r>
        <w:t>48</w:t>
      </w:r>
      <w:r>
        <w:fldChar w:fldCharType="end"/>
      </w:r>
    </w:p>
    <w:p w14:paraId="44F61CC9" w14:textId="77777777" w:rsidR="002475F5" w:rsidRPr="00CD4CBB" w:rsidRDefault="002475F5">
      <w:pPr>
        <w:pStyle w:val="TOC3"/>
        <w:rPr>
          <w:rFonts w:ascii="Calibri" w:hAnsi="Calibri"/>
          <w:sz w:val="22"/>
          <w:szCs w:val="22"/>
          <w:lang w:eastAsia="en-GB"/>
        </w:rPr>
      </w:pPr>
      <w:r>
        <w:rPr>
          <w:lang w:eastAsia="ko-KR"/>
        </w:rPr>
        <w:t>6.2.7</w:t>
      </w:r>
      <w:r w:rsidRPr="00CD4CBB">
        <w:rPr>
          <w:rFonts w:ascii="Calibri" w:hAnsi="Calibri"/>
          <w:sz w:val="22"/>
          <w:szCs w:val="22"/>
          <w:lang w:eastAsia="en-GB"/>
        </w:rPr>
        <w:tab/>
      </w:r>
      <w:r w:rsidRPr="00274CF8">
        <w:rPr>
          <w:lang w:val="en-US" w:eastAsia="ko-KR"/>
        </w:rPr>
        <w:t>Void</w:t>
      </w:r>
      <w:r>
        <w:tab/>
      </w:r>
      <w:r>
        <w:fldChar w:fldCharType="begin" w:fldLock="1"/>
      </w:r>
      <w:r>
        <w:instrText xml:space="preserve"> PAGEREF _Toc73958204 \h </w:instrText>
      </w:r>
      <w:r>
        <w:fldChar w:fldCharType="separate"/>
      </w:r>
      <w:r>
        <w:t>48</w:t>
      </w:r>
      <w:r>
        <w:fldChar w:fldCharType="end"/>
      </w:r>
    </w:p>
    <w:p w14:paraId="30BB1653" w14:textId="77777777" w:rsidR="002475F5" w:rsidRPr="00CD4CBB" w:rsidRDefault="002475F5">
      <w:pPr>
        <w:pStyle w:val="TOC3"/>
        <w:rPr>
          <w:rFonts w:ascii="Calibri" w:hAnsi="Calibri"/>
          <w:sz w:val="22"/>
          <w:szCs w:val="22"/>
          <w:lang w:eastAsia="en-GB"/>
        </w:rPr>
      </w:pPr>
      <w:r>
        <w:lastRenderedPageBreak/>
        <w:t>6.2.8</w:t>
      </w:r>
      <w:r w:rsidRPr="00CD4CBB">
        <w:rPr>
          <w:rFonts w:ascii="Calibri" w:hAnsi="Calibri"/>
          <w:sz w:val="22"/>
          <w:szCs w:val="22"/>
          <w:lang w:eastAsia="en-GB"/>
        </w:rPr>
        <w:tab/>
      </w:r>
      <w:r>
        <w:rPr>
          <w:lang w:eastAsia="ko-KR"/>
        </w:rPr>
        <w:t>Priority call conditions</w:t>
      </w:r>
      <w:r>
        <w:tab/>
      </w:r>
      <w:r>
        <w:fldChar w:fldCharType="begin" w:fldLock="1"/>
      </w:r>
      <w:r>
        <w:instrText xml:space="preserve"> PAGEREF _Toc73958205 \h </w:instrText>
      </w:r>
      <w:r>
        <w:fldChar w:fldCharType="separate"/>
      </w:r>
      <w:r>
        <w:t>48</w:t>
      </w:r>
      <w:r>
        <w:fldChar w:fldCharType="end"/>
      </w:r>
    </w:p>
    <w:p w14:paraId="145436B0" w14:textId="77777777" w:rsidR="002475F5" w:rsidRPr="00CD4CBB" w:rsidRDefault="002475F5">
      <w:pPr>
        <w:pStyle w:val="TOC4"/>
        <w:rPr>
          <w:rFonts w:ascii="Calibri" w:hAnsi="Calibri"/>
          <w:sz w:val="22"/>
          <w:szCs w:val="22"/>
          <w:lang w:eastAsia="en-GB"/>
        </w:rPr>
      </w:pPr>
      <w:r>
        <w:rPr>
          <w:lang w:eastAsia="ko-KR"/>
        </w:rPr>
        <w:t>6.2.8.0</w:t>
      </w:r>
      <w:r w:rsidRPr="00CD4CBB">
        <w:rPr>
          <w:rFonts w:ascii="Calibri" w:hAnsi="Calibri"/>
          <w:sz w:val="22"/>
          <w:szCs w:val="22"/>
          <w:lang w:eastAsia="en-GB"/>
        </w:rPr>
        <w:tab/>
      </w:r>
      <w:r>
        <w:rPr>
          <w:lang w:eastAsia="ko-KR"/>
        </w:rPr>
        <w:t>General</w:t>
      </w:r>
      <w:r>
        <w:tab/>
      </w:r>
      <w:r>
        <w:fldChar w:fldCharType="begin" w:fldLock="1"/>
      </w:r>
      <w:r>
        <w:instrText xml:space="preserve"> PAGEREF _Toc73958206 \h </w:instrText>
      </w:r>
      <w:r>
        <w:fldChar w:fldCharType="separate"/>
      </w:r>
      <w:r>
        <w:t>48</w:t>
      </w:r>
      <w:r>
        <w:fldChar w:fldCharType="end"/>
      </w:r>
    </w:p>
    <w:p w14:paraId="7DC2AAD1" w14:textId="77777777" w:rsidR="002475F5" w:rsidRPr="00CD4CBB" w:rsidRDefault="002475F5">
      <w:pPr>
        <w:pStyle w:val="TOC4"/>
        <w:rPr>
          <w:rFonts w:ascii="Calibri" w:hAnsi="Calibri"/>
          <w:sz w:val="22"/>
          <w:szCs w:val="22"/>
          <w:lang w:eastAsia="en-GB"/>
        </w:rPr>
      </w:pPr>
      <w:r>
        <w:t>6.2.8.1</w:t>
      </w:r>
      <w:r w:rsidRPr="00CD4CBB">
        <w:rPr>
          <w:rFonts w:ascii="Calibri" w:hAnsi="Calibri"/>
          <w:sz w:val="22"/>
          <w:szCs w:val="22"/>
          <w:lang w:eastAsia="en-GB"/>
        </w:rPr>
        <w:tab/>
      </w:r>
      <w:r>
        <w:t>MCVideo emergency group call conditions</w:t>
      </w:r>
      <w:r>
        <w:tab/>
      </w:r>
      <w:r>
        <w:fldChar w:fldCharType="begin" w:fldLock="1"/>
      </w:r>
      <w:r>
        <w:instrText xml:space="preserve"> PAGEREF _Toc73958207 \h </w:instrText>
      </w:r>
      <w:r>
        <w:fldChar w:fldCharType="separate"/>
      </w:r>
      <w:r>
        <w:t>49</w:t>
      </w:r>
      <w:r>
        <w:fldChar w:fldCharType="end"/>
      </w:r>
    </w:p>
    <w:p w14:paraId="30200C90" w14:textId="77777777" w:rsidR="002475F5" w:rsidRPr="00CD4CBB" w:rsidRDefault="002475F5">
      <w:pPr>
        <w:pStyle w:val="TOC5"/>
        <w:rPr>
          <w:rFonts w:ascii="Calibri" w:hAnsi="Calibri"/>
          <w:sz w:val="22"/>
          <w:szCs w:val="22"/>
          <w:lang w:eastAsia="en-GB"/>
        </w:rPr>
      </w:pPr>
      <w:r>
        <w:t>6.2.8.1.1</w:t>
      </w:r>
      <w:r w:rsidRPr="00CD4CBB">
        <w:rPr>
          <w:rFonts w:ascii="Calibri" w:hAnsi="Calibri"/>
          <w:sz w:val="22"/>
          <w:szCs w:val="22"/>
          <w:lang w:eastAsia="en-GB"/>
        </w:rPr>
        <w:tab/>
      </w:r>
      <w:r>
        <w:t>SIP INVITE request for originating MCVideo emergency group calls</w:t>
      </w:r>
      <w:r>
        <w:tab/>
      </w:r>
      <w:r>
        <w:fldChar w:fldCharType="begin" w:fldLock="1"/>
      </w:r>
      <w:r>
        <w:instrText xml:space="preserve"> PAGEREF _Toc73958208 \h </w:instrText>
      </w:r>
      <w:r>
        <w:fldChar w:fldCharType="separate"/>
      </w:r>
      <w:r>
        <w:t>49</w:t>
      </w:r>
      <w:r>
        <w:fldChar w:fldCharType="end"/>
      </w:r>
    </w:p>
    <w:p w14:paraId="588EB4DF" w14:textId="77777777" w:rsidR="002475F5" w:rsidRPr="00CD4CBB" w:rsidRDefault="002475F5">
      <w:pPr>
        <w:pStyle w:val="TOC5"/>
        <w:rPr>
          <w:rFonts w:ascii="Calibri" w:hAnsi="Calibri"/>
          <w:sz w:val="22"/>
          <w:szCs w:val="22"/>
          <w:lang w:eastAsia="en-GB"/>
        </w:rPr>
      </w:pPr>
      <w:r>
        <w:t>6.2.8.1.2</w:t>
      </w:r>
      <w:r w:rsidRPr="00CD4CBB">
        <w:rPr>
          <w:rFonts w:ascii="Calibri" w:hAnsi="Calibri"/>
          <w:sz w:val="22"/>
          <w:szCs w:val="22"/>
          <w:lang w:eastAsia="en-GB"/>
        </w:rPr>
        <w:tab/>
      </w:r>
      <w:r>
        <w:t>Resource-Priority header field for MCVideo emergency group calls</w:t>
      </w:r>
      <w:r>
        <w:tab/>
      </w:r>
      <w:r>
        <w:fldChar w:fldCharType="begin" w:fldLock="1"/>
      </w:r>
      <w:r>
        <w:instrText xml:space="preserve"> PAGEREF _Toc73958209 \h </w:instrText>
      </w:r>
      <w:r>
        <w:fldChar w:fldCharType="separate"/>
      </w:r>
      <w:r>
        <w:t>50</w:t>
      </w:r>
      <w:r>
        <w:fldChar w:fldCharType="end"/>
      </w:r>
    </w:p>
    <w:p w14:paraId="75BDB091" w14:textId="77777777" w:rsidR="002475F5" w:rsidRPr="00CD4CBB" w:rsidRDefault="002475F5">
      <w:pPr>
        <w:pStyle w:val="TOC5"/>
        <w:rPr>
          <w:rFonts w:ascii="Calibri" w:hAnsi="Calibri"/>
          <w:sz w:val="22"/>
          <w:szCs w:val="22"/>
          <w:lang w:eastAsia="en-GB"/>
        </w:rPr>
      </w:pPr>
      <w:r>
        <w:t>6.2.8.1.3</w:t>
      </w:r>
      <w:r w:rsidRPr="00CD4CBB">
        <w:rPr>
          <w:rFonts w:ascii="Calibri" w:hAnsi="Calibri"/>
          <w:sz w:val="22"/>
          <w:szCs w:val="22"/>
          <w:lang w:eastAsia="en-GB"/>
        </w:rPr>
        <w:tab/>
      </w:r>
      <w:r>
        <w:t>SIP re-INVITE request for cancelling MCVideo in-progress emergency group state</w:t>
      </w:r>
      <w:r>
        <w:tab/>
      </w:r>
      <w:r>
        <w:fldChar w:fldCharType="begin" w:fldLock="1"/>
      </w:r>
      <w:r>
        <w:instrText xml:space="preserve"> PAGEREF _Toc73958210 \h </w:instrText>
      </w:r>
      <w:r>
        <w:fldChar w:fldCharType="separate"/>
      </w:r>
      <w:r>
        <w:t>50</w:t>
      </w:r>
      <w:r>
        <w:fldChar w:fldCharType="end"/>
      </w:r>
    </w:p>
    <w:p w14:paraId="092B978D" w14:textId="77777777" w:rsidR="002475F5" w:rsidRPr="00CD4CBB" w:rsidRDefault="002475F5">
      <w:pPr>
        <w:pStyle w:val="TOC5"/>
        <w:rPr>
          <w:rFonts w:ascii="Calibri" w:hAnsi="Calibri"/>
          <w:sz w:val="22"/>
          <w:szCs w:val="22"/>
          <w:lang w:eastAsia="en-GB"/>
        </w:rPr>
      </w:pPr>
      <w:r>
        <w:t>6.2.8.1.4</w:t>
      </w:r>
      <w:r w:rsidRPr="00CD4CBB">
        <w:rPr>
          <w:rFonts w:ascii="Calibri" w:hAnsi="Calibri"/>
          <w:sz w:val="22"/>
          <w:szCs w:val="22"/>
          <w:lang w:eastAsia="en-GB"/>
        </w:rPr>
        <w:tab/>
      </w:r>
      <w:r>
        <w:t>Receiving a SIP 2xx response to a SIP request for a priority call</w:t>
      </w:r>
      <w:r>
        <w:tab/>
      </w:r>
      <w:r>
        <w:fldChar w:fldCharType="begin" w:fldLock="1"/>
      </w:r>
      <w:r>
        <w:instrText xml:space="preserve"> PAGEREF _Toc73958211 \h </w:instrText>
      </w:r>
      <w:r>
        <w:fldChar w:fldCharType="separate"/>
      </w:r>
      <w:r>
        <w:t>51</w:t>
      </w:r>
      <w:r>
        <w:fldChar w:fldCharType="end"/>
      </w:r>
    </w:p>
    <w:p w14:paraId="6861ACD9" w14:textId="77777777" w:rsidR="002475F5" w:rsidRPr="00CD4CBB" w:rsidRDefault="002475F5">
      <w:pPr>
        <w:pStyle w:val="TOC5"/>
        <w:rPr>
          <w:rFonts w:ascii="Calibri" w:hAnsi="Calibri"/>
          <w:sz w:val="22"/>
          <w:szCs w:val="22"/>
          <w:lang w:eastAsia="en-GB"/>
        </w:rPr>
      </w:pPr>
      <w:r>
        <w:t>6.2.8.1.5</w:t>
      </w:r>
      <w:r w:rsidRPr="00CD4CBB">
        <w:rPr>
          <w:rFonts w:ascii="Calibri" w:hAnsi="Calibri"/>
          <w:sz w:val="22"/>
          <w:szCs w:val="22"/>
          <w:lang w:eastAsia="en-GB"/>
        </w:rPr>
        <w:tab/>
      </w:r>
      <w:r>
        <w:t>Receiving a SIP 4xx response, SIP 5xx response or SIP 6xx response to a SIP request for a priority group call</w:t>
      </w:r>
      <w:r>
        <w:tab/>
      </w:r>
      <w:r>
        <w:fldChar w:fldCharType="begin" w:fldLock="1"/>
      </w:r>
      <w:r>
        <w:instrText xml:space="preserve"> PAGEREF _Toc73958212 \h </w:instrText>
      </w:r>
      <w:r>
        <w:fldChar w:fldCharType="separate"/>
      </w:r>
      <w:r>
        <w:t>51</w:t>
      </w:r>
      <w:r>
        <w:fldChar w:fldCharType="end"/>
      </w:r>
    </w:p>
    <w:p w14:paraId="0630FC9E" w14:textId="77777777" w:rsidR="002475F5" w:rsidRPr="00CD4CBB" w:rsidRDefault="002475F5">
      <w:pPr>
        <w:pStyle w:val="TOC5"/>
        <w:rPr>
          <w:rFonts w:ascii="Calibri" w:hAnsi="Calibri"/>
          <w:sz w:val="22"/>
          <w:szCs w:val="22"/>
          <w:lang w:eastAsia="en-GB"/>
        </w:rPr>
      </w:pPr>
      <w:r>
        <w:t>6.2.8.1.6</w:t>
      </w:r>
      <w:r w:rsidRPr="00CD4CBB">
        <w:rPr>
          <w:rFonts w:ascii="Calibri" w:hAnsi="Calibri"/>
          <w:sz w:val="22"/>
          <w:szCs w:val="22"/>
          <w:lang w:eastAsia="en-GB"/>
        </w:rPr>
        <w:tab/>
      </w:r>
      <w:r>
        <w:t>Determining authorisation for initiating or cancelling an MCVideo emergency alert</w:t>
      </w:r>
      <w:r>
        <w:tab/>
      </w:r>
      <w:r>
        <w:fldChar w:fldCharType="begin" w:fldLock="1"/>
      </w:r>
      <w:r>
        <w:instrText xml:space="preserve"> PAGEREF _Toc73958213 \h </w:instrText>
      </w:r>
      <w:r>
        <w:fldChar w:fldCharType="separate"/>
      </w:r>
      <w:r>
        <w:t>52</w:t>
      </w:r>
      <w:r>
        <w:fldChar w:fldCharType="end"/>
      </w:r>
    </w:p>
    <w:p w14:paraId="2057EF93" w14:textId="77777777" w:rsidR="002475F5" w:rsidRPr="00CD4CBB" w:rsidRDefault="002475F5">
      <w:pPr>
        <w:pStyle w:val="TOC5"/>
        <w:rPr>
          <w:rFonts w:ascii="Calibri" w:hAnsi="Calibri"/>
          <w:sz w:val="22"/>
          <w:szCs w:val="22"/>
          <w:lang w:eastAsia="en-GB"/>
        </w:rPr>
      </w:pPr>
      <w:r>
        <w:t>6.2.8.1.7</w:t>
      </w:r>
      <w:r w:rsidRPr="00CD4CBB">
        <w:rPr>
          <w:rFonts w:ascii="Calibri" w:hAnsi="Calibri"/>
          <w:sz w:val="22"/>
          <w:szCs w:val="22"/>
          <w:lang w:eastAsia="en-GB"/>
        </w:rPr>
        <w:tab/>
      </w:r>
      <w:r>
        <w:t>Determining authorisation for cancelling the in-progress emergency state of an MCVideo group</w:t>
      </w:r>
      <w:r>
        <w:tab/>
      </w:r>
      <w:r>
        <w:fldChar w:fldCharType="begin" w:fldLock="1"/>
      </w:r>
      <w:r>
        <w:instrText xml:space="preserve"> PAGEREF _Toc73958214 \h </w:instrText>
      </w:r>
      <w:r>
        <w:fldChar w:fldCharType="separate"/>
      </w:r>
      <w:r>
        <w:t>52</w:t>
      </w:r>
      <w:r>
        <w:fldChar w:fldCharType="end"/>
      </w:r>
    </w:p>
    <w:p w14:paraId="688E9A64" w14:textId="77777777" w:rsidR="002475F5" w:rsidRPr="00CD4CBB" w:rsidRDefault="002475F5">
      <w:pPr>
        <w:pStyle w:val="TOC5"/>
        <w:rPr>
          <w:rFonts w:ascii="Calibri" w:hAnsi="Calibri"/>
          <w:sz w:val="22"/>
          <w:szCs w:val="22"/>
          <w:lang w:eastAsia="en-GB"/>
        </w:rPr>
      </w:pPr>
      <w:r>
        <w:t>6.2.8.1.8</w:t>
      </w:r>
      <w:r w:rsidRPr="00CD4CBB">
        <w:rPr>
          <w:rFonts w:ascii="Calibri" w:hAnsi="Calibri"/>
          <w:sz w:val="22"/>
          <w:szCs w:val="22"/>
          <w:lang w:eastAsia="en-GB"/>
        </w:rPr>
        <w:tab/>
      </w:r>
      <w:r>
        <w:t>Determining authorisation for originating a priority group call</w:t>
      </w:r>
      <w:r>
        <w:tab/>
      </w:r>
      <w:r>
        <w:fldChar w:fldCharType="begin" w:fldLock="1"/>
      </w:r>
      <w:r>
        <w:instrText xml:space="preserve"> PAGEREF _Toc73958215 \h </w:instrText>
      </w:r>
      <w:r>
        <w:fldChar w:fldCharType="separate"/>
      </w:r>
      <w:r>
        <w:t>53</w:t>
      </w:r>
      <w:r>
        <w:fldChar w:fldCharType="end"/>
      </w:r>
    </w:p>
    <w:p w14:paraId="41C5CCD0" w14:textId="77777777" w:rsidR="002475F5" w:rsidRPr="00CD4CBB" w:rsidRDefault="002475F5">
      <w:pPr>
        <w:pStyle w:val="TOC5"/>
        <w:rPr>
          <w:rFonts w:ascii="Calibri" w:hAnsi="Calibri"/>
          <w:sz w:val="22"/>
          <w:szCs w:val="22"/>
          <w:lang w:eastAsia="en-GB"/>
        </w:rPr>
      </w:pPr>
      <w:r>
        <w:t>6.2.8.1.9</w:t>
      </w:r>
      <w:r w:rsidRPr="00CD4CBB">
        <w:rPr>
          <w:rFonts w:ascii="Calibri" w:hAnsi="Calibri"/>
          <w:sz w:val="22"/>
          <w:szCs w:val="22"/>
          <w:lang w:eastAsia="en-GB"/>
        </w:rPr>
        <w:tab/>
      </w:r>
      <w:r>
        <w:t>SIP request for originating MCVideo imminent peril group calls</w:t>
      </w:r>
      <w:r>
        <w:tab/>
      </w:r>
      <w:r>
        <w:fldChar w:fldCharType="begin" w:fldLock="1"/>
      </w:r>
      <w:r>
        <w:instrText xml:space="preserve"> PAGEREF _Toc73958216 \h </w:instrText>
      </w:r>
      <w:r>
        <w:fldChar w:fldCharType="separate"/>
      </w:r>
      <w:r>
        <w:t>53</w:t>
      </w:r>
      <w:r>
        <w:fldChar w:fldCharType="end"/>
      </w:r>
    </w:p>
    <w:p w14:paraId="5C4F2346" w14:textId="77777777" w:rsidR="002475F5" w:rsidRPr="00CD4CBB" w:rsidRDefault="002475F5">
      <w:pPr>
        <w:pStyle w:val="TOC5"/>
        <w:rPr>
          <w:rFonts w:ascii="Calibri" w:hAnsi="Calibri"/>
          <w:sz w:val="22"/>
          <w:szCs w:val="22"/>
          <w:lang w:eastAsia="en-GB"/>
        </w:rPr>
      </w:pPr>
      <w:r>
        <w:t>6.2.8.1.10</w:t>
      </w:r>
      <w:r w:rsidRPr="00CD4CBB">
        <w:rPr>
          <w:rFonts w:ascii="Calibri" w:hAnsi="Calibri"/>
          <w:sz w:val="22"/>
          <w:szCs w:val="22"/>
          <w:lang w:eastAsia="en-GB"/>
        </w:rPr>
        <w:tab/>
      </w:r>
      <w:r>
        <w:t>Determining authorisation for cancelling an imminent peril group call</w:t>
      </w:r>
      <w:r>
        <w:tab/>
      </w:r>
      <w:r>
        <w:fldChar w:fldCharType="begin" w:fldLock="1"/>
      </w:r>
      <w:r>
        <w:instrText xml:space="preserve"> PAGEREF _Toc73958217 \h </w:instrText>
      </w:r>
      <w:r>
        <w:fldChar w:fldCharType="separate"/>
      </w:r>
      <w:r>
        <w:t>54</w:t>
      </w:r>
      <w:r>
        <w:fldChar w:fldCharType="end"/>
      </w:r>
    </w:p>
    <w:p w14:paraId="63091ADB" w14:textId="77777777" w:rsidR="002475F5" w:rsidRPr="00CD4CBB" w:rsidRDefault="002475F5">
      <w:pPr>
        <w:pStyle w:val="TOC5"/>
        <w:rPr>
          <w:rFonts w:ascii="Calibri" w:hAnsi="Calibri"/>
          <w:sz w:val="22"/>
          <w:szCs w:val="22"/>
          <w:lang w:eastAsia="en-GB"/>
        </w:rPr>
      </w:pPr>
      <w:r>
        <w:t>6.2.8.1.11</w:t>
      </w:r>
      <w:r w:rsidRPr="00CD4CBB">
        <w:rPr>
          <w:rFonts w:ascii="Calibri" w:hAnsi="Calibri"/>
          <w:sz w:val="22"/>
          <w:szCs w:val="22"/>
          <w:lang w:eastAsia="en-GB"/>
        </w:rPr>
        <w:tab/>
      </w:r>
      <w:r>
        <w:t>SIP re-INVITE request for cancelling MCVideo in-progress imminent peril group state</w:t>
      </w:r>
      <w:r>
        <w:tab/>
      </w:r>
      <w:r>
        <w:fldChar w:fldCharType="begin" w:fldLock="1"/>
      </w:r>
      <w:r>
        <w:instrText xml:space="preserve"> PAGEREF _Toc73958218 \h </w:instrText>
      </w:r>
      <w:r>
        <w:fldChar w:fldCharType="separate"/>
      </w:r>
      <w:r>
        <w:t>54</w:t>
      </w:r>
      <w:r>
        <w:fldChar w:fldCharType="end"/>
      </w:r>
    </w:p>
    <w:p w14:paraId="6F582902" w14:textId="77777777" w:rsidR="002475F5" w:rsidRPr="00CD4CBB" w:rsidRDefault="002475F5">
      <w:pPr>
        <w:pStyle w:val="TOC5"/>
        <w:rPr>
          <w:rFonts w:ascii="Calibri" w:hAnsi="Calibri"/>
          <w:sz w:val="22"/>
          <w:szCs w:val="22"/>
          <w:lang w:eastAsia="en-GB"/>
        </w:rPr>
      </w:pPr>
      <w:r>
        <w:t>6.2.8.1.12</w:t>
      </w:r>
      <w:r w:rsidRPr="00CD4CBB">
        <w:rPr>
          <w:rFonts w:ascii="Calibri" w:hAnsi="Calibri"/>
          <w:sz w:val="22"/>
          <w:szCs w:val="22"/>
          <w:lang w:eastAsia="en-GB"/>
        </w:rPr>
        <w:tab/>
      </w:r>
      <w:r>
        <w:t>Resource-Priority header field for MCVideo imminent peril group calls</w:t>
      </w:r>
      <w:r>
        <w:tab/>
      </w:r>
      <w:r>
        <w:fldChar w:fldCharType="begin" w:fldLock="1"/>
      </w:r>
      <w:r>
        <w:instrText xml:space="preserve"> PAGEREF _Toc73958219 \h </w:instrText>
      </w:r>
      <w:r>
        <w:fldChar w:fldCharType="separate"/>
      </w:r>
      <w:r>
        <w:t>54</w:t>
      </w:r>
      <w:r>
        <w:fldChar w:fldCharType="end"/>
      </w:r>
    </w:p>
    <w:p w14:paraId="242A2FAF" w14:textId="77777777" w:rsidR="002475F5" w:rsidRPr="00CD4CBB" w:rsidRDefault="002475F5">
      <w:pPr>
        <w:pStyle w:val="TOC5"/>
        <w:rPr>
          <w:rFonts w:ascii="Calibri" w:hAnsi="Calibri"/>
          <w:sz w:val="22"/>
          <w:szCs w:val="22"/>
          <w:lang w:eastAsia="en-GB"/>
        </w:rPr>
      </w:pPr>
      <w:r>
        <w:t>6.2.8.1.13</w:t>
      </w:r>
      <w:r w:rsidRPr="00CD4CBB">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_Toc73958220 \h </w:instrText>
      </w:r>
      <w:r>
        <w:fldChar w:fldCharType="separate"/>
      </w:r>
      <w:r>
        <w:t>55</w:t>
      </w:r>
      <w:r>
        <w:fldChar w:fldCharType="end"/>
      </w:r>
    </w:p>
    <w:p w14:paraId="01740D17" w14:textId="77777777" w:rsidR="002475F5" w:rsidRPr="00CD4CBB" w:rsidRDefault="002475F5">
      <w:pPr>
        <w:pStyle w:val="TOC5"/>
        <w:rPr>
          <w:rFonts w:ascii="Calibri" w:hAnsi="Calibri"/>
          <w:sz w:val="22"/>
          <w:szCs w:val="22"/>
          <w:lang w:eastAsia="en-GB"/>
        </w:rPr>
      </w:pPr>
      <w:r>
        <w:t>6.2.8.1.14</w:t>
      </w:r>
      <w:r w:rsidRPr="00CD4CBB">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_Toc73958221 \h </w:instrText>
      </w:r>
      <w:r>
        <w:fldChar w:fldCharType="separate"/>
      </w:r>
      <w:r>
        <w:t>56</w:t>
      </w:r>
      <w:r>
        <w:fldChar w:fldCharType="end"/>
      </w:r>
    </w:p>
    <w:p w14:paraId="5C26EDE4" w14:textId="77777777" w:rsidR="002475F5" w:rsidRPr="00CD4CBB" w:rsidRDefault="002475F5">
      <w:pPr>
        <w:pStyle w:val="TOC5"/>
        <w:rPr>
          <w:rFonts w:ascii="Calibri" w:hAnsi="Calibri"/>
          <w:sz w:val="22"/>
          <w:szCs w:val="22"/>
          <w:lang w:eastAsia="en-GB"/>
        </w:rPr>
      </w:pPr>
      <w:r>
        <w:rPr>
          <w:lang w:eastAsia="ko-KR"/>
        </w:rPr>
        <w:t>6.2.8.1.15</w:t>
      </w:r>
      <w:r w:rsidRPr="00CD4CBB">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_Toc73958222 \h </w:instrText>
      </w:r>
      <w:r>
        <w:fldChar w:fldCharType="separate"/>
      </w:r>
      <w:r>
        <w:t>56</w:t>
      </w:r>
      <w:r>
        <w:fldChar w:fldCharType="end"/>
      </w:r>
    </w:p>
    <w:p w14:paraId="5C81290E" w14:textId="77777777" w:rsidR="002475F5" w:rsidRPr="00CD4CBB" w:rsidRDefault="002475F5">
      <w:pPr>
        <w:pStyle w:val="TOC5"/>
        <w:rPr>
          <w:rFonts w:ascii="Calibri" w:hAnsi="Calibri"/>
          <w:sz w:val="22"/>
          <w:szCs w:val="22"/>
          <w:lang w:eastAsia="en-GB"/>
        </w:rPr>
      </w:pPr>
      <w:r w:rsidRPr="00274CF8">
        <w:rPr>
          <w:lang w:eastAsia="ko-KR"/>
        </w:rPr>
        <w:t>6.2.8.1.16</w:t>
      </w:r>
      <w:r w:rsidRPr="00CD4CBB">
        <w:rPr>
          <w:rFonts w:ascii="Calibri" w:hAnsi="Calibri"/>
          <w:sz w:val="22"/>
          <w:szCs w:val="22"/>
          <w:lang w:eastAsia="en-GB"/>
        </w:rPr>
        <w:tab/>
      </w:r>
      <w:r w:rsidRPr="00274CF8">
        <w:rPr>
          <w:lang w:eastAsia="ko-KR"/>
        </w:rPr>
        <w:t>Resource-priority header field namespaces for MCVideo</w:t>
      </w:r>
      <w:r>
        <w:tab/>
      </w:r>
      <w:r>
        <w:fldChar w:fldCharType="begin" w:fldLock="1"/>
      </w:r>
      <w:r>
        <w:instrText xml:space="preserve"> PAGEREF _Toc73958223 \h </w:instrText>
      </w:r>
      <w:r>
        <w:fldChar w:fldCharType="separate"/>
      </w:r>
      <w:r>
        <w:t>57</w:t>
      </w:r>
      <w:r>
        <w:fldChar w:fldCharType="end"/>
      </w:r>
    </w:p>
    <w:p w14:paraId="6210F299" w14:textId="77777777" w:rsidR="002475F5" w:rsidRPr="00CD4CBB" w:rsidRDefault="002475F5">
      <w:pPr>
        <w:pStyle w:val="TOC5"/>
        <w:rPr>
          <w:rFonts w:ascii="Calibri" w:hAnsi="Calibri"/>
          <w:sz w:val="22"/>
          <w:szCs w:val="22"/>
          <w:lang w:eastAsia="en-GB"/>
        </w:rPr>
      </w:pPr>
      <w:r>
        <w:rPr>
          <w:lang w:eastAsia="ko-KR"/>
        </w:rPr>
        <w:t>6.2.8.1.17</w:t>
      </w:r>
      <w:r w:rsidRPr="00CD4CBB">
        <w:rPr>
          <w:rFonts w:ascii="Calibri" w:hAnsi="Calibri"/>
          <w:sz w:val="22"/>
          <w:szCs w:val="22"/>
          <w:lang w:eastAsia="en-GB"/>
        </w:rPr>
        <w:tab/>
      </w:r>
      <w:r>
        <w:rPr>
          <w:lang w:eastAsia="ko-KR"/>
        </w:rPr>
        <w:t>Priority group call conditions upon receiving call release</w:t>
      </w:r>
      <w:r>
        <w:tab/>
      </w:r>
      <w:r>
        <w:fldChar w:fldCharType="begin" w:fldLock="1"/>
      </w:r>
      <w:r>
        <w:instrText xml:space="preserve"> PAGEREF _Toc73958224 \h </w:instrText>
      </w:r>
      <w:r>
        <w:fldChar w:fldCharType="separate"/>
      </w:r>
      <w:r>
        <w:t>57</w:t>
      </w:r>
      <w:r>
        <w:fldChar w:fldCharType="end"/>
      </w:r>
    </w:p>
    <w:p w14:paraId="3F37C2BB" w14:textId="77777777" w:rsidR="002475F5" w:rsidRPr="00CD4CBB" w:rsidRDefault="002475F5">
      <w:pPr>
        <w:pStyle w:val="TOC5"/>
        <w:rPr>
          <w:rFonts w:ascii="Calibri" w:hAnsi="Calibri"/>
          <w:sz w:val="22"/>
          <w:szCs w:val="22"/>
          <w:lang w:eastAsia="en-GB"/>
        </w:rPr>
      </w:pPr>
      <w:r>
        <w:rPr>
          <w:lang w:eastAsia="ko-KR"/>
        </w:rPr>
        <w:t>6.2.8.1.18</w:t>
      </w:r>
      <w:r w:rsidRPr="00CD4CBB">
        <w:rPr>
          <w:rFonts w:ascii="Calibri" w:hAnsi="Calibri"/>
          <w:sz w:val="22"/>
          <w:szCs w:val="22"/>
          <w:lang w:eastAsia="en-GB"/>
        </w:rPr>
        <w:tab/>
      </w:r>
      <w:r>
        <w:rPr>
          <w:lang w:eastAsia="ko-KR"/>
        </w:rPr>
        <w:t>Emergency private call conditions upon receiving call release</w:t>
      </w:r>
      <w:r>
        <w:tab/>
      </w:r>
      <w:r>
        <w:fldChar w:fldCharType="begin" w:fldLock="1"/>
      </w:r>
      <w:r>
        <w:instrText xml:space="preserve"> PAGEREF _Toc73958225 \h </w:instrText>
      </w:r>
      <w:r>
        <w:fldChar w:fldCharType="separate"/>
      </w:r>
      <w:r>
        <w:t>57</w:t>
      </w:r>
      <w:r>
        <w:fldChar w:fldCharType="end"/>
      </w:r>
    </w:p>
    <w:p w14:paraId="59365008" w14:textId="77777777" w:rsidR="002475F5" w:rsidRPr="00CD4CBB" w:rsidRDefault="002475F5">
      <w:pPr>
        <w:pStyle w:val="TOC4"/>
        <w:rPr>
          <w:rFonts w:ascii="Calibri" w:hAnsi="Calibri"/>
          <w:sz w:val="22"/>
          <w:szCs w:val="22"/>
          <w:lang w:eastAsia="en-GB"/>
        </w:rPr>
      </w:pPr>
      <w:r w:rsidRPr="00274CF8">
        <w:rPr>
          <w:rFonts w:eastAsia="Malgun Gothic"/>
        </w:rPr>
        <w:t>6.2.8.2</w:t>
      </w:r>
      <w:r w:rsidRPr="00CD4CBB">
        <w:rPr>
          <w:rFonts w:ascii="Calibri" w:hAnsi="Calibri"/>
          <w:sz w:val="22"/>
          <w:szCs w:val="22"/>
          <w:lang w:eastAsia="en-GB"/>
        </w:rPr>
        <w:tab/>
      </w:r>
      <w:r w:rsidRPr="00274CF8">
        <w:rPr>
          <w:rFonts w:eastAsia="Malgun Gothic"/>
        </w:rPr>
        <w:t>Request for an originating broadcast group call</w:t>
      </w:r>
      <w:r>
        <w:tab/>
      </w:r>
      <w:r>
        <w:fldChar w:fldCharType="begin" w:fldLock="1"/>
      </w:r>
      <w:r>
        <w:instrText xml:space="preserve"> PAGEREF _Toc73958226 \h </w:instrText>
      </w:r>
      <w:r>
        <w:fldChar w:fldCharType="separate"/>
      </w:r>
      <w:r>
        <w:t>57</w:t>
      </w:r>
      <w:r>
        <w:fldChar w:fldCharType="end"/>
      </w:r>
    </w:p>
    <w:p w14:paraId="13A9236B" w14:textId="77777777" w:rsidR="002475F5" w:rsidRPr="00CD4CBB" w:rsidRDefault="002475F5">
      <w:pPr>
        <w:pStyle w:val="TOC4"/>
        <w:rPr>
          <w:rFonts w:ascii="Calibri" w:hAnsi="Calibri"/>
          <w:sz w:val="22"/>
          <w:szCs w:val="22"/>
          <w:lang w:eastAsia="en-GB"/>
        </w:rPr>
      </w:pPr>
      <w:r>
        <w:t>6.2.8.3</w:t>
      </w:r>
      <w:r w:rsidRPr="00CD4CBB">
        <w:rPr>
          <w:rFonts w:ascii="Calibri" w:hAnsi="Calibri"/>
          <w:sz w:val="22"/>
          <w:szCs w:val="22"/>
          <w:lang w:eastAsia="en-GB"/>
        </w:rPr>
        <w:tab/>
      </w:r>
      <w:r w:rsidRPr="00274CF8">
        <w:rPr>
          <w:lang w:val="en-US"/>
        </w:rPr>
        <w:t>MCVideo</w:t>
      </w:r>
      <w:r>
        <w:t xml:space="preserve"> emergency private call conditions</w:t>
      </w:r>
      <w:r>
        <w:tab/>
      </w:r>
      <w:r>
        <w:fldChar w:fldCharType="begin" w:fldLock="1"/>
      </w:r>
      <w:r>
        <w:instrText xml:space="preserve"> PAGEREF _Toc73958227 \h </w:instrText>
      </w:r>
      <w:r>
        <w:fldChar w:fldCharType="separate"/>
      </w:r>
      <w:r>
        <w:t>58</w:t>
      </w:r>
      <w:r>
        <w:fldChar w:fldCharType="end"/>
      </w:r>
    </w:p>
    <w:p w14:paraId="5AC0718C" w14:textId="77777777" w:rsidR="002475F5" w:rsidRPr="00CD4CBB" w:rsidRDefault="002475F5">
      <w:pPr>
        <w:pStyle w:val="TOC5"/>
        <w:rPr>
          <w:rFonts w:ascii="Calibri" w:hAnsi="Calibri"/>
          <w:sz w:val="22"/>
          <w:szCs w:val="22"/>
          <w:lang w:eastAsia="en-GB"/>
        </w:rPr>
      </w:pPr>
      <w:r>
        <w:t>6.2.8.3.1</w:t>
      </w:r>
      <w:r w:rsidRPr="00CD4CBB">
        <w:rPr>
          <w:rFonts w:ascii="Calibri" w:hAnsi="Calibri"/>
          <w:sz w:val="22"/>
          <w:szCs w:val="22"/>
          <w:lang w:eastAsia="en-GB"/>
        </w:rPr>
        <w:tab/>
      </w:r>
      <w:r>
        <w:t>Authorisations</w:t>
      </w:r>
      <w:r>
        <w:tab/>
      </w:r>
      <w:r>
        <w:fldChar w:fldCharType="begin" w:fldLock="1"/>
      </w:r>
      <w:r>
        <w:instrText xml:space="preserve"> PAGEREF _Toc73958228 \h </w:instrText>
      </w:r>
      <w:r>
        <w:fldChar w:fldCharType="separate"/>
      </w:r>
      <w:r>
        <w:t>58</w:t>
      </w:r>
      <w:r>
        <w:fldChar w:fldCharType="end"/>
      </w:r>
    </w:p>
    <w:p w14:paraId="23D0F21C" w14:textId="77777777" w:rsidR="002475F5" w:rsidRPr="00CD4CBB" w:rsidRDefault="002475F5">
      <w:pPr>
        <w:pStyle w:val="TOC6"/>
        <w:rPr>
          <w:rFonts w:ascii="Calibri" w:hAnsi="Calibri"/>
          <w:sz w:val="22"/>
          <w:szCs w:val="22"/>
          <w:lang w:eastAsia="en-GB"/>
        </w:rPr>
      </w:pPr>
      <w:r>
        <w:t>6.2.8.3.1.1</w:t>
      </w:r>
      <w:r w:rsidRPr="00CD4CBB">
        <w:rPr>
          <w:rFonts w:ascii="Calibri" w:hAnsi="Calibri"/>
          <w:sz w:val="22"/>
          <w:szCs w:val="22"/>
          <w:lang w:eastAsia="en-GB"/>
        </w:rPr>
        <w:tab/>
      </w:r>
      <w:r>
        <w:t>Determining authorisation for initiating an MCVideo emergency private call</w:t>
      </w:r>
      <w:r>
        <w:tab/>
      </w:r>
      <w:r>
        <w:fldChar w:fldCharType="begin" w:fldLock="1"/>
      </w:r>
      <w:r>
        <w:instrText xml:space="preserve"> PAGEREF _Toc73958229 \h </w:instrText>
      </w:r>
      <w:r>
        <w:fldChar w:fldCharType="separate"/>
      </w:r>
      <w:r>
        <w:t>58</w:t>
      </w:r>
      <w:r>
        <w:fldChar w:fldCharType="end"/>
      </w:r>
    </w:p>
    <w:p w14:paraId="21E4E561" w14:textId="77777777" w:rsidR="002475F5" w:rsidRPr="00CD4CBB" w:rsidRDefault="002475F5">
      <w:pPr>
        <w:pStyle w:val="TOC6"/>
        <w:rPr>
          <w:rFonts w:ascii="Calibri" w:hAnsi="Calibri"/>
          <w:sz w:val="22"/>
          <w:szCs w:val="22"/>
          <w:lang w:eastAsia="en-GB"/>
        </w:rPr>
      </w:pPr>
      <w:r>
        <w:t>6.2.8.3.1.2</w:t>
      </w:r>
      <w:r w:rsidRPr="00CD4CBB">
        <w:rPr>
          <w:rFonts w:ascii="Calibri" w:hAnsi="Calibri"/>
          <w:sz w:val="22"/>
          <w:szCs w:val="22"/>
          <w:lang w:eastAsia="en-GB"/>
        </w:rPr>
        <w:tab/>
      </w:r>
      <w:r>
        <w:t>Determining authorisation for cancelling an MCVideo emergency private call</w:t>
      </w:r>
      <w:r>
        <w:tab/>
      </w:r>
      <w:r>
        <w:fldChar w:fldCharType="begin" w:fldLock="1"/>
      </w:r>
      <w:r>
        <w:instrText xml:space="preserve"> PAGEREF _Toc73958230 \h </w:instrText>
      </w:r>
      <w:r>
        <w:fldChar w:fldCharType="separate"/>
      </w:r>
      <w:r>
        <w:t>58</w:t>
      </w:r>
      <w:r>
        <w:fldChar w:fldCharType="end"/>
      </w:r>
    </w:p>
    <w:p w14:paraId="65407F78" w14:textId="77777777" w:rsidR="002475F5" w:rsidRPr="00CD4CBB" w:rsidRDefault="002475F5">
      <w:pPr>
        <w:pStyle w:val="TOC6"/>
        <w:rPr>
          <w:rFonts w:ascii="Calibri" w:hAnsi="Calibri"/>
          <w:sz w:val="22"/>
          <w:szCs w:val="22"/>
          <w:lang w:eastAsia="en-GB"/>
        </w:rPr>
      </w:pPr>
      <w:r>
        <w:t>6.2.8.</w:t>
      </w:r>
      <w:r w:rsidRPr="00274CF8">
        <w:rPr>
          <w:lang w:val="en-US"/>
        </w:rPr>
        <w:t>3</w:t>
      </w:r>
      <w:r>
        <w:t>.</w:t>
      </w:r>
      <w:r w:rsidRPr="00274CF8">
        <w:rPr>
          <w:lang w:val="en-US"/>
        </w:rPr>
        <w:t>1.3</w:t>
      </w:r>
      <w:r w:rsidRPr="00CD4CBB">
        <w:rPr>
          <w:rFonts w:ascii="Calibri" w:hAnsi="Calibri"/>
          <w:sz w:val="22"/>
          <w:szCs w:val="22"/>
          <w:lang w:eastAsia="en-GB"/>
        </w:rPr>
        <w:tab/>
      </w:r>
      <w:r>
        <w:t>Determining authorisation for initiating or cancelling an MCVideo emergency alert</w:t>
      </w:r>
      <w:r w:rsidRPr="00274CF8">
        <w:rPr>
          <w:lang w:val="en-US"/>
        </w:rPr>
        <w:t xml:space="preserve"> to a MCVideo user</w:t>
      </w:r>
      <w:r>
        <w:tab/>
      </w:r>
      <w:r>
        <w:fldChar w:fldCharType="begin" w:fldLock="1"/>
      </w:r>
      <w:r>
        <w:instrText xml:space="preserve"> PAGEREF _Toc73958231 \h </w:instrText>
      </w:r>
      <w:r>
        <w:fldChar w:fldCharType="separate"/>
      </w:r>
      <w:r>
        <w:t>58</w:t>
      </w:r>
      <w:r>
        <w:fldChar w:fldCharType="end"/>
      </w:r>
    </w:p>
    <w:p w14:paraId="76671880" w14:textId="77777777" w:rsidR="002475F5" w:rsidRPr="00CD4CBB" w:rsidRDefault="002475F5">
      <w:pPr>
        <w:pStyle w:val="TOC5"/>
        <w:rPr>
          <w:rFonts w:ascii="Calibri" w:hAnsi="Calibri"/>
          <w:sz w:val="22"/>
          <w:szCs w:val="22"/>
          <w:lang w:eastAsia="en-GB"/>
        </w:rPr>
      </w:pPr>
      <w:r>
        <w:t>6.2.8.3.2</w:t>
      </w:r>
      <w:r w:rsidRPr="00CD4CBB">
        <w:rPr>
          <w:rFonts w:ascii="Calibri" w:hAnsi="Calibri"/>
          <w:sz w:val="22"/>
          <w:szCs w:val="22"/>
          <w:lang w:eastAsia="en-GB"/>
        </w:rPr>
        <w:tab/>
      </w:r>
      <w:r>
        <w:t>SIP request for originating MCVideo emergency private calls</w:t>
      </w:r>
      <w:r>
        <w:tab/>
      </w:r>
      <w:r>
        <w:fldChar w:fldCharType="begin" w:fldLock="1"/>
      </w:r>
      <w:r>
        <w:instrText xml:space="preserve"> PAGEREF _Toc73958232 \h </w:instrText>
      </w:r>
      <w:r>
        <w:fldChar w:fldCharType="separate"/>
      </w:r>
      <w:r>
        <w:t>59</w:t>
      </w:r>
      <w:r>
        <w:fldChar w:fldCharType="end"/>
      </w:r>
    </w:p>
    <w:p w14:paraId="6C23D4A4" w14:textId="77777777" w:rsidR="002475F5" w:rsidRPr="00CD4CBB" w:rsidRDefault="002475F5">
      <w:pPr>
        <w:pStyle w:val="TOC5"/>
        <w:rPr>
          <w:rFonts w:ascii="Calibri" w:hAnsi="Calibri"/>
          <w:sz w:val="22"/>
          <w:szCs w:val="22"/>
          <w:lang w:eastAsia="en-GB"/>
        </w:rPr>
      </w:pPr>
      <w:r>
        <w:t>6.2.8.3.3</w:t>
      </w:r>
      <w:r w:rsidRPr="00CD4CBB">
        <w:rPr>
          <w:rFonts w:ascii="Calibri" w:hAnsi="Calibri"/>
          <w:sz w:val="22"/>
          <w:szCs w:val="22"/>
          <w:lang w:eastAsia="en-GB"/>
        </w:rPr>
        <w:tab/>
      </w:r>
      <w:r>
        <w:t>Resource-Priority header field for MCVideo emergency private calls</w:t>
      </w:r>
      <w:r>
        <w:tab/>
      </w:r>
      <w:r>
        <w:fldChar w:fldCharType="begin" w:fldLock="1"/>
      </w:r>
      <w:r>
        <w:instrText xml:space="preserve"> PAGEREF _Toc73958233 \h </w:instrText>
      </w:r>
      <w:r>
        <w:fldChar w:fldCharType="separate"/>
      </w:r>
      <w:r>
        <w:t>59</w:t>
      </w:r>
      <w:r>
        <w:fldChar w:fldCharType="end"/>
      </w:r>
    </w:p>
    <w:p w14:paraId="35A19861" w14:textId="77777777" w:rsidR="002475F5" w:rsidRPr="00CD4CBB" w:rsidRDefault="002475F5">
      <w:pPr>
        <w:pStyle w:val="TOC5"/>
        <w:rPr>
          <w:rFonts w:ascii="Calibri" w:hAnsi="Calibri"/>
          <w:sz w:val="22"/>
          <w:szCs w:val="22"/>
          <w:lang w:eastAsia="en-GB"/>
        </w:rPr>
      </w:pPr>
      <w:r>
        <w:t>6.2.8.3.4</w:t>
      </w:r>
      <w:r w:rsidRPr="00CD4CBB">
        <w:rPr>
          <w:rFonts w:ascii="Calibri" w:hAnsi="Calibri"/>
          <w:sz w:val="22"/>
          <w:szCs w:val="22"/>
          <w:lang w:eastAsia="en-GB"/>
        </w:rPr>
        <w:tab/>
      </w:r>
      <w:r>
        <w:t>Receiving a SIP 2xx response to a SIP request for an MCVideo emergency private call</w:t>
      </w:r>
      <w:r>
        <w:tab/>
      </w:r>
      <w:r>
        <w:fldChar w:fldCharType="begin" w:fldLock="1"/>
      </w:r>
      <w:r>
        <w:instrText xml:space="preserve"> PAGEREF _Toc73958234 \h </w:instrText>
      </w:r>
      <w:r>
        <w:fldChar w:fldCharType="separate"/>
      </w:r>
      <w:r>
        <w:t>60</w:t>
      </w:r>
      <w:r>
        <w:fldChar w:fldCharType="end"/>
      </w:r>
    </w:p>
    <w:p w14:paraId="135FA45F" w14:textId="77777777" w:rsidR="002475F5" w:rsidRPr="00CD4CBB" w:rsidRDefault="002475F5">
      <w:pPr>
        <w:pStyle w:val="TOC5"/>
        <w:rPr>
          <w:rFonts w:ascii="Calibri" w:hAnsi="Calibri"/>
          <w:sz w:val="22"/>
          <w:szCs w:val="22"/>
          <w:lang w:eastAsia="en-GB"/>
        </w:rPr>
      </w:pPr>
      <w:r>
        <w:t>6.2.8.3.5</w:t>
      </w:r>
      <w:r w:rsidRPr="00CD4CBB">
        <w:rPr>
          <w:rFonts w:ascii="Calibri" w:hAnsi="Calibri"/>
          <w:sz w:val="22"/>
          <w:szCs w:val="22"/>
          <w:lang w:eastAsia="en-GB"/>
        </w:rPr>
        <w:tab/>
      </w:r>
      <w:r>
        <w:t>Receiving a SIP 4xx response, SIP 5xx response or SIP 6xx response to a SIP request for an MCVideo emergency private call</w:t>
      </w:r>
      <w:r>
        <w:tab/>
      </w:r>
      <w:r>
        <w:fldChar w:fldCharType="begin" w:fldLock="1"/>
      </w:r>
      <w:r>
        <w:instrText xml:space="preserve"> PAGEREF _Toc73958235 \h </w:instrText>
      </w:r>
      <w:r>
        <w:fldChar w:fldCharType="separate"/>
      </w:r>
      <w:r>
        <w:t>60</w:t>
      </w:r>
      <w:r>
        <w:fldChar w:fldCharType="end"/>
      </w:r>
    </w:p>
    <w:p w14:paraId="57318FE6" w14:textId="77777777" w:rsidR="002475F5" w:rsidRPr="00CD4CBB" w:rsidRDefault="002475F5">
      <w:pPr>
        <w:pStyle w:val="TOC5"/>
        <w:rPr>
          <w:rFonts w:ascii="Calibri" w:hAnsi="Calibri"/>
          <w:sz w:val="22"/>
          <w:szCs w:val="22"/>
          <w:lang w:eastAsia="en-GB"/>
        </w:rPr>
      </w:pPr>
      <w:r>
        <w:t>6.2.8.3.6</w:t>
      </w:r>
      <w:r w:rsidRPr="00CD4CBB">
        <w:rPr>
          <w:rFonts w:ascii="Calibri" w:hAnsi="Calibri"/>
          <w:sz w:val="22"/>
          <w:szCs w:val="22"/>
          <w:lang w:eastAsia="en-GB"/>
        </w:rPr>
        <w:tab/>
      </w:r>
      <w:r>
        <w:t>SIP re-INVITE request for cancelling MCVideo emergency private call state</w:t>
      </w:r>
      <w:r>
        <w:tab/>
      </w:r>
      <w:r>
        <w:fldChar w:fldCharType="begin" w:fldLock="1"/>
      </w:r>
      <w:r>
        <w:instrText xml:space="preserve"> PAGEREF _Toc73958236 \h </w:instrText>
      </w:r>
      <w:r>
        <w:fldChar w:fldCharType="separate"/>
      </w:r>
      <w:r>
        <w:t>60</w:t>
      </w:r>
      <w:r>
        <w:fldChar w:fldCharType="end"/>
      </w:r>
    </w:p>
    <w:p w14:paraId="236A5E05" w14:textId="77777777" w:rsidR="002475F5" w:rsidRPr="00CD4CBB" w:rsidRDefault="002475F5">
      <w:pPr>
        <w:pStyle w:val="TOC5"/>
        <w:rPr>
          <w:rFonts w:ascii="Calibri" w:hAnsi="Calibri"/>
          <w:sz w:val="22"/>
          <w:szCs w:val="22"/>
          <w:lang w:eastAsia="en-GB"/>
        </w:rPr>
      </w:pPr>
      <w:r>
        <w:t>6.2.8.3.7</w:t>
      </w:r>
      <w:r w:rsidRPr="00CD4CBB">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_Toc73958237 \h </w:instrText>
      </w:r>
      <w:r>
        <w:fldChar w:fldCharType="separate"/>
      </w:r>
      <w:r>
        <w:t>61</w:t>
      </w:r>
      <w:r>
        <w:fldChar w:fldCharType="end"/>
      </w:r>
    </w:p>
    <w:p w14:paraId="42A5BC22" w14:textId="77777777" w:rsidR="002475F5" w:rsidRPr="00CD4CBB" w:rsidRDefault="002475F5">
      <w:pPr>
        <w:pStyle w:val="TOC5"/>
        <w:rPr>
          <w:rFonts w:ascii="Calibri" w:hAnsi="Calibri"/>
          <w:sz w:val="22"/>
          <w:szCs w:val="22"/>
          <w:lang w:eastAsia="en-GB"/>
        </w:rPr>
      </w:pPr>
      <w:r>
        <w:t>6.2.8.3.8</w:t>
      </w:r>
      <w:r w:rsidRPr="00CD4CBB">
        <w:rPr>
          <w:rFonts w:ascii="Calibri" w:hAnsi="Calibri"/>
          <w:sz w:val="22"/>
          <w:szCs w:val="22"/>
          <w:lang w:eastAsia="en-GB"/>
        </w:rPr>
        <w:tab/>
      </w:r>
      <w:r>
        <w:t>SIP re-INVITE request for cancelling the MCVideo emergency private call state by a third-party</w:t>
      </w:r>
      <w:r>
        <w:tab/>
      </w:r>
      <w:r>
        <w:fldChar w:fldCharType="begin" w:fldLock="1"/>
      </w:r>
      <w:r>
        <w:instrText xml:space="preserve"> PAGEREF _Toc73958238 \h </w:instrText>
      </w:r>
      <w:r>
        <w:fldChar w:fldCharType="separate"/>
      </w:r>
      <w:r>
        <w:t>62</w:t>
      </w:r>
      <w:r>
        <w:fldChar w:fldCharType="end"/>
      </w:r>
    </w:p>
    <w:p w14:paraId="6B2F47C7" w14:textId="77777777" w:rsidR="002475F5" w:rsidRPr="00CD4CBB" w:rsidRDefault="002475F5">
      <w:pPr>
        <w:pStyle w:val="TOC5"/>
        <w:rPr>
          <w:rFonts w:ascii="Calibri" w:hAnsi="Calibri"/>
          <w:sz w:val="22"/>
          <w:szCs w:val="22"/>
          <w:lang w:eastAsia="en-GB"/>
        </w:rPr>
      </w:pPr>
      <w:r>
        <w:rPr>
          <w:lang w:eastAsia="ko-KR"/>
        </w:rPr>
        <w:t>6.2.8.3.9</w:t>
      </w:r>
      <w:r w:rsidRPr="00CD4CBB">
        <w:rPr>
          <w:rFonts w:ascii="Calibri" w:hAnsi="Calibri"/>
          <w:sz w:val="22"/>
          <w:szCs w:val="22"/>
          <w:lang w:eastAsia="en-GB"/>
        </w:rPr>
        <w:tab/>
      </w:r>
      <w:r>
        <w:rPr>
          <w:lang w:eastAsia="ko-KR"/>
        </w:rPr>
        <w:t>Retrieving a KMS URI associated with an MCVideo ID</w:t>
      </w:r>
      <w:r>
        <w:tab/>
      </w:r>
      <w:r>
        <w:fldChar w:fldCharType="begin" w:fldLock="1"/>
      </w:r>
      <w:r>
        <w:instrText xml:space="preserve"> PAGEREF _Toc73958239 \h </w:instrText>
      </w:r>
      <w:r>
        <w:fldChar w:fldCharType="separate"/>
      </w:r>
      <w:r>
        <w:t>62</w:t>
      </w:r>
      <w:r>
        <w:fldChar w:fldCharType="end"/>
      </w:r>
    </w:p>
    <w:p w14:paraId="0FE19EEC" w14:textId="77777777" w:rsidR="002475F5" w:rsidRPr="00CD4CBB" w:rsidRDefault="002475F5">
      <w:pPr>
        <w:pStyle w:val="TOC3"/>
        <w:rPr>
          <w:rFonts w:ascii="Calibri" w:hAnsi="Calibri"/>
          <w:sz w:val="22"/>
          <w:szCs w:val="22"/>
          <w:lang w:eastAsia="en-GB"/>
        </w:rPr>
      </w:pPr>
      <w:r>
        <w:t>6.2.9</w:t>
      </w:r>
      <w:r w:rsidRPr="00CD4CBB">
        <w:rPr>
          <w:rFonts w:ascii="Calibri" w:hAnsi="Calibri"/>
          <w:sz w:val="22"/>
          <w:szCs w:val="22"/>
          <w:lang w:eastAsia="en-GB"/>
        </w:rPr>
        <w:tab/>
      </w:r>
      <w:r>
        <w:t>Location information</w:t>
      </w:r>
      <w:r>
        <w:tab/>
      </w:r>
      <w:r>
        <w:fldChar w:fldCharType="begin" w:fldLock="1"/>
      </w:r>
      <w:r>
        <w:instrText xml:space="preserve"> PAGEREF _Toc73958240 \h </w:instrText>
      </w:r>
      <w:r>
        <w:fldChar w:fldCharType="separate"/>
      </w:r>
      <w:r>
        <w:t>63</w:t>
      </w:r>
      <w:r>
        <w:fldChar w:fldCharType="end"/>
      </w:r>
    </w:p>
    <w:p w14:paraId="5D9A8080" w14:textId="77777777" w:rsidR="002475F5" w:rsidRPr="00CD4CBB" w:rsidRDefault="002475F5">
      <w:pPr>
        <w:pStyle w:val="TOC4"/>
        <w:rPr>
          <w:rFonts w:ascii="Calibri" w:hAnsi="Calibri"/>
          <w:sz w:val="22"/>
          <w:szCs w:val="22"/>
          <w:lang w:eastAsia="en-GB"/>
        </w:rPr>
      </w:pPr>
      <w:r>
        <w:t>6.2.9.1</w:t>
      </w:r>
      <w:r w:rsidRPr="00CD4CBB">
        <w:rPr>
          <w:rFonts w:ascii="Calibri" w:hAnsi="Calibri"/>
          <w:sz w:val="22"/>
          <w:szCs w:val="22"/>
          <w:lang w:eastAsia="en-GB"/>
        </w:rPr>
        <w:tab/>
      </w:r>
      <w:r>
        <w:t>Location information for location reporting</w:t>
      </w:r>
      <w:r>
        <w:tab/>
      </w:r>
      <w:r>
        <w:fldChar w:fldCharType="begin" w:fldLock="1"/>
      </w:r>
      <w:r>
        <w:instrText xml:space="preserve"> PAGEREF _Toc73958241 \h </w:instrText>
      </w:r>
      <w:r>
        <w:fldChar w:fldCharType="separate"/>
      </w:r>
      <w:r>
        <w:t>63</w:t>
      </w:r>
      <w:r>
        <w:fldChar w:fldCharType="end"/>
      </w:r>
    </w:p>
    <w:p w14:paraId="0B409442" w14:textId="77777777" w:rsidR="002475F5" w:rsidRPr="00CD4CBB" w:rsidRDefault="002475F5">
      <w:pPr>
        <w:pStyle w:val="TOC2"/>
        <w:rPr>
          <w:rFonts w:ascii="Calibri" w:hAnsi="Calibri"/>
          <w:sz w:val="22"/>
          <w:szCs w:val="22"/>
          <w:lang w:eastAsia="en-GB"/>
        </w:rPr>
      </w:pPr>
      <w:r>
        <w:t>6.3</w:t>
      </w:r>
      <w:r w:rsidRPr="00CD4CBB">
        <w:rPr>
          <w:rFonts w:ascii="Calibri" w:hAnsi="Calibri"/>
          <w:sz w:val="22"/>
          <w:szCs w:val="22"/>
          <w:lang w:eastAsia="en-GB"/>
        </w:rPr>
        <w:tab/>
      </w:r>
      <w:r>
        <w:t>MCVideo server procedures</w:t>
      </w:r>
      <w:r>
        <w:tab/>
      </w:r>
      <w:r>
        <w:fldChar w:fldCharType="begin" w:fldLock="1"/>
      </w:r>
      <w:r>
        <w:instrText xml:space="preserve"> PAGEREF _Toc73958242 \h </w:instrText>
      </w:r>
      <w:r>
        <w:fldChar w:fldCharType="separate"/>
      </w:r>
      <w:r>
        <w:t>63</w:t>
      </w:r>
      <w:r>
        <w:fldChar w:fldCharType="end"/>
      </w:r>
    </w:p>
    <w:p w14:paraId="47844EB7" w14:textId="77777777" w:rsidR="002475F5" w:rsidRPr="00CD4CBB" w:rsidRDefault="002475F5">
      <w:pPr>
        <w:pStyle w:val="TOC3"/>
        <w:rPr>
          <w:rFonts w:ascii="Calibri" w:hAnsi="Calibri"/>
          <w:sz w:val="22"/>
          <w:szCs w:val="22"/>
          <w:lang w:eastAsia="en-GB"/>
        </w:rPr>
      </w:pPr>
      <w:r>
        <w:t>6.3.1</w:t>
      </w:r>
      <w:r w:rsidRPr="00CD4CBB">
        <w:rPr>
          <w:rFonts w:ascii="Calibri" w:hAnsi="Calibri"/>
          <w:sz w:val="22"/>
          <w:szCs w:val="22"/>
          <w:lang w:eastAsia="en-GB"/>
        </w:rPr>
        <w:tab/>
      </w:r>
      <w:r>
        <w:t>Distinction of requests sent to the MCVideo server</w:t>
      </w:r>
      <w:r>
        <w:tab/>
      </w:r>
      <w:r>
        <w:fldChar w:fldCharType="begin" w:fldLock="1"/>
      </w:r>
      <w:r>
        <w:instrText xml:space="preserve"> PAGEREF _Toc73958243 \h </w:instrText>
      </w:r>
      <w:r>
        <w:fldChar w:fldCharType="separate"/>
      </w:r>
      <w:r>
        <w:t>63</w:t>
      </w:r>
      <w:r>
        <w:fldChar w:fldCharType="end"/>
      </w:r>
    </w:p>
    <w:p w14:paraId="39CC98CC" w14:textId="77777777" w:rsidR="002475F5" w:rsidRPr="00CD4CBB" w:rsidRDefault="002475F5">
      <w:pPr>
        <w:pStyle w:val="TOC4"/>
        <w:rPr>
          <w:rFonts w:ascii="Calibri" w:hAnsi="Calibri"/>
          <w:sz w:val="22"/>
          <w:szCs w:val="22"/>
          <w:lang w:eastAsia="en-GB"/>
        </w:rPr>
      </w:pPr>
      <w:r>
        <w:t>6.3.1</w:t>
      </w:r>
      <w:r w:rsidRPr="00274CF8">
        <w:rPr>
          <w:rFonts w:eastAsia="Malgun Gothic"/>
        </w:rPr>
        <w:t>.1</w:t>
      </w:r>
      <w:r w:rsidRPr="00CD4CBB">
        <w:rPr>
          <w:rFonts w:ascii="Calibri" w:hAnsi="Calibri"/>
          <w:sz w:val="22"/>
          <w:szCs w:val="22"/>
          <w:lang w:eastAsia="en-GB"/>
        </w:rPr>
        <w:tab/>
      </w:r>
      <w:r>
        <w:t>SIP INVITE request</w:t>
      </w:r>
      <w:r>
        <w:tab/>
      </w:r>
      <w:r>
        <w:fldChar w:fldCharType="begin" w:fldLock="1"/>
      </w:r>
      <w:r>
        <w:instrText xml:space="preserve"> PAGEREF _Toc73958244 \h </w:instrText>
      </w:r>
      <w:r>
        <w:fldChar w:fldCharType="separate"/>
      </w:r>
      <w:r>
        <w:t>63</w:t>
      </w:r>
      <w:r>
        <w:fldChar w:fldCharType="end"/>
      </w:r>
    </w:p>
    <w:p w14:paraId="790EAD89" w14:textId="77777777" w:rsidR="002475F5" w:rsidRPr="00CD4CBB" w:rsidRDefault="002475F5">
      <w:pPr>
        <w:pStyle w:val="TOC4"/>
        <w:rPr>
          <w:rFonts w:ascii="Calibri" w:hAnsi="Calibri"/>
          <w:sz w:val="22"/>
          <w:szCs w:val="22"/>
          <w:lang w:eastAsia="en-GB"/>
        </w:rPr>
      </w:pPr>
      <w:r>
        <w:t>6.3.1.</w:t>
      </w:r>
      <w:r w:rsidRPr="00274CF8">
        <w:t>2</w:t>
      </w:r>
      <w:r w:rsidRPr="00CD4CBB">
        <w:rPr>
          <w:rFonts w:ascii="Calibri" w:hAnsi="Calibri"/>
          <w:sz w:val="22"/>
          <w:szCs w:val="22"/>
          <w:lang w:eastAsia="en-GB"/>
        </w:rPr>
        <w:tab/>
      </w:r>
      <w:r>
        <w:t>SIP MESSAGE request</w:t>
      </w:r>
      <w:r>
        <w:tab/>
      </w:r>
      <w:r>
        <w:fldChar w:fldCharType="begin" w:fldLock="1"/>
      </w:r>
      <w:r>
        <w:instrText xml:space="preserve"> PAGEREF _Toc73958245 \h </w:instrText>
      </w:r>
      <w:r>
        <w:fldChar w:fldCharType="separate"/>
      </w:r>
      <w:r>
        <w:t>64</w:t>
      </w:r>
      <w:r>
        <w:fldChar w:fldCharType="end"/>
      </w:r>
    </w:p>
    <w:p w14:paraId="43246265" w14:textId="77777777" w:rsidR="002475F5" w:rsidRPr="00CD4CBB" w:rsidRDefault="002475F5">
      <w:pPr>
        <w:pStyle w:val="TOC4"/>
        <w:rPr>
          <w:rFonts w:ascii="Calibri" w:hAnsi="Calibri"/>
          <w:sz w:val="22"/>
          <w:szCs w:val="22"/>
          <w:lang w:eastAsia="en-GB"/>
        </w:rPr>
      </w:pPr>
      <w:r>
        <w:t>6.3.1.</w:t>
      </w:r>
      <w:r w:rsidRPr="00274CF8">
        <w:t>3</w:t>
      </w:r>
      <w:r w:rsidRPr="00CD4CBB">
        <w:rPr>
          <w:rFonts w:ascii="Calibri" w:hAnsi="Calibri"/>
          <w:sz w:val="22"/>
          <w:szCs w:val="22"/>
          <w:lang w:eastAsia="en-GB"/>
        </w:rPr>
        <w:tab/>
      </w:r>
      <w:r>
        <w:t>SIP SUBSCRIBE request</w:t>
      </w:r>
      <w:r>
        <w:tab/>
      </w:r>
      <w:r>
        <w:fldChar w:fldCharType="begin" w:fldLock="1"/>
      </w:r>
      <w:r>
        <w:instrText xml:space="preserve"> PAGEREF _Toc73958246 \h </w:instrText>
      </w:r>
      <w:r>
        <w:fldChar w:fldCharType="separate"/>
      </w:r>
      <w:r>
        <w:t>65</w:t>
      </w:r>
      <w:r>
        <w:fldChar w:fldCharType="end"/>
      </w:r>
    </w:p>
    <w:p w14:paraId="65DF9FD2" w14:textId="77777777" w:rsidR="002475F5" w:rsidRPr="00CD4CBB" w:rsidRDefault="002475F5">
      <w:pPr>
        <w:pStyle w:val="TOC3"/>
        <w:rPr>
          <w:rFonts w:ascii="Calibri" w:hAnsi="Calibri"/>
          <w:sz w:val="22"/>
          <w:szCs w:val="22"/>
          <w:lang w:eastAsia="en-GB"/>
        </w:rPr>
      </w:pPr>
      <w:r>
        <w:t>6.3.2</w:t>
      </w:r>
      <w:r w:rsidRPr="00CD4CBB">
        <w:rPr>
          <w:rFonts w:ascii="Calibri" w:hAnsi="Calibri"/>
          <w:sz w:val="22"/>
          <w:szCs w:val="22"/>
          <w:lang w:eastAsia="en-GB"/>
        </w:rPr>
        <w:tab/>
      </w:r>
      <w:r>
        <w:t>Participating MCVideo Function</w:t>
      </w:r>
      <w:r>
        <w:tab/>
      </w:r>
      <w:r>
        <w:fldChar w:fldCharType="begin" w:fldLock="1"/>
      </w:r>
      <w:r>
        <w:instrText xml:space="preserve"> PAGEREF _Toc73958247 \h </w:instrText>
      </w:r>
      <w:r>
        <w:fldChar w:fldCharType="separate"/>
      </w:r>
      <w:r>
        <w:t>65</w:t>
      </w:r>
      <w:r>
        <w:fldChar w:fldCharType="end"/>
      </w:r>
    </w:p>
    <w:p w14:paraId="4F03210B" w14:textId="77777777" w:rsidR="002475F5" w:rsidRPr="00CD4CBB" w:rsidRDefault="002475F5">
      <w:pPr>
        <w:pStyle w:val="TOC4"/>
        <w:rPr>
          <w:rFonts w:ascii="Calibri" w:hAnsi="Calibri"/>
          <w:sz w:val="22"/>
          <w:szCs w:val="22"/>
          <w:lang w:eastAsia="en-GB"/>
        </w:rPr>
      </w:pPr>
      <w:r>
        <w:t>6.</w:t>
      </w:r>
      <w:r w:rsidRPr="00274CF8">
        <w:rPr>
          <w:rFonts w:eastAsia="Malgun Gothic"/>
        </w:rPr>
        <w:t>3.2.1</w:t>
      </w:r>
      <w:r w:rsidRPr="00CD4CBB">
        <w:rPr>
          <w:rFonts w:ascii="Calibri" w:hAnsi="Calibri"/>
          <w:sz w:val="22"/>
          <w:szCs w:val="22"/>
          <w:lang w:eastAsia="en-GB"/>
        </w:rPr>
        <w:tab/>
      </w:r>
      <w:r w:rsidRPr="00274CF8">
        <w:rPr>
          <w:rFonts w:eastAsia="Malgun Gothic"/>
        </w:rPr>
        <w:t>Requests initiated by the served MCVideo user</w:t>
      </w:r>
      <w:r>
        <w:tab/>
      </w:r>
      <w:r>
        <w:fldChar w:fldCharType="begin" w:fldLock="1"/>
      </w:r>
      <w:r>
        <w:instrText xml:space="preserve"> PAGEREF _Toc73958248 \h </w:instrText>
      </w:r>
      <w:r>
        <w:fldChar w:fldCharType="separate"/>
      </w:r>
      <w:r>
        <w:t>65</w:t>
      </w:r>
      <w:r>
        <w:fldChar w:fldCharType="end"/>
      </w:r>
    </w:p>
    <w:p w14:paraId="46177019" w14:textId="77777777" w:rsidR="002475F5" w:rsidRPr="00CD4CBB" w:rsidRDefault="002475F5">
      <w:pPr>
        <w:pStyle w:val="TOC5"/>
        <w:rPr>
          <w:rFonts w:ascii="Calibri" w:hAnsi="Calibri"/>
          <w:sz w:val="22"/>
          <w:szCs w:val="22"/>
          <w:lang w:eastAsia="en-GB"/>
        </w:rPr>
      </w:pPr>
      <w:r>
        <w:t>6.3.2.1.1</w:t>
      </w:r>
      <w:r w:rsidRPr="00CD4CBB">
        <w:rPr>
          <w:rFonts w:ascii="Calibri" w:hAnsi="Calibri"/>
          <w:sz w:val="22"/>
          <w:szCs w:val="22"/>
          <w:lang w:eastAsia="en-GB"/>
        </w:rPr>
        <w:tab/>
      </w:r>
      <w:r>
        <w:t>SDP offer generation</w:t>
      </w:r>
      <w:r>
        <w:tab/>
      </w:r>
      <w:r>
        <w:fldChar w:fldCharType="begin" w:fldLock="1"/>
      </w:r>
      <w:r>
        <w:instrText xml:space="preserve"> PAGEREF _Toc73958249 \h </w:instrText>
      </w:r>
      <w:r>
        <w:fldChar w:fldCharType="separate"/>
      </w:r>
      <w:r>
        <w:t>65</w:t>
      </w:r>
      <w:r>
        <w:fldChar w:fldCharType="end"/>
      </w:r>
    </w:p>
    <w:p w14:paraId="0C344567" w14:textId="77777777" w:rsidR="002475F5" w:rsidRPr="00CD4CBB" w:rsidRDefault="002475F5">
      <w:pPr>
        <w:pStyle w:val="TOC6"/>
        <w:rPr>
          <w:rFonts w:ascii="Calibri" w:hAnsi="Calibri"/>
          <w:sz w:val="22"/>
          <w:szCs w:val="22"/>
          <w:lang w:eastAsia="en-GB"/>
        </w:rPr>
      </w:pPr>
      <w:r>
        <w:t>6.3.2.1.1.1</w:t>
      </w:r>
      <w:r w:rsidRPr="00CD4CBB">
        <w:rPr>
          <w:rFonts w:ascii="Calibri" w:hAnsi="Calibri"/>
          <w:sz w:val="22"/>
          <w:szCs w:val="22"/>
          <w:lang w:eastAsia="en-GB"/>
        </w:rPr>
        <w:tab/>
      </w:r>
      <w:r>
        <w:t>On-demand session</w:t>
      </w:r>
      <w:r>
        <w:tab/>
      </w:r>
      <w:r>
        <w:fldChar w:fldCharType="begin" w:fldLock="1"/>
      </w:r>
      <w:r>
        <w:instrText xml:space="preserve"> PAGEREF _Toc73958250 \h </w:instrText>
      </w:r>
      <w:r>
        <w:fldChar w:fldCharType="separate"/>
      </w:r>
      <w:r>
        <w:t>65</w:t>
      </w:r>
      <w:r>
        <w:fldChar w:fldCharType="end"/>
      </w:r>
    </w:p>
    <w:p w14:paraId="4C573D7C" w14:textId="77777777" w:rsidR="002475F5" w:rsidRPr="00CD4CBB" w:rsidRDefault="002475F5">
      <w:pPr>
        <w:pStyle w:val="TOC5"/>
        <w:rPr>
          <w:rFonts w:ascii="Calibri" w:hAnsi="Calibri"/>
          <w:sz w:val="22"/>
          <w:szCs w:val="22"/>
          <w:lang w:eastAsia="en-GB"/>
        </w:rPr>
      </w:pPr>
      <w:r>
        <w:t>6.3.2.1.2</w:t>
      </w:r>
      <w:r w:rsidRPr="00CD4CBB">
        <w:rPr>
          <w:rFonts w:ascii="Calibri" w:hAnsi="Calibri"/>
          <w:sz w:val="22"/>
          <w:szCs w:val="22"/>
          <w:lang w:eastAsia="en-GB"/>
        </w:rPr>
        <w:tab/>
      </w:r>
      <w:r>
        <w:t>SDP answer generation</w:t>
      </w:r>
      <w:r>
        <w:tab/>
      </w:r>
      <w:r>
        <w:fldChar w:fldCharType="begin" w:fldLock="1"/>
      </w:r>
      <w:r>
        <w:instrText xml:space="preserve"> PAGEREF _Toc73958251 \h </w:instrText>
      </w:r>
      <w:r>
        <w:fldChar w:fldCharType="separate"/>
      </w:r>
      <w:r>
        <w:t>66</w:t>
      </w:r>
      <w:r>
        <w:fldChar w:fldCharType="end"/>
      </w:r>
    </w:p>
    <w:p w14:paraId="49DE994F" w14:textId="77777777" w:rsidR="002475F5" w:rsidRPr="00CD4CBB" w:rsidRDefault="002475F5">
      <w:pPr>
        <w:pStyle w:val="TOC6"/>
        <w:rPr>
          <w:rFonts w:ascii="Calibri" w:hAnsi="Calibri"/>
          <w:sz w:val="22"/>
          <w:szCs w:val="22"/>
          <w:lang w:eastAsia="en-GB"/>
        </w:rPr>
      </w:pPr>
      <w:r>
        <w:t>6.3.2.1.2.1</w:t>
      </w:r>
      <w:r w:rsidRPr="00CD4CBB">
        <w:rPr>
          <w:rFonts w:ascii="Calibri" w:hAnsi="Calibri"/>
          <w:sz w:val="22"/>
          <w:szCs w:val="22"/>
          <w:lang w:eastAsia="en-GB"/>
        </w:rPr>
        <w:tab/>
      </w:r>
      <w:r>
        <w:t>On-demand session</w:t>
      </w:r>
      <w:r>
        <w:tab/>
      </w:r>
      <w:r>
        <w:fldChar w:fldCharType="begin" w:fldLock="1"/>
      </w:r>
      <w:r>
        <w:instrText xml:space="preserve"> PAGEREF _Toc73958252 \h </w:instrText>
      </w:r>
      <w:r>
        <w:fldChar w:fldCharType="separate"/>
      </w:r>
      <w:r>
        <w:t>66</w:t>
      </w:r>
      <w:r>
        <w:fldChar w:fldCharType="end"/>
      </w:r>
    </w:p>
    <w:p w14:paraId="7BAC4EAD" w14:textId="77777777" w:rsidR="002475F5" w:rsidRPr="00CD4CBB" w:rsidRDefault="002475F5">
      <w:pPr>
        <w:pStyle w:val="TOC5"/>
        <w:rPr>
          <w:rFonts w:ascii="Calibri" w:hAnsi="Calibri"/>
          <w:sz w:val="22"/>
          <w:szCs w:val="22"/>
          <w:lang w:eastAsia="en-GB"/>
        </w:rPr>
      </w:pPr>
      <w:r w:rsidRPr="00274CF8">
        <w:rPr>
          <w:rFonts w:eastAsia="Malgun Gothic"/>
        </w:rPr>
        <w:t>6.3.2.1.3</w:t>
      </w:r>
      <w:r w:rsidRPr="00CD4CBB">
        <w:rPr>
          <w:rFonts w:ascii="Calibri" w:hAnsi="Calibri"/>
          <w:sz w:val="22"/>
          <w:szCs w:val="22"/>
          <w:lang w:eastAsia="en-GB"/>
        </w:rPr>
        <w:tab/>
      </w:r>
      <w:r w:rsidRPr="00274CF8">
        <w:rPr>
          <w:rFonts w:eastAsia="Malgun Gothic"/>
        </w:rPr>
        <w:t>Sending an INVITE request on receipt of an INVITE request</w:t>
      </w:r>
      <w:r>
        <w:tab/>
      </w:r>
      <w:r>
        <w:fldChar w:fldCharType="begin" w:fldLock="1"/>
      </w:r>
      <w:r>
        <w:instrText xml:space="preserve"> PAGEREF _Toc73958253 \h </w:instrText>
      </w:r>
      <w:r>
        <w:fldChar w:fldCharType="separate"/>
      </w:r>
      <w:r>
        <w:t>66</w:t>
      </w:r>
      <w:r>
        <w:fldChar w:fldCharType="end"/>
      </w:r>
    </w:p>
    <w:p w14:paraId="1C534108" w14:textId="77777777" w:rsidR="002475F5" w:rsidRPr="00CD4CBB" w:rsidRDefault="002475F5">
      <w:pPr>
        <w:pStyle w:val="TOC5"/>
        <w:rPr>
          <w:rFonts w:ascii="Calibri" w:hAnsi="Calibri"/>
          <w:sz w:val="22"/>
          <w:szCs w:val="22"/>
          <w:lang w:eastAsia="en-GB"/>
        </w:rPr>
      </w:pPr>
      <w:r w:rsidRPr="00274CF8">
        <w:rPr>
          <w:rFonts w:eastAsia="Malgun Gothic"/>
        </w:rPr>
        <w:t>6.3.2.1.4</w:t>
      </w:r>
      <w:r w:rsidRPr="00CD4CBB">
        <w:rPr>
          <w:rFonts w:ascii="Calibri" w:hAnsi="Calibri"/>
          <w:sz w:val="22"/>
          <w:szCs w:val="22"/>
          <w:lang w:eastAsia="en-GB"/>
        </w:rPr>
        <w:tab/>
      </w:r>
      <w:r w:rsidRPr="00274CF8">
        <w:rPr>
          <w:rFonts w:eastAsia="Malgun Gothic"/>
        </w:rPr>
        <w:t>Response to an INVITE request</w:t>
      </w:r>
      <w:r>
        <w:tab/>
      </w:r>
      <w:r>
        <w:fldChar w:fldCharType="begin" w:fldLock="1"/>
      </w:r>
      <w:r>
        <w:instrText xml:space="preserve"> PAGEREF _Toc73958254 \h </w:instrText>
      </w:r>
      <w:r>
        <w:fldChar w:fldCharType="separate"/>
      </w:r>
      <w:r>
        <w:t>67</w:t>
      </w:r>
      <w:r>
        <w:fldChar w:fldCharType="end"/>
      </w:r>
    </w:p>
    <w:p w14:paraId="40F27EE3" w14:textId="77777777" w:rsidR="002475F5" w:rsidRPr="00CD4CBB" w:rsidRDefault="002475F5">
      <w:pPr>
        <w:pStyle w:val="TOC6"/>
        <w:rPr>
          <w:rFonts w:ascii="Calibri" w:hAnsi="Calibri"/>
          <w:sz w:val="22"/>
          <w:szCs w:val="22"/>
          <w:lang w:eastAsia="en-GB"/>
        </w:rPr>
      </w:pPr>
      <w:r>
        <w:t>6.3.2.1.</w:t>
      </w:r>
      <w:r w:rsidRPr="00274CF8">
        <w:t>4</w:t>
      </w:r>
      <w:r>
        <w:t>.1</w:t>
      </w:r>
      <w:r w:rsidRPr="00CD4CBB">
        <w:rPr>
          <w:rFonts w:ascii="Calibri" w:hAnsi="Calibri"/>
          <w:sz w:val="22"/>
          <w:szCs w:val="22"/>
          <w:lang w:eastAsia="en-GB"/>
        </w:rPr>
        <w:tab/>
      </w:r>
      <w:r>
        <w:t>Provisional responses</w:t>
      </w:r>
      <w:r>
        <w:tab/>
      </w:r>
      <w:r>
        <w:fldChar w:fldCharType="begin" w:fldLock="1"/>
      </w:r>
      <w:r>
        <w:instrText xml:space="preserve"> PAGEREF _Toc73958255 \h </w:instrText>
      </w:r>
      <w:r>
        <w:fldChar w:fldCharType="separate"/>
      </w:r>
      <w:r>
        <w:t>67</w:t>
      </w:r>
      <w:r>
        <w:fldChar w:fldCharType="end"/>
      </w:r>
    </w:p>
    <w:p w14:paraId="31FAA009" w14:textId="77777777" w:rsidR="002475F5" w:rsidRPr="00CD4CBB" w:rsidRDefault="002475F5">
      <w:pPr>
        <w:pStyle w:val="TOC6"/>
        <w:rPr>
          <w:rFonts w:ascii="Calibri" w:hAnsi="Calibri"/>
          <w:sz w:val="22"/>
          <w:szCs w:val="22"/>
          <w:lang w:eastAsia="en-GB"/>
        </w:rPr>
      </w:pPr>
      <w:r>
        <w:t>6.3.2.1.</w:t>
      </w:r>
      <w:r w:rsidRPr="00274CF8">
        <w:t>4</w:t>
      </w:r>
      <w:r>
        <w:t>.2</w:t>
      </w:r>
      <w:r w:rsidRPr="00CD4CBB">
        <w:rPr>
          <w:rFonts w:ascii="Calibri" w:hAnsi="Calibri"/>
          <w:sz w:val="22"/>
          <w:szCs w:val="22"/>
          <w:lang w:eastAsia="en-GB"/>
        </w:rPr>
        <w:tab/>
      </w:r>
      <w:r>
        <w:t>Final response</w:t>
      </w:r>
      <w:r>
        <w:tab/>
      </w:r>
      <w:r>
        <w:fldChar w:fldCharType="begin" w:fldLock="1"/>
      </w:r>
      <w:r>
        <w:instrText xml:space="preserve"> PAGEREF _Toc73958256 \h </w:instrText>
      </w:r>
      <w:r>
        <w:fldChar w:fldCharType="separate"/>
      </w:r>
      <w:r>
        <w:t>67</w:t>
      </w:r>
      <w:r>
        <w:fldChar w:fldCharType="end"/>
      </w:r>
    </w:p>
    <w:p w14:paraId="76DA3D60" w14:textId="77777777" w:rsidR="002475F5" w:rsidRPr="00CD4CBB" w:rsidRDefault="002475F5">
      <w:pPr>
        <w:pStyle w:val="TOC5"/>
        <w:rPr>
          <w:rFonts w:ascii="Calibri" w:hAnsi="Calibri"/>
          <w:sz w:val="22"/>
          <w:szCs w:val="22"/>
          <w:lang w:eastAsia="en-GB"/>
        </w:rPr>
      </w:pPr>
      <w:r>
        <w:rPr>
          <w:lang w:eastAsia="ko-KR"/>
        </w:rPr>
        <w:t>6.3.2.1.</w:t>
      </w:r>
      <w:r w:rsidRPr="00274CF8">
        <w:rPr>
          <w:lang w:eastAsia="ko-KR"/>
        </w:rPr>
        <w:t>5</w:t>
      </w:r>
      <w:r w:rsidRPr="00CD4CBB">
        <w:rPr>
          <w:rFonts w:ascii="Calibri" w:hAnsi="Calibri"/>
          <w:sz w:val="22"/>
          <w:szCs w:val="22"/>
          <w:lang w:eastAsia="en-GB"/>
        </w:rPr>
        <w:tab/>
      </w:r>
      <w:r>
        <w:rPr>
          <w:lang w:eastAsia="ko-KR"/>
        </w:rPr>
        <w:t>Sending a SIP BYE request on receipt of a SIP BYE request</w:t>
      </w:r>
      <w:r>
        <w:tab/>
      </w:r>
      <w:r>
        <w:fldChar w:fldCharType="begin" w:fldLock="1"/>
      </w:r>
      <w:r>
        <w:instrText xml:space="preserve"> PAGEREF _Toc73958257 \h </w:instrText>
      </w:r>
      <w:r>
        <w:fldChar w:fldCharType="separate"/>
      </w:r>
      <w:r>
        <w:t>68</w:t>
      </w:r>
      <w:r>
        <w:fldChar w:fldCharType="end"/>
      </w:r>
    </w:p>
    <w:p w14:paraId="2D71905A" w14:textId="77777777" w:rsidR="002475F5" w:rsidRPr="00CD4CBB" w:rsidRDefault="002475F5">
      <w:pPr>
        <w:pStyle w:val="TOC5"/>
        <w:rPr>
          <w:rFonts w:ascii="Calibri" w:hAnsi="Calibri"/>
          <w:sz w:val="22"/>
          <w:szCs w:val="22"/>
          <w:lang w:eastAsia="en-GB"/>
        </w:rPr>
      </w:pPr>
      <w:r>
        <w:t>6.3.2.1.</w:t>
      </w:r>
      <w:r w:rsidRPr="00274CF8">
        <w:t>6</w:t>
      </w:r>
      <w:r w:rsidRPr="00CD4CBB">
        <w:rPr>
          <w:rFonts w:ascii="Calibri" w:hAnsi="Calibri"/>
          <w:sz w:val="22"/>
          <w:szCs w:val="22"/>
          <w:lang w:eastAsia="en-GB"/>
        </w:rPr>
        <w:tab/>
      </w:r>
      <w:r>
        <w:rPr>
          <w:lang w:eastAsia="ko-KR"/>
        </w:rPr>
        <w:t>Priority call conditions</w:t>
      </w:r>
      <w:r>
        <w:tab/>
      </w:r>
      <w:r>
        <w:fldChar w:fldCharType="begin" w:fldLock="1"/>
      </w:r>
      <w:r>
        <w:instrText xml:space="preserve"> PAGEREF _Toc73958258 \h </w:instrText>
      </w:r>
      <w:r>
        <w:fldChar w:fldCharType="separate"/>
      </w:r>
      <w:r>
        <w:t>68</w:t>
      </w:r>
      <w:r>
        <w:fldChar w:fldCharType="end"/>
      </w:r>
    </w:p>
    <w:p w14:paraId="78BB8590" w14:textId="77777777" w:rsidR="002475F5" w:rsidRPr="00CD4CBB" w:rsidRDefault="002475F5">
      <w:pPr>
        <w:pStyle w:val="TOC6"/>
        <w:rPr>
          <w:rFonts w:ascii="Calibri" w:hAnsi="Calibri"/>
          <w:sz w:val="22"/>
          <w:szCs w:val="22"/>
          <w:lang w:eastAsia="en-GB"/>
        </w:rPr>
      </w:pPr>
      <w:r>
        <w:rPr>
          <w:lang w:eastAsia="ko-KR"/>
        </w:rPr>
        <w:t>6.3.2.1.</w:t>
      </w:r>
      <w:r w:rsidRPr="00274CF8">
        <w:rPr>
          <w:lang w:val="en-US" w:eastAsia="ko-KR"/>
        </w:rPr>
        <w:t>6</w:t>
      </w:r>
      <w:r>
        <w:rPr>
          <w:lang w:eastAsia="ko-KR"/>
        </w:rPr>
        <w:t>.0</w:t>
      </w:r>
      <w:r w:rsidRPr="00CD4CBB">
        <w:rPr>
          <w:rFonts w:ascii="Calibri" w:hAnsi="Calibri"/>
          <w:sz w:val="22"/>
          <w:szCs w:val="22"/>
          <w:lang w:eastAsia="en-GB"/>
        </w:rPr>
        <w:tab/>
      </w:r>
      <w:r>
        <w:rPr>
          <w:lang w:eastAsia="ko-KR"/>
        </w:rPr>
        <w:t>General</w:t>
      </w:r>
      <w:r>
        <w:tab/>
      </w:r>
      <w:r>
        <w:fldChar w:fldCharType="begin" w:fldLock="1"/>
      </w:r>
      <w:r>
        <w:instrText xml:space="preserve"> PAGEREF _Toc73958259 \h </w:instrText>
      </w:r>
      <w:r>
        <w:fldChar w:fldCharType="separate"/>
      </w:r>
      <w:r>
        <w:t>68</w:t>
      </w:r>
      <w:r>
        <w:fldChar w:fldCharType="end"/>
      </w:r>
    </w:p>
    <w:p w14:paraId="4CFFE058" w14:textId="77777777" w:rsidR="002475F5" w:rsidRPr="00CD4CBB" w:rsidRDefault="002475F5">
      <w:pPr>
        <w:pStyle w:val="TOC6"/>
        <w:rPr>
          <w:rFonts w:ascii="Calibri" w:hAnsi="Calibri"/>
          <w:sz w:val="22"/>
          <w:szCs w:val="22"/>
          <w:lang w:eastAsia="en-GB"/>
        </w:rPr>
      </w:pPr>
      <w:r>
        <w:t>6.3.2.1.</w:t>
      </w:r>
      <w:r w:rsidRPr="00274CF8">
        <w:t>6</w:t>
      </w:r>
      <w:r>
        <w:t>.1</w:t>
      </w:r>
      <w:r w:rsidRPr="00CD4CBB">
        <w:rPr>
          <w:rFonts w:ascii="Calibri" w:hAnsi="Calibri"/>
          <w:sz w:val="22"/>
          <w:szCs w:val="22"/>
          <w:lang w:eastAsia="en-GB"/>
        </w:rPr>
        <w:tab/>
      </w:r>
      <w:r>
        <w:t xml:space="preserve"> Determining authorisation for originating a priority group call</w:t>
      </w:r>
      <w:r>
        <w:tab/>
      </w:r>
      <w:r>
        <w:fldChar w:fldCharType="begin" w:fldLock="1"/>
      </w:r>
      <w:r>
        <w:instrText xml:space="preserve"> PAGEREF _Toc73958260 \h </w:instrText>
      </w:r>
      <w:r>
        <w:fldChar w:fldCharType="separate"/>
      </w:r>
      <w:r>
        <w:t>68</w:t>
      </w:r>
      <w:r>
        <w:fldChar w:fldCharType="end"/>
      </w:r>
    </w:p>
    <w:p w14:paraId="0F4E73B4" w14:textId="77777777" w:rsidR="002475F5" w:rsidRPr="00CD4CBB" w:rsidRDefault="002475F5">
      <w:pPr>
        <w:pStyle w:val="TOC6"/>
        <w:rPr>
          <w:rFonts w:ascii="Calibri" w:hAnsi="Calibri"/>
          <w:sz w:val="22"/>
          <w:szCs w:val="22"/>
          <w:lang w:eastAsia="en-GB"/>
        </w:rPr>
      </w:pPr>
      <w:r>
        <w:rPr>
          <w:lang w:eastAsia="ko-KR"/>
        </w:rPr>
        <w:lastRenderedPageBreak/>
        <w:t>6.3.2.1.</w:t>
      </w:r>
      <w:r w:rsidRPr="00274CF8">
        <w:rPr>
          <w:lang w:eastAsia="ko-KR"/>
        </w:rPr>
        <w:t>6</w:t>
      </w:r>
      <w:r>
        <w:rPr>
          <w:lang w:eastAsia="ko-KR"/>
        </w:rPr>
        <w:t>.2</w:t>
      </w:r>
      <w:r w:rsidRPr="00CD4CBB">
        <w:rPr>
          <w:rFonts w:ascii="Calibri" w:hAnsi="Calibri"/>
          <w:sz w:val="22"/>
          <w:szCs w:val="22"/>
          <w:lang w:eastAsia="en-GB"/>
        </w:rPr>
        <w:tab/>
      </w:r>
      <w:r>
        <w:t>Determining authorisation for initiating or cancelling an MCVideo emergency alert</w:t>
      </w:r>
      <w:r>
        <w:tab/>
      </w:r>
      <w:r>
        <w:fldChar w:fldCharType="begin" w:fldLock="1"/>
      </w:r>
      <w:r>
        <w:instrText xml:space="preserve"> PAGEREF _Toc73958261 \h </w:instrText>
      </w:r>
      <w:r>
        <w:fldChar w:fldCharType="separate"/>
      </w:r>
      <w:r>
        <w:t>69</w:t>
      </w:r>
      <w:r>
        <w:fldChar w:fldCharType="end"/>
      </w:r>
    </w:p>
    <w:p w14:paraId="4FB96ACD" w14:textId="77777777" w:rsidR="002475F5" w:rsidRPr="00CD4CBB" w:rsidRDefault="002475F5">
      <w:pPr>
        <w:pStyle w:val="TOC6"/>
        <w:rPr>
          <w:rFonts w:ascii="Calibri" w:hAnsi="Calibri"/>
          <w:sz w:val="22"/>
          <w:szCs w:val="22"/>
          <w:lang w:eastAsia="en-GB"/>
        </w:rPr>
      </w:pPr>
      <w:r>
        <w:rPr>
          <w:lang w:eastAsia="ko-KR"/>
        </w:rPr>
        <w:t>6.3.2.1.</w:t>
      </w:r>
      <w:r w:rsidRPr="00274CF8">
        <w:rPr>
          <w:lang w:eastAsia="ko-KR"/>
        </w:rPr>
        <w:t>6</w:t>
      </w:r>
      <w:r>
        <w:rPr>
          <w:lang w:eastAsia="ko-KR"/>
        </w:rPr>
        <w:t>.3</w:t>
      </w:r>
      <w:r w:rsidRPr="00CD4CBB">
        <w:rPr>
          <w:rFonts w:ascii="Calibri" w:hAnsi="Calibri"/>
          <w:sz w:val="22"/>
          <w:szCs w:val="22"/>
          <w:lang w:eastAsia="en-GB"/>
        </w:rPr>
        <w:tab/>
      </w:r>
      <w:r>
        <w:rPr>
          <w:lang w:eastAsia="ko-KR"/>
        </w:rPr>
        <w:t>Validate priority request parameters</w:t>
      </w:r>
      <w:r>
        <w:tab/>
      </w:r>
      <w:r>
        <w:fldChar w:fldCharType="begin" w:fldLock="1"/>
      </w:r>
      <w:r>
        <w:instrText xml:space="preserve"> PAGEREF _Toc73958262 \h </w:instrText>
      </w:r>
      <w:r>
        <w:fldChar w:fldCharType="separate"/>
      </w:r>
      <w:r>
        <w:t>70</w:t>
      </w:r>
      <w:r>
        <w:fldChar w:fldCharType="end"/>
      </w:r>
    </w:p>
    <w:p w14:paraId="17430CF9" w14:textId="77777777" w:rsidR="002475F5" w:rsidRPr="00CD4CBB" w:rsidRDefault="002475F5">
      <w:pPr>
        <w:pStyle w:val="TOC6"/>
        <w:rPr>
          <w:rFonts w:ascii="Calibri" w:hAnsi="Calibri"/>
          <w:sz w:val="22"/>
          <w:szCs w:val="22"/>
          <w:lang w:eastAsia="en-GB"/>
        </w:rPr>
      </w:pPr>
      <w:r>
        <w:rPr>
          <w:lang w:eastAsia="ko-KR"/>
        </w:rPr>
        <w:t>6.3.2.1.</w:t>
      </w:r>
      <w:r w:rsidRPr="00274CF8">
        <w:rPr>
          <w:lang w:eastAsia="ko-KR"/>
        </w:rPr>
        <w:t>6</w:t>
      </w:r>
      <w:r>
        <w:rPr>
          <w:lang w:eastAsia="ko-KR"/>
        </w:rPr>
        <w:t>.4</w:t>
      </w:r>
      <w:r w:rsidRPr="00CD4CBB">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_Toc73958263 \h </w:instrText>
      </w:r>
      <w:r>
        <w:fldChar w:fldCharType="separate"/>
      </w:r>
      <w:r>
        <w:t>70</w:t>
      </w:r>
      <w:r>
        <w:fldChar w:fldCharType="end"/>
      </w:r>
    </w:p>
    <w:p w14:paraId="02555F6A" w14:textId="77777777" w:rsidR="002475F5" w:rsidRPr="00CD4CBB" w:rsidRDefault="002475F5">
      <w:pPr>
        <w:pStyle w:val="TOC5"/>
        <w:rPr>
          <w:rFonts w:ascii="Calibri" w:hAnsi="Calibri"/>
          <w:sz w:val="22"/>
          <w:szCs w:val="22"/>
          <w:lang w:eastAsia="en-GB"/>
        </w:rPr>
      </w:pPr>
      <w:r>
        <w:rPr>
          <w:lang w:eastAsia="ko-KR"/>
        </w:rPr>
        <w:t>6.3.2.1.</w:t>
      </w:r>
      <w:r w:rsidRPr="00274CF8">
        <w:rPr>
          <w:lang w:eastAsia="ko-KR"/>
        </w:rPr>
        <w:t>7</w:t>
      </w:r>
      <w:r w:rsidRPr="00CD4CBB">
        <w:rPr>
          <w:rFonts w:ascii="Calibri" w:hAnsi="Calibri"/>
          <w:sz w:val="22"/>
          <w:szCs w:val="22"/>
          <w:lang w:eastAsia="en-GB"/>
        </w:rPr>
        <w:tab/>
      </w:r>
      <w:r>
        <w:rPr>
          <w:lang w:eastAsia="ko-KR"/>
        </w:rPr>
        <w:t>Generating a SIP re-INVITE request on receipt of a SIP re-INVITE request</w:t>
      </w:r>
      <w:r>
        <w:tab/>
      </w:r>
      <w:r>
        <w:fldChar w:fldCharType="begin" w:fldLock="1"/>
      </w:r>
      <w:r>
        <w:instrText xml:space="preserve"> PAGEREF _Toc73958264 \h </w:instrText>
      </w:r>
      <w:r>
        <w:fldChar w:fldCharType="separate"/>
      </w:r>
      <w:r>
        <w:t>70</w:t>
      </w:r>
      <w:r>
        <w:fldChar w:fldCharType="end"/>
      </w:r>
    </w:p>
    <w:p w14:paraId="203A0667" w14:textId="77777777" w:rsidR="002475F5" w:rsidRPr="00CD4CBB" w:rsidRDefault="002475F5">
      <w:pPr>
        <w:pStyle w:val="TOC5"/>
        <w:rPr>
          <w:rFonts w:ascii="Calibri" w:hAnsi="Calibri"/>
          <w:sz w:val="22"/>
          <w:szCs w:val="22"/>
          <w:lang w:eastAsia="en-GB"/>
        </w:rPr>
      </w:pPr>
      <w:r w:rsidRPr="00274CF8">
        <w:rPr>
          <w:rFonts w:eastAsia="Malgun Gothic"/>
        </w:rPr>
        <w:t>6.3.2.1.8</w:t>
      </w:r>
      <w:r w:rsidRPr="00CD4CBB">
        <w:rPr>
          <w:rFonts w:ascii="Calibri" w:hAnsi="Calibri"/>
          <w:sz w:val="22"/>
          <w:szCs w:val="22"/>
          <w:lang w:eastAsia="en-GB"/>
        </w:rPr>
        <w:tab/>
      </w:r>
      <w:r w:rsidRPr="00274CF8">
        <w:rPr>
          <w:rFonts w:eastAsia="Malgun Gothic"/>
        </w:rPr>
        <w:t>Sending a SIP INVITE request on receipt of SIP 3xx response</w:t>
      </w:r>
      <w:r>
        <w:tab/>
      </w:r>
      <w:r>
        <w:fldChar w:fldCharType="begin" w:fldLock="1"/>
      </w:r>
      <w:r>
        <w:instrText xml:space="preserve"> PAGEREF _Toc73958265 \h </w:instrText>
      </w:r>
      <w:r>
        <w:fldChar w:fldCharType="separate"/>
      </w:r>
      <w:r>
        <w:t>70</w:t>
      </w:r>
      <w:r>
        <w:fldChar w:fldCharType="end"/>
      </w:r>
    </w:p>
    <w:p w14:paraId="6D146D4B" w14:textId="77777777" w:rsidR="002475F5" w:rsidRPr="00CD4CBB" w:rsidRDefault="002475F5">
      <w:pPr>
        <w:pStyle w:val="TOC4"/>
        <w:rPr>
          <w:rFonts w:ascii="Calibri" w:hAnsi="Calibri"/>
          <w:sz w:val="22"/>
          <w:szCs w:val="22"/>
          <w:lang w:eastAsia="en-GB"/>
        </w:rPr>
      </w:pPr>
      <w:r>
        <w:t>6.</w:t>
      </w:r>
      <w:r w:rsidRPr="00274CF8">
        <w:rPr>
          <w:rFonts w:eastAsia="Malgun Gothic"/>
        </w:rPr>
        <w:t>3.2.2</w:t>
      </w:r>
      <w:r w:rsidRPr="00CD4CBB">
        <w:rPr>
          <w:rFonts w:ascii="Calibri" w:hAnsi="Calibri"/>
          <w:sz w:val="22"/>
          <w:szCs w:val="22"/>
          <w:lang w:eastAsia="en-GB"/>
        </w:rPr>
        <w:tab/>
      </w:r>
      <w:r w:rsidRPr="00274CF8">
        <w:rPr>
          <w:rFonts w:eastAsia="Malgun Gothic"/>
        </w:rPr>
        <w:t>Requests terminated to the served MCVideo user</w:t>
      </w:r>
      <w:r>
        <w:tab/>
      </w:r>
      <w:r>
        <w:fldChar w:fldCharType="begin" w:fldLock="1"/>
      </w:r>
      <w:r>
        <w:instrText xml:space="preserve"> PAGEREF _Toc73958266 \h </w:instrText>
      </w:r>
      <w:r>
        <w:fldChar w:fldCharType="separate"/>
      </w:r>
      <w:r>
        <w:t>71</w:t>
      </w:r>
      <w:r>
        <w:fldChar w:fldCharType="end"/>
      </w:r>
    </w:p>
    <w:p w14:paraId="43B1B8DA" w14:textId="77777777" w:rsidR="002475F5" w:rsidRPr="00CD4CBB" w:rsidRDefault="002475F5">
      <w:pPr>
        <w:pStyle w:val="TOC5"/>
        <w:rPr>
          <w:rFonts w:ascii="Calibri" w:hAnsi="Calibri"/>
          <w:sz w:val="22"/>
          <w:szCs w:val="22"/>
          <w:lang w:eastAsia="en-GB"/>
        </w:rPr>
      </w:pPr>
      <w:r>
        <w:t>6.3.2.2.1</w:t>
      </w:r>
      <w:r w:rsidRPr="00CD4CBB">
        <w:rPr>
          <w:rFonts w:ascii="Calibri" w:hAnsi="Calibri"/>
          <w:sz w:val="22"/>
          <w:szCs w:val="22"/>
          <w:lang w:eastAsia="en-GB"/>
        </w:rPr>
        <w:tab/>
      </w:r>
      <w:r>
        <w:t>SDP offer generation</w:t>
      </w:r>
      <w:r>
        <w:tab/>
      </w:r>
      <w:r>
        <w:fldChar w:fldCharType="begin" w:fldLock="1"/>
      </w:r>
      <w:r>
        <w:instrText xml:space="preserve"> PAGEREF _Toc73958267 \h </w:instrText>
      </w:r>
      <w:r>
        <w:fldChar w:fldCharType="separate"/>
      </w:r>
      <w:r>
        <w:t>71</w:t>
      </w:r>
      <w:r>
        <w:fldChar w:fldCharType="end"/>
      </w:r>
    </w:p>
    <w:p w14:paraId="140D5E89" w14:textId="77777777" w:rsidR="002475F5" w:rsidRPr="00CD4CBB" w:rsidRDefault="002475F5">
      <w:pPr>
        <w:pStyle w:val="TOC5"/>
        <w:rPr>
          <w:rFonts w:ascii="Calibri" w:hAnsi="Calibri"/>
          <w:sz w:val="22"/>
          <w:szCs w:val="22"/>
          <w:lang w:eastAsia="en-GB"/>
        </w:rPr>
      </w:pPr>
      <w:r>
        <w:t>6.3.2.2.2</w:t>
      </w:r>
      <w:r w:rsidRPr="00CD4CBB">
        <w:rPr>
          <w:rFonts w:ascii="Calibri" w:hAnsi="Calibri"/>
          <w:sz w:val="22"/>
          <w:szCs w:val="22"/>
          <w:lang w:eastAsia="en-GB"/>
        </w:rPr>
        <w:tab/>
      </w:r>
      <w:r>
        <w:t>SDP answer generation</w:t>
      </w:r>
      <w:r>
        <w:tab/>
      </w:r>
      <w:r>
        <w:fldChar w:fldCharType="begin" w:fldLock="1"/>
      </w:r>
      <w:r>
        <w:instrText xml:space="preserve"> PAGEREF _Toc73958268 \h </w:instrText>
      </w:r>
      <w:r>
        <w:fldChar w:fldCharType="separate"/>
      </w:r>
      <w:r>
        <w:t>71</w:t>
      </w:r>
      <w:r>
        <w:fldChar w:fldCharType="end"/>
      </w:r>
    </w:p>
    <w:p w14:paraId="5FF0715A" w14:textId="77777777" w:rsidR="002475F5" w:rsidRPr="00CD4CBB" w:rsidRDefault="002475F5">
      <w:pPr>
        <w:pStyle w:val="TOC6"/>
        <w:rPr>
          <w:rFonts w:ascii="Calibri" w:hAnsi="Calibri"/>
          <w:sz w:val="22"/>
          <w:szCs w:val="22"/>
          <w:lang w:eastAsia="en-GB"/>
        </w:rPr>
      </w:pPr>
      <w:r>
        <w:t>6.3.2.2.2.1</w:t>
      </w:r>
      <w:r w:rsidRPr="00CD4CBB">
        <w:rPr>
          <w:rFonts w:ascii="Calibri" w:hAnsi="Calibri"/>
          <w:sz w:val="22"/>
          <w:szCs w:val="22"/>
          <w:lang w:eastAsia="en-GB"/>
        </w:rPr>
        <w:tab/>
      </w:r>
      <w:r>
        <w:t>On-demand session</w:t>
      </w:r>
      <w:r>
        <w:tab/>
      </w:r>
      <w:r>
        <w:fldChar w:fldCharType="begin" w:fldLock="1"/>
      </w:r>
      <w:r>
        <w:instrText xml:space="preserve"> PAGEREF _Toc73958269 \h </w:instrText>
      </w:r>
      <w:r>
        <w:fldChar w:fldCharType="separate"/>
      </w:r>
      <w:r>
        <w:t>71</w:t>
      </w:r>
      <w:r>
        <w:fldChar w:fldCharType="end"/>
      </w:r>
    </w:p>
    <w:p w14:paraId="263983C1" w14:textId="77777777" w:rsidR="002475F5" w:rsidRPr="00CD4CBB" w:rsidRDefault="002475F5">
      <w:pPr>
        <w:pStyle w:val="TOC5"/>
        <w:rPr>
          <w:rFonts w:ascii="Calibri" w:hAnsi="Calibri"/>
          <w:sz w:val="22"/>
          <w:szCs w:val="22"/>
          <w:lang w:eastAsia="en-GB"/>
        </w:rPr>
      </w:pPr>
      <w:r>
        <w:t>6.3.2.2.3</w:t>
      </w:r>
      <w:r w:rsidRPr="00CD4CBB">
        <w:rPr>
          <w:rFonts w:ascii="Calibri" w:hAnsi="Calibri"/>
          <w:sz w:val="22"/>
          <w:szCs w:val="22"/>
          <w:lang w:eastAsia="en-GB"/>
        </w:rPr>
        <w:tab/>
      </w:r>
      <w:r>
        <w:t>SIP INVITE request towards the terminating MCVideo client</w:t>
      </w:r>
      <w:r>
        <w:tab/>
      </w:r>
      <w:r>
        <w:fldChar w:fldCharType="begin" w:fldLock="1"/>
      </w:r>
      <w:r>
        <w:instrText xml:space="preserve"> PAGEREF _Toc73958270 \h </w:instrText>
      </w:r>
      <w:r>
        <w:fldChar w:fldCharType="separate"/>
      </w:r>
      <w:r>
        <w:t>71</w:t>
      </w:r>
      <w:r>
        <w:fldChar w:fldCharType="end"/>
      </w:r>
    </w:p>
    <w:p w14:paraId="078058D6" w14:textId="77777777" w:rsidR="002475F5" w:rsidRPr="00CD4CBB" w:rsidRDefault="002475F5">
      <w:pPr>
        <w:pStyle w:val="TOC5"/>
        <w:rPr>
          <w:rFonts w:ascii="Calibri" w:hAnsi="Calibri"/>
          <w:sz w:val="22"/>
          <w:szCs w:val="22"/>
          <w:lang w:eastAsia="en-GB"/>
        </w:rPr>
      </w:pPr>
      <w:r>
        <w:t>6.3.2.2.4</w:t>
      </w:r>
      <w:r w:rsidRPr="00CD4CBB">
        <w:rPr>
          <w:rFonts w:ascii="Calibri" w:hAnsi="Calibri"/>
          <w:sz w:val="22"/>
          <w:szCs w:val="22"/>
          <w:lang w:eastAsia="en-GB"/>
        </w:rPr>
        <w:tab/>
      </w:r>
      <w:r>
        <w:t>Response to a SIP INVITE request</w:t>
      </w:r>
      <w:r>
        <w:tab/>
      </w:r>
      <w:r>
        <w:fldChar w:fldCharType="begin" w:fldLock="1"/>
      </w:r>
      <w:r>
        <w:instrText xml:space="preserve"> PAGEREF _Toc73958271 \h </w:instrText>
      </w:r>
      <w:r>
        <w:fldChar w:fldCharType="separate"/>
      </w:r>
      <w:r>
        <w:t>72</w:t>
      </w:r>
      <w:r>
        <w:fldChar w:fldCharType="end"/>
      </w:r>
    </w:p>
    <w:p w14:paraId="61DCB56C" w14:textId="77777777" w:rsidR="002475F5" w:rsidRPr="00CD4CBB" w:rsidRDefault="002475F5">
      <w:pPr>
        <w:pStyle w:val="TOC6"/>
        <w:rPr>
          <w:rFonts w:ascii="Calibri" w:hAnsi="Calibri"/>
          <w:sz w:val="22"/>
          <w:szCs w:val="22"/>
          <w:lang w:eastAsia="en-GB"/>
        </w:rPr>
      </w:pPr>
      <w:r>
        <w:t>6.3.2.2.4.1</w:t>
      </w:r>
      <w:r w:rsidRPr="00CD4CBB">
        <w:rPr>
          <w:rFonts w:ascii="Calibri" w:hAnsi="Calibri"/>
          <w:sz w:val="22"/>
          <w:szCs w:val="22"/>
          <w:lang w:eastAsia="en-GB"/>
        </w:rPr>
        <w:tab/>
      </w:r>
      <w:r>
        <w:t>Provisional response</w:t>
      </w:r>
      <w:r>
        <w:tab/>
      </w:r>
      <w:r>
        <w:fldChar w:fldCharType="begin" w:fldLock="1"/>
      </w:r>
      <w:r>
        <w:instrText xml:space="preserve"> PAGEREF _Toc73958272 \h </w:instrText>
      </w:r>
      <w:r>
        <w:fldChar w:fldCharType="separate"/>
      </w:r>
      <w:r>
        <w:t>72</w:t>
      </w:r>
      <w:r>
        <w:fldChar w:fldCharType="end"/>
      </w:r>
    </w:p>
    <w:p w14:paraId="6B28EC77" w14:textId="77777777" w:rsidR="002475F5" w:rsidRPr="00CD4CBB" w:rsidRDefault="002475F5">
      <w:pPr>
        <w:pStyle w:val="TOC6"/>
        <w:rPr>
          <w:rFonts w:ascii="Calibri" w:hAnsi="Calibri"/>
          <w:sz w:val="22"/>
          <w:szCs w:val="22"/>
          <w:lang w:eastAsia="en-GB"/>
        </w:rPr>
      </w:pPr>
      <w:r>
        <w:t>6.3.2.2.4.2</w:t>
      </w:r>
      <w:r w:rsidRPr="00CD4CBB">
        <w:rPr>
          <w:rFonts w:ascii="Calibri" w:hAnsi="Calibri"/>
          <w:sz w:val="22"/>
          <w:szCs w:val="22"/>
          <w:lang w:eastAsia="en-GB"/>
        </w:rPr>
        <w:tab/>
      </w:r>
      <w:r>
        <w:t>Final response</w:t>
      </w:r>
      <w:r>
        <w:tab/>
      </w:r>
      <w:r>
        <w:fldChar w:fldCharType="begin" w:fldLock="1"/>
      </w:r>
      <w:r>
        <w:instrText xml:space="preserve"> PAGEREF _Toc73958273 \h </w:instrText>
      </w:r>
      <w:r>
        <w:fldChar w:fldCharType="separate"/>
      </w:r>
      <w:r>
        <w:t>72</w:t>
      </w:r>
      <w:r>
        <w:fldChar w:fldCharType="end"/>
      </w:r>
    </w:p>
    <w:p w14:paraId="1C047137" w14:textId="77777777" w:rsidR="002475F5" w:rsidRPr="00CD4CBB" w:rsidRDefault="002475F5">
      <w:pPr>
        <w:pStyle w:val="TOC5"/>
        <w:rPr>
          <w:rFonts w:ascii="Calibri" w:hAnsi="Calibri"/>
          <w:sz w:val="22"/>
          <w:szCs w:val="22"/>
          <w:lang w:eastAsia="en-GB"/>
        </w:rPr>
      </w:pPr>
      <w:r>
        <w:t>6.3.2.2.5</w:t>
      </w:r>
      <w:r w:rsidRPr="00CD4CBB">
        <w:rPr>
          <w:rFonts w:ascii="Calibri" w:hAnsi="Calibri"/>
          <w:sz w:val="22"/>
          <w:szCs w:val="22"/>
          <w:lang w:eastAsia="en-GB"/>
        </w:rPr>
        <w:tab/>
      </w:r>
      <w:r>
        <w:t>Automatic Commencement Mode</w:t>
      </w:r>
      <w:r>
        <w:tab/>
      </w:r>
      <w:r>
        <w:fldChar w:fldCharType="begin" w:fldLock="1"/>
      </w:r>
      <w:r>
        <w:instrText xml:space="preserve"> PAGEREF _Toc73958274 \h </w:instrText>
      </w:r>
      <w:r>
        <w:fldChar w:fldCharType="separate"/>
      </w:r>
      <w:r>
        <w:t>73</w:t>
      </w:r>
      <w:r>
        <w:fldChar w:fldCharType="end"/>
      </w:r>
    </w:p>
    <w:p w14:paraId="717818AE" w14:textId="77777777" w:rsidR="002475F5" w:rsidRPr="00CD4CBB" w:rsidRDefault="002475F5">
      <w:pPr>
        <w:pStyle w:val="TOC6"/>
        <w:rPr>
          <w:rFonts w:ascii="Calibri" w:hAnsi="Calibri"/>
          <w:sz w:val="22"/>
          <w:szCs w:val="22"/>
          <w:lang w:eastAsia="en-GB"/>
        </w:rPr>
      </w:pPr>
      <w:r>
        <w:t>6.3.2.2.5.1</w:t>
      </w:r>
      <w:r w:rsidRPr="00CD4CBB">
        <w:rPr>
          <w:rFonts w:ascii="Calibri" w:hAnsi="Calibri"/>
          <w:sz w:val="22"/>
          <w:szCs w:val="22"/>
          <w:lang w:eastAsia="en-GB"/>
        </w:rPr>
        <w:tab/>
      </w:r>
      <w:r>
        <w:t>General</w:t>
      </w:r>
      <w:r>
        <w:tab/>
      </w:r>
      <w:r>
        <w:fldChar w:fldCharType="begin" w:fldLock="1"/>
      </w:r>
      <w:r>
        <w:instrText xml:space="preserve"> PAGEREF _Toc73958275 \h </w:instrText>
      </w:r>
      <w:r>
        <w:fldChar w:fldCharType="separate"/>
      </w:r>
      <w:r>
        <w:t>73</w:t>
      </w:r>
      <w:r>
        <w:fldChar w:fldCharType="end"/>
      </w:r>
    </w:p>
    <w:p w14:paraId="2757B2EA" w14:textId="77777777" w:rsidR="002475F5" w:rsidRPr="00CD4CBB" w:rsidRDefault="002475F5">
      <w:pPr>
        <w:pStyle w:val="TOC6"/>
        <w:rPr>
          <w:rFonts w:ascii="Calibri" w:hAnsi="Calibri"/>
          <w:sz w:val="22"/>
          <w:szCs w:val="22"/>
          <w:lang w:eastAsia="en-GB"/>
        </w:rPr>
      </w:pPr>
      <w:r>
        <w:t>6.3.2.2.5.2</w:t>
      </w:r>
      <w:r w:rsidRPr="00CD4CBB">
        <w:rPr>
          <w:rFonts w:ascii="Calibri" w:hAnsi="Calibri"/>
          <w:sz w:val="22"/>
          <w:szCs w:val="22"/>
          <w:lang w:eastAsia="en-GB"/>
        </w:rPr>
        <w:tab/>
      </w:r>
      <w:r>
        <w:t>Automatic commencement for On-Demand session</w:t>
      </w:r>
      <w:r>
        <w:tab/>
      </w:r>
      <w:r>
        <w:fldChar w:fldCharType="begin" w:fldLock="1"/>
      </w:r>
      <w:r>
        <w:instrText xml:space="preserve"> PAGEREF _Toc73958276 \h </w:instrText>
      </w:r>
      <w:r>
        <w:fldChar w:fldCharType="separate"/>
      </w:r>
      <w:r>
        <w:t>73</w:t>
      </w:r>
      <w:r>
        <w:fldChar w:fldCharType="end"/>
      </w:r>
    </w:p>
    <w:p w14:paraId="6A777D78" w14:textId="77777777" w:rsidR="002475F5" w:rsidRPr="00CD4CBB" w:rsidRDefault="002475F5">
      <w:pPr>
        <w:pStyle w:val="TOC5"/>
        <w:rPr>
          <w:rFonts w:ascii="Calibri" w:hAnsi="Calibri"/>
          <w:sz w:val="22"/>
          <w:szCs w:val="22"/>
          <w:lang w:eastAsia="en-GB"/>
        </w:rPr>
      </w:pPr>
      <w:r>
        <w:t>6.3.2.2.6</w:t>
      </w:r>
      <w:r w:rsidRPr="00CD4CBB">
        <w:rPr>
          <w:rFonts w:ascii="Calibri" w:hAnsi="Calibri"/>
          <w:sz w:val="22"/>
          <w:szCs w:val="22"/>
          <w:lang w:eastAsia="en-GB"/>
        </w:rPr>
        <w:tab/>
      </w:r>
      <w:r>
        <w:t>Manual Commencement Mode</w:t>
      </w:r>
      <w:r>
        <w:tab/>
      </w:r>
      <w:r>
        <w:fldChar w:fldCharType="begin" w:fldLock="1"/>
      </w:r>
      <w:r>
        <w:instrText xml:space="preserve"> PAGEREF _Toc73958277 \h </w:instrText>
      </w:r>
      <w:r>
        <w:fldChar w:fldCharType="separate"/>
      </w:r>
      <w:r>
        <w:t>74</w:t>
      </w:r>
      <w:r>
        <w:fldChar w:fldCharType="end"/>
      </w:r>
    </w:p>
    <w:p w14:paraId="051542DC" w14:textId="77777777" w:rsidR="002475F5" w:rsidRPr="00CD4CBB" w:rsidRDefault="002475F5">
      <w:pPr>
        <w:pStyle w:val="TOC6"/>
        <w:rPr>
          <w:rFonts w:ascii="Calibri" w:hAnsi="Calibri"/>
          <w:sz w:val="22"/>
          <w:szCs w:val="22"/>
          <w:lang w:eastAsia="en-GB"/>
        </w:rPr>
      </w:pPr>
      <w:r>
        <w:t>6.3.2.2.6.1</w:t>
      </w:r>
      <w:r w:rsidRPr="00CD4CBB">
        <w:rPr>
          <w:rFonts w:ascii="Calibri" w:hAnsi="Calibri"/>
          <w:sz w:val="22"/>
          <w:szCs w:val="22"/>
          <w:lang w:eastAsia="en-GB"/>
        </w:rPr>
        <w:tab/>
      </w:r>
      <w:r>
        <w:t>General</w:t>
      </w:r>
      <w:r>
        <w:tab/>
      </w:r>
      <w:r>
        <w:fldChar w:fldCharType="begin" w:fldLock="1"/>
      </w:r>
      <w:r>
        <w:instrText xml:space="preserve"> PAGEREF _Toc73958278 \h </w:instrText>
      </w:r>
      <w:r>
        <w:fldChar w:fldCharType="separate"/>
      </w:r>
      <w:r>
        <w:t>74</w:t>
      </w:r>
      <w:r>
        <w:fldChar w:fldCharType="end"/>
      </w:r>
    </w:p>
    <w:p w14:paraId="1BB2925E" w14:textId="77777777" w:rsidR="002475F5" w:rsidRPr="00CD4CBB" w:rsidRDefault="002475F5">
      <w:pPr>
        <w:pStyle w:val="TOC6"/>
        <w:rPr>
          <w:rFonts w:ascii="Calibri" w:hAnsi="Calibri"/>
          <w:sz w:val="22"/>
          <w:szCs w:val="22"/>
          <w:lang w:eastAsia="en-GB"/>
        </w:rPr>
      </w:pPr>
      <w:r>
        <w:t>6.3.2.2.6.2</w:t>
      </w:r>
      <w:r w:rsidRPr="00CD4CBB">
        <w:rPr>
          <w:rFonts w:ascii="Calibri" w:hAnsi="Calibri"/>
          <w:sz w:val="22"/>
          <w:szCs w:val="22"/>
          <w:lang w:eastAsia="en-GB"/>
        </w:rPr>
        <w:tab/>
      </w:r>
      <w:r>
        <w:t>Manual commencement for On-Demand session</w:t>
      </w:r>
      <w:r>
        <w:tab/>
      </w:r>
      <w:r>
        <w:fldChar w:fldCharType="begin" w:fldLock="1"/>
      </w:r>
      <w:r>
        <w:instrText xml:space="preserve"> PAGEREF _Toc73958279 \h </w:instrText>
      </w:r>
      <w:r>
        <w:fldChar w:fldCharType="separate"/>
      </w:r>
      <w:r>
        <w:t>75</w:t>
      </w:r>
      <w:r>
        <w:fldChar w:fldCharType="end"/>
      </w:r>
    </w:p>
    <w:p w14:paraId="2CA5EC94" w14:textId="77777777" w:rsidR="002475F5" w:rsidRPr="00CD4CBB" w:rsidRDefault="002475F5">
      <w:pPr>
        <w:pStyle w:val="TOC5"/>
        <w:rPr>
          <w:rFonts w:ascii="Calibri" w:hAnsi="Calibri"/>
          <w:sz w:val="22"/>
          <w:szCs w:val="22"/>
          <w:lang w:eastAsia="en-GB"/>
        </w:rPr>
      </w:pPr>
      <w:r>
        <w:t>6.3.2.2.7</w:t>
      </w:r>
      <w:r w:rsidRPr="00CD4CBB">
        <w:rPr>
          <w:rFonts w:ascii="Calibri" w:hAnsi="Calibri"/>
          <w:sz w:val="22"/>
          <w:szCs w:val="22"/>
          <w:lang w:eastAsia="en-GB"/>
        </w:rPr>
        <w:tab/>
      </w:r>
      <w:r w:rsidRPr="00274CF8">
        <w:rPr>
          <w:lang w:val="en-US"/>
        </w:rPr>
        <w:t>Void</w:t>
      </w:r>
      <w:r>
        <w:tab/>
      </w:r>
      <w:r>
        <w:fldChar w:fldCharType="begin" w:fldLock="1"/>
      </w:r>
      <w:r>
        <w:instrText xml:space="preserve"> PAGEREF _Toc73958280 \h </w:instrText>
      </w:r>
      <w:r>
        <w:fldChar w:fldCharType="separate"/>
      </w:r>
      <w:r>
        <w:t>76</w:t>
      </w:r>
      <w:r>
        <w:fldChar w:fldCharType="end"/>
      </w:r>
    </w:p>
    <w:p w14:paraId="7471A7BA" w14:textId="77777777" w:rsidR="002475F5" w:rsidRPr="00CD4CBB" w:rsidRDefault="002475F5">
      <w:pPr>
        <w:pStyle w:val="TOC5"/>
        <w:rPr>
          <w:rFonts w:ascii="Calibri" w:hAnsi="Calibri"/>
          <w:sz w:val="22"/>
          <w:szCs w:val="22"/>
          <w:lang w:eastAsia="en-GB"/>
        </w:rPr>
      </w:pPr>
      <w:r>
        <w:rPr>
          <w:lang w:eastAsia="ko-KR"/>
        </w:rPr>
        <w:t>6.3.2.2.8</w:t>
      </w:r>
      <w:r w:rsidRPr="00CD4CBB">
        <w:rPr>
          <w:rFonts w:ascii="Calibri" w:hAnsi="Calibri"/>
          <w:sz w:val="22"/>
          <w:szCs w:val="22"/>
          <w:lang w:eastAsia="en-GB"/>
        </w:rPr>
        <w:tab/>
      </w:r>
      <w:r>
        <w:rPr>
          <w:lang w:eastAsia="ko-KR"/>
        </w:rPr>
        <w:t>SIP BYE request towards the terminating MCVideo client</w:t>
      </w:r>
      <w:r>
        <w:tab/>
      </w:r>
      <w:r>
        <w:fldChar w:fldCharType="begin" w:fldLock="1"/>
      </w:r>
      <w:r>
        <w:instrText xml:space="preserve"> PAGEREF _Toc73958281 \h </w:instrText>
      </w:r>
      <w:r>
        <w:fldChar w:fldCharType="separate"/>
      </w:r>
      <w:r>
        <w:t>76</w:t>
      </w:r>
      <w:r>
        <w:fldChar w:fldCharType="end"/>
      </w:r>
    </w:p>
    <w:p w14:paraId="473C9317" w14:textId="77777777" w:rsidR="002475F5" w:rsidRPr="00CD4CBB" w:rsidRDefault="002475F5">
      <w:pPr>
        <w:pStyle w:val="TOC6"/>
        <w:rPr>
          <w:rFonts w:ascii="Calibri" w:hAnsi="Calibri"/>
          <w:sz w:val="22"/>
          <w:szCs w:val="22"/>
          <w:lang w:eastAsia="en-GB"/>
        </w:rPr>
      </w:pPr>
      <w:r>
        <w:t>6.3.2.2.8.1</w:t>
      </w:r>
      <w:r w:rsidRPr="00CD4CBB">
        <w:rPr>
          <w:rFonts w:ascii="Calibri" w:hAnsi="Calibri"/>
          <w:sz w:val="22"/>
          <w:szCs w:val="22"/>
          <w:lang w:eastAsia="en-GB"/>
        </w:rPr>
        <w:tab/>
      </w:r>
      <w:r>
        <w:t>On-demand</w:t>
      </w:r>
      <w:r>
        <w:tab/>
      </w:r>
      <w:r>
        <w:fldChar w:fldCharType="begin" w:fldLock="1"/>
      </w:r>
      <w:r>
        <w:instrText xml:space="preserve"> PAGEREF _Toc73958282 \h </w:instrText>
      </w:r>
      <w:r>
        <w:fldChar w:fldCharType="separate"/>
      </w:r>
      <w:r>
        <w:t>76</w:t>
      </w:r>
      <w:r>
        <w:fldChar w:fldCharType="end"/>
      </w:r>
    </w:p>
    <w:p w14:paraId="79E3B165" w14:textId="77777777" w:rsidR="002475F5" w:rsidRPr="00CD4CBB" w:rsidRDefault="002475F5">
      <w:pPr>
        <w:pStyle w:val="TOC6"/>
        <w:rPr>
          <w:rFonts w:ascii="Calibri" w:hAnsi="Calibri"/>
          <w:sz w:val="22"/>
          <w:szCs w:val="22"/>
          <w:lang w:eastAsia="en-GB"/>
        </w:rPr>
      </w:pPr>
      <w:r>
        <w:rPr>
          <w:lang w:eastAsia="ko-KR"/>
        </w:rPr>
        <w:t>6.3.2.2.9</w:t>
      </w:r>
      <w:r w:rsidRPr="00CD4CBB">
        <w:rPr>
          <w:rFonts w:ascii="Calibri" w:hAnsi="Calibri"/>
          <w:sz w:val="22"/>
          <w:szCs w:val="22"/>
          <w:lang w:eastAsia="en-GB"/>
        </w:rPr>
        <w:tab/>
      </w:r>
      <w:r>
        <w:rPr>
          <w:lang w:eastAsia="ko-KR"/>
        </w:rPr>
        <w:t>Populate MIME bodies</w:t>
      </w:r>
      <w:r>
        <w:tab/>
      </w:r>
      <w:r>
        <w:fldChar w:fldCharType="begin" w:fldLock="1"/>
      </w:r>
      <w:r>
        <w:instrText xml:space="preserve"> PAGEREF _Toc73958283 \h </w:instrText>
      </w:r>
      <w:r>
        <w:fldChar w:fldCharType="separate"/>
      </w:r>
      <w:r>
        <w:t>76</w:t>
      </w:r>
      <w:r>
        <w:fldChar w:fldCharType="end"/>
      </w:r>
    </w:p>
    <w:p w14:paraId="2F1959F1" w14:textId="77777777" w:rsidR="002475F5" w:rsidRPr="00CD4CBB" w:rsidRDefault="002475F5">
      <w:pPr>
        <w:pStyle w:val="TOC5"/>
        <w:rPr>
          <w:rFonts w:ascii="Calibri" w:hAnsi="Calibri"/>
          <w:sz w:val="22"/>
          <w:szCs w:val="22"/>
          <w:lang w:eastAsia="en-GB"/>
        </w:rPr>
      </w:pPr>
      <w:r>
        <w:rPr>
          <w:lang w:eastAsia="ko-KR"/>
        </w:rPr>
        <w:t>6.3.2.2.10</w:t>
      </w:r>
      <w:r w:rsidRPr="00CD4CBB">
        <w:rPr>
          <w:rFonts w:ascii="Calibri" w:hAnsi="Calibri"/>
          <w:sz w:val="22"/>
          <w:szCs w:val="22"/>
          <w:lang w:eastAsia="en-GB"/>
        </w:rPr>
        <w:tab/>
      </w:r>
      <w:r>
        <w:rPr>
          <w:lang w:eastAsia="ko-KR"/>
        </w:rPr>
        <w:t>Generating a SIP re-INVITE request towards the terminating MCVideo client</w:t>
      </w:r>
      <w:r>
        <w:tab/>
      </w:r>
      <w:r>
        <w:fldChar w:fldCharType="begin" w:fldLock="1"/>
      </w:r>
      <w:r>
        <w:instrText xml:space="preserve"> PAGEREF _Toc73958284 \h </w:instrText>
      </w:r>
      <w:r>
        <w:fldChar w:fldCharType="separate"/>
      </w:r>
      <w:r>
        <w:t>77</w:t>
      </w:r>
      <w:r>
        <w:fldChar w:fldCharType="end"/>
      </w:r>
    </w:p>
    <w:p w14:paraId="7A9C3BE7" w14:textId="77777777" w:rsidR="002475F5" w:rsidRPr="00CD4CBB" w:rsidRDefault="002475F5">
      <w:pPr>
        <w:pStyle w:val="TOC5"/>
        <w:rPr>
          <w:rFonts w:ascii="Calibri" w:hAnsi="Calibri"/>
          <w:sz w:val="22"/>
          <w:szCs w:val="22"/>
          <w:lang w:eastAsia="en-GB"/>
        </w:rPr>
      </w:pPr>
      <w:r>
        <w:t>6.3.2.2.11</w:t>
      </w:r>
      <w:r w:rsidRPr="00CD4CBB">
        <w:rPr>
          <w:rFonts w:ascii="Calibri" w:hAnsi="Calibri"/>
          <w:sz w:val="22"/>
          <w:szCs w:val="22"/>
          <w:lang w:eastAsia="en-GB"/>
        </w:rPr>
        <w:tab/>
      </w:r>
      <w:r>
        <w:t>Generating a SIP MESSAGE request towards the terminating MCVideo client</w:t>
      </w:r>
      <w:r>
        <w:tab/>
      </w:r>
      <w:r>
        <w:fldChar w:fldCharType="begin" w:fldLock="1"/>
      </w:r>
      <w:r>
        <w:instrText xml:space="preserve"> PAGEREF _Toc73958285 \h </w:instrText>
      </w:r>
      <w:r>
        <w:fldChar w:fldCharType="separate"/>
      </w:r>
      <w:r>
        <w:t>77</w:t>
      </w:r>
      <w:r>
        <w:fldChar w:fldCharType="end"/>
      </w:r>
    </w:p>
    <w:p w14:paraId="56B30673" w14:textId="77777777" w:rsidR="002475F5" w:rsidRPr="00CD4CBB" w:rsidRDefault="002475F5">
      <w:pPr>
        <w:pStyle w:val="TOC4"/>
        <w:rPr>
          <w:rFonts w:ascii="Calibri" w:hAnsi="Calibri"/>
          <w:sz w:val="22"/>
          <w:szCs w:val="22"/>
          <w:lang w:eastAsia="en-GB"/>
        </w:rPr>
      </w:pPr>
      <w:r w:rsidRPr="00274CF8">
        <w:rPr>
          <w:lang w:val="en-US" w:eastAsia="ko-KR"/>
        </w:rPr>
        <w:t>6.3.2.3</w:t>
      </w:r>
      <w:r w:rsidRPr="00CD4CBB">
        <w:rPr>
          <w:rFonts w:ascii="Calibri" w:hAnsi="Calibri"/>
          <w:sz w:val="22"/>
          <w:szCs w:val="22"/>
          <w:lang w:eastAsia="en-GB"/>
        </w:rPr>
        <w:tab/>
      </w:r>
      <w:r w:rsidRPr="00274CF8">
        <w:rPr>
          <w:lang w:val="en-US" w:eastAsia="ko-KR"/>
        </w:rPr>
        <w:t>Processing</w:t>
      </w:r>
      <w:r>
        <w:t xml:space="preserve"> I_MESSAGEs containing MKFC and MKFC-ID</w:t>
      </w:r>
      <w:r>
        <w:tab/>
      </w:r>
      <w:r>
        <w:fldChar w:fldCharType="begin" w:fldLock="1"/>
      </w:r>
      <w:r>
        <w:instrText xml:space="preserve"> PAGEREF _Toc73958286 \h </w:instrText>
      </w:r>
      <w:r>
        <w:fldChar w:fldCharType="separate"/>
      </w:r>
      <w:r>
        <w:t>77</w:t>
      </w:r>
      <w:r>
        <w:fldChar w:fldCharType="end"/>
      </w:r>
    </w:p>
    <w:p w14:paraId="2D0B5B98" w14:textId="77777777" w:rsidR="002475F5" w:rsidRPr="00CD4CBB" w:rsidRDefault="002475F5">
      <w:pPr>
        <w:pStyle w:val="TOC5"/>
        <w:rPr>
          <w:rFonts w:ascii="Calibri" w:hAnsi="Calibri"/>
          <w:sz w:val="22"/>
          <w:szCs w:val="22"/>
          <w:lang w:eastAsia="en-GB"/>
        </w:rPr>
      </w:pPr>
      <w:r>
        <w:t>6.3.2.3.1</w:t>
      </w:r>
      <w:r w:rsidRPr="00CD4CBB">
        <w:rPr>
          <w:rFonts w:ascii="Calibri" w:hAnsi="Calibri"/>
          <w:sz w:val="22"/>
          <w:szCs w:val="22"/>
          <w:lang w:eastAsia="en-GB"/>
        </w:rPr>
        <w:tab/>
      </w:r>
      <w:r>
        <w:t>General</w:t>
      </w:r>
      <w:r>
        <w:tab/>
      </w:r>
      <w:r>
        <w:fldChar w:fldCharType="begin" w:fldLock="1"/>
      </w:r>
      <w:r>
        <w:instrText xml:space="preserve"> PAGEREF _Toc73958287 \h </w:instrText>
      </w:r>
      <w:r>
        <w:fldChar w:fldCharType="separate"/>
      </w:r>
      <w:r>
        <w:t>77</w:t>
      </w:r>
      <w:r>
        <w:fldChar w:fldCharType="end"/>
      </w:r>
    </w:p>
    <w:p w14:paraId="27C5ACB0" w14:textId="77777777" w:rsidR="002475F5" w:rsidRPr="00CD4CBB" w:rsidRDefault="002475F5">
      <w:pPr>
        <w:pStyle w:val="TOC5"/>
        <w:rPr>
          <w:rFonts w:ascii="Calibri" w:hAnsi="Calibri"/>
          <w:sz w:val="22"/>
          <w:szCs w:val="22"/>
          <w:lang w:eastAsia="en-GB"/>
        </w:rPr>
      </w:pPr>
      <w:r>
        <w:t>6.3.2.3.2</w:t>
      </w:r>
      <w:r w:rsidRPr="00CD4CBB">
        <w:rPr>
          <w:rFonts w:ascii="Calibri" w:hAnsi="Calibri"/>
          <w:sz w:val="22"/>
          <w:szCs w:val="22"/>
          <w:lang w:eastAsia="en-GB"/>
        </w:rPr>
        <w:tab/>
      </w:r>
      <w:r>
        <w:t>Processing an I_MESSAGE containing MKFC and MKFC-ID</w:t>
      </w:r>
      <w:r>
        <w:tab/>
      </w:r>
      <w:r>
        <w:fldChar w:fldCharType="begin" w:fldLock="1"/>
      </w:r>
      <w:r>
        <w:instrText xml:space="preserve"> PAGEREF _Toc73958288 \h </w:instrText>
      </w:r>
      <w:r>
        <w:fldChar w:fldCharType="separate"/>
      </w:r>
      <w:r>
        <w:t>78</w:t>
      </w:r>
      <w:r>
        <w:fldChar w:fldCharType="end"/>
      </w:r>
    </w:p>
    <w:p w14:paraId="657EA6F0" w14:textId="77777777" w:rsidR="002475F5" w:rsidRPr="00CD4CBB" w:rsidRDefault="002475F5">
      <w:pPr>
        <w:pStyle w:val="TOC3"/>
        <w:rPr>
          <w:rFonts w:ascii="Calibri" w:hAnsi="Calibri"/>
          <w:sz w:val="22"/>
          <w:szCs w:val="22"/>
          <w:lang w:eastAsia="en-GB"/>
        </w:rPr>
      </w:pPr>
      <w:r>
        <w:t>6.3.</w:t>
      </w:r>
      <w:r>
        <w:rPr>
          <w:lang w:eastAsia="ko-KR"/>
        </w:rPr>
        <w:t>3</w:t>
      </w:r>
      <w:r w:rsidRPr="00CD4CBB">
        <w:rPr>
          <w:rFonts w:ascii="Calibri" w:hAnsi="Calibri"/>
          <w:sz w:val="22"/>
          <w:szCs w:val="22"/>
          <w:lang w:eastAsia="en-GB"/>
        </w:rPr>
        <w:tab/>
      </w:r>
      <w:r>
        <w:rPr>
          <w:lang w:eastAsia="ko-KR"/>
        </w:rPr>
        <w:t>Controlling MCVideo f</w:t>
      </w:r>
      <w:r>
        <w:t>unction</w:t>
      </w:r>
      <w:r>
        <w:tab/>
      </w:r>
      <w:r>
        <w:fldChar w:fldCharType="begin" w:fldLock="1"/>
      </w:r>
      <w:r>
        <w:instrText xml:space="preserve"> PAGEREF _Toc73958289 \h </w:instrText>
      </w:r>
      <w:r>
        <w:fldChar w:fldCharType="separate"/>
      </w:r>
      <w:r>
        <w:t>78</w:t>
      </w:r>
      <w:r>
        <w:fldChar w:fldCharType="end"/>
      </w:r>
    </w:p>
    <w:p w14:paraId="46D73E92" w14:textId="77777777" w:rsidR="002475F5" w:rsidRPr="00CD4CBB" w:rsidRDefault="002475F5">
      <w:pPr>
        <w:pStyle w:val="TOC4"/>
        <w:rPr>
          <w:rFonts w:ascii="Calibri" w:hAnsi="Calibri"/>
          <w:sz w:val="22"/>
          <w:szCs w:val="22"/>
          <w:lang w:eastAsia="en-GB"/>
        </w:rPr>
      </w:pPr>
      <w:r>
        <w:t>6.3.</w:t>
      </w:r>
      <w:r>
        <w:rPr>
          <w:lang w:eastAsia="ko-KR"/>
        </w:rPr>
        <w:t>3.1</w:t>
      </w:r>
      <w:r w:rsidRPr="00CD4CBB">
        <w:rPr>
          <w:rFonts w:ascii="Calibri" w:hAnsi="Calibri"/>
          <w:sz w:val="22"/>
          <w:szCs w:val="22"/>
          <w:lang w:eastAsia="en-GB"/>
        </w:rPr>
        <w:tab/>
      </w:r>
      <w:r>
        <w:rPr>
          <w:lang w:eastAsia="ko-KR"/>
        </w:rPr>
        <w:t>Request initiated by the controlling MCVideo function</w:t>
      </w:r>
      <w:r>
        <w:tab/>
      </w:r>
      <w:r>
        <w:fldChar w:fldCharType="begin" w:fldLock="1"/>
      </w:r>
      <w:r>
        <w:instrText xml:space="preserve"> PAGEREF _Toc73958290 \h </w:instrText>
      </w:r>
      <w:r>
        <w:fldChar w:fldCharType="separate"/>
      </w:r>
      <w:r>
        <w:t>78</w:t>
      </w:r>
      <w:r>
        <w:fldChar w:fldCharType="end"/>
      </w:r>
    </w:p>
    <w:p w14:paraId="4A884AC5" w14:textId="77777777" w:rsidR="002475F5" w:rsidRPr="00CD4CBB" w:rsidRDefault="002475F5">
      <w:pPr>
        <w:pStyle w:val="TOC5"/>
        <w:rPr>
          <w:rFonts w:ascii="Calibri" w:hAnsi="Calibri"/>
          <w:sz w:val="22"/>
          <w:szCs w:val="22"/>
          <w:lang w:eastAsia="en-GB"/>
        </w:rPr>
      </w:pPr>
      <w:r>
        <w:rPr>
          <w:lang w:eastAsia="ko-KR"/>
        </w:rPr>
        <w:t>6.3.3.1.1</w:t>
      </w:r>
      <w:r w:rsidRPr="00CD4CBB">
        <w:rPr>
          <w:rFonts w:ascii="Calibri" w:hAnsi="Calibri"/>
          <w:sz w:val="22"/>
          <w:szCs w:val="22"/>
          <w:lang w:eastAsia="en-GB"/>
        </w:rPr>
        <w:tab/>
      </w:r>
      <w:r>
        <w:rPr>
          <w:lang w:eastAsia="ko-KR"/>
        </w:rPr>
        <w:t>SDP offer generation</w:t>
      </w:r>
      <w:r>
        <w:tab/>
      </w:r>
      <w:r>
        <w:fldChar w:fldCharType="begin" w:fldLock="1"/>
      </w:r>
      <w:r>
        <w:instrText xml:space="preserve"> PAGEREF _Toc73958291 \h </w:instrText>
      </w:r>
      <w:r>
        <w:fldChar w:fldCharType="separate"/>
      </w:r>
      <w:r>
        <w:t>78</w:t>
      </w:r>
      <w:r>
        <w:fldChar w:fldCharType="end"/>
      </w:r>
    </w:p>
    <w:p w14:paraId="69A93856" w14:textId="77777777" w:rsidR="002475F5" w:rsidRPr="00CD4CBB" w:rsidRDefault="002475F5">
      <w:pPr>
        <w:pStyle w:val="TOC5"/>
        <w:rPr>
          <w:rFonts w:ascii="Calibri" w:hAnsi="Calibri"/>
          <w:sz w:val="22"/>
          <w:szCs w:val="22"/>
          <w:lang w:eastAsia="en-GB"/>
        </w:rPr>
      </w:pPr>
      <w:r>
        <w:rPr>
          <w:lang w:eastAsia="ko-KR"/>
        </w:rPr>
        <w:t>6.3.3.1.2</w:t>
      </w:r>
      <w:r w:rsidRPr="00CD4CBB">
        <w:rPr>
          <w:rFonts w:ascii="Calibri" w:hAnsi="Calibri"/>
          <w:sz w:val="22"/>
          <w:szCs w:val="22"/>
          <w:lang w:eastAsia="en-GB"/>
        </w:rPr>
        <w:tab/>
      </w:r>
      <w:r>
        <w:rPr>
          <w:lang w:eastAsia="ko-KR"/>
        </w:rPr>
        <w:t>Sending an INVITE request</w:t>
      </w:r>
      <w:r>
        <w:tab/>
      </w:r>
      <w:r>
        <w:fldChar w:fldCharType="begin" w:fldLock="1"/>
      </w:r>
      <w:r>
        <w:instrText xml:space="preserve"> PAGEREF _Toc73958292 \h </w:instrText>
      </w:r>
      <w:r>
        <w:fldChar w:fldCharType="separate"/>
      </w:r>
      <w:r>
        <w:t>79</w:t>
      </w:r>
      <w:r>
        <w:fldChar w:fldCharType="end"/>
      </w:r>
    </w:p>
    <w:p w14:paraId="1BE3341B" w14:textId="77777777" w:rsidR="002475F5" w:rsidRPr="00CD4CBB" w:rsidRDefault="002475F5">
      <w:pPr>
        <w:pStyle w:val="TOC5"/>
        <w:rPr>
          <w:rFonts w:ascii="Calibri" w:hAnsi="Calibri"/>
          <w:sz w:val="22"/>
          <w:szCs w:val="22"/>
          <w:lang w:eastAsia="en-GB"/>
        </w:rPr>
      </w:pPr>
      <w:r>
        <w:rPr>
          <w:lang w:eastAsia="ko-KR"/>
        </w:rPr>
        <w:t>6.3.3.1.3</w:t>
      </w:r>
      <w:r w:rsidRPr="00CD4CBB">
        <w:rPr>
          <w:rFonts w:ascii="Calibri" w:hAnsi="Calibri"/>
          <w:sz w:val="22"/>
          <w:szCs w:val="22"/>
          <w:lang w:eastAsia="en-GB"/>
        </w:rPr>
        <w:tab/>
      </w:r>
      <w:r>
        <w:rPr>
          <w:lang w:eastAsia="ko-KR"/>
        </w:rPr>
        <w:t>Receipt of a SIP response to a SIP INVITE request</w:t>
      </w:r>
      <w:r>
        <w:tab/>
      </w:r>
      <w:r>
        <w:fldChar w:fldCharType="begin" w:fldLock="1"/>
      </w:r>
      <w:r>
        <w:instrText xml:space="preserve"> PAGEREF _Toc73958293 \h </w:instrText>
      </w:r>
      <w:r>
        <w:fldChar w:fldCharType="separate"/>
      </w:r>
      <w:r>
        <w:t>79</w:t>
      </w:r>
      <w:r>
        <w:fldChar w:fldCharType="end"/>
      </w:r>
    </w:p>
    <w:p w14:paraId="7652A2C2" w14:textId="77777777" w:rsidR="002475F5" w:rsidRPr="00CD4CBB" w:rsidRDefault="002475F5">
      <w:pPr>
        <w:pStyle w:val="TOC6"/>
        <w:rPr>
          <w:rFonts w:ascii="Calibri" w:hAnsi="Calibri"/>
          <w:sz w:val="22"/>
          <w:szCs w:val="22"/>
          <w:lang w:eastAsia="en-GB"/>
        </w:rPr>
      </w:pPr>
      <w:r>
        <w:rPr>
          <w:lang w:eastAsia="ko-KR"/>
        </w:rPr>
        <w:t>6.3.3.1.3.1</w:t>
      </w:r>
      <w:r w:rsidRPr="00CD4CBB">
        <w:rPr>
          <w:rFonts w:ascii="Calibri" w:hAnsi="Calibri"/>
          <w:sz w:val="22"/>
          <w:szCs w:val="22"/>
          <w:lang w:eastAsia="en-GB"/>
        </w:rPr>
        <w:tab/>
      </w:r>
      <w:r>
        <w:rPr>
          <w:lang w:eastAsia="ko-KR"/>
        </w:rPr>
        <w:t>Final response</w:t>
      </w:r>
      <w:r>
        <w:tab/>
      </w:r>
      <w:r>
        <w:fldChar w:fldCharType="begin" w:fldLock="1"/>
      </w:r>
      <w:r>
        <w:instrText xml:space="preserve"> PAGEREF _Toc73958294 \h </w:instrText>
      </w:r>
      <w:r>
        <w:fldChar w:fldCharType="separate"/>
      </w:r>
      <w:r>
        <w:t>79</w:t>
      </w:r>
      <w:r>
        <w:fldChar w:fldCharType="end"/>
      </w:r>
    </w:p>
    <w:p w14:paraId="5B3ADA18" w14:textId="77777777" w:rsidR="002475F5" w:rsidRPr="00CD4CBB" w:rsidRDefault="002475F5">
      <w:pPr>
        <w:pStyle w:val="TOC5"/>
        <w:rPr>
          <w:rFonts w:ascii="Calibri" w:hAnsi="Calibri"/>
          <w:sz w:val="22"/>
          <w:szCs w:val="22"/>
          <w:lang w:eastAsia="en-GB"/>
        </w:rPr>
      </w:pPr>
      <w:r>
        <w:rPr>
          <w:lang w:eastAsia="ko-KR"/>
        </w:rPr>
        <w:t>6.3.3.1.4</w:t>
      </w:r>
      <w:r w:rsidRPr="00CD4CBB">
        <w:rPr>
          <w:rFonts w:ascii="Calibri" w:hAnsi="Calibri"/>
          <w:sz w:val="22"/>
          <w:szCs w:val="22"/>
          <w:lang w:eastAsia="en-GB"/>
        </w:rPr>
        <w:tab/>
      </w:r>
      <w:r>
        <w:rPr>
          <w:lang w:eastAsia="ko-KR"/>
        </w:rPr>
        <w:t>Sending a SIP BYE request</w:t>
      </w:r>
      <w:r>
        <w:tab/>
      </w:r>
      <w:r>
        <w:fldChar w:fldCharType="begin" w:fldLock="1"/>
      </w:r>
      <w:r>
        <w:instrText xml:space="preserve"> PAGEREF _Toc73958295 \h </w:instrText>
      </w:r>
      <w:r>
        <w:fldChar w:fldCharType="separate"/>
      </w:r>
      <w:r>
        <w:t>79</w:t>
      </w:r>
      <w:r>
        <w:fldChar w:fldCharType="end"/>
      </w:r>
    </w:p>
    <w:p w14:paraId="7BCDC107" w14:textId="77777777" w:rsidR="002475F5" w:rsidRPr="00CD4CBB" w:rsidRDefault="002475F5">
      <w:pPr>
        <w:pStyle w:val="TOC5"/>
        <w:rPr>
          <w:rFonts w:ascii="Calibri" w:hAnsi="Calibri"/>
          <w:sz w:val="22"/>
          <w:szCs w:val="22"/>
          <w:lang w:eastAsia="en-GB"/>
        </w:rPr>
      </w:pPr>
      <w:r>
        <w:rPr>
          <w:lang w:eastAsia="ko-KR"/>
        </w:rPr>
        <w:t>6.3.3.1.5</w:t>
      </w:r>
      <w:r w:rsidRPr="00CD4CBB">
        <w:rPr>
          <w:rFonts w:ascii="Calibri" w:hAnsi="Calibri"/>
          <w:sz w:val="22"/>
          <w:szCs w:val="22"/>
          <w:lang w:eastAsia="en-GB"/>
        </w:rPr>
        <w:tab/>
      </w:r>
      <w:r>
        <w:rPr>
          <w:lang w:eastAsia="ko-KR"/>
        </w:rPr>
        <w:t>Sending a SIP re-INVITE request for MCVideo emergency group call</w:t>
      </w:r>
      <w:r>
        <w:tab/>
      </w:r>
      <w:r>
        <w:fldChar w:fldCharType="begin" w:fldLock="1"/>
      </w:r>
      <w:r>
        <w:instrText xml:space="preserve"> PAGEREF _Toc73958296 \h </w:instrText>
      </w:r>
      <w:r>
        <w:fldChar w:fldCharType="separate"/>
      </w:r>
      <w:r>
        <w:t>80</w:t>
      </w:r>
      <w:r>
        <w:fldChar w:fldCharType="end"/>
      </w:r>
    </w:p>
    <w:p w14:paraId="1F73227B" w14:textId="77777777" w:rsidR="002475F5" w:rsidRPr="00CD4CBB" w:rsidRDefault="002475F5">
      <w:pPr>
        <w:pStyle w:val="TOC5"/>
        <w:rPr>
          <w:rFonts w:ascii="Calibri" w:hAnsi="Calibri"/>
          <w:sz w:val="22"/>
          <w:szCs w:val="22"/>
          <w:lang w:eastAsia="en-GB"/>
        </w:rPr>
      </w:pPr>
      <w:r w:rsidRPr="00274CF8">
        <w:rPr>
          <w:lang w:val="en-US" w:eastAsia="ko-KR"/>
        </w:rPr>
        <w:t>6.3.3.1.6</w:t>
      </w:r>
      <w:r w:rsidRPr="00CD4CBB">
        <w:rPr>
          <w:rFonts w:ascii="Calibri" w:hAnsi="Calibri"/>
          <w:sz w:val="22"/>
          <w:szCs w:val="22"/>
          <w:lang w:eastAsia="en-GB"/>
        </w:rPr>
        <w:tab/>
      </w:r>
      <w:r w:rsidRPr="00274CF8">
        <w:rPr>
          <w:lang w:val="en-US" w:eastAsia="ko-KR"/>
        </w:rPr>
        <w:t>Sending a SIP INVITE request for MCVideo emergency group call</w:t>
      </w:r>
      <w:r>
        <w:tab/>
      </w:r>
      <w:r>
        <w:fldChar w:fldCharType="begin" w:fldLock="1"/>
      </w:r>
      <w:r>
        <w:instrText xml:space="preserve"> PAGEREF _Toc73958297 \h </w:instrText>
      </w:r>
      <w:r>
        <w:fldChar w:fldCharType="separate"/>
      </w:r>
      <w:r>
        <w:t>81</w:t>
      </w:r>
      <w:r>
        <w:fldChar w:fldCharType="end"/>
      </w:r>
    </w:p>
    <w:p w14:paraId="1EFE82C1" w14:textId="77777777" w:rsidR="002475F5" w:rsidRPr="00CD4CBB" w:rsidRDefault="002475F5">
      <w:pPr>
        <w:pStyle w:val="TOC5"/>
        <w:rPr>
          <w:rFonts w:ascii="Calibri" w:hAnsi="Calibri"/>
          <w:sz w:val="22"/>
          <w:szCs w:val="22"/>
          <w:lang w:eastAsia="en-GB"/>
        </w:rPr>
      </w:pPr>
      <w:r w:rsidRPr="00274CF8">
        <w:rPr>
          <w:lang w:val="en-US" w:eastAsia="ko-KR"/>
        </w:rPr>
        <w:t>6.3.3.1.7</w:t>
      </w:r>
      <w:r w:rsidRPr="00CD4CBB">
        <w:rPr>
          <w:rFonts w:ascii="Calibri" w:hAnsi="Calibri"/>
          <w:sz w:val="22"/>
          <w:szCs w:val="22"/>
          <w:lang w:eastAsia="en-GB"/>
        </w:rPr>
        <w:tab/>
      </w:r>
      <w:r w:rsidRPr="00274CF8">
        <w:rPr>
          <w:lang w:val="en-US" w:eastAsia="ko-KR"/>
        </w:rPr>
        <w:t>Sending a SIP UPDATE request for Resource-Priority header field correction</w:t>
      </w:r>
      <w:r>
        <w:tab/>
      </w:r>
      <w:r>
        <w:fldChar w:fldCharType="begin" w:fldLock="1"/>
      </w:r>
      <w:r>
        <w:instrText xml:space="preserve"> PAGEREF _Toc73958298 \h </w:instrText>
      </w:r>
      <w:r>
        <w:fldChar w:fldCharType="separate"/>
      </w:r>
      <w:r>
        <w:t>82</w:t>
      </w:r>
      <w:r>
        <w:fldChar w:fldCharType="end"/>
      </w:r>
    </w:p>
    <w:p w14:paraId="24EAF730" w14:textId="77777777" w:rsidR="002475F5" w:rsidRPr="00CD4CBB" w:rsidRDefault="002475F5">
      <w:pPr>
        <w:pStyle w:val="TOC5"/>
        <w:rPr>
          <w:rFonts w:ascii="Calibri" w:hAnsi="Calibri"/>
          <w:sz w:val="22"/>
          <w:szCs w:val="22"/>
          <w:lang w:eastAsia="en-GB"/>
        </w:rPr>
      </w:pPr>
      <w:r w:rsidRPr="00274CF8">
        <w:rPr>
          <w:lang w:val="en-US" w:eastAsia="ko-KR"/>
        </w:rPr>
        <w:t>6.3.3.1.8</w:t>
      </w:r>
      <w:r w:rsidRPr="00CD4CBB">
        <w:rPr>
          <w:rFonts w:ascii="Calibri" w:hAnsi="Calibri"/>
          <w:sz w:val="22"/>
          <w:szCs w:val="22"/>
          <w:lang w:eastAsia="en-GB"/>
        </w:rPr>
        <w:tab/>
      </w:r>
      <w:r w:rsidRPr="00274CF8">
        <w:rPr>
          <w:lang w:val="en-US" w:eastAsia="ko-KR"/>
        </w:rPr>
        <w:t>Generating a SIP re-INVITE request</w:t>
      </w:r>
      <w:r>
        <w:tab/>
      </w:r>
      <w:r>
        <w:fldChar w:fldCharType="begin" w:fldLock="1"/>
      </w:r>
      <w:r>
        <w:instrText xml:space="preserve"> PAGEREF _Toc73958299 \h </w:instrText>
      </w:r>
      <w:r>
        <w:fldChar w:fldCharType="separate"/>
      </w:r>
      <w:r>
        <w:t>83</w:t>
      </w:r>
      <w:r>
        <w:fldChar w:fldCharType="end"/>
      </w:r>
    </w:p>
    <w:p w14:paraId="6519B471" w14:textId="77777777" w:rsidR="002475F5" w:rsidRPr="00CD4CBB" w:rsidRDefault="002475F5">
      <w:pPr>
        <w:pStyle w:val="TOC5"/>
        <w:rPr>
          <w:rFonts w:ascii="Calibri" w:hAnsi="Calibri"/>
          <w:sz w:val="22"/>
          <w:szCs w:val="22"/>
          <w:lang w:eastAsia="en-GB"/>
        </w:rPr>
      </w:pPr>
      <w:r w:rsidRPr="00274CF8">
        <w:rPr>
          <w:lang w:val="en-US" w:eastAsia="ko-KR"/>
        </w:rPr>
        <w:t>6.3.3.1.9</w:t>
      </w:r>
      <w:r w:rsidRPr="00CD4CBB">
        <w:rPr>
          <w:rFonts w:ascii="Calibri" w:hAnsi="Calibri"/>
          <w:sz w:val="22"/>
          <w:szCs w:val="22"/>
          <w:lang w:eastAsia="en-GB"/>
        </w:rPr>
        <w:tab/>
      </w:r>
      <w:r w:rsidRPr="00274CF8">
        <w:rPr>
          <w:lang w:val="en-US" w:eastAsia="ko-KR"/>
        </w:rPr>
        <w:t>Generating a SIP re-INVITE request to cancel an in-progress emergency</w:t>
      </w:r>
      <w:r>
        <w:tab/>
      </w:r>
      <w:r>
        <w:fldChar w:fldCharType="begin" w:fldLock="1"/>
      </w:r>
      <w:r>
        <w:instrText xml:space="preserve"> PAGEREF _Toc73958300 \h </w:instrText>
      </w:r>
      <w:r>
        <w:fldChar w:fldCharType="separate"/>
      </w:r>
      <w:r>
        <w:t>83</w:t>
      </w:r>
      <w:r>
        <w:fldChar w:fldCharType="end"/>
      </w:r>
    </w:p>
    <w:p w14:paraId="262C423F" w14:textId="77777777" w:rsidR="002475F5" w:rsidRPr="00CD4CBB" w:rsidRDefault="002475F5">
      <w:pPr>
        <w:pStyle w:val="TOC5"/>
        <w:rPr>
          <w:rFonts w:ascii="Calibri" w:hAnsi="Calibri"/>
          <w:sz w:val="22"/>
          <w:szCs w:val="22"/>
          <w:lang w:eastAsia="en-GB"/>
        </w:rPr>
      </w:pPr>
      <w:r>
        <w:rPr>
          <w:lang w:eastAsia="ko-KR"/>
        </w:rPr>
        <w:t>6.3.3.1.10</w:t>
      </w:r>
      <w:r w:rsidRPr="00CD4CBB">
        <w:rPr>
          <w:rFonts w:ascii="Calibri"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_Toc73958301 \h </w:instrText>
      </w:r>
      <w:r>
        <w:fldChar w:fldCharType="separate"/>
      </w:r>
      <w:r>
        <w:t>83</w:t>
      </w:r>
      <w:r>
        <w:fldChar w:fldCharType="end"/>
      </w:r>
    </w:p>
    <w:p w14:paraId="0AF633A5" w14:textId="77777777" w:rsidR="002475F5" w:rsidRPr="00CD4CBB" w:rsidRDefault="002475F5">
      <w:pPr>
        <w:pStyle w:val="TOC5"/>
        <w:rPr>
          <w:rFonts w:ascii="Calibri" w:hAnsi="Calibri"/>
          <w:sz w:val="22"/>
          <w:szCs w:val="22"/>
          <w:lang w:eastAsia="en-GB"/>
        </w:rPr>
      </w:pPr>
      <w:r w:rsidRPr="00274CF8">
        <w:rPr>
          <w:lang w:val="en-US" w:eastAsia="ko-KR"/>
        </w:rPr>
        <w:t>6.3.3.1.11</w:t>
      </w:r>
      <w:r w:rsidRPr="00CD4CBB">
        <w:rPr>
          <w:rFonts w:ascii="Calibri" w:hAnsi="Calibri"/>
          <w:sz w:val="22"/>
          <w:szCs w:val="22"/>
          <w:lang w:eastAsia="en-GB"/>
        </w:rPr>
        <w:tab/>
      </w:r>
      <w:r w:rsidRPr="00274CF8">
        <w:rPr>
          <w:lang w:val="en-US" w:eastAsia="ko-KR"/>
        </w:rPr>
        <w:t>Populate mcvideo-info and location-info MIME bodies for emergency alert</w:t>
      </w:r>
      <w:r>
        <w:tab/>
      </w:r>
      <w:r>
        <w:fldChar w:fldCharType="begin" w:fldLock="1"/>
      </w:r>
      <w:r>
        <w:instrText xml:space="preserve"> PAGEREF _Toc73958302 \h </w:instrText>
      </w:r>
      <w:r>
        <w:fldChar w:fldCharType="separate"/>
      </w:r>
      <w:r>
        <w:t>84</w:t>
      </w:r>
      <w:r>
        <w:fldChar w:fldCharType="end"/>
      </w:r>
    </w:p>
    <w:p w14:paraId="222802BB" w14:textId="77777777" w:rsidR="002475F5" w:rsidRPr="00CD4CBB" w:rsidRDefault="002475F5">
      <w:pPr>
        <w:pStyle w:val="TOC5"/>
        <w:rPr>
          <w:rFonts w:ascii="Calibri" w:hAnsi="Calibri"/>
          <w:sz w:val="22"/>
          <w:szCs w:val="22"/>
          <w:lang w:eastAsia="en-GB"/>
        </w:rPr>
      </w:pPr>
      <w:r>
        <w:rPr>
          <w:lang w:eastAsia="ko-KR"/>
        </w:rPr>
        <w:t>6.3.3.1.12</w:t>
      </w:r>
      <w:r w:rsidRPr="00CD4CBB">
        <w:rPr>
          <w:rFonts w:ascii="Calibri" w:hAnsi="Calibri"/>
          <w:sz w:val="22"/>
          <w:szCs w:val="22"/>
          <w:lang w:eastAsia="en-GB"/>
        </w:rPr>
        <w:tab/>
      </w:r>
      <w:r>
        <w:rPr>
          <w:lang w:eastAsia="ko-KR"/>
        </w:rPr>
        <w:t>Authorisations</w:t>
      </w:r>
      <w:r>
        <w:tab/>
      </w:r>
      <w:r>
        <w:fldChar w:fldCharType="begin" w:fldLock="1"/>
      </w:r>
      <w:r>
        <w:instrText xml:space="preserve"> PAGEREF _Toc73958303 \h </w:instrText>
      </w:r>
      <w:r>
        <w:fldChar w:fldCharType="separate"/>
      </w:r>
      <w:r>
        <w:t>84</w:t>
      </w:r>
      <w:r>
        <w:fldChar w:fldCharType="end"/>
      </w:r>
    </w:p>
    <w:p w14:paraId="73FD85D7" w14:textId="77777777" w:rsidR="002475F5" w:rsidRPr="00CD4CBB" w:rsidRDefault="002475F5">
      <w:pPr>
        <w:pStyle w:val="TOC6"/>
        <w:rPr>
          <w:rFonts w:ascii="Calibri" w:hAnsi="Calibri"/>
          <w:sz w:val="22"/>
          <w:szCs w:val="22"/>
          <w:lang w:eastAsia="en-GB"/>
        </w:rPr>
      </w:pPr>
      <w:r>
        <w:t>6.3.3.1.12.1</w:t>
      </w:r>
      <w:r w:rsidRPr="00CD4CBB">
        <w:rPr>
          <w:rFonts w:ascii="Calibri" w:hAnsi="Calibri"/>
          <w:sz w:val="22"/>
          <w:szCs w:val="22"/>
          <w:lang w:eastAsia="en-GB"/>
        </w:rPr>
        <w:tab/>
      </w:r>
      <w:r>
        <w:t>Determining authorisation for initiating an MCVideo emergency alert</w:t>
      </w:r>
      <w:r>
        <w:tab/>
      </w:r>
      <w:r>
        <w:fldChar w:fldCharType="begin" w:fldLock="1"/>
      </w:r>
      <w:r>
        <w:instrText xml:space="preserve"> PAGEREF _Toc73958304 \h </w:instrText>
      </w:r>
      <w:r>
        <w:fldChar w:fldCharType="separate"/>
      </w:r>
      <w:r>
        <w:t>84</w:t>
      </w:r>
      <w:r>
        <w:fldChar w:fldCharType="end"/>
      </w:r>
    </w:p>
    <w:p w14:paraId="60047500" w14:textId="77777777" w:rsidR="002475F5" w:rsidRPr="00CD4CBB" w:rsidRDefault="002475F5">
      <w:pPr>
        <w:pStyle w:val="TOC6"/>
        <w:rPr>
          <w:rFonts w:ascii="Calibri" w:hAnsi="Calibri"/>
          <w:sz w:val="22"/>
          <w:szCs w:val="22"/>
          <w:lang w:eastAsia="en-GB"/>
        </w:rPr>
      </w:pPr>
      <w:r>
        <w:t>6.3.3.1.12.2</w:t>
      </w:r>
      <w:r w:rsidRPr="00CD4CBB">
        <w:rPr>
          <w:rFonts w:ascii="Calibri" w:hAnsi="Calibri"/>
          <w:sz w:val="22"/>
          <w:szCs w:val="22"/>
          <w:lang w:eastAsia="en-GB"/>
        </w:rPr>
        <w:tab/>
      </w:r>
      <w:r>
        <w:t>Determining authorisation for initiating an MCVideo emergency group or private call</w:t>
      </w:r>
      <w:r>
        <w:tab/>
      </w:r>
      <w:r>
        <w:fldChar w:fldCharType="begin" w:fldLock="1"/>
      </w:r>
      <w:r>
        <w:instrText xml:space="preserve"> PAGEREF _Toc73958305 \h </w:instrText>
      </w:r>
      <w:r>
        <w:fldChar w:fldCharType="separate"/>
      </w:r>
      <w:r>
        <w:t>85</w:t>
      </w:r>
      <w:r>
        <w:fldChar w:fldCharType="end"/>
      </w:r>
    </w:p>
    <w:p w14:paraId="2609706C" w14:textId="77777777" w:rsidR="002475F5" w:rsidRPr="00CD4CBB" w:rsidRDefault="002475F5">
      <w:pPr>
        <w:pStyle w:val="TOC6"/>
        <w:rPr>
          <w:rFonts w:ascii="Calibri" w:hAnsi="Calibri"/>
          <w:sz w:val="22"/>
          <w:szCs w:val="22"/>
          <w:lang w:eastAsia="en-GB"/>
        </w:rPr>
      </w:pPr>
      <w:r>
        <w:t>6.3.3.1.12.3</w:t>
      </w:r>
      <w:r w:rsidRPr="00CD4CBB">
        <w:rPr>
          <w:rFonts w:ascii="Calibri" w:hAnsi="Calibri"/>
          <w:sz w:val="22"/>
          <w:szCs w:val="22"/>
          <w:lang w:eastAsia="en-GB"/>
        </w:rPr>
        <w:tab/>
      </w:r>
      <w:r>
        <w:t>Determining authorisation for cancelling an MCVideo emergency alert</w:t>
      </w:r>
      <w:r>
        <w:tab/>
      </w:r>
      <w:r>
        <w:fldChar w:fldCharType="begin" w:fldLock="1"/>
      </w:r>
      <w:r>
        <w:instrText xml:space="preserve"> PAGEREF _Toc73958306 \h </w:instrText>
      </w:r>
      <w:r>
        <w:fldChar w:fldCharType="separate"/>
      </w:r>
      <w:r>
        <w:t>86</w:t>
      </w:r>
      <w:r>
        <w:fldChar w:fldCharType="end"/>
      </w:r>
    </w:p>
    <w:p w14:paraId="532A9688" w14:textId="77777777" w:rsidR="002475F5" w:rsidRPr="00CD4CBB" w:rsidRDefault="002475F5">
      <w:pPr>
        <w:pStyle w:val="TOC6"/>
        <w:rPr>
          <w:rFonts w:ascii="Calibri" w:hAnsi="Calibri"/>
          <w:sz w:val="22"/>
          <w:szCs w:val="22"/>
          <w:lang w:eastAsia="en-GB"/>
        </w:rPr>
      </w:pPr>
      <w:r>
        <w:t>6.3.3.1.12.4</w:t>
      </w:r>
      <w:r w:rsidRPr="00CD4CBB">
        <w:rPr>
          <w:rFonts w:ascii="Calibri" w:hAnsi="Calibri"/>
          <w:sz w:val="22"/>
          <w:szCs w:val="22"/>
          <w:lang w:eastAsia="en-GB"/>
        </w:rPr>
        <w:tab/>
      </w:r>
      <w:r>
        <w:t>Determining authorisation for cancelling an MCVideo emergency call</w:t>
      </w:r>
      <w:r>
        <w:tab/>
      </w:r>
      <w:r>
        <w:fldChar w:fldCharType="begin" w:fldLock="1"/>
      </w:r>
      <w:r>
        <w:instrText xml:space="preserve"> PAGEREF _Toc73958307 \h </w:instrText>
      </w:r>
      <w:r>
        <w:fldChar w:fldCharType="separate"/>
      </w:r>
      <w:r>
        <w:t>86</w:t>
      </w:r>
      <w:r>
        <w:fldChar w:fldCharType="end"/>
      </w:r>
    </w:p>
    <w:p w14:paraId="23DDBB32" w14:textId="77777777" w:rsidR="002475F5" w:rsidRPr="00CD4CBB" w:rsidRDefault="002475F5">
      <w:pPr>
        <w:pStyle w:val="TOC6"/>
        <w:rPr>
          <w:rFonts w:ascii="Calibri" w:hAnsi="Calibri"/>
          <w:sz w:val="22"/>
          <w:szCs w:val="22"/>
          <w:lang w:eastAsia="en-GB"/>
        </w:rPr>
      </w:pPr>
      <w:r>
        <w:t>6.3.3.1.12.5</w:t>
      </w:r>
      <w:r w:rsidRPr="00CD4CBB">
        <w:rPr>
          <w:rFonts w:ascii="Calibri" w:hAnsi="Calibri"/>
          <w:sz w:val="22"/>
          <w:szCs w:val="22"/>
          <w:lang w:eastAsia="en-GB"/>
        </w:rPr>
        <w:tab/>
      </w:r>
      <w:r>
        <w:t>Determining authorisation for initiating an MCVideo imminent peril call</w:t>
      </w:r>
      <w:r>
        <w:tab/>
      </w:r>
      <w:r>
        <w:fldChar w:fldCharType="begin" w:fldLock="1"/>
      </w:r>
      <w:r>
        <w:instrText xml:space="preserve"> PAGEREF _Toc73958308 \h </w:instrText>
      </w:r>
      <w:r>
        <w:fldChar w:fldCharType="separate"/>
      </w:r>
      <w:r>
        <w:t>87</w:t>
      </w:r>
      <w:r>
        <w:fldChar w:fldCharType="end"/>
      </w:r>
    </w:p>
    <w:p w14:paraId="0C633433" w14:textId="77777777" w:rsidR="002475F5" w:rsidRPr="00CD4CBB" w:rsidRDefault="002475F5">
      <w:pPr>
        <w:pStyle w:val="TOC6"/>
        <w:rPr>
          <w:rFonts w:ascii="Calibri" w:hAnsi="Calibri"/>
          <w:sz w:val="22"/>
          <w:szCs w:val="22"/>
          <w:lang w:eastAsia="en-GB"/>
        </w:rPr>
      </w:pPr>
      <w:r>
        <w:t>6.3.3.1.12.6</w:t>
      </w:r>
      <w:r w:rsidRPr="00CD4CBB">
        <w:rPr>
          <w:rFonts w:ascii="Calibri" w:hAnsi="Calibri"/>
          <w:sz w:val="22"/>
          <w:szCs w:val="22"/>
          <w:lang w:eastAsia="en-GB"/>
        </w:rPr>
        <w:tab/>
      </w:r>
      <w:r>
        <w:t>Determining authorisation for cancelling an MCVideo imminent peril call</w:t>
      </w:r>
      <w:r>
        <w:tab/>
      </w:r>
      <w:r>
        <w:fldChar w:fldCharType="begin" w:fldLock="1"/>
      </w:r>
      <w:r>
        <w:instrText xml:space="preserve"> PAGEREF _Toc73958309 \h </w:instrText>
      </w:r>
      <w:r>
        <w:fldChar w:fldCharType="separate"/>
      </w:r>
      <w:r>
        <w:t>87</w:t>
      </w:r>
      <w:r>
        <w:fldChar w:fldCharType="end"/>
      </w:r>
    </w:p>
    <w:p w14:paraId="54D6437F" w14:textId="77777777" w:rsidR="002475F5" w:rsidRPr="00CD4CBB" w:rsidRDefault="002475F5">
      <w:pPr>
        <w:pStyle w:val="TOC5"/>
        <w:rPr>
          <w:rFonts w:ascii="Calibri" w:hAnsi="Calibri"/>
          <w:sz w:val="22"/>
          <w:szCs w:val="22"/>
          <w:lang w:eastAsia="en-GB"/>
        </w:rPr>
      </w:pPr>
      <w:r>
        <w:rPr>
          <w:lang w:eastAsia="ko-KR"/>
        </w:rPr>
        <w:t>6.3.3.1.13</w:t>
      </w:r>
      <w:r w:rsidRPr="00CD4CBB">
        <w:rPr>
          <w:rFonts w:ascii="Calibri" w:hAnsi="Calibri"/>
          <w:sz w:val="22"/>
          <w:szCs w:val="22"/>
          <w:lang w:eastAsia="en-GB"/>
        </w:rPr>
        <w:tab/>
      </w:r>
      <w:r>
        <w:rPr>
          <w:lang w:eastAsia="ko-KR"/>
        </w:rPr>
        <w:t>Generating a SIP 403 response for priority call request rejection</w:t>
      </w:r>
      <w:r>
        <w:tab/>
      </w:r>
      <w:r>
        <w:fldChar w:fldCharType="begin" w:fldLock="1"/>
      </w:r>
      <w:r>
        <w:instrText xml:space="preserve"> PAGEREF _Toc73958310 \h </w:instrText>
      </w:r>
      <w:r>
        <w:fldChar w:fldCharType="separate"/>
      </w:r>
      <w:r>
        <w:t>88</w:t>
      </w:r>
      <w:r>
        <w:fldChar w:fldCharType="end"/>
      </w:r>
    </w:p>
    <w:p w14:paraId="3AE8371A" w14:textId="77777777" w:rsidR="002475F5" w:rsidRPr="00CD4CBB" w:rsidRDefault="002475F5">
      <w:pPr>
        <w:pStyle w:val="TOC5"/>
        <w:rPr>
          <w:rFonts w:ascii="Calibri" w:hAnsi="Calibri"/>
          <w:sz w:val="22"/>
          <w:szCs w:val="22"/>
          <w:lang w:eastAsia="en-GB"/>
        </w:rPr>
      </w:pPr>
      <w:r>
        <w:t>6.3.3.1.14</w:t>
      </w:r>
      <w:r w:rsidRPr="00CD4CBB">
        <w:rPr>
          <w:rFonts w:ascii="Calibri" w:hAnsi="Calibri"/>
          <w:sz w:val="22"/>
          <w:szCs w:val="22"/>
          <w:lang w:eastAsia="en-GB"/>
        </w:rPr>
        <w:tab/>
      </w:r>
      <w:r>
        <w:t>Sending a SIP re-INVITE request for MCVideo imminent peril group call</w:t>
      </w:r>
      <w:r>
        <w:tab/>
      </w:r>
      <w:r>
        <w:fldChar w:fldCharType="begin" w:fldLock="1"/>
      </w:r>
      <w:r>
        <w:instrText xml:space="preserve"> PAGEREF _Toc73958311 \h </w:instrText>
      </w:r>
      <w:r>
        <w:fldChar w:fldCharType="separate"/>
      </w:r>
      <w:r>
        <w:t>88</w:t>
      </w:r>
      <w:r>
        <w:fldChar w:fldCharType="end"/>
      </w:r>
    </w:p>
    <w:p w14:paraId="7996C3B9" w14:textId="77777777" w:rsidR="002475F5" w:rsidRPr="00CD4CBB" w:rsidRDefault="002475F5">
      <w:pPr>
        <w:pStyle w:val="TOC5"/>
        <w:rPr>
          <w:rFonts w:ascii="Calibri" w:hAnsi="Calibri"/>
          <w:sz w:val="22"/>
          <w:szCs w:val="22"/>
          <w:lang w:eastAsia="en-GB"/>
        </w:rPr>
      </w:pPr>
      <w:r>
        <w:t>6.3.3.1.15</w:t>
      </w:r>
      <w:r w:rsidRPr="00CD4CBB">
        <w:rPr>
          <w:rFonts w:ascii="Calibri" w:hAnsi="Calibri"/>
          <w:sz w:val="22"/>
          <w:szCs w:val="22"/>
          <w:lang w:eastAsia="en-GB"/>
        </w:rPr>
        <w:tab/>
      </w:r>
      <w:r>
        <w:t xml:space="preserve">Handling the expiry of timer TNG2 </w:t>
      </w:r>
      <w:r w:rsidRPr="00274CF8">
        <w:rPr>
          <w:lang w:val="en-US"/>
        </w:rPr>
        <w:t>(in-progress emergency group call timer)</w:t>
      </w:r>
      <w:r>
        <w:tab/>
      </w:r>
      <w:r>
        <w:fldChar w:fldCharType="begin" w:fldLock="1"/>
      </w:r>
      <w:r>
        <w:instrText xml:space="preserve"> PAGEREF _Toc73958312 \h </w:instrText>
      </w:r>
      <w:r>
        <w:fldChar w:fldCharType="separate"/>
      </w:r>
      <w:r>
        <w:t>88</w:t>
      </w:r>
      <w:r>
        <w:fldChar w:fldCharType="end"/>
      </w:r>
    </w:p>
    <w:p w14:paraId="27DF83E6" w14:textId="77777777" w:rsidR="002475F5" w:rsidRPr="00CD4CBB" w:rsidRDefault="002475F5">
      <w:pPr>
        <w:pStyle w:val="TOC5"/>
        <w:rPr>
          <w:rFonts w:ascii="Calibri" w:hAnsi="Calibri"/>
          <w:sz w:val="22"/>
          <w:szCs w:val="22"/>
          <w:lang w:eastAsia="en-GB"/>
        </w:rPr>
      </w:pPr>
      <w:r>
        <w:t>6.3.3.1.16</w:t>
      </w:r>
      <w:r w:rsidRPr="00CD4CBB">
        <w:rPr>
          <w:rFonts w:ascii="Calibri" w:hAnsi="Calibri"/>
          <w:sz w:val="22"/>
          <w:szCs w:val="22"/>
          <w:lang w:eastAsia="en-GB"/>
        </w:rPr>
        <w:tab/>
      </w:r>
      <w:r>
        <w:t>Validate priority request parameters</w:t>
      </w:r>
      <w:r>
        <w:tab/>
      </w:r>
      <w:r>
        <w:fldChar w:fldCharType="begin" w:fldLock="1"/>
      </w:r>
      <w:r>
        <w:instrText xml:space="preserve"> PAGEREF _Toc73958313 \h </w:instrText>
      </w:r>
      <w:r>
        <w:fldChar w:fldCharType="separate"/>
      </w:r>
      <w:r>
        <w:t>89</w:t>
      </w:r>
      <w:r>
        <w:fldChar w:fldCharType="end"/>
      </w:r>
    </w:p>
    <w:p w14:paraId="44D3D36A" w14:textId="77777777" w:rsidR="002475F5" w:rsidRPr="00CD4CBB" w:rsidRDefault="002475F5">
      <w:pPr>
        <w:pStyle w:val="TOC5"/>
        <w:rPr>
          <w:rFonts w:ascii="Calibri" w:hAnsi="Calibri"/>
          <w:sz w:val="22"/>
          <w:szCs w:val="22"/>
          <w:lang w:eastAsia="en-GB"/>
        </w:rPr>
      </w:pPr>
      <w:r>
        <w:t>6.3.3.1.17</w:t>
      </w:r>
      <w:r w:rsidRPr="00CD4CBB">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_Toc73958314 \h </w:instrText>
      </w:r>
      <w:r>
        <w:fldChar w:fldCharType="separate"/>
      </w:r>
      <w:r>
        <w:t>89</w:t>
      </w:r>
      <w:r>
        <w:fldChar w:fldCharType="end"/>
      </w:r>
    </w:p>
    <w:p w14:paraId="0D626094" w14:textId="77777777" w:rsidR="002475F5" w:rsidRPr="00CD4CBB" w:rsidRDefault="002475F5">
      <w:pPr>
        <w:pStyle w:val="TOC5"/>
        <w:rPr>
          <w:rFonts w:ascii="Calibri" w:hAnsi="Calibri"/>
          <w:sz w:val="22"/>
          <w:szCs w:val="22"/>
          <w:lang w:eastAsia="en-GB"/>
        </w:rPr>
      </w:pPr>
      <w:r>
        <w:rPr>
          <w:lang w:eastAsia="ko-KR"/>
        </w:rPr>
        <w:t>6.3.3.1.18</w:t>
      </w:r>
      <w:r w:rsidRPr="00CD4CBB">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_Toc73958315 \h </w:instrText>
      </w:r>
      <w:r>
        <w:fldChar w:fldCharType="separate"/>
      </w:r>
      <w:r>
        <w:t>90</w:t>
      </w:r>
      <w:r>
        <w:fldChar w:fldCharType="end"/>
      </w:r>
    </w:p>
    <w:p w14:paraId="121FC3CB" w14:textId="77777777" w:rsidR="002475F5" w:rsidRPr="00CD4CBB" w:rsidRDefault="002475F5">
      <w:pPr>
        <w:pStyle w:val="TOC5"/>
        <w:rPr>
          <w:rFonts w:ascii="Calibri" w:hAnsi="Calibri"/>
          <w:sz w:val="22"/>
          <w:szCs w:val="22"/>
          <w:lang w:eastAsia="en-GB"/>
        </w:rPr>
      </w:pPr>
      <w:r>
        <w:rPr>
          <w:lang w:eastAsia="ko-KR"/>
        </w:rPr>
        <w:t>6.3.3.1.19</w:t>
      </w:r>
      <w:r w:rsidRPr="00CD4CBB">
        <w:rPr>
          <w:rFonts w:ascii="Calibri"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_Toc73958316 \h </w:instrText>
      </w:r>
      <w:r>
        <w:fldChar w:fldCharType="separate"/>
      </w:r>
      <w:r>
        <w:t>90</w:t>
      </w:r>
      <w:r>
        <w:fldChar w:fldCharType="end"/>
      </w:r>
    </w:p>
    <w:p w14:paraId="67A6F4CC" w14:textId="77777777" w:rsidR="002475F5" w:rsidRPr="00CD4CBB" w:rsidRDefault="002475F5">
      <w:pPr>
        <w:pStyle w:val="TOC4"/>
        <w:rPr>
          <w:rFonts w:ascii="Calibri" w:hAnsi="Calibri"/>
          <w:sz w:val="22"/>
          <w:szCs w:val="22"/>
          <w:lang w:eastAsia="en-GB"/>
        </w:rPr>
      </w:pPr>
      <w:r>
        <w:t>6.3.</w:t>
      </w:r>
      <w:r>
        <w:rPr>
          <w:lang w:eastAsia="ko-KR"/>
        </w:rPr>
        <w:t>3.2</w:t>
      </w:r>
      <w:r w:rsidRPr="00CD4CBB">
        <w:rPr>
          <w:rFonts w:ascii="Calibri" w:hAnsi="Calibri"/>
          <w:sz w:val="22"/>
          <w:szCs w:val="22"/>
          <w:lang w:eastAsia="en-GB"/>
        </w:rPr>
        <w:tab/>
      </w:r>
      <w:r>
        <w:rPr>
          <w:lang w:eastAsia="ko-KR"/>
        </w:rPr>
        <w:t>Requests terminated by the controlling MCVideo function</w:t>
      </w:r>
      <w:r>
        <w:tab/>
      </w:r>
      <w:r>
        <w:fldChar w:fldCharType="begin" w:fldLock="1"/>
      </w:r>
      <w:r>
        <w:instrText xml:space="preserve"> PAGEREF _Toc73958317 \h </w:instrText>
      </w:r>
      <w:r>
        <w:fldChar w:fldCharType="separate"/>
      </w:r>
      <w:r>
        <w:t>91</w:t>
      </w:r>
      <w:r>
        <w:fldChar w:fldCharType="end"/>
      </w:r>
    </w:p>
    <w:p w14:paraId="0B0A1CD7" w14:textId="77777777" w:rsidR="002475F5" w:rsidRPr="00CD4CBB" w:rsidRDefault="002475F5">
      <w:pPr>
        <w:pStyle w:val="TOC5"/>
        <w:rPr>
          <w:rFonts w:ascii="Calibri" w:hAnsi="Calibri"/>
          <w:sz w:val="22"/>
          <w:szCs w:val="22"/>
          <w:lang w:eastAsia="en-GB"/>
        </w:rPr>
      </w:pPr>
      <w:r>
        <w:rPr>
          <w:lang w:eastAsia="ko-KR"/>
        </w:rPr>
        <w:t>6.3.3.2.1</w:t>
      </w:r>
      <w:r w:rsidRPr="00CD4CBB">
        <w:rPr>
          <w:rFonts w:ascii="Calibri" w:hAnsi="Calibri"/>
          <w:sz w:val="22"/>
          <w:szCs w:val="22"/>
          <w:lang w:eastAsia="en-GB"/>
        </w:rPr>
        <w:tab/>
      </w:r>
      <w:r>
        <w:rPr>
          <w:lang w:eastAsia="ko-KR"/>
        </w:rPr>
        <w:t>SDP answer generation</w:t>
      </w:r>
      <w:r>
        <w:tab/>
      </w:r>
      <w:r>
        <w:fldChar w:fldCharType="begin" w:fldLock="1"/>
      </w:r>
      <w:r>
        <w:instrText xml:space="preserve"> PAGEREF _Toc73958318 \h </w:instrText>
      </w:r>
      <w:r>
        <w:fldChar w:fldCharType="separate"/>
      </w:r>
      <w:r>
        <w:t>91</w:t>
      </w:r>
      <w:r>
        <w:fldChar w:fldCharType="end"/>
      </w:r>
    </w:p>
    <w:p w14:paraId="1E0118B5" w14:textId="77777777" w:rsidR="002475F5" w:rsidRPr="00CD4CBB" w:rsidRDefault="002475F5">
      <w:pPr>
        <w:pStyle w:val="TOC5"/>
        <w:rPr>
          <w:rFonts w:ascii="Calibri" w:hAnsi="Calibri"/>
          <w:sz w:val="22"/>
          <w:szCs w:val="22"/>
          <w:lang w:eastAsia="en-GB"/>
        </w:rPr>
      </w:pPr>
      <w:r>
        <w:rPr>
          <w:lang w:eastAsia="ko-KR"/>
        </w:rPr>
        <w:t>6.3.3.2.2</w:t>
      </w:r>
      <w:r w:rsidRPr="00CD4CBB">
        <w:rPr>
          <w:rFonts w:ascii="Calibri" w:hAnsi="Calibri"/>
          <w:sz w:val="22"/>
          <w:szCs w:val="22"/>
          <w:lang w:eastAsia="en-GB"/>
        </w:rPr>
        <w:tab/>
      </w:r>
      <w:r>
        <w:rPr>
          <w:lang w:eastAsia="ko-KR"/>
        </w:rPr>
        <w:t>Receipt of a SIP INVITE request</w:t>
      </w:r>
      <w:r>
        <w:tab/>
      </w:r>
      <w:r>
        <w:fldChar w:fldCharType="begin" w:fldLock="1"/>
      </w:r>
      <w:r>
        <w:instrText xml:space="preserve"> PAGEREF _Toc73958319 \h </w:instrText>
      </w:r>
      <w:r>
        <w:fldChar w:fldCharType="separate"/>
      </w:r>
      <w:r>
        <w:t>91</w:t>
      </w:r>
      <w:r>
        <w:fldChar w:fldCharType="end"/>
      </w:r>
    </w:p>
    <w:p w14:paraId="2B1D9EDD" w14:textId="77777777" w:rsidR="002475F5" w:rsidRPr="00CD4CBB" w:rsidRDefault="002475F5">
      <w:pPr>
        <w:pStyle w:val="TOC5"/>
        <w:rPr>
          <w:rFonts w:ascii="Calibri" w:hAnsi="Calibri"/>
          <w:sz w:val="22"/>
          <w:szCs w:val="22"/>
          <w:lang w:eastAsia="en-GB"/>
        </w:rPr>
      </w:pPr>
      <w:r>
        <w:rPr>
          <w:lang w:eastAsia="ko-KR"/>
        </w:rPr>
        <w:t>6.3.3.2.3</w:t>
      </w:r>
      <w:r w:rsidRPr="00CD4CBB">
        <w:rPr>
          <w:rFonts w:ascii="Calibri" w:hAnsi="Calibri"/>
          <w:sz w:val="22"/>
          <w:szCs w:val="22"/>
          <w:lang w:eastAsia="en-GB"/>
        </w:rPr>
        <w:tab/>
      </w:r>
      <w:r>
        <w:rPr>
          <w:lang w:eastAsia="ko-KR"/>
        </w:rPr>
        <w:t>Sending a SIP response to a SIP INVITE request</w:t>
      </w:r>
      <w:r>
        <w:tab/>
      </w:r>
      <w:r>
        <w:fldChar w:fldCharType="begin" w:fldLock="1"/>
      </w:r>
      <w:r>
        <w:instrText xml:space="preserve"> PAGEREF _Toc73958320 \h </w:instrText>
      </w:r>
      <w:r>
        <w:fldChar w:fldCharType="separate"/>
      </w:r>
      <w:r>
        <w:t>91</w:t>
      </w:r>
      <w:r>
        <w:fldChar w:fldCharType="end"/>
      </w:r>
    </w:p>
    <w:p w14:paraId="2A644639" w14:textId="77777777" w:rsidR="002475F5" w:rsidRPr="00CD4CBB" w:rsidRDefault="002475F5">
      <w:pPr>
        <w:pStyle w:val="TOC6"/>
        <w:rPr>
          <w:rFonts w:ascii="Calibri" w:hAnsi="Calibri"/>
          <w:sz w:val="22"/>
          <w:szCs w:val="22"/>
          <w:lang w:eastAsia="en-GB"/>
        </w:rPr>
      </w:pPr>
      <w:r>
        <w:rPr>
          <w:lang w:eastAsia="ko-KR"/>
        </w:rPr>
        <w:t>6.3.3.2.3.1</w:t>
      </w:r>
      <w:r w:rsidRPr="00CD4CBB">
        <w:rPr>
          <w:rFonts w:ascii="Calibri" w:hAnsi="Calibri"/>
          <w:sz w:val="22"/>
          <w:szCs w:val="22"/>
          <w:lang w:eastAsia="en-GB"/>
        </w:rPr>
        <w:tab/>
      </w:r>
      <w:r>
        <w:rPr>
          <w:lang w:eastAsia="ko-KR"/>
        </w:rPr>
        <w:t>Provisional response</w:t>
      </w:r>
      <w:r>
        <w:tab/>
      </w:r>
      <w:r>
        <w:fldChar w:fldCharType="begin" w:fldLock="1"/>
      </w:r>
      <w:r>
        <w:instrText xml:space="preserve"> PAGEREF _Toc73958321 \h </w:instrText>
      </w:r>
      <w:r>
        <w:fldChar w:fldCharType="separate"/>
      </w:r>
      <w:r>
        <w:t>91</w:t>
      </w:r>
      <w:r>
        <w:fldChar w:fldCharType="end"/>
      </w:r>
    </w:p>
    <w:p w14:paraId="63E6CC8D" w14:textId="77777777" w:rsidR="002475F5" w:rsidRPr="00CD4CBB" w:rsidRDefault="002475F5">
      <w:pPr>
        <w:pStyle w:val="TOC6"/>
        <w:rPr>
          <w:rFonts w:ascii="Calibri" w:hAnsi="Calibri"/>
          <w:sz w:val="22"/>
          <w:szCs w:val="22"/>
          <w:lang w:eastAsia="en-GB"/>
        </w:rPr>
      </w:pPr>
      <w:r>
        <w:rPr>
          <w:lang w:eastAsia="ko-KR"/>
        </w:rPr>
        <w:t>6.3.3.2.3.2</w:t>
      </w:r>
      <w:r w:rsidRPr="00CD4CBB">
        <w:rPr>
          <w:rFonts w:ascii="Calibri" w:hAnsi="Calibri"/>
          <w:sz w:val="22"/>
          <w:szCs w:val="22"/>
          <w:lang w:eastAsia="en-GB"/>
        </w:rPr>
        <w:tab/>
      </w:r>
      <w:r>
        <w:rPr>
          <w:lang w:eastAsia="ko-KR"/>
        </w:rPr>
        <w:t>Final response</w:t>
      </w:r>
      <w:r>
        <w:tab/>
      </w:r>
      <w:r>
        <w:fldChar w:fldCharType="begin" w:fldLock="1"/>
      </w:r>
      <w:r>
        <w:instrText xml:space="preserve"> PAGEREF _Toc73958322 \h </w:instrText>
      </w:r>
      <w:r>
        <w:fldChar w:fldCharType="separate"/>
      </w:r>
      <w:r>
        <w:t>91</w:t>
      </w:r>
      <w:r>
        <w:fldChar w:fldCharType="end"/>
      </w:r>
    </w:p>
    <w:p w14:paraId="284220E1" w14:textId="77777777" w:rsidR="002475F5" w:rsidRPr="00CD4CBB" w:rsidRDefault="002475F5">
      <w:pPr>
        <w:pStyle w:val="TOC5"/>
        <w:rPr>
          <w:rFonts w:ascii="Calibri" w:hAnsi="Calibri"/>
          <w:sz w:val="22"/>
          <w:szCs w:val="22"/>
          <w:lang w:eastAsia="en-GB"/>
        </w:rPr>
      </w:pPr>
      <w:r>
        <w:rPr>
          <w:lang w:eastAsia="ko-KR"/>
        </w:rPr>
        <w:t>6.3.3.2.4</w:t>
      </w:r>
      <w:r w:rsidRPr="00CD4CBB">
        <w:rPr>
          <w:rFonts w:ascii="Calibri" w:hAnsi="Calibri"/>
          <w:sz w:val="22"/>
          <w:szCs w:val="22"/>
          <w:lang w:eastAsia="en-GB"/>
        </w:rPr>
        <w:tab/>
      </w:r>
      <w:r>
        <w:rPr>
          <w:lang w:eastAsia="ko-KR"/>
        </w:rPr>
        <w:t>Receiving a SIP BYE request</w:t>
      </w:r>
      <w:r>
        <w:tab/>
      </w:r>
      <w:r>
        <w:fldChar w:fldCharType="begin" w:fldLock="1"/>
      </w:r>
      <w:r>
        <w:instrText xml:space="preserve"> PAGEREF _Toc73958323 \h </w:instrText>
      </w:r>
      <w:r>
        <w:fldChar w:fldCharType="separate"/>
      </w:r>
      <w:r>
        <w:t>92</w:t>
      </w:r>
      <w:r>
        <w:fldChar w:fldCharType="end"/>
      </w:r>
    </w:p>
    <w:p w14:paraId="0BF4218C" w14:textId="77777777" w:rsidR="002475F5" w:rsidRPr="00CD4CBB" w:rsidRDefault="002475F5">
      <w:pPr>
        <w:pStyle w:val="TOC4"/>
        <w:rPr>
          <w:rFonts w:ascii="Calibri" w:hAnsi="Calibri"/>
          <w:sz w:val="22"/>
          <w:szCs w:val="22"/>
          <w:lang w:eastAsia="en-GB"/>
        </w:rPr>
      </w:pPr>
      <w:r>
        <w:t>6.3.3.3</w:t>
      </w:r>
      <w:r w:rsidRPr="00CD4CBB">
        <w:rPr>
          <w:rFonts w:ascii="Calibri" w:hAnsi="Calibri"/>
          <w:sz w:val="22"/>
          <w:szCs w:val="22"/>
          <w:lang w:eastAsia="en-GB"/>
        </w:rPr>
        <w:tab/>
      </w:r>
      <w:r>
        <w:t>Handling of the acknowledged call setup timer (TNG1)</w:t>
      </w:r>
      <w:r>
        <w:tab/>
      </w:r>
      <w:r>
        <w:fldChar w:fldCharType="begin" w:fldLock="1"/>
      </w:r>
      <w:r>
        <w:instrText xml:space="preserve"> PAGEREF _Toc73958324 \h </w:instrText>
      </w:r>
      <w:r>
        <w:fldChar w:fldCharType="separate"/>
      </w:r>
      <w:r>
        <w:t>93</w:t>
      </w:r>
      <w:r>
        <w:fldChar w:fldCharType="end"/>
      </w:r>
    </w:p>
    <w:p w14:paraId="2FB7A81D" w14:textId="77777777" w:rsidR="002475F5" w:rsidRPr="00CD4CBB" w:rsidRDefault="002475F5">
      <w:pPr>
        <w:pStyle w:val="TOC4"/>
        <w:rPr>
          <w:rFonts w:ascii="Calibri" w:hAnsi="Calibri"/>
          <w:sz w:val="22"/>
          <w:szCs w:val="22"/>
          <w:lang w:eastAsia="en-GB"/>
        </w:rPr>
      </w:pPr>
      <w:r>
        <w:t>6.3.3.</w:t>
      </w:r>
      <w:r>
        <w:rPr>
          <w:lang w:eastAsia="ko-KR"/>
        </w:rPr>
        <w:t>4</w:t>
      </w:r>
      <w:r w:rsidRPr="00CD4CBB">
        <w:rPr>
          <w:rFonts w:ascii="Calibri" w:hAnsi="Calibri"/>
          <w:sz w:val="22"/>
          <w:szCs w:val="22"/>
          <w:lang w:eastAsia="en-GB"/>
        </w:rPr>
        <w:tab/>
      </w:r>
      <w:r>
        <w:rPr>
          <w:lang w:eastAsia="ko-KR"/>
        </w:rPr>
        <w:t>Generating a SIP NOTIFY request</w:t>
      </w:r>
      <w:r>
        <w:tab/>
      </w:r>
      <w:r>
        <w:fldChar w:fldCharType="begin" w:fldLock="1"/>
      </w:r>
      <w:r>
        <w:instrText xml:space="preserve"> PAGEREF _Toc73958325 \h </w:instrText>
      </w:r>
      <w:r>
        <w:fldChar w:fldCharType="separate"/>
      </w:r>
      <w:r>
        <w:t>95</w:t>
      </w:r>
      <w:r>
        <w:fldChar w:fldCharType="end"/>
      </w:r>
    </w:p>
    <w:p w14:paraId="33B9397A" w14:textId="77777777" w:rsidR="002475F5" w:rsidRPr="00CD4CBB" w:rsidRDefault="002475F5">
      <w:pPr>
        <w:pStyle w:val="TOC4"/>
        <w:rPr>
          <w:rFonts w:ascii="Calibri" w:hAnsi="Calibri"/>
          <w:sz w:val="22"/>
          <w:szCs w:val="22"/>
          <w:lang w:eastAsia="en-GB"/>
        </w:rPr>
      </w:pPr>
      <w:r>
        <w:t>6.3.3.5</w:t>
      </w:r>
      <w:r w:rsidRPr="00CD4CBB">
        <w:rPr>
          <w:rFonts w:ascii="Calibri" w:hAnsi="Calibri"/>
          <w:sz w:val="22"/>
          <w:szCs w:val="22"/>
          <w:lang w:eastAsia="en-GB"/>
        </w:rPr>
        <w:tab/>
      </w:r>
      <w:r>
        <w:t>Handling of the group call timer (TNG3)</w:t>
      </w:r>
      <w:r>
        <w:tab/>
      </w:r>
      <w:r>
        <w:fldChar w:fldCharType="begin" w:fldLock="1"/>
      </w:r>
      <w:r>
        <w:instrText xml:space="preserve"> PAGEREF _Toc73958326 \h </w:instrText>
      </w:r>
      <w:r>
        <w:fldChar w:fldCharType="separate"/>
      </w:r>
      <w:r>
        <w:t>96</w:t>
      </w:r>
      <w:r>
        <w:fldChar w:fldCharType="end"/>
      </w:r>
    </w:p>
    <w:p w14:paraId="63DEC819" w14:textId="77777777" w:rsidR="002475F5" w:rsidRPr="00CD4CBB" w:rsidRDefault="002475F5">
      <w:pPr>
        <w:pStyle w:val="TOC5"/>
        <w:rPr>
          <w:rFonts w:ascii="Calibri" w:hAnsi="Calibri"/>
          <w:sz w:val="22"/>
          <w:szCs w:val="22"/>
          <w:lang w:eastAsia="en-GB"/>
        </w:rPr>
      </w:pPr>
      <w:r>
        <w:t>6.3.3.5.1</w:t>
      </w:r>
      <w:r w:rsidRPr="00CD4CBB">
        <w:rPr>
          <w:rFonts w:ascii="Calibri" w:hAnsi="Calibri"/>
          <w:sz w:val="22"/>
          <w:szCs w:val="22"/>
          <w:lang w:eastAsia="en-GB"/>
        </w:rPr>
        <w:tab/>
      </w:r>
      <w:r>
        <w:t>General</w:t>
      </w:r>
      <w:r>
        <w:tab/>
      </w:r>
      <w:r>
        <w:fldChar w:fldCharType="begin" w:fldLock="1"/>
      </w:r>
      <w:r>
        <w:instrText xml:space="preserve"> PAGEREF _Toc73958327 \h </w:instrText>
      </w:r>
      <w:r>
        <w:fldChar w:fldCharType="separate"/>
      </w:r>
      <w:r>
        <w:t>96</w:t>
      </w:r>
      <w:r>
        <w:fldChar w:fldCharType="end"/>
      </w:r>
    </w:p>
    <w:p w14:paraId="74AF4B8F" w14:textId="77777777" w:rsidR="002475F5" w:rsidRPr="00CD4CBB" w:rsidRDefault="002475F5">
      <w:pPr>
        <w:pStyle w:val="TOC5"/>
        <w:rPr>
          <w:rFonts w:ascii="Calibri" w:hAnsi="Calibri"/>
          <w:sz w:val="22"/>
          <w:szCs w:val="22"/>
          <w:lang w:eastAsia="en-GB"/>
        </w:rPr>
      </w:pPr>
      <w:r>
        <w:t>6.3.3.5.2</w:t>
      </w:r>
      <w:r w:rsidRPr="00CD4CBB">
        <w:rPr>
          <w:rFonts w:ascii="Calibri" w:hAnsi="Calibri"/>
          <w:sz w:val="22"/>
          <w:szCs w:val="22"/>
          <w:lang w:eastAsia="en-GB"/>
        </w:rPr>
        <w:tab/>
      </w:r>
      <w:r>
        <w:t>Interaction with the in-progress emergency group call timer (TNG2)</w:t>
      </w:r>
      <w:r>
        <w:tab/>
      </w:r>
      <w:r>
        <w:fldChar w:fldCharType="begin" w:fldLock="1"/>
      </w:r>
      <w:r>
        <w:instrText xml:space="preserve"> PAGEREF _Toc73958328 \h </w:instrText>
      </w:r>
      <w:r>
        <w:fldChar w:fldCharType="separate"/>
      </w:r>
      <w:r>
        <w:t>96</w:t>
      </w:r>
      <w:r>
        <w:fldChar w:fldCharType="end"/>
      </w:r>
    </w:p>
    <w:p w14:paraId="03F29D0C" w14:textId="77777777" w:rsidR="002475F5" w:rsidRPr="00CD4CBB" w:rsidRDefault="002475F5">
      <w:pPr>
        <w:pStyle w:val="TOC4"/>
        <w:rPr>
          <w:rFonts w:ascii="Calibri" w:hAnsi="Calibri"/>
          <w:sz w:val="22"/>
          <w:szCs w:val="22"/>
          <w:lang w:eastAsia="en-GB"/>
        </w:rPr>
      </w:pPr>
      <w:r>
        <w:t>6.3.3.6</w:t>
      </w:r>
      <w:r w:rsidRPr="00CD4CBB">
        <w:rPr>
          <w:rFonts w:ascii="Calibri" w:hAnsi="Calibri"/>
          <w:sz w:val="22"/>
          <w:szCs w:val="22"/>
          <w:lang w:eastAsia="en-GB"/>
        </w:rPr>
        <w:tab/>
      </w:r>
      <w:r>
        <w:t>Generation of I_MESSAGEs containing MKFC and MKFC-ID</w:t>
      </w:r>
      <w:r>
        <w:tab/>
      </w:r>
      <w:r>
        <w:fldChar w:fldCharType="begin" w:fldLock="1"/>
      </w:r>
      <w:r>
        <w:instrText xml:space="preserve"> PAGEREF _Toc73958329 \h </w:instrText>
      </w:r>
      <w:r>
        <w:fldChar w:fldCharType="separate"/>
      </w:r>
      <w:r>
        <w:t>97</w:t>
      </w:r>
      <w:r>
        <w:fldChar w:fldCharType="end"/>
      </w:r>
    </w:p>
    <w:p w14:paraId="0D7F7EA6" w14:textId="77777777" w:rsidR="002475F5" w:rsidRPr="00CD4CBB" w:rsidRDefault="002475F5">
      <w:pPr>
        <w:pStyle w:val="TOC5"/>
        <w:rPr>
          <w:rFonts w:ascii="Calibri" w:hAnsi="Calibri"/>
          <w:sz w:val="22"/>
          <w:szCs w:val="22"/>
          <w:lang w:eastAsia="en-GB"/>
        </w:rPr>
      </w:pPr>
      <w:r>
        <w:t>6.3.3.6.1</w:t>
      </w:r>
      <w:r w:rsidRPr="00CD4CBB">
        <w:rPr>
          <w:rFonts w:ascii="Calibri" w:hAnsi="Calibri"/>
          <w:sz w:val="22"/>
          <w:szCs w:val="22"/>
          <w:lang w:eastAsia="en-GB"/>
        </w:rPr>
        <w:tab/>
      </w:r>
      <w:r>
        <w:t>General</w:t>
      </w:r>
      <w:r>
        <w:tab/>
      </w:r>
      <w:r>
        <w:fldChar w:fldCharType="begin" w:fldLock="1"/>
      </w:r>
      <w:r>
        <w:instrText xml:space="preserve"> PAGEREF _Toc73958330 \h </w:instrText>
      </w:r>
      <w:r>
        <w:fldChar w:fldCharType="separate"/>
      </w:r>
      <w:r>
        <w:t>97</w:t>
      </w:r>
      <w:r>
        <w:fldChar w:fldCharType="end"/>
      </w:r>
    </w:p>
    <w:p w14:paraId="6F2A5D00" w14:textId="77777777" w:rsidR="002475F5" w:rsidRPr="00CD4CBB" w:rsidRDefault="002475F5">
      <w:pPr>
        <w:pStyle w:val="TOC5"/>
        <w:rPr>
          <w:rFonts w:ascii="Calibri" w:hAnsi="Calibri"/>
          <w:sz w:val="22"/>
          <w:szCs w:val="22"/>
          <w:lang w:eastAsia="en-GB"/>
        </w:rPr>
      </w:pPr>
      <w:r>
        <w:t>6.3.3.6.2</w:t>
      </w:r>
      <w:r w:rsidRPr="00CD4CBB">
        <w:rPr>
          <w:rFonts w:ascii="Calibri" w:hAnsi="Calibri"/>
          <w:sz w:val="22"/>
          <w:szCs w:val="22"/>
          <w:lang w:eastAsia="en-GB"/>
        </w:rPr>
        <w:tab/>
      </w:r>
      <w:r>
        <w:t>Creation of an I_MESSAGE containing MKFC</w:t>
      </w:r>
      <w:r>
        <w:tab/>
      </w:r>
      <w:r>
        <w:fldChar w:fldCharType="begin" w:fldLock="1"/>
      </w:r>
      <w:r>
        <w:instrText xml:space="preserve"> PAGEREF _Toc73958331 \h </w:instrText>
      </w:r>
      <w:r>
        <w:fldChar w:fldCharType="separate"/>
      </w:r>
      <w:r>
        <w:t>97</w:t>
      </w:r>
      <w:r>
        <w:fldChar w:fldCharType="end"/>
      </w:r>
    </w:p>
    <w:p w14:paraId="473EB9C4" w14:textId="77777777" w:rsidR="002475F5" w:rsidRPr="00CD4CBB" w:rsidRDefault="002475F5">
      <w:pPr>
        <w:pStyle w:val="TOC3"/>
        <w:rPr>
          <w:rFonts w:ascii="Calibri" w:hAnsi="Calibri"/>
          <w:sz w:val="22"/>
          <w:szCs w:val="22"/>
          <w:lang w:eastAsia="en-GB"/>
        </w:rPr>
      </w:pPr>
      <w:r>
        <w:t>6.3.5</w:t>
      </w:r>
      <w:r w:rsidRPr="00CD4CBB">
        <w:rPr>
          <w:rFonts w:ascii="Calibri" w:hAnsi="Calibri"/>
          <w:sz w:val="22"/>
          <w:szCs w:val="22"/>
          <w:lang w:eastAsia="en-GB"/>
        </w:rPr>
        <w:tab/>
      </w:r>
      <w:r>
        <w:t>Retrieving and processing a group document</w:t>
      </w:r>
      <w:r>
        <w:tab/>
      </w:r>
      <w:r>
        <w:fldChar w:fldCharType="begin" w:fldLock="1"/>
      </w:r>
      <w:r>
        <w:instrText xml:space="preserve"> PAGEREF _Toc73958332 \h </w:instrText>
      </w:r>
      <w:r>
        <w:fldChar w:fldCharType="separate"/>
      </w:r>
      <w:r>
        <w:t>98</w:t>
      </w:r>
      <w:r>
        <w:fldChar w:fldCharType="end"/>
      </w:r>
    </w:p>
    <w:p w14:paraId="4C697C47" w14:textId="77777777" w:rsidR="002475F5" w:rsidRPr="00CD4CBB" w:rsidRDefault="002475F5">
      <w:pPr>
        <w:pStyle w:val="TOC4"/>
        <w:rPr>
          <w:rFonts w:ascii="Calibri" w:hAnsi="Calibri"/>
          <w:sz w:val="22"/>
          <w:szCs w:val="22"/>
          <w:lang w:eastAsia="en-GB"/>
        </w:rPr>
      </w:pPr>
      <w:r>
        <w:t>6.3.5.1</w:t>
      </w:r>
      <w:r w:rsidRPr="00CD4CBB">
        <w:rPr>
          <w:rFonts w:ascii="Calibri" w:hAnsi="Calibri"/>
          <w:sz w:val="22"/>
          <w:szCs w:val="22"/>
          <w:lang w:eastAsia="en-GB"/>
        </w:rPr>
        <w:tab/>
      </w:r>
      <w:r>
        <w:t>General</w:t>
      </w:r>
      <w:r>
        <w:tab/>
      </w:r>
      <w:r>
        <w:fldChar w:fldCharType="begin" w:fldLock="1"/>
      </w:r>
      <w:r>
        <w:instrText xml:space="preserve"> PAGEREF _Toc73958333 \h </w:instrText>
      </w:r>
      <w:r>
        <w:fldChar w:fldCharType="separate"/>
      </w:r>
      <w:r>
        <w:t>98</w:t>
      </w:r>
      <w:r>
        <w:fldChar w:fldCharType="end"/>
      </w:r>
    </w:p>
    <w:p w14:paraId="05D1951A" w14:textId="77777777" w:rsidR="002475F5" w:rsidRPr="00CD4CBB" w:rsidRDefault="002475F5">
      <w:pPr>
        <w:pStyle w:val="TOC4"/>
        <w:rPr>
          <w:rFonts w:ascii="Calibri" w:hAnsi="Calibri"/>
          <w:sz w:val="22"/>
          <w:szCs w:val="22"/>
          <w:lang w:eastAsia="en-GB"/>
        </w:rPr>
      </w:pPr>
      <w:r>
        <w:t>6.3.5.2</w:t>
      </w:r>
      <w:r w:rsidRPr="00CD4CBB">
        <w:rPr>
          <w:rFonts w:ascii="Calibri" w:hAnsi="Calibri"/>
          <w:sz w:val="22"/>
          <w:szCs w:val="22"/>
          <w:lang w:eastAsia="en-GB"/>
        </w:rPr>
        <w:tab/>
      </w:r>
      <w:r>
        <w:t>Rules for retrieving Group Document(s)</w:t>
      </w:r>
      <w:r>
        <w:tab/>
      </w:r>
      <w:r>
        <w:fldChar w:fldCharType="begin" w:fldLock="1"/>
      </w:r>
      <w:r>
        <w:instrText xml:space="preserve"> PAGEREF _Toc73958334 \h </w:instrText>
      </w:r>
      <w:r>
        <w:fldChar w:fldCharType="separate"/>
      </w:r>
      <w:r>
        <w:t>98</w:t>
      </w:r>
      <w:r>
        <w:fldChar w:fldCharType="end"/>
      </w:r>
    </w:p>
    <w:p w14:paraId="5451A9BC" w14:textId="77777777" w:rsidR="002475F5" w:rsidRPr="00CD4CBB" w:rsidRDefault="002475F5">
      <w:pPr>
        <w:pStyle w:val="TOC4"/>
        <w:rPr>
          <w:rFonts w:ascii="Calibri" w:hAnsi="Calibri"/>
          <w:sz w:val="22"/>
          <w:szCs w:val="22"/>
          <w:lang w:eastAsia="en-GB"/>
        </w:rPr>
      </w:pPr>
      <w:r>
        <w:t>6.3.5.3</w:t>
      </w:r>
      <w:r w:rsidRPr="00CD4CBB">
        <w:rPr>
          <w:rFonts w:ascii="Calibri" w:hAnsi="Calibri"/>
          <w:sz w:val="22"/>
          <w:szCs w:val="22"/>
          <w:lang w:eastAsia="en-GB"/>
        </w:rPr>
        <w:tab/>
      </w:r>
      <w:r>
        <w:t>Rules for joining a group session</w:t>
      </w:r>
      <w:r>
        <w:tab/>
      </w:r>
      <w:r>
        <w:fldChar w:fldCharType="begin" w:fldLock="1"/>
      </w:r>
      <w:r>
        <w:instrText xml:space="preserve"> PAGEREF _Toc73958335 \h </w:instrText>
      </w:r>
      <w:r>
        <w:fldChar w:fldCharType="separate"/>
      </w:r>
      <w:r>
        <w:t>101</w:t>
      </w:r>
      <w:r>
        <w:fldChar w:fldCharType="end"/>
      </w:r>
    </w:p>
    <w:p w14:paraId="5BE98057" w14:textId="77777777" w:rsidR="002475F5" w:rsidRPr="00CD4CBB" w:rsidRDefault="002475F5">
      <w:pPr>
        <w:pStyle w:val="TOC4"/>
        <w:rPr>
          <w:rFonts w:ascii="Calibri" w:hAnsi="Calibri"/>
          <w:sz w:val="22"/>
          <w:szCs w:val="22"/>
          <w:lang w:eastAsia="en-GB"/>
        </w:rPr>
      </w:pPr>
      <w:r>
        <w:t>6.3.5.4</w:t>
      </w:r>
      <w:r w:rsidRPr="00CD4CBB">
        <w:rPr>
          <w:rFonts w:ascii="Calibri" w:hAnsi="Calibri"/>
          <w:sz w:val="22"/>
          <w:szCs w:val="22"/>
          <w:lang w:eastAsia="en-GB"/>
        </w:rPr>
        <w:tab/>
      </w:r>
      <w:r>
        <w:t>Rules for initiating a prearranged group session</w:t>
      </w:r>
      <w:r>
        <w:tab/>
      </w:r>
      <w:r>
        <w:fldChar w:fldCharType="begin" w:fldLock="1"/>
      </w:r>
      <w:r>
        <w:instrText xml:space="preserve"> PAGEREF _Toc73958336 \h </w:instrText>
      </w:r>
      <w:r>
        <w:fldChar w:fldCharType="separate"/>
      </w:r>
      <w:r>
        <w:t>102</w:t>
      </w:r>
      <w:r>
        <w:fldChar w:fldCharType="end"/>
      </w:r>
    </w:p>
    <w:p w14:paraId="27ED6ACA" w14:textId="77777777" w:rsidR="002475F5" w:rsidRPr="00CD4CBB" w:rsidRDefault="002475F5">
      <w:pPr>
        <w:pStyle w:val="TOC4"/>
        <w:rPr>
          <w:rFonts w:ascii="Calibri" w:hAnsi="Calibri"/>
          <w:sz w:val="22"/>
          <w:szCs w:val="22"/>
          <w:lang w:eastAsia="en-GB"/>
        </w:rPr>
      </w:pPr>
      <w:r>
        <w:t>6.3.5.5</w:t>
      </w:r>
      <w:r w:rsidRPr="00CD4CBB">
        <w:rPr>
          <w:rFonts w:ascii="Calibri" w:hAnsi="Calibri"/>
          <w:sz w:val="22"/>
          <w:szCs w:val="22"/>
          <w:lang w:eastAsia="en-GB"/>
        </w:rPr>
        <w:tab/>
      </w:r>
      <w:r>
        <w:t>Determining the group members to invite</w:t>
      </w:r>
      <w:r>
        <w:tab/>
      </w:r>
      <w:r>
        <w:fldChar w:fldCharType="begin" w:fldLock="1"/>
      </w:r>
      <w:r>
        <w:instrText xml:space="preserve"> PAGEREF _Toc73958337 \h </w:instrText>
      </w:r>
      <w:r>
        <w:fldChar w:fldCharType="separate"/>
      </w:r>
      <w:r>
        <w:t>102</w:t>
      </w:r>
      <w:r>
        <w:fldChar w:fldCharType="end"/>
      </w:r>
    </w:p>
    <w:p w14:paraId="5A269169" w14:textId="77777777" w:rsidR="002475F5" w:rsidRPr="00CD4CBB" w:rsidRDefault="002475F5">
      <w:pPr>
        <w:pStyle w:val="TOC3"/>
        <w:rPr>
          <w:rFonts w:ascii="Calibri" w:hAnsi="Calibri"/>
          <w:sz w:val="22"/>
          <w:szCs w:val="22"/>
          <w:lang w:eastAsia="en-GB"/>
        </w:rPr>
      </w:pPr>
      <w:r>
        <w:t>6.3.6</w:t>
      </w:r>
      <w:r w:rsidRPr="00CD4CBB">
        <w:rPr>
          <w:rFonts w:ascii="Calibri" w:hAnsi="Calibri"/>
          <w:sz w:val="22"/>
          <w:szCs w:val="22"/>
          <w:lang w:eastAsia="en-GB"/>
        </w:rPr>
        <w:tab/>
      </w:r>
      <w:r>
        <w:t>Affiliation check</w:t>
      </w:r>
      <w:r>
        <w:tab/>
      </w:r>
      <w:r>
        <w:fldChar w:fldCharType="begin" w:fldLock="1"/>
      </w:r>
      <w:r>
        <w:instrText xml:space="preserve"> PAGEREF _Toc73958338 \h </w:instrText>
      </w:r>
      <w:r>
        <w:fldChar w:fldCharType="separate"/>
      </w:r>
      <w:r>
        <w:t>103</w:t>
      </w:r>
      <w:r>
        <w:fldChar w:fldCharType="end"/>
      </w:r>
    </w:p>
    <w:p w14:paraId="14A554AB" w14:textId="77777777" w:rsidR="002475F5" w:rsidRPr="00CD4CBB" w:rsidRDefault="002475F5">
      <w:pPr>
        <w:pStyle w:val="TOC3"/>
        <w:rPr>
          <w:rFonts w:ascii="Calibri" w:hAnsi="Calibri"/>
          <w:sz w:val="22"/>
          <w:szCs w:val="22"/>
          <w:lang w:eastAsia="en-GB"/>
        </w:rPr>
      </w:pPr>
      <w:r>
        <w:t>6.3.</w:t>
      </w:r>
      <w:r>
        <w:rPr>
          <w:lang w:eastAsia="ko-KR"/>
        </w:rPr>
        <w:t>7</w:t>
      </w:r>
      <w:r w:rsidRPr="00CD4CBB">
        <w:rPr>
          <w:rFonts w:ascii="Calibri" w:hAnsi="Calibri"/>
          <w:sz w:val="22"/>
          <w:szCs w:val="22"/>
          <w:lang w:eastAsia="en-GB"/>
        </w:rPr>
        <w:tab/>
      </w:r>
      <w:r>
        <w:rPr>
          <w:lang w:eastAsia="ko-KR"/>
        </w:rPr>
        <w:t>Error handling</w:t>
      </w:r>
      <w:r>
        <w:tab/>
      </w:r>
      <w:r>
        <w:fldChar w:fldCharType="begin" w:fldLock="1"/>
      </w:r>
      <w:r>
        <w:instrText xml:space="preserve"> PAGEREF _Toc73958339 \h </w:instrText>
      </w:r>
      <w:r>
        <w:fldChar w:fldCharType="separate"/>
      </w:r>
      <w:r>
        <w:t>103</w:t>
      </w:r>
      <w:r>
        <w:fldChar w:fldCharType="end"/>
      </w:r>
    </w:p>
    <w:p w14:paraId="25ADF0B3" w14:textId="77777777" w:rsidR="002475F5" w:rsidRPr="00CD4CBB" w:rsidRDefault="002475F5">
      <w:pPr>
        <w:pStyle w:val="TOC4"/>
        <w:rPr>
          <w:rFonts w:ascii="Calibri" w:hAnsi="Calibri"/>
          <w:sz w:val="22"/>
          <w:szCs w:val="22"/>
          <w:lang w:eastAsia="en-GB"/>
        </w:rPr>
      </w:pPr>
      <w:r>
        <w:rPr>
          <w:lang w:eastAsia="ko-KR"/>
        </w:rPr>
        <w:t>6.3.7.1</w:t>
      </w:r>
      <w:r w:rsidRPr="00CD4CBB">
        <w:rPr>
          <w:rFonts w:ascii="Calibri" w:hAnsi="Calibri"/>
          <w:sz w:val="22"/>
          <w:szCs w:val="22"/>
          <w:lang w:eastAsia="en-GB"/>
        </w:rPr>
        <w:tab/>
      </w:r>
      <w:r>
        <w:rPr>
          <w:lang w:eastAsia="ko-KR"/>
        </w:rPr>
        <w:t>Public service identity does not exist</w:t>
      </w:r>
      <w:r>
        <w:tab/>
      </w:r>
      <w:r>
        <w:fldChar w:fldCharType="begin" w:fldLock="1"/>
      </w:r>
      <w:r>
        <w:instrText xml:space="preserve"> PAGEREF _Toc73958340 \h </w:instrText>
      </w:r>
      <w:r>
        <w:fldChar w:fldCharType="separate"/>
      </w:r>
      <w:r>
        <w:t>103</w:t>
      </w:r>
      <w:r>
        <w:fldChar w:fldCharType="end"/>
      </w:r>
    </w:p>
    <w:p w14:paraId="1CF7CEEF" w14:textId="77777777" w:rsidR="002475F5" w:rsidRPr="00CD4CBB" w:rsidRDefault="002475F5">
      <w:pPr>
        <w:pStyle w:val="TOC3"/>
        <w:rPr>
          <w:rFonts w:ascii="Calibri" w:hAnsi="Calibri"/>
          <w:sz w:val="22"/>
          <w:szCs w:val="22"/>
          <w:lang w:eastAsia="en-GB"/>
        </w:rPr>
      </w:pPr>
      <w:r>
        <w:t>6.3.</w:t>
      </w:r>
      <w:r>
        <w:rPr>
          <w:lang w:eastAsia="ko-KR"/>
        </w:rPr>
        <w:t>8</w:t>
      </w:r>
      <w:r w:rsidRPr="00CD4CBB">
        <w:rPr>
          <w:rFonts w:ascii="Calibri" w:hAnsi="Calibri"/>
          <w:sz w:val="22"/>
          <w:szCs w:val="22"/>
          <w:lang w:eastAsia="en-GB"/>
        </w:rPr>
        <w:tab/>
      </w:r>
      <w:r>
        <w:rPr>
          <w:lang w:eastAsia="ko-KR"/>
        </w:rPr>
        <w:t>Session release policy</w:t>
      </w:r>
      <w:r>
        <w:tab/>
      </w:r>
      <w:r>
        <w:fldChar w:fldCharType="begin" w:fldLock="1"/>
      </w:r>
      <w:r>
        <w:instrText xml:space="preserve"> PAGEREF _Toc73958341 \h </w:instrText>
      </w:r>
      <w:r>
        <w:fldChar w:fldCharType="separate"/>
      </w:r>
      <w:r>
        <w:t>103</w:t>
      </w:r>
      <w:r>
        <w:fldChar w:fldCharType="end"/>
      </w:r>
    </w:p>
    <w:p w14:paraId="69CA5A5F" w14:textId="77777777" w:rsidR="002475F5" w:rsidRPr="00CD4CBB" w:rsidRDefault="002475F5">
      <w:pPr>
        <w:pStyle w:val="TOC4"/>
        <w:rPr>
          <w:rFonts w:ascii="Calibri" w:hAnsi="Calibri"/>
          <w:sz w:val="22"/>
          <w:szCs w:val="22"/>
          <w:lang w:eastAsia="en-GB"/>
        </w:rPr>
      </w:pPr>
      <w:r>
        <w:rPr>
          <w:lang w:eastAsia="ko-KR"/>
        </w:rPr>
        <w:t>6.3.8.1</w:t>
      </w:r>
      <w:r w:rsidRPr="00CD4CBB">
        <w:rPr>
          <w:rFonts w:ascii="Calibri" w:hAnsi="Calibri"/>
          <w:sz w:val="22"/>
          <w:szCs w:val="22"/>
          <w:lang w:eastAsia="en-GB"/>
        </w:rPr>
        <w:tab/>
      </w:r>
      <w:r>
        <w:rPr>
          <w:lang w:eastAsia="ko-KR"/>
        </w:rPr>
        <w:t>Session release policy for group call</w:t>
      </w:r>
      <w:r>
        <w:tab/>
      </w:r>
      <w:r>
        <w:fldChar w:fldCharType="begin" w:fldLock="1"/>
      </w:r>
      <w:r>
        <w:instrText xml:space="preserve"> PAGEREF _Toc73958342 \h </w:instrText>
      </w:r>
      <w:r>
        <w:fldChar w:fldCharType="separate"/>
      </w:r>
      <w:r>
        <w:t>103</w:t>
      </w:r>
      <w:r>
        <w:fldChar w:fldCharType="end"/>
      </w:r>
    </w:p>
    <w:p w14:paraId="12F9ED85" w14:textId="77777777" w:rsidR="002475F5" w:rsidRPr="00CD4CBB" w:rsidRDefault="002475F5">
      <w:pPr>
        <w:pStyle w:val="TOC4"/>
        <w:rPr>
          <w:rFonts w:ascii="Calibri" w:hAnsi="Calibri"/>
          <w:sz w:val="22"/>
          <w:szCs w:val="22"/>
          <w:lang w:eastAsia="en-GB"/>
        </w:rPr>
      </w:pPr>
      <w:r>
        <w:rPr>
          <w:lang w:eastAsia="ko-KR"/>
        </w:rPr>
        <w:t>6.3.8.2</w:t>
      </w:r>
      <w:r w:rsidRPr="00CD4CBB">
        <w:rPr>
          <w:rFonts w:ascii="Calibri" w:hAnsi="Calibri"/>
          <w:sz w:val="22"/>
          <w:szCs w:val="22"/>
          <w:lang w:eastAsia="en-GB"/>
        </w:rPr>
        <w:tab/>
      </w:r>
      <w:r>
        <w:rPr>
          <w:lang w:eastAsia="ko-KR"/>
        </w:rPr>
        <w:t>Session release policy for private call</w:t>
      </w:r>
      <w:r>
        <w:tab/>
      </w:r>
      <w:r>
        <w:fldChar w:fldCharType="begin" w:fldLock="1"/>
      </w:r>
      <w:r>
        <w:instrText xml:space="preserve"> PAGEREF _Toc73958343 \h </w:instrText>
      </w:r>
      <w:r>
        <w:fldChar w:fldCharType="separate"/>
      </w:r>
      <w:r>
        <w:t>104</w:t>
      </w:r>
      <w:r>
        <w:fldChar w:fldCharType="end"/>
      </w:r>
    </w:p>
    <w:p w14:paraId="1919B639" w14:textId="77777777" w:rsidR="002475F5" w:rsidRPr="00CD4CBB" w:rsidRDefault="002475F5">
      <w:pPr>
        <w:pStyle w:val="TOC2"/>
        <w:rPr>
          <w:rFonts w:ascii="Calibri" w:hAnsi="Calibri"/>
          <w:sz w:val="22"/>
          <w:szCs w:val="22"/>
          <w:lang w:eastAsia="en-GB"/>
        </w:rPr>
      </w:pPr>
      <w:r w:rsidRPr="00274CF8">
        <w:rPr>
          <w:rFonts w:eastAsia="SimSun"/>
        </w:rPr>
        <w:t>6.4</w:t>
      </w:r>
      <w:r w:rsidRPr="00CD4CBB">
        <w:rPr>
          <w:rFonts w:ascii="Calibri" w:hAnsi="Calibri"/>
          <w:sz w:val="22"/>
          <w:szCs w:val="22"/>
          <w:lang w:eastAsia="en-GB"/>
        </w:rPr>
        <w:tab/>
      </w:r>
      <w:r w:rsidRPr="00274CF8">
        <w:rPr>
          <w:rFonts w:eastAsia="SimSun"/>
        </w:rPr>
        <w:t>Implicit transmit media request</w:t>
      </w:r>
      <w:r>
        <w:tab/>
      </w:r>
      <w:r>
        <w:fldChar w:fldCharType="begin" w:fldLock="1"/>
      </w:r>
      <w:r>
        <w:instrText xml:space="preserve"> PAGEREF _Toc73958344 \h </w:instrText>
      </w:r>
      <w:r>
        <w:fldChar w:fldCharType="separate"/>
      </w:r>
      <w:r>
        <w:t>104</w:t>
      </w:r>
      <w:r>
        <w:fldChar w:fldCharType="end"/>
      </w:r>
    </w:p>
    <w:p w14:paraId="0A70774F" w14:textId="77777777" w:rsidR="002475F5" w:rsidRPr="00CD4CBB" w:rsidRDefault="002475F5">
      <w:pPr>
        <w:pStyle w:val="TOC2"/>
        <w:rPr>
          <w:rFonts w:ascii="Calibri" w:hAnsi="Calibri"/>
          <w:sz w:val="22"/>
          <w:szCs w:val="22"/>
          <w:lang w:eastAsia="en-GB"/>
        </w:rPr>
      </w:pPr>
      <w:r w:rsidRPr="00274CF8">
        <w:rPr>
          <w:lang w:val="en-US"/>
        </w:rPr>
        <w:t>6.5</w:t>
      </w:r>
      <w:r w:rsidRPr="00CD4CBB">
        <w:rPr>
          <w:rFonts w:ascii="Calibri" w:hAnsi="Calibri"/>
          <w:sz w:val="22"/>
          <w:szCs w:val="22"/>
          <w:lang w:eastAsia="en-GB"/>
        </w:rPr>
        <w:tab/>
      </w:r>
      <w:r w:rsidRPr="00274CF8">
        <w:rPr>
          <w:lang w:val="en-US"/>
        </w:rPr>
        <w:t>Handling of MIME bodies in a SIP message</w:t>
      </w:r>
      <w:r>
        <w:tab/>
      </w:r>
      <w:r>
        <w:fldChar w:fldCharType="begin" w:fldLock="1"/>
      </w:r>
      <w:r>
        <w:instrText xml:space="preserve"> PAGEREF _Toc73958345 \h </w:instrText>
      </w:r>
      <w:r>
        <w:fldChar w:fldCharType="separate"/>
      </w:r>
      <w:r>
        <w:t>104</w:t>
      </w:r>
      <w:r>
        <w:fldChar w:fldCharType="end"/>
      </w:r>
    </w:p>
    <w:p w14:paraId="179DD9EF" w14:textId="77777777" w:rsidR="002475F5" w:rsidRPr="00CD4CBB" w:rsidRDefault="002475F5">
      <w:pPr>
        <w:pStyle w:val="TOC2"/>
        <w:rPr>
          <w:rFonts w:ascii="Calibri" w:hAnsi="Calibri"/>
          <w:sz w:val="22"/>
          <w:szCs w:val="22"/>
          <w:lang w:eastAsia="en-GB"/>
        </w:rPr>
      </w:pPr>
      <w:r>
        <w:t>6.</w:t>
      </w:r>
      <w:r w:rsidRPr="00274CF8">
        <w:t>6</w:t>
      </w:r>
      <w:r w:rsidRPr="00CD4CBB">
        <w:rPr>
          <w:rFonts w:ascii="Calibri" w:hAnsi="Calibri"/>
          <w:sz w:val="22"/>
          <w:szCs w:val="22"/>
          <w:lang w:eastAsia="en-GB"/>
        </w:rPr>
        <w:tab/>
      </w:r>
      <w:r>
        <w:t>Confidentiality and Integrity Protection</w:t>
      </w:r>
      <w:r>
        <w:tab/>
      </w:r>
      <w:r>
        <w:fldChar w:fldCharType="begin" w:fldLock="1"/>
      </w:r>
      <w:r>
        <w:instrText xml:space="preserve"> PAGEREF _Toc73958346 \h </w:instrText>
      </w:r>
      <w:r>
        <w:fldChar w:fldCharType="separate"/>
      </w:r>
      <w:r>
        <w:t>105</w:t>
      </w:r>
      <w:r>
        <w:fldChar w:fldCharType="end"/>
      </w:r>
    </w:p>
    <w:p w14:paraId="1DBE5D33" w14:textId="77777777" w:rsidR="002475F5" w:rsidRPr="00CD4CBB" w:rsidRDefault="002475F5">
      <w:pPr>
        <w:pStyle w:val="TOC3"/>
        <w:rPr>
          <w:rFonts w:ascii="Calibri" w:hAnsi="Calibri"/>
          <w:sz w:val="22"/>
          <w:szCs w:val="22"/>
          <w:lang w:eastAsia="en-GB"/>
        </w:rPr>
      </w:pPr>
      <w:r>
        <w:t>6.6.1</w:t>
      </w:r>
      <w:r w:rsidRPr="00CD4CBB">
        <w:rPr>
          <w:rFonts w:ascii="Calibri" w:hAnsi="Calibri"/>
          <w:sz w:val="22"/>
          <w:szCs w:val="22"/>
          <w:lang w:eastAsia="en-GB"/>
        </w:rPr>
        <w:tab/>
      </w:r>
      <w:r>
        <w:t>General</w:t>
      </w:r>
      <w:r>
        <w:tab/>
      </w:r>
      <w:r>
        <w:fldChar w:fldCharType="begin" w:fldLock="1"/>
      </w:r>
      <w:r>
        <w:instrText xml:space="preserve"> PAGEREF _Toc73958347 \h </w:instrText>
      </w:r>
      <w:r>
        <w:fldChar w:fldCharType="separate"/>
      </w:r>
      <w:r>
        <w:t>105</w:t>
      </w:r>
      <w:r>
        <w:fldChar w:fldCharType="end"/>
      </w:r>
    </w:p>
    <w:p w14:paraId="2B0A29EC" w14:textId="77777777" w:rsidR="002475F5" w:rsidRPr="00CD4CBB" w:rsidRDefault="002475F5">
      <w:pPr>
        <w:pStyle w:val="TOC4"/>
        <w:rPr>
          <w:rFonts w:ascii="Calibri" w:hAnsi="Calibri"/>
          <w:sz w:val="22"/>
          <w:szCs w:val="22"/>
          <w:lang w:eastAsia="en-GB"/>
        </w:rPr>
      </w:pPr>
      <w:r>
        <w:t>6.6.1.1</w:t>
      </w:r>
      <w:r w:rsidRPr="00CD4CBB">
        <w:rPr>
          <w:rFonts w:ascii="Calibri" w:hAnsi="Calibri"/>
          <w:sz w:val="22"/>
          <w:szCs w:val="22"/>
          <w:lang w:eastAsia="en-GB"/>
        </w:rPr>
        <w:tab/>
      </w:r>
      <w:r>
        <w:t>Applicability and exclusions</w:t>
      </w:r>
      <w:r>
        <w:tab/>
      </w:r>
      <w:r>
        <w:fldChar w:fldCharType="begin" w:fldLock="1"/>
      </w:r>
      <w:r>
        <w:instrText xml:space="preserve"> PAGEREF _Toc73958348 \h </w:instrText>
      </w:r>
      <w:r>
        <w:fldChar w:fldCharType="separate"/>
      </w:r>
      <w:r>
        <w:t>105</w:t>
      </w:r>
      <w:r>
        <w:fldChar w:fldCharType="end"/>
      </w:r>
    </w:p>
    <w:p w14:paraId="3FF705A5" w14:textId="77777777" w:rsidR="002475F5" w:rsidRPr="00CD4CBB" w:rsidRDefault="002475F5">
      <w:pPr>
        <w:pStyle w:val="TOC4"/>
        <w:rPr>
          <w:rFonts w:ascii="Calibri" w:hAnsi="Calibri"/>
          <w:sz w:val="22"/>
          <w:szCs w:val="22"/>
          <w:lang w:eastAsia="en-GB"/>
        </w:rPr>
      </w:pPr>
      <w:r>
        <w:t>6.6.1.2</w:t>
      </w:r>
      <w:r w:rsidRPr="00CD4CBB">
        <w:rPr>
          <w:rFonts w:ascii="Calibri" w:hAnsi="Calibri"/>
          <w:sz w:val="22"/>
          <w:szCs w:val="22"/>
          <w:lang w:eastAsia="en-GB"/>
        </w:rPr>
        <w:tab/>
      </w:r>
      <w:r>
        <w:t>Performing XML content encryption</w:t>
      </w:r>
      <w:r>
        <w:tab/>
      </w:r>
      <w:r>
        <w:fldChar w:fldCharType="begin" w:fldLock="1"/>
      </w:r>
      <w:r>
        <w:instrText xml:space="preserve"> PAGEREF _Toc73958349 \h </w:instrText>
      </w:r>
      <w:r>
        <w:fldChar w:fldCharType="separate"/>
      </w:r>
      <w:r>
        <w:t>105</w:t>
      </w:r>
      <w:r>
        <w:fldChar w:fldCharType="end"/>
      </w:r>
    </w:p>
    <w:p w14:paraId="02A06CA7" w14:textId="77777777" w:rsidR="002475F5" w:rsidRPr="00CD4CBB" w:rsidRDefault="002475F5">
      <w:pPr>
        <w:pStyle w:val="TOC4"/>
        <w:rPr>
          <w:rFonts w:ascii="Calibri" w:hAnsi="Calibri"/>
          <w:sz w:val="22"/>
          <w:szCs w:val="22"/>
          <w:lang w:eastAsia="en-GB"/>
        </w:rPr>
      </w:pPr>
      <w:r>
        <w:t>6.6.1.3</w:t>
      </w:r>
      <w:r w:rsidRPr="00CD4CBB">
        <w:rPr>
          <w:rFonts w:ascii="Calibri" w:hAnsi="Calibri"/>
          <w:sz w:val="22"/>
          <w:szCs w:val="22"/>
          <w:lang w:eastAsia="en-GB"/>
        </w:rPr>
        <w:tab/>
      </w:r>
      <w:r>
        <w:t>Performing integrity protection on an XML body</w:t>
      </w:r>
      <w:r>
        <w:tab/>
      </w:r>
      <w:r>
        <w:fldChar w:fldCharType="begin" w:fldLock="1"/>
      </w:r>
      <w:r>
        <w:instrText xml:space="preserve"> PAGEREF _Toc73958350 \h </w:instrText>
      </w:r>
      <w:r>
        <w:fldChar w:fldCharType="separate"/>
      </w:r>
      <w:r>
        <w:t>105</w:t>
      </w:r>
      <w:r>
        <w:fldChar w:fldCharType="end"/>
      </w:r>
    </w:p>
    <w:p w14:paraId="5F74F0BF" w14:textId="77777777" w:rsidR="002475F5" w:rsidRPr="00CD4CBB" w:rsidRDefault="002475F5">
      <w:pPr>
        <w:pStyle w:val="TOC4"/>
        <w:rPr>
          <w:rFonts w:ascii="Calibri" w:hAnsi="Calibri"/>
          <w:sz w:val="22"/>
          <w:szCs w:val="22"/>
          <w:lang w:eastAsia="en-GB"/>
        </w:rPr>
      </w:pPr>
      <w:r>
        <w:t>6.6.1.4</w:t>
      </w:r>
      <w:r w:rsidRPr="00CD4CBB">
        <w:rPr>
          <w:rFonts w:ascii="Calibri" w:hAnsi="Calibri"/>
          <w:sz w:val="22"/>
          <w:szCs w:val="22"/>
          <w:lang w:eastAsia="en-GB"/>
        </w:rPr>
        <w:tab/>
      </w:r>
      <w:r>
        <w:t>Verifying integrity of an XML body and decrypting XML elements</w:t>
      </w:r>
      <w:r>
        <w:tab/>
      </w:r>
      <w:r>
        <w:fldChar w:fldCharType="begin" w:fldLock="1"/>
      </w:r>
      <w:r>
        <w:instrText xml:space="preserve"> PAGEREF _Toc73958351 \h </w:instrText>
      </w:r>
      <w:r>
        <w:fldChar w:fldCharType="separate"/>
      </w:r>
      <w:r>
        <w:t>105</w:t>
      </w:r>
      <w:r>
        <w:fldChar w:fldCharType="end"/>
      </w:r>
    </w:p>
    <w:p w14:paraId="2444C46E" w14:textId="77777777" w:rsidR="002475F5" w:rsidRPr="00CD4CBB" w:rsidRDefault="002475F5">
      <w:pPr>
        <w:pStyle w:val="TOC3"/>
        <w:rPr>
          <w:rFonts w:ascii="Calibri" w:hAnsi="Calibri"/>
          <w:sz w:val="22"/>
          <w:szCs w:val="22"/>
          <w:lang w:eastAsia="en-GB"/>
        </w:rPr>
      </w:pPr>
      <w:r>
        <w:t>6.6.2</w:t>
      </w:r>
      <w:r w:rsidRPr="00CD4CBB">
        <w:rPr>
          <w:rFonts w:ascii="Calibri" w:hAnsi="Calibri"/>
          <w:sz w:val="22"/>
          <w:szCs w:val="22"/>
          <w:lang w:eastAsia="en-GB"/>
        </w:rPr>
        <w:tab/>
      </w:r>
      <w:r>
        <w:t>Confidentiality Protection</w:t>
      </w:r>
      <w:r>
        <w:tab/>
      </w:r>
      <w:r>
        <w:fldChar w:fldCharType="begin" w:fldLock="1"/>
      </w:r>
      <w:r>
        <w:instrText xml:space="preserve"> PAGEREF _Toc73958352 \h </w:instrText>
      </w:r>
      <w:r>
        <w:fldChar w:fldCharType="separate"/>
      </w:r>
      <w:r>
        <w:t>106</w:t>
      </w:r>
      <w:r>
        <w:fldChar w:fldCharType="end"/>
      </w:r>
    </w:p>
    <w:p w14:paraId="7D306FCC" w14:textId="77777777" w:rsidR="002475F5" w:rsidRPr="00CD4CBB" w:rsidRDefault="002475F5">
      <w:pPr>
        <w:pStyle w:val="TOC4"/>
        <w:rPr>
          <w:rFonts w:ascii="Calibri" w:hAnsi="Calibri"/>
          <w:sz w:val="22"/>
          <w:szCs w:val="22"/>
          <w:lang w:eastAsia="en-GB"/>
        </w:rPr>
      </w:pPr>
      <w:r>
        <w:t>6.6.2.1</w:t>
      </w:r>
      <w:r w:rsidRPr="00CD4CBB">
        <w:rPr>
          <w:rFonts w:ascii="Calibri" w:hAnsi="Calibri"/>
          <w:sz w:val="22"/>
          <w:szCs w:val="22"/>
          <w:lang w:eastAsia="en-GB"/>
        </w:rPr>
        <w:tab/>
      </w:r>
      <w:r>
        <w:t>General</w:t>
      </w:r>
      <w:r>
        <w:tab/>
      </w:r>
      <w:r>
        <w:fldChar w:fldCharType="begin" w:fldLock="1"/>
      </w:r>
      <w:r>
        <w:instrText xml:space="preserve"> PAGEREF _Toc73958353 \h </w:instrText>
      </w:r>
      <w:r>
        <w:fldChar w:fldCharType="separate"/>
      </w:r>
      <w:r>
        <w:t>106</w:t>
      </w:r>
      <w:r>
        <w:fldChar w:fldCharType="end"/>
      </w:r>
    </w:p>
    <w:p w14:paraId="463DDC05" w14:textId="77777777" w:rsidR="002475F5" w:rsidRPr="00CD4CBB" w:rsidRDefault="002475F5">
      <w:pPr>
        <w:pStyle w:val="TOC4"/>
        <w:rPr>
          <w:rFonts w:ascii="Calibri" w:hAnsi="Calibri"/>
          <w:sz w:val="22"/>
          <w:szCs w:val="22"/>
          <w:lang w:eastAsia="en-GB"/>
        </w:rPr>
      </w:pPr>
      <w:r>
        <w:t>6.6.2.2</w:t>
      </w:r>
      <w:r w:rsidRPr="00CD4CBB">
        <w:rPr>
          <w:rFonts w:ascii="Calibri" w:hAnsi="Calibri"/>
          <w:sz w:val="22"/>
          <w:szCs w:val="22"/>
          <w:lang w:eastAsia="en-GB"/>
        </w:rPr>
        <w:tab/>
      </w:r>
      <w:r>
        <w:t>Keys used in confidentiality protection procedures</w:t>
      </w:r>
      <w:r>
        <w:tab/>
      </w:r>
      <w:r>
        <w:fldChar w:fldCharType="begin" w:fldLock="1"/>
      </w:r>
      <w:r>
        <w:instrText xml:space="preserve"> PAGEREF _Toc73958354 \h </w:instrText>
      </w:r>
      <w:r>
        <w:fldChar w:fldCharType="separate"/>
      </w:r>
      <w:r>
        <w:t>106</w:t>
      </w:r>
      <w:r>
        <w:fldChar w:fldCharType="end"/>
      </w:r>
    </w:p>
    <w:p w14:paraId="4E2E8FD8" w14:textId="77777777" w:rsidR="002475F5" w:rsidRPr="00CD4CBB" w:rsidRDefault="002475F5">
      <w:pPr>
        <w:pStyle w:val="TOC4"/>
        <w:rPr>
          <w:rFonts w:ascii="Calibri" w:hAnsi="Calibri"/>
          <w:sz w:val="22"/>
          <w:szCs w:val="22"/>
          <w:lang w:eastAsia="en-GB"/>
        </w:rPr>
      </w:pPr>
      <w:r>
        <w:t>6.6.2.3</w:t>
      </w:r>
      <w:r w:rsidRPr="00CD4CBB">
        <w:rPr>
          <w:rFonts w:ascii="Calibri" w:hAnsi="Calibri"/>
          <w:sz w:val="22"/>
          <w:szCs w:val="22"/>
          <w:lang w:eastAsia="en-GB"/>
        </w:rPr>
        <w:tab/>
      </w:r>
      <w:r>
        <w:t>Procedures for sending confidentiality protected content</w:t>
      </w:r>
      <w:r>
        <w:tab/>
      </w:r>
      <w:r>
        <w:fldChar w:fldCharType="begin" w:fldLock="1"/>
      </w:r>
      <w:r>
        <w:instrText xml:space="preserve"> PAGEREF _Toc73958355 \h </w:instrText>
      </w:r>
      <w:r>
        <w:fldChar w:fldCharType="separate"/>
      </w:r>
      <w:r>
        <w:t>106</w:t>
      </w:r>
      <w:r>
        <w:fldChar w:fldCharType="end"/>
      </w:r>
    </w:p>
    <w:p w14:paraId="6B513E1D" w14:textId="77777777" w:rsidR="002475F5" w:rsidRPr="00CD4CBB" w:rsidRDefault="002475F5">
      <w:pPr>
        <w:pStyle w:val="TOC5"/>
        <w:rPr>
          <w:rFonts w:ascii="Calibri" w:hAnsi="Calibri"/>
          <w:sz w:val="22"/>
          <w:szCs w:val="22"/>
          <w:lang w:eastAsia="en-GB"/>
        </w:rPr>
      </w:pPr>
      <w:r>
        <w:t>6.6.2.3.1</w:t>
      </w:r>
      <w:r w:rsidRPr="00CD4CBB">
        <w:rPr>
          <w:rFonts w:ascii="Calibri" w:hAnsi="Calibri"/>
          <w:sz w:val="22"/>
          <w:szCs w:val="22"/>
          <w:lang w:eastAsia="en-GB"/>
        </w:rPr>
        <w:tab/>
      </w:r>
      <w:r>
        <w:t>MCVideo client</w:t>
      </w:r>
      <w:r>
        <w:tab/>
      </w:r>
      <w:r>
        <w:fldChar w:fldCharType="begin" w:fldLock="1"/>
      </w:r>
      <w:r>
        <w:instrText xml:space="preserve"> PAGEREF _Toc73958356 \h </w:instrText>
      </w:r>
      <w:r>
        <w:fldChar w:fldCharType="separate"/>
      </w:r>
      <w:r>
        <w:t>106</w:t>
      </w:r>
      <w:r>
        <w:fldChar w:fldCharType="end"/>
      </w:r>
    </w:p>
    <w:p w14:paraId="26C8C6EA" w14:textId="77777777" w:rsidR="002475F5" w:rsidRPr="00CD4CBB" w:rsidRDefault="002475F5">
      <w:pPr>
        <w:pStyle w:val="TOC5"/>
        <w:rPr>
          <w:rFonts w:ascii="Calibri" w:hAnsi="Calibri"/>
          <w:sz w:val="22"/>
          <w:szCs w:val="22"/>
          <w:lang w:eastAsia="en-GB"/>
        </w:rPr>
      </w:pPr>
      <w:r>
        <w:t>6.6.2.3.2</w:t>
      </w:r>
      <w:r w:rsidRPr="00CD4CBB">
        <w:rPr>
          <w:rFonts w:ascii="Calibri" w:hAnsi="Calibri"/>
          <w:sz w:val="22"/>
          <w:szCs w:val="22"/>
          <w:lang w:eastAsia="en-GB"/>
        </w:rPr>
        <w:tab/>
      </w:r>
      <w:r>
        <w:t>MCVideo server</w:t>
      </w:r>
      <w:r>
        <w:tab/>
      </w:r>
      <w:r>
        <w:fldChar w:fldCharType="begin" w:fldLock="1"/>
      </w:r>
      <w:r>
        <w:instrText xml:space="preserve"> PAGEREF _Toc73958357 \h </w:instrText>
      </w:r>
      <w:r>
        <w:fldChar w:fldCharType="separate"/>
      </w:r>
      <w:r>
        <w:t>107</w:t>
      </w:r>
      <w:r>
        <w:fldChar w:fldCharType="end"/>
      </w:r>
    </w:p>
    <w:p w14:paraId="7F83B387" w14:textId="77777777" w:rsidR="002475F5" w:rsidRPr="00CD4CBB" w:rsidRDefault="002475F5">
      <w:pPr>
        <w:pStyle w:val="TOC5"/>
        <w:rPr>
          <w:rFonts w:ascii="Calibri" w:hAnsi="Calibri"/>
          <w:sz w:val="22"/>
          <w:szCs w:val="22"/>
          <w:lang w:eastAsia="en-GB"/>
        </w:rPr>
      </w:pPr>
      <w:r>
        <w:t>6.6.2.3.3</w:t>
      </w:r>
      <w:r w:rsidRPr="00CD4CBB">
        <w:rPr>
          <w:rFonts w:ascii="Calibri" w:hAnsi="Calibri"/>
          <w:sz w:val="22"/>
          <w:szCs w:val="22"/>
          <w:lang w:eastAsia="en-GB"/>
        </w:rPr>
        <w:tab/>
      </w:r>
      <w:r>
        <w:t>Content Encryption</w:t>
      </w:r>
      <w:r w:rsidRPr="00274CF8">
        <w:t xml:space="preserve"> in XML elements</w:t>
      </w:r>
      <w:r>
        <w:tab/>
      </w:r>
      <w:r>
        <w:fldChar w:fldCharType="begin" w:fldLock="1"/>
      </w:r>
      <w:r>
        <w:instrText xml:space="preserve"> PAGEREF _Toc73958358 \h </w:instrText>
      </w:r>
      <w:r>
        <w:fldChar w:fldCharType="separate"/>
      </w:r>
      <w:r>
        <w:t>107</w:t>
      </w:r>
      <w:r>
        <w:fldChar w:fldCharType="end"/>
      </w:r>
    </w:p>
    <w:p w14:paraId="7A8B4EE8" w14:textId="77777777" w:rsidR="002475F5" w:rsidRPr="00CD4CBB" w:rsidRDefault="002475F5">
      <w:pPr>
        <w:pStyle w:val="TOC5"/>
        <w:rPr>
          <w:rFonts w:ascii="Calibri" w:hAnsi="Calibri"/>
          <w:sz w:val="22"/>
          <w:szCs w:val="22"/>
          <w:lang w:eastAsia="en-GB"/>
        </w:rPr>
      </w:pPr>
      <w:r>
        <w:t>6.6.2.3.4</w:t>
      </w:r>
      <w:r w:rsidRPr="00CD4CBB">
        <w:rPr>
          <w:rFonts w:ascii="Calibri" w:hAnsi="Calibri"/>
          <w:sz w:val="22"/>
          <w:szCs w:val="22"/>
          <w:lang w:eastAsia="en-GB"/>
        </w:rPr>
        <w:tab/>
      </w:r>
      <w:r>
        <w:t>Attribute URI Encryption</w:t>
      </w:r>
      <w:r>
        <w:tab/>
      </w:r>
      <w:r>
        <w:fldChar w:fldCharType="begin" w:fldLock="1"/>
      </w:r>
      <w:r>
        <w:instrText xml:space="preserve"> PAGEREF _Toc73958359 \h </w:instrText>
      </w:r>
      <w:r>
        <w:fldChar w:fldCharType="separate"/>
      </w:r>
      <w:r>
        <w:t>107</w:t>
      </w:r>
      <w:r>
        <w:fldChar w:fldCharType="end"/>
      </w:r>
    </w:p>
    <w:p w14:paraId="4D5F06B4" w14:textId="77777777" w:rsidR="002475F5" w:rsidRPr="00CD4CBB" w:rsidRDefault="002475F5">
      <w:pPr>
        <w:pStyle w:val="TOC4"/>
        <w:rPr>
          <w:rFonts w:ascii="Calibri" w:hAnsi="Calibri"/>
          <w:sz w:val="22"/>
          <w:szCs w:val="22"/>
          <w:lang w:eastAsia="en-GB"/>
        </w:rPr>
      </w:pPr>
      <w:r>
        <w:t>6.6.2.4</w:t>
      </w:r>
      <w:r w:rsidRPr="00CD4CBB">
        <w:rPr>
          <w:rFonts w:ascii="Calibri" w:hAnsi="Calibri"/>
          <w:sz w:val="22"/>
          <w:szCs w:val="22"/>
          <w:lang w:eastAsia="en-GB"/>
        </w:rPr>
        <w:tab/>
      </w:r>
      <w:r>
        <w:t>Procedures for receiving confidentiality protected content</w:t>
      </w:r>
      <w:r>
        <w:tab/>
      </w:r>
      <w:r>
        <w:fldChar w:fldCharType="begin" w:fldLock="1"/>
      </w:r>
      <w:r>
        <w:instrText xml:space="preserve"> PAGEREF _Toc73958360 \h </w:instrText>
      </w:r>
      <w:r>
        <w:fldChar w:fldCharType="separate"/>
      </w:r>
      <w:r>
        <w:t>108</w:t>
      </w:r>
      <w:r>
        <w:fldChar w:fldCharType="end"/>
      </w:r>
    </w:p>
    <w:p w14:paraId="5190FAEF" w14:textId="77777777" w:rsidR="002475F5" w:rsidRPr="00CD4CBB" w:rsidRDefault="002475F5">
      <w:pPr>
        <w:pStyle w:val="TOC5"/>
        <w:rPr>
          <w:rFonts w:ascii="Calibri" w:hAnsi="Calibri"/>
          <w:sz w:val="22"/>
          <w:szCs w:val="22"/>
          <w:lang w:eastAsia="en-GB"/>
        </w:rPr>
      </w:pPr>
      <w:r>
        <w:t>6.6.2.4.1</w:t>
      </w:r>
      <w:r w:rsidRPr="00CD4CBB">
        <w:rPr>
          <w:rFonts w:ascii="Calibri" w:hAnsi="Calibri"/>
          <w:sz w:val="22"/>
          <w:szCs w:val="22"/>
          <w:lang w:eastAsia="en-GB"/>
        </w:rPr>
        <w:tab/>
      </w:r>
      <w:r>
        <w:t>Determination of confidentiality protected content</w:t>
      </w:r>
      <w:r>
        <w:tab/>
      </w:r>
      <w:r>
        <w:fldChar w:fldCharType="begin" w:fldLock="1"/>
      </w:r>
      <w:r>
        <w:instrText xml:space="preserve"> PAGEREF _Toc73958361 \h </w:instrText>
      </w:r>
      <w:r>
        <w:fldChar w:fldCharType="separate"/>
      </w:r>
      <w:r>
        <w:t>108</w:t>
      </w:r>
      <w:r>
        <w:fldChar w:fldCharType="end"/>
      </w:r>
    </w:p>
    <w:p w14:paraId="41F790F8" w14:textId="77777777" w:rsidR="002475F5" w:rsidRPr="00CD4CBB" w:rsidRDefault="002475F5">
      <w:pPr>
        <w:pStyle w:val="TOC5"/>
        <w:rPr>
          <w:rFonts w:ascii="Calibri" w:hAnsi="Calibri"/>
          <w:sz w:val="22"/>
          <w:szCs w:val="22"/>
          <w:lang w:eastAsia="en-GB"/>
        </w:rPr>
      </w:pPr>
      <w:r>
        <w:t>6.6.2.4.2</w:t>
      </w:r>
      <w:r w:rsidRPr="00CD4CBB">
        <w:rPr>
          <w:rFonts w:ascii="Calibri" w:hAnsi="Calibri"/>
          <w:sz w:val="22"/>
          <w:szCs w:val="22"/>
          <w:lang w:eastAsia="en-GB"/>
        </w:rPr>
        <w:tab/>
      </w:r>
      <w:r>
        <w:t>Decrypting confidentiality protected content</w:t>
      </w:r>
      <w:r w:rsidRPr="00274CF8">
        <w:t xml:space="preserve"> in XML elements</w:t>
      </w:r>
      <w:r>
        <w:tab/>
      </w:r>
      <w:r>
        <w:fldChar w:fldCharType="begin" w:fldLock="1"/>
      </w:r>
      <w:r>
        <w:instrText xml:space="preserve"> PAGEREF _Toc73958362 \h </w:instrText>
      </w:r>
      <w:r>
        <w:fldChar w:fldCharType="separate"/>
      </w:r>
      <w:r>
        <w:t>108</w:t>
      </w:r>
      <w:r>
        <w:fldChar w:fldCharType="end"/>
      </w:r>
    </w:p>
    <w:p w14:paraId="51815462" w14:textId="77777777" w:rsidR="002475F5" w:rsidRPr="00CD4CBB" w:rsidRDefault="002475F5">
      <w:pPr>
        <w:pStyle w:val="TOC5"/>
        <w:rPr>
          <w:rFonts w:ascii="Calibri" w:hAnsi="Calibri"/>
          <w:sz w:val="22"/>
          <w:szCs w:val="22"/>
          <w:lang w:eastAsia="en-GB"/>
        </w:rPr>
      </w:pPr>
      <w:r>
        <w:t>6.6.2.4.3</w:t>
      </w:r>
      <w:r w:rsidRPr="00CD4CBB">
        <w:rPr>
          <w:rFonts w:ascii="Calibri" w:hAnsi="Calibri"/>
          <w:sz w:val="22"/>
          <w:szCs w:val="22"/>
          <w:lang w:eastAsia="en-GB"/>
        </w:rPr>
        <w:tab/>
      </w:r>
      <w:r>
        <w:t>Decrypting confidentiality protected URIs in XML attributes</w:t>
      </w:r>
      <w:r>
        <w:tab/>
      </w:r>
      <w:r>
        <w:fldChar w:fldCharType="begin" w:fldLock="1"/>
      </w:r>
      <w:r>
        <w:instrText xml:space="preserve"> PAGEREF _Toc73958363 \h </w:instrText>
      </w:r>
      <w:r>
        <w:fldChar w:fldCharType="separate"/>
      </w:r>
      <w:r>
        <w:t>108</w:t>
      </w:r>
      <w:r>
        <w:fldChar w:fldCharType="end"/>
      </w:r>
    </w:p>
    <w:p w14:paraId="698F08B8" w14:textId="77777777" w:rsidR="002475F5" w:rsidRPr="00CD4CBB" w:rsidRDefault="002475F5">
      <w:pPr>
        <w:pStyle w:val="TOC4"/>
        <w:rPr>
          <w:rFonts w:ascii="Calibri" w:hAnsi="Calibri"/>
          <w:sz w:val="22"/>
          <w:szCs w:val="22"/>
          <w:lang w:eastAsia="en-GB"/>
        </w:rPr>
      </w:pPr>
      <w:r>
        <w:t>6.6.2.5</w:t>
      </w:r>
      <w:r w:rsidRPr="00CD4CBB">
        <w:rPr>
          <w:rFonts w:ascii="Calibri" w:hAnsi="Calibri"/>
          <w:sz w:val="22"/>
          <w:szCs w:val="22"/>
          <w:lang w:eastAsia="en-GB"/>
        </w:rPr>
        <w:tab/>
      </w:r>
      <w:r>
        <w:t>MCVideo server copying received XML content</w:t>
      </w:r>
      <w:r>
        <w:tab/>
      </w:r>
      <w:r>
        <w:fldChar w:fldCharType="begin" w:fldLock="1"/>
      </w:r>
      <w:r>
        <w:instrText xml:space="preserve"> PAGEREF _Toc73958364 \h </w:instrText>
      </w:r>
      <w:r>
        <w:fldChar w:fldCharType="separate"/>
      </w:r>
      <w:r>
        <w:t>109</w:t>
      </w:r>
      <w:r>
        <w:fldChar w:fldCharType="end"/>
      </w:r>
    </w:p>
    <w:p w14:paraId="2F4E61DF" w14:textId="77777777" w:rsidR="002475F5" w:rsidRPr="00CD4CBB" w:rsidRDefault="002475F5">
      <w:pPr>
        <w:pStyle w:val="TOC3"/>
        <w:rPr>
          <w:rFonts w:ascii="Calibri" w:hAnsi="Calibri"/>
          <w:sz w:val="22"/>
          <w:szCs w:val="22"/>
          <w:lang w:eastAsia="en-GB"/>
        </w:rPr>
      </w:pPr>
      <w:r>
        <w:t>6.</w:t>
      </w:r>
      <w:r w:rsidRPr="00274CF8">
        <w:t>6</w:t>
      </w:r>
      <w:r>
        <w:t>.3</w:t>
      </w:r>
      <w:r w:rsidRPr="00CD4CBB">
        <w:rPr>
          <w:rFonts w:ascii="Calibri" w:hAnsi="Calibri"/>
          <w:sz w:val="22"/>
          <w:szCs w:val="22"/>
          <w:lang w:eastAsia="en-GB"/>
        </w:rPr>
        <w:tab/>
      </w:r>
      <w:r>
        <w:t>Integrity Protection of XML documents</w:t>
      </w:r>
      <w:r>
        <w:tab/>
      </w:r>
      <w:r>
        <w:fldChar w:fldCharType="begin" w:fldLock="1"/>
      </w:r>
      <w:r>
        <w:instrText xml:space="preserve"> PAGEREF _Toc73958365 \h </w:instrText>
      </w:r>
      <w:r>
        <w:fldChar w:fldCharType="separate"/>
      </w:r>
      <w:r>
        <w:t>109</w:t>
      </w:r>
      <w:r>
        <w:fldChar w:fldCharType="end"/>
      </w:r>
    </w:p>
    <w:p w14:paraId="6D0D787B" w14:textId="77777777" w:rsidR="002475F5" w:rsidRPr="00CD4CBB" w:rsidRDefault="002475F5">
      <w:pPr>
        <w:pStyle w:val="TOC4"/>
        <w:rPr>
          <w:rFonts w:ascii="Calibri" w:hAnsi="Calibri"/>
          <w:sz w:val="22"/>
          <w:szCs w:val="22"/>
          <w:lang w:eastAsia="en-GB"/>
        </w:rPr>
      </w:pPr>
      <w:r>
        <w:t>6.6.3.1</w:t>
      </w:r>
      <w:r w:rsidRPr="00CD4CBB">
        <w:rPr>
          <w:rFonts w:ascii="Calibri" w:hAnsi="Calibri"/>
          <w:sz w:val="22"/>
          <w:szCs w:val="22"/>
          <w:lang w:eastAsia="en-GB"/>
        </w:rPr>
        <w:tab/>
      </w:r>
      <w:r>
        <w:t>General</w:t>
      </w:r>
      <w:r>
        <w:tab/>
      </w:r>
      <w:r>
        <w:fldChar w:fldCharType="begin" w:fldLock="1"/>
      </w:r>
      <w:r>
        <w:instrText xml:space="preserve"> PAGEREF _Toc73958366 \h </w:instrText>
      </w:r>
      <w:r>
        <w:fldChar w:fldCharType="separate"/>
      </w:r>
      <w:r>
        <w:t>109</w:t>
      </w:r>
      <w:r>
        <w:fldChar w:fldCharType="end"/>
      </w:r>
    </w:p>
    <w:p w14:paraId="38D40A09" w14:textId="77777777" w:rsidR="002475F5" w:rsidRPr="00CD4CBB" w:rsidRDefault="002475F5">
      <w:pPr>
        <w:pStyle w:val="TOC4"/>
        <w:rPr>
          <w:rFonts w:ascii="Calibri" w:hAnsi="Calibri"/>
          <w:sz w:val="22"/>
          <w:szCs w:val="22"/>
          <w:lang w:eastAsia="en-GB"/>
        </w:rPr>
      </w:pPr>
      <w:r>
        <w:t>6.6.3.2</w:t>
      </w:r>
      <w:r w:rsidRPr="00CD4CBB">
        <w:rPr>
          <w:rFonts w:ascii="Calibri" w:hAnsi="Calibri"/>
          <w:sz w:val="22"/>
          <w:szCs w:val="22"/>
          <w:lang w:eastAsia="en-GB"/>
        </w:rPr>
        <w:tab/>
      </w:r>
      <w:r>
        <w:t>Keys used in integrity protection procedures</w:t>
      </w:r>
      <w:r>
        <w:tab/>
      </w:r>
      <w:r>
        <w:fldChar w:fldCharType="begin" w:fldLock="1"/>
      </w:r>
      <w:r>
        <w:instrText xml:space="preserve"> PAGEREF _Toc73958367 \h </w:instrText>
      </w:r>
      <w:r>
        <w:fldChar w:fldCharType="separate"/>
      </w:r>
      <w:r>
        <w:t>111</w:t>
      </w:r>
      <w:r>
        <w:fldChar w:fldCharType="end"/>
      </w:r>
    </w:p>
    <w:p w14:paraId="3991BEC8" w14:textId="77777777" w:rsidR="002475F5" w:rsidRPr="00CD4CBB" w:rsidRDefault="002475F5">
      <w:pPr>
        <w:pStyle w:val="TOC4"/>
        <w:rPr>
          <w:rFonts w:ascii="Calibri" w:hAnsi="Calibri"/>
          <w:sz w:val="22"/>
          <w:szCs w:val="22"/>
          <w:lang w:eastAsia="en-GB"/>
        </w:rPr>
      </w:pPr>
      <w:r>
        <w:t>6.6.3.3</w:t>
      </w:r>
      <w:r w:rsidRPr="00CD4CBB">
        <w:rPr>
          <w:rFonts w:ascii="Calibri" w:hAnsi="Calibri"/>
          <w:sz w:val="22"/>
          <w:szCs w:val="22"/>
          <w:lang w:eastAsia="en-GB"/>
        </w:rPr>
        <w:tab/>
      </w:r>
      <w:r>
        <w:t>Sending integrity protected content</w:t>
      </w:r>
      <w:r>
        <w:tab/>
      </w:r>
      <w:r>
        <w:fldChar w:fldCharType="begin" w:fldLock="1"/>
      </w:r>
      <w:r>
        <w:instrText xml:space="preserve"> PAGEREF _Toc73958368 \h </w:instrText>
      </w:r>
      <w:r>
        <w:fldChar w:fldCharType="separate"/>
      </w:r>
      <w:r>
        <w:t>111</w:t>
      </w:r>
      <w:r>
        <w:fldChar w:fldCharType="end"/>
      </w:r>
    </w:p>
    <w:p w14:paraId="2750CB62" w14:textId="77777777" w:rsidR="002475F5" w:rsidRPr="00CD4CBB" w:rsidRDefault="002475F5">
      <w:pPr>
        <w:pStyle w:val="TOC5"/>
        <w:rPr>
          <w:rFonts w:ascii="Calibri" w:hAnsi="Calibri"/>
          <w:sz w:val="22"/>
          <w:szCs w:val="22"/>
          <w:lang w:eastAsia="en-GB"/>
        </w:rPr>
      </w:pPr>
      <w:r>
        <w:t>6.6.3.3.1</w:t>
      </w:r>
      <w:r w:rsidRPr="00CD4CBB">
        <w:rPr>
          <w:rFonts w:ascii="Calibri" w:hAnsi="Calibri"/>
          <w:sz w:val="22"/>
          <w:szCs w:val="22"/>
          <w:lang w:eastAsia="en-GB"/>
        </w:rPr>
        <w:tab/>
      </w:r>
      <w:r>
        <w:t>MCVideo client</w:t>
      </w:r>
      <w:r>
        <w:tab/>
      </w:r>
      <w:r>
        <w:fldChar w:fldCharType="begin" w:fldLock="1"/>
      </w:r>
      <w:r>
        <w:instrText xml:space="preserve"> PAGEREF _Toc73958369 \h </w:instrText>
      </w:r>
      <w:r>
        <w:fldChar w:fldCharType="separate"/>
      </w:r>
      <w:r>
        <w:t>111</w:t>
      </w:r>
      <w:r>
        <w:fldChar w:fldCharType="end"/>
      </w:r>
    </w:p>
    <w:p w14:paraId="61974870" w14:textId="77777777" w:rsidR="002475F5" w:rsidRPr="00CD4CBB" w:rsidRDefault="002475F5">
      <w:pPr>
        <w:pStyle w:val="TOC5"/>
        <w:rPr>
          <w:rFonts w:ascii="Calibri" w:hAnsi="Calibri"/>
          <w:sz w:val="22"/>
          <w:szCs w:val="22"/>
          <w:lang w:eastAsia="en-GB"/>
        </w:rPr>
      </w:pPr>
      <w:r>
        <w:t>6.6.3.3.2</w:t>
      </w:r>
      <w:r w:rsidRPr="00CD4CBB">
        <w:rPr>
          <w:rFonts w:ascii="Calibri" w:hAnsi="Calibri"/>
          <w:sz w:val="22"/>
          <w:szCs w:val="22"/>
          <w:lang w:eastAsia="en-GB"/>
        </w:rPr>
        <w:tab/>
      </w:r>
      <w:r>
        <w:t>MCVideo server</w:t>
      </w:r>
      <w:r>
        <w:tab/>
      </w:r>
      <w:r>
        <w:fldChar w:fldCharType="begin" w:fldLock="1"/>
      </w:r>
      <w:r>
        <w:instrText xml:space="preserve"> PAGEREF _Toc73958370 \h </w:instrText>
      </w:r>
      <w:r>
        <w:fldChar w:fldCharType="separate"/>
      </w:r>
      <w:r>
        <w:t>111</w:t>
      </w:r>
      <w:r>
        <w:fldChar w:fldCharType="end"/>
      </w:r>
    </w:p>
    <w:p w14:paraId="03C2E8BA" w14:textId="77777777" w:rsidR="002475F5" w:rsidRPr="00CD4CBB" w:rsidRDefault="002475F5">
      <w:pPr>
        <w:pStyle w:val="TOC5"/>
        <w:rPr>
          <w:rFonts w:ascii="Calibri" w:hAnsi="Calibri"/>
          <w:sz w:val="22"/>
          <w:szCs w:val="22"/>
          <w:lang w:eastAsia="en-GB"/>
        </w:rPr>
      </w:pPr>
      <w:r>
        <w:t>6.6.3.3.3</w:t>
      </w:r>
      <w:r w:rsidRPr="00CD4CBB">
        <w:rPr>
          <w:rFonts w:ascii="Calibri" w:hAnsi="Calibri"/>
          <w:sz w:val="22"/>
          <w:szCs w:val="22"/>
          <w:lang w:eastAsia="en-GB"/>
        </w:rPr>
        <w:tab/>
      </w:r>
      <w:r>
        <w:t>Integrity protection procedure</w:t>
      </w:r>
      <w:r>
        <w:tab/>
      </w:r>
      <w:r>
        <w:fldChar w:fldCharType="begin" w:fldLock="1"/>
      </w:r>
      <w:r>
        <w:instrText xml:space="preserve"> PAGEREF _Toc73958371 \h </w:instrText>
      </w:r>
      <w:r>
        <w:fldChar w:fldCharType="separate"/>
      </w:r>
      <w:r>
        <w:t>112</w:t>
      </w:r>
      <w:r>
        <w:fldChar w:fldCharType="end"/>
      </w:r>
    </w:p>
    <w:p w14:paraId="6766DA98" w14:textId="77777777" w:rsidR="002475F5" w:rsidRPr="00CD4CBB" w:rsidRDefault="002475F5">
      <w:pPr>
        <w:pStyle w:val="TOC4"/>
        <w:rPr>
          <w:rFonts w:ascii="Calibri" w:hAnsi="Calibri"/>
          <w:sz w:val="22"/>
          <w:szCs w:val="22"/>
          <w:lang w:eastAsia="en-GB"/>
        </w:rPr>
      </w:pPr>
      <w:r>
        <w:t>6.6.3.4</w:t>
      </w:r>
      <w:r w:rsidRPr="00CD4CBB">
        <w:rPr>
          <w:rFonts w:ascii="Calibri" w:hAnsi="Calibri"/>
          <w:sz w:val="22"/>
          <w:szCs w:val="22"/>
          <w:lang w:eastAsia="en-GB"/>
        </w:rPr>
        <w:tab/>
      </w:r>
      <w:r>
        <w:t>Receiving integrity protected content</w:t>
      </w:r>
      <w:r>
        <w:tab/>
      </w:r>
      <w:r>
        <w:fldChar w:fldCharType="begin" w:fldLock="1"/>
      </w:r>
      <w:r>
        <w:instrText xml:space="preserve"> PAGEREF _Toc73958372 \h </w:instrText>
      </w:r>
      <w:r>
        <w:fldChar w:fldCharType="separate"/>
      </w:r>
      <w:r>
        <w:t>112</w:t>
      </w:r>
      <w:r>
        <w:fldChar w:fldCharType="end"/>
      </w:r>
    </w:p>
    <w:p w14:paraId="6FDCEDCE" w14:textId="77777777" w:rsidR="002475F5" w:rsidRPr="00CD4CBB" w:rsidRDefault="002475F5">
      <w:pPr>
        <w:pStyle w:val="TOC5"/>
        <w:rPr>
          <w:rFonts w:ascii="Calibri" w:hAnsi="Calibri"/>
          <w:sz w:val="22"/>
          <w:szCs w:val="22"/>
          <w:lang w:eastAsia="en-GB"/>
        </w:rPr>
      </w:pPr>
      <w:r>
        <w:t>6.6.3.4.1</w:t>
      </w:r>
      <w:r w:rsidRPr="00CD4CBB">
        <w:rPr>
          <w:rFonts w:ascii="Calibri" w:hAnsi="Calibri"/>
          <w:sz w:val="22"/>
          <w:szCs w:val="22"/>
          <w:lang w:eastAsia="en-GB"/>
        </w:rPr>
        <w:tab/>
      </w:r>
      <w:r>
        <w:t>Determination of integrity protected content</w:t>
      </w:r>
      <w:r>
        <w:tab/>
      </w:r>
      <w:r>
        <w:fldChar w:fldCharType="begin" w:fldLock="1"/>
      </w:r>
      <w:r>
        <w:instrText xml:space="preserve"> PAGEREF _Toc73958373 \h </w:instrText>
      </w:r>
      <w:r>
        <w:fldChar w:fldCharType="separate"/>
      </w:r>
      <w:r>
        <w:t>112</w:t>
      </w:r>
      <w:r>
        <w:fldChar w:fldCharType="end"/>
      </w:r>
    </w:p>
    <w:p w14:paraId="099BE9F5" w14:textId="77777777" w:rsidR="002475F5" w:rsidRPr="00CD4CBB" w:rsidRDefault="002475F5">
      <w:pPr>
        <w:pStyle w:val="TOC5"/>
        <w:rPr>
          <w:rFonts w:ascii="Calibri" w:hAnsi="Calibri"/>
          <w:sz w:val="22"/>
          <w:szCs w:val="22"/>
          <w:lang w:eastAsia="en-GB"/>
        </w:rPr>
      </w:pPr>
      <w:r>
        <w:t>6.6.3.4.2</w:t>
      </w:r>
      <w:r w:rsidRPr="00CD4CBB">
        <w:rPr>
          <w:rFonts w:ascii="Calibri" w:hAnsi="Calibri"/>
          <w:sz w:val="22"/>
          <w:szCs w:val="22"/>
          <w:lang w:eastAsia="en-GB"/>
        </w:rPr>
        <w:tab/>
      </w:r>
      <w:r>
        <w:t>Verification of integrity protected content</w:t>
      </w:r>
      <w:r>
        <w:tab/>
      </w:r>
      <w:r>
        <w:fldChar w:fldCharType="begin" w:fldLock="1"/>
      </w:r>
      <w:r>
        <w:instrText xml:space="preserve"> PAGEREF _Toc73958374 \h </w:instrText>
      </w:r>
      <w:r>
        <w:fldChar w:fldCharType="separate"/>
      </w:r>
      <w:r>
        <w:t>112</w:t>
      </w:r>
      <w:r>
        <w:fldChar w:fldCharType="end"/>
      </w:r>
    </w:p>
    <w:p w14:paraId="3D6B01B1" w14:textId="77777777" w:rsidR="002475F5" w:rsidRPr="00CD4CBB" w:rsidRDefault="002475F5">
      <w:pPr>
        <w:pStyle w:val="TOC2"/>
        <w:rPr>
          <w:rFonts w:ascii="Calibri" w:hAnsi="Calibri"/>
          <w:sz w:val="22"/>
          <w:szCs w:val="22"/>
          <w:lang w:eastAsia="en-GB"/>
        </w:rPr>
      </w:pPr>
      <w:r w:rsidRPr="00274CF8">
        <w:rPr>
          <w:lang w:val="sv-SE"/>
        </w:rPr>
        <w:t>6.7</w:t>
      </w:r>
      <w:r w:rsidRPr="00CD4CBB">
        <w:rPr>
          <w:rFonts w:ascii="Calibri" w:hAnsi="Calibri"/>
          <w:sz w:val="22"/>
          <w:szCs w:val="22"/>
          <w:lang w:eastAsia="en-GB"/>
        </w:rPr>
        <w:tab/>
      </w:r>
      <w:r w:rsidRPr="00274CF8">
        <w:rPr>
          <w:lang w:val="sv-SE"/>
        </w:rPr>
        <w:t>Priority sharing</w:t>
      </w:r>
      <w:r>
        <w:tab/>
      </w:r>
      <w:r>
        <w:fldChar w:fldCharType="begin" w:fldLock="1"/>
      </w:r>
      <w:r>
        <w:instrText xml:space="preserve"> PAGEREF _Toc73958375 \h </w:instrText>
      </w:r>
      <w:r>
        <w:fldChar w:fldCharType="separate"/>
      </w:r>
      <w:r>
        <w:t>113</w:t>
      </w:r>
      <w:r>
        <w:fldChar w:fldCharType="end"/>
      </w:r>
    </w:p>
    <w:p w14:paraId="4D2CCB27" w14:textId="77777777" w:rsidR="002475F5" w:rsidRPr="00CD4CBB" w:rsidRDefault="002475F5">
      <w:pPr>
        <w:pStyle w:val="TOC2"/>
        <w:rPr>
          <w:rFonts w:ascii="Calibri" w:hAnsi="Calibri"/>
          <w:sz w:val="22"/>
          <w:szCs w:val="22"/>
          <w:lang w:eastAsia="en-GB"/>
        </w:rPr>
      </w:pPr>
      <w:r w:rsidRPr="00274CF8">
        <w:rPr>
          <w:lang w:val="sv-SE"/>
        </w:rPr>
        <w:t>6.8</w:t>
      </w:r>
      <w:r w:rsidRPr="00CD4CBB">
        <w:rPr>
          <w:rFonts w:ascii="Calibri" w:hAnsi="Calibri"/>
          <w:sz w:val="22"/>
          <w:szCs w:val="22"/>
          <w:lang w:eastAsia="en-GB"/>
        </w:rPr>
        <w:tab/>
      </w:r>
      <w:r w:rsidRPr="00274CF8">
        <w:rPr>
          <w:lang w:val="sv-SE"/>
        </w:rPr>
        <w:t>Support for multiple devices</w:t>
      </w:r>
      <w:r>
        <w:tab/>
      </w:r>
      <w:r>
        <w:fldChar w:fldCharType="begin" w:fldLock="1"/>
      </w:r>
      <w:r>
        <w:instrText xml:space="preserve"> PAGEREF _Toc73958376 \h </w:instrText>
      </w:r>
      <w:r>
        <w:fldChar w:fldCharType="separate"/>
      </w:r>
      <w:r>
        <w:t>113</w:t>
      </w:r>
      <w:r>
        <w:fldChar w:fldCharType="end"/>
      </w:r>
    </w:p>
    <w:p w14:paraId="4A7A6791" w14:textId="77777777" w:rsidR="002475F5" w:rsidRPr="00CD4CBB" w:rsidRDefault="002475F5">
      <w:pPr>
        <w:pStyle w:val="TOC1"/>
        <w:rPr>
          <w:rFonts w:ascii="Calibri" w:hAnsi="Calibri"/>
          <w:szCs w:val="22"/>
          <w:lang w:eastAsia="en-GB"/>
        </w:rPr>
      </w:pPr>
      <w:r>
        <w:t>7</w:t>
      </w:r>
      <w:r w:rsidRPr="00CD4CBB">
        <w:rPr>
          <w:rFonts w:ascii="Calibri" w:hAnsi="Calibri"/>
          <w:szCs w:val="22"/>
          <w:lang w:eastAsia="en-GB"/>
        </w:rPr>
        <w:tab/>
      </w:r>
      <w:r>
        <w:t>Registration and service authorisation</w:t>
      </w:r>
      <w:r>
        <w:tab/>
      </w:r>
      <w:r>
        <w:fldChar w:fldCharType="begin" w:fldLock="1"/>
      </w:r>
      <w:r>
        <w:instrText xml:space="preserve"> PAGEREF _Toc73958377 \h </w:instrText>
      </w:r>
      <w:r>
        <w:fldChar w:fldCharType="separate"/>
      </w:r>
      <w:r>
        <w:t>113</w:t>
      </w:r>
      <w:r>
        <w:fldChar w:fldCharType="end"/>
      </w:r>
    </w:p>
    <w:p w14:paraId="54E3FBB1" w14:textId="77777777" w:rsidR="002475F5" w:rsidRPr="00CD4CBB" w:rsidRDefault="002475F5">
      <w:pPr>
        <w:pStyle w:val="TOC2"/>
        <w:rPr>
          <w:rFonts w:ascii="Calibri" w:hAnsi="Calibri"/>
          <w:sz w:val="22"/>
          <w:szCs w:val="22"/>
          <w:lang w:eastAsia="en-GB"/>
        </w:rPr>
      </w:pPr>
      <w:r>
        <w:t>7.1</w:t>
      </w:r>
      <w:r w:rsidRPr="00CD4CBB">
        <w:rPr>
          <w:rFonts w:ascii="Calibri" w:hAnsi="Calibri"/>
          <w:sz w:val="22"/>
          <w:szCs w:val="22"/>
          <w:lang w:eastAsia="en-GB"/>
        </w:rPr>
        <w:tab/>
      </w:r>
      <w:r>
        <w:t>General</w:t>
      </w:r>
      <w:r>
        <w:tab/>
      </w:r>
      <w:r>
        <w:fldChar w:fldCharType="begin" w:fldLock="1"/>
      </w:r>
      <w:r>
        <w:instrText xml:space="preserve"> PAGEREF _Toc73958378 \h </w:instrText>
      </w:r>
      <w:r>
        <w:fldChar w:fldCharType="separate"/>
      </w:r>
      <w:r>
        <w:t>113</w:t>
      </w:r>
      <w:r>
        <w:fldChar w:fldCharType="end"/>
      </w:r>
    </w:p>
    <w:p w14:paraId="493BA338" w14:textId="77777777" w:rsidR="002475F5" w:rsidRPr="00CD4CBB" w:rsidRDefault="002475F5">
      <w:pPr>
        <w:pStyle w:val="TOC2"/>
        <w:rPr>
          <w:rFonts w:ascii="Calibri" w:hAnsi="Calibri"/>
          <w:sz w:val="22"/>
          <w:szCs w:val="22"/>
          <w:lang w:eastAsia="en-GB"/>
        </w:rPr>
      </w:pPr>
      <w:r>
        <w:t>7.2</w:t>
      </w:r>
      <w:r w:rsidRPr="00CD4CBB">
        <w:rPr>
          <w:rFonts w:ascii="Calibri" w:hAnsi="Calibri"/>
          <w:sz w:val="22"/>
          <w:szCs w:val="22"/>
          <w:lang w:eastAsia="en-GB"/>
        </w:rPr>
        <w:tab/>
      </w:r>
      <w:r>
        <w:t>MCVideo client procedures</w:t>
      </w:r>
      <w:r>
        <w:tab/>
      </w:r>
      <w:r>
        <w:fldChar w:fldCharType="begin" w:fldLock="1"/>
      </w:r>
      <w:r>
        <w:instrText xml:space="preserve"> PAGEREF _Toc73958379 \h </w:instrText>
      </w:r>
      <w:r>
        <w:fldChar w:fldCharType="separate"/>
      </w:r>
      <w:r>
        <w:t>113</w:t>
      </w:r>
      <w:r>
        <w:fldChar w:fldCharType="end"/>
      </w:r>
    </w:p>
    <w:p w14:paraId="0FF18718" w14:textId="77777777" w:rsidR="002475F5" w:rsidRPr="00CD4CBB" w:rsidRDefault="002475F5">
      <w:pPr>
        <w:pStyle w:val="TOC3"/>
        <w:rPr>
          <w:rFonts w:ascii="Calibri" w:hAnsi="Calibri"/>
          <w:sz w:val="22"/>
          <w:szCs w:val="22"/>
          <w:lang w:eastAsia="en-GB"/>
        </w:rPr>
      </w:pPr>
      <w:r w:rsidRPr="00274CF8">
        <w:t>7.2.1</w:t>
      </w:r>
      <w:r w:rsidRPr="00CD4CBB">
        <w:rPr>
          <w:rFonts w:ascii="Calibri" w:hAnsi="Calibri"/>
          <w:sz w:val="22"/>
          <w:szCs w:val="22"/>
          <w:lang w:eastAsia="en-GB"/>
        </w:rPr>
        <w:tab/>
      </w:r>
      <w:r w:rsidRPr="00274CF8">
        <w:t>SIP REGISTER request for service authorisation</w:t>
      </w:r>
      <w:r>
        <w:tab/>
      </w:r>
      <w:r>
        <w:fldChar w:fldCharType="begin" w:fldLock="1"/>
      </w:r>
      <w:r>
        <w:instrText xml:space="preserve"> PAGEREF _Toc73958380 \h </w:instrText>
      </w:r>
      <w:r>
        <w:fldChar w:fldCharType="separate"/>
      </w:r>
      <w:r>
        <w:t>113</w:t>
      </w:r>
      <w:r>
        <w:fldChar w:fldCharType="end"/>
      </w:r>
    </w:p>
    <w:p w14:paraId="3FD85ED6" w14:textId="77777777" w:rsidR="002475F5" w:rsidRPr="00CD4CBB" w:rsidRDefault="002475F5">
      <w:pPr>
        <w:pStyle w:val="TOC3"/>
        <w:rPr>
          <w:rFonts w:ascii="Calibri" w:hAnsi="Calibri"/>
          <w:sz w:val="22"/>
          <w:szCs w:val="22"/>
          <w:lang w:eastAsia="en-GB"/>
        </w:rPr>
      </w:pPr>
      <w:r>
        <w:t>7.2.1AA</w:t>
      </w:r>
      <w:r w:rsidRPr="00CD4CBB">
        <w:rPr>
          <w:rFonts w:ascii="Calibri" w:hAnsi="Calibri"/>
          <w:sz w:val="22"/>
          <w:szCs w:val="22"/>
          <w:lang w:eastAsia="en-GB"/>
        </w:rPr>
        <w:tab/>
      </w:r>
      <w:r>
        <w:t>SIP REGISTER request without service authorisation</w:t>
      </w:r>
      <w:r>
        <w:tab/>
      </w:r>
      <w:r>
        <w:fldChar w:fldCharType="begin" w:fldLock="1"/>
      </w:r>
      <w:r>
        <w:instrText xml:space="preserve"> PAGEREF _Toc73958381 \h </w:instrText>
      </w:r>
      <w:r>
        <w:fldChar w:fldCharType="separate"/>
      </w:r>
      <w:r>
        <w:t>115</w:t>
      </w:r>
      <w:r>
        <w:fldChar w:fldCharType="end"/>
      </w:r>
    </w:p>
    <w:p w14:paraId="6ABB1DA4" w14:textId="77777777" w:rsidR="002475F5" w:rsidRPr="00CD4CBB" w:rsidRDefault="002475F5">
      <w:pPr>
        <w:pStyle w:val="TOC3"/>
        <w:rPr>
          <w:rFonts w:ascii="Calibri" w:hAnsi="Calibri"/>
          <w:sz w:val="22"/>
          <w:szCs w:val="22"/>
          <w:lang w:eastAsia="en-GB"/>
        </w:rPr>
      </w:pPr>
      <w:r>
        <w:t>7.2.1A</w:t>
      </w:r>
      <w:r w:rsidRPr="00CD4CBB">
        <w:rPr>
          <w:rFonts w:ascii="Calibri" w:hAnsi="Calibri"/>
          <w:sz w:val="22"/>
          <w:szCs w:val="22"/>
          <w:lang w:eastAsia="en-GB"/>
        </w:rPr>
        <w:tab/>
      </w:r>
      <w:r>
        <w:t>Common SIP PUBLISH procedure</w:t>
      </w:r>
      <w:r>
        <w:tab/>
      </w:r>
      <w:r>
        <w:fldChar w:fldCharType="begin" w:fldLock="1"/>
      </w:r>
      <w:r>
        <w:instrText xml:space="preserve"> PAGEREF _Toc73958382 \h </w:instrText>
      </w:r>
      <w:r>
        <w:fldChar w:fldCharType="separate"/>
      </w:r>
      <w:r>
        <w:t>115</w:t>
      </w:r>
      <w:r>
        <w:fldChar w:fldCharType="end"/>
      </w:r>
    </w:p>
    <w:p w14:paraId="276D1DFB" w14:textId="77777777" w:rsidR="002475F5" w:rsidRPr="00CD4CBB" w:rsidRDefault="002475F5">
      <w:pPr>
        <w:pStyle w:val="TOC3"/>
        <w:rPr>
          <w:rFonts w:ascii="Calibri" w:hAnsi="Calibri"/>
          <w:sz w:val="22"/>
          <w:szCs w:val="22"/>
          <w:lang w:eastAsia="en-GB"/>
        </w:rPr>
      </w:pPr>
      <w:r w:rsidRPr="00274CF8">
        <w:t>7.2.2</w:t>
      </w:r>
      <w:r w:rsidRPr="00CD4CBB">
        <w:rPr>
          <w:rFonts w:ascii="Calibri" w:hAnsi="Calibri"/>
          <w:sz w:val="22"/>
          <w:szCs w:val="22"/>
          <w:lang w:eastAsia="en-GB"/>
        </w:rPr>
        <w:tab/>
      </w:r>
      <w:r w:rsidRPr="00274CF8">
        <w:t>SIP PUBLISH request for service authorisation</w:t>
      </w:r>
      <w:r>
        <w:t xml:space="preserve"> and MCVideo service settings</w:t>
      </w:r>
      <w:r>
        <w:tab/>
      </w:r>
      <w:r>
        <w:fldChar w:fldCharType="begin" w:fldLock="1"/>
      </w:r>
      <w:r>
        <w:instrText xml:space="preserve"> PAGEREF _Toc73958383 \h </w:instrText>
      </w:r>
      <w:r>
        <w:fldChar w:fldCharType="separate"/>
      </w:r>
      <w:r>
        <w:t>115</w:t>
      </w:r>
      <w:r>
        <w:fldChar w:fldCharType="end"/>
      </w:r>
    </w:p>
    <w:p w14:paraId="2023F443" w14:textId="77777777" w:rsidR="002475F5" w:rsidRPr="00CD4CBB" w:rsidRDefault="002475F5">
      <w:pPr>
        <w:pStyle w:val="TOC3"/>
        <w:rPr>
          <w:rFonts w:ascii="Calibri" w:hAnsi="Calibri"/>
          <w:sz w:val="22"/>
          <w:szCs w:val="22"/>
          <w:lang w:eastAsia="en-GB"/>
        </w:rPr>
      </w:pPr>
      <w:r>
        <w:t>7.2.3</w:t>
      </w:r>
      <w:r w:rsidRPr="00CD4CBB">
        <w:rPr>
          <w:rFonts w:ascii="Calibri" w:hAnsi="Calibri"/>
          <w:sz w:val="22"/>
          <w:szCs w:val="22"/>
          <w:lang w:eastAsia="en-GB"/>
        </w:rPr>
        <w:tab/>
      </w:r>
      <w:r>
        <w:t>Sending SIP PUBLISH for MCVideo service settings</w:t>
      </w:r>
      <w:r w:rsidRPr="00274CF8">
        <w:t xml:space="preserve"> only</w:t>
      </w:r>
      <w:r>
        <w:tab/>
      </w:r>
      <w:r>
        <w:fldChar w:fldCharType="begin" w:fldLock="1"/>
      </w:r>
      <w:r>
        <w:instrText xml:space="preserve"> PAGEREF _Toc73958384 \h </w:instrText>
      </w:r>
      <w:r>
        <w:fldChar w:fldCharType="separate"/>
      </w:r>
      <w:r>
        <w:t>116</w:t>
      </w:r>
      <w:r>
        <w:fldChar w:fldCharType="end"/>
      </w:r>
    </w:p>
    <w:p w14:paraId="1E5E6C28" w14:textId="77777777" w:rsidR="002475F5" w:rsidRPr="00CD4CBB" w:rsidRDefault="002475F5">
      <w:pPr>
        <w:pStyle w:val="TOC3"/>
        <w:rPr>
          <w:rFonts w:ascii="Calibri" w:hAnsi="Calibri"/>
          <w:sz w:val="22"/>
          <w:szCs w:val="22"/>
          <w:lang w:eastAsia="en-GB"/>
        </w:rPr>
      </w:pPr>
      <w:r>
        <w:t>7.2.4</w:t>
      </w:r>
      <w:r w:rsidRPr="00CD4CBB">
        <w:rPr>
          <w:rFonts w:ascii="Calibri" w:hAnsi="Calibri"/>
          <w:sz w:val="22"/>
          <w:szCs w:val="22"/>
          <w:lang w:eastAsia="en-GB"/>
        </w:rPr>
        <w:tab/>
      </w:r>
      <w:r>
        <w:t>Determination of MCVideo service settings</w:t>
      </w:r>
      <w:r>
        <w:tab/>
      </w:r>
      <w:r>
        <w:fldChar w:fldCharType="begin" w:fldLock="1"/>
      </w:r>
      <w:r>
        <w:instrText xml:space="preserve"> PAGEREF _Toc73958385 \h </w:instrText>
      </w:r>
      <w:r>
        <w:fldChar w:fldCharType="separate"/>
      </w:r>
      <w:r>
        <w:t>117</w:t>
      </w:r>
      <w:r>
        <w:fldChar w:fldCharType="end"/>
      </w:r>
    </w:p>
    <w:p w14:paraId="27680EC1" w14:textId="77777777" w:rsidR="002475F5" w:rsidRPr="00CD4CBB" w:rsidRDefault="002475F5">
      <w:pPr>
        <w:pStyle w:val="TOC3"/>
        <w:rPr>
          <w:rFonts w:ascii="Calibri" w:hAnsi="Calibri"/>
          <w:sz w:val="22"/>
          <w:szCs w:val="22"/>
          <w:lang w:eastAsia="en-GB"/>
        </w:rPr>
      </w:pPr>
      <w:r>
        <w:t>7.2.5</w:t>
      </w:r>
      <w:r w:rsidRPr="00CD4CBB">
        <w:rPr>
          <w:rFonts w:ascii="Calibri" w:hAnsi="Calibri"/>
          <w:sz w:val="22"/>
          <w:szCs w:val="22"/>
          <w:lang w:eastAsia="en-GB"/>
        </w:rPr>
        <w:tab/>
      </w:r>
      <w:r>
        <w:t>Receiving a CSK key download message</w:t>
      </w:r>
      <w:r>
        <w:tab/>
      </w:r>
      <w:r>
        <w:fldChar w:fldCharType="begin" w:fldLock="1"/>
      </w:r>
      <w:r>
        <w:instrText xml:space="preserve"> PAGEREF _Toc73958386 \h </w:instrText>
      </w:r>
      <w:r>
        <w:fldChar w:fldCharType="separate"/>
      </w:r>
      <w:r>
        <w:t>118</w:t>
      </w:r>
      <w:r>
        <w:fldChar w:fldCharType="end"/>
      </w:r>
    </w:p>
    <w:p w14:paraId="5E0ABBE2" w14:textId="77777777" w:rsidR="002475F5" w:rsidRPr="00CD4CBB" w:rsidRDefault="002475F5">
      <w:pPr>
        <w:pStyle w:val="TOC2"/>
        <w:rPr>
          <w:rFonts w:ascii="Calibri" w:hAnsi="Calibri"/>
          <w:sz w:val="22"/>
          <w:szCs w:val="22"/>
          <w:lang w:eastAsia="en-GB"/>
        </w:rPr>
      </w:pPr>
      <w:r>
        <w:t>7.3</w:t>
      </w:r>
      <w:r w:rsidRPr="00CD4CBB">
        <w:rPr>
          <w:rFonts w:ascii="Calibri" w:hAnsi="Calibri"/>
          <w:sz w:val="22"/>
          <w:szCs w:val="22"/>
          <w:lang w:eastAsia="en-GB"/>
        </w:rPr>
        <w:tab/>
      </w:r>
      <w:r>
        <w:t>MCVideo server procedures</w:t>
      </w:r>
      <w:r>
        <w:tab/>
      </w:r>
      <w:r>
        <w:fldChar w:fldCharType="begin" w:fldLock="1"/>
      </w:r>
      <w:r>
        <w:instrText xml:space="preserve"> PAGEREF _Toc73958387 \h </w:instrText>
      </w:r>
      <w:r>
        <w:fldChar w:fldCharType="separate"/>
      </w:r>
      <w:r>
        <w:t>119</w:t>
      </w:r>
      <w:r>
        <w:fldChar w:fldCharType="end"/>
      </w:r>
    </w:p>
    <w:p w14:paraId="5CD6A8AA" w14:textId="77777777" w:rsidR="002475F5" w:rsidRPr="00CD4CBB" w:rsidRDefault="002475F5">
      <w:pPr>
        <w:pStyle w:val="TOC3"/>
        <w:rPr>
          <w:rFonts w:ascii="Calibri" w:hAnsi="Calibri"/>
          <w:sz w:val="22"/>
          <w:szCs w:val="22"/>
          <w:lang w:eastAsia="en-GB"/>
        </w:rPr>
      </w:pPr>
      <w:r w:rsidRPr="00274CF8">
        <w:t>7.3.1</w:t>
      </w:r>
      <w:r w:rsidRPr="00CD4CBB">
        <w:rPr>
          <w:rFonts w:ascii="Calibri" w:hAnsi="Calibri"/>
          <w:sz w:val="22"/>
          <w:szCs w:val="22"/>
          <w:lang w:eastAsia="en-GB"/>
        </w:rPr>
        <w:tab/>
      </w:r>
      <w:r w:rsidRPr="00274CF8">
        <w:t>General</w:t>
      </w:r>
      <w:r>
        <w:tab/>
      </w:r>
      <w:r>
        <w:fldChar w:fldCharType="begin" w:fldLock="1"/>
      </w:r>
      <w:r>
        <w:instrText xml:space="preserve"> PAGEREF _Toc73958388 \h </w:instrText>
      </w:r>
      <w:r>
        <w:fldChar w:fldCharType="separate"/>
      </w:r>
      <w:r>
        <w:t>119</w:t>
      </w:r>
      <w:r>
        <w:fldChar w:fldCharType="end"/>
      </w:r>
    </w:p>
    <w:p w14:paraId="32115A40" w14:textId="77777777" w:rsidR="002475F5" w:rsidRPr="00CD4CBB" w:rsidRDefault="002475F5">
      <w:pPr>
        <w:pStyle w:val="TOC3"/>
        <w:rPr>
          <w:rFonts w:ascii="Calibri" w:hAnsi="Calibri"/>
          <w:sz w:val="22"/>
          <w:szCs w:val="22"/>
          <w:lang w:eastAsia="en-GB"/>
        </w:rPr>
      </w:pPr>
      <w:r>
        <w:t>7.3.1A</w:t>
      </w:r>
      <w:r w:rsidRPr="00CD4CBB">
        <w:rPr>
          <w:rFonts w:ascii="Calibri" w:hAnsi="Calibri"/>
          <w:sz w:val="22"/>
          <w:szCs w:val="22"/>
          <w:lang w:eastAsia="en-GB"/>
        </w:rPr>
        <w:tab/>
      </w:r>
      <w:r>
        <w:t>Confidentiality and Integrity Protection</w:t>
      </w:r>
      <w:r>
        <w:tab/>
      </w:r>
      <w:r>
        <w:fldChar w:fldCharType="begin" w:fldLock="1"/>
      </w:r>
      <w:r>
        <w:instrText xml:space="preserve"> PAGEREF _Toc73958389 \h </w:instrText>
      </w:r>
      <w:r>
        <w:fldChar w:fldCharType="separate"/>
      </w:r>
      <w:r>
        <w:t>119</w:t>
      </w:r>
      <w:r>
        <w:fldChar w:fldCharType="end"/>
      </w:r>
    </w:p>
    <w:p w14:paraId="5EC01095" w14:textId="77777777" w:rsidR="002475F5" w:rsidRPr="00CD4CBB" w:rsidRDefault="002475F5">
      <w:pPr>
        <w:pStyle w:val="TOC3"/>
        <w:rPr>
          <w:rFonts w:ascii="Calibri" w:hAnsi="Calibri"/>
          <w:sz w:val="22"/>
          <w:szCs w:val="22"/>
          <w:lang w:eastAsia="en-GB"/>
        </w:rPr>
      </w:pPr>
      <w:r w:rsidRPr="00274CF8">
        <w:t>7.3.2</w:t>
      </w:r>
      <w:r w:rsidRPr="00CD4CBB">
        <w:rPr>
          <w:rFonts w:ascii="Calibri" w:hAnsi="Calibri"/>
          <w:sz w:val="22"/>
          <w:szCs w:val="22"/>
          <w:lang w:eastAsia="en-GB"/>
        </w:rPr>
        <w:tab/>
      </w:r>
      <w:r w:rsidRPr="00274CF8">
        <w:t>SIP REGISTER request for service authorisation</w:t>
      </w:r>
      <w:r>
        <w:tab/>
      </w:r>
      <w:r>
        <w:fldChar w:fldCharType="begin" w:fldLock="1"/>
      </w:r>
      <w:r>
        <w:instrText xml:space="preserve"> PAGEREF _Toc73958390 \h </w:instrText>
      </w:r>
      <w:r>
        <w:fldChar w:fldCharType="separate"/>
      </w:r>
      <w:r>
        <w:t>120</w:t>
      </w:r>
      <w:r>
        <w:fldChar w:fldCharType="end"/>
      </w:r>
    </w:p>
    <w:p w14:paraId="0948FAF9" w14:textId="77777777" w:rsidR="002475F5" w:rsidRPr="00CD4CBB" w:rsidRDefault="002475F5">
      <w:pPr>
        <w:pStyle w:val="TOC3"/>
        <w:rPr>
          <w:rFonts w:ascii="Calibri" w:hAnsi="Calibri"/>
          <w:sz w:val="22"/>
          <w:szCs w:val="22"/>
          <w:lang w:eastAsia="en-GB"/>
        </w:rPr>
      </w:pPr>
      <w:r w:rsidRPr="00274CF8">
        <w:t>7.3.3</w:t>
      </w:r>
      <w:r w:rsidRPr="00CD4CBB">
        <w:rPr>
          <w:rFonts w:ascii="Calibri" w:hAnsi="Calibri"/>
          <w:sz w:val="22"/>
          <w:szCs w:val="22"/>
          <w:lang w:eastAsia="en-GB"/>
        </w:rPr>
        <w:tab/>
      </w:r>
      <w:r w:rsidRPr="00274CF8">
        <w:t>SIP PUBLISH request for service authorisation and service settings</w:t>
      </w:r>
      <w:r>
        <w:tab/>
      </w:r>
      <w:r>
        <w:fldChar w:fldCharType="begin" w:fldLock="1"/>
      </w:r>
      <w:r>
        <w:instrText xml:space="preserve"> PAGEREF _Toc73958391 \h </w:instrText>
      </w:r>
      <w:r>
        <w:fldChar w:fldCharType="separate"/>
      </w:r>
      <w:r>
        <w:t>121</w:t>
      </w:r>
      <w:r>
        <w:fldChar w:fldCharType="end"/>
      </w:r>
    </w:p>
    <w:p w14:paraId="4FD0E9F0" w14:textId="77777777" w:rsidR="002475F5" w:rsidRPr="00CD4CBB" w:rsidRDefault="002475F5">
      <w:pPr>
        <w:pStyle w:val="TOC3"/>
        <w:rPr>
          <w:rFonts w:ascii="Calibri" w:hAnsi="Calibri"/>
          <w:sz w:val="22"/>
          <w:szCs w:val="22"/>
          <w:lang w:eastAsia="en-GB"/>
        </w:rPr>
      </w:pPr>
      <w:r w:rsidRPr="00274CF8">
        <w:rPr>
          <w:lang w:val="en-US"/>
        </w:rPr>
        <w:t>7.3.4</w:t>
      </w:r>
      <w:r w:rsidRPr="00CD4CBB">
        <w:rPr>
          <w:rFonts w:ascii="Calibri" w:hAnsi="Calibri"/>
          <w:sz w:val="22"/>
          <w:szCs w:val="22"/>
          <w:lang w:eastAsia="en-GB"/>
        </w:rPr>
        <w:tab/>
      </w:r>
      <w:r>
        <w:t>Receiving SIP PUBL</w:t>
      </w:r>
      <w:r w:rsidRPr="00274CF8">
        <w:rPr>
          <w:lang w:val="en-US"/>
        </w:rPr>
        <w:t>I</w:t>
      </w:r>
      <w:r>
        <w:t xml:space="preserve">SH </w:t>
      </w:r>
      <w:r w:rsidRPr="00274CF8">
        <w:t xml:space="preserve">request </w:t>
      </w:r>
      <w:r>
        <w:t xml:space="preserve">for </w:t>
      </w:r>
      <w:r w:rsidRPr="00274CF8">
        <w:rPr>
          <w:lang w:val="en-US"/>
        </w:rPr>
        <w:t>MCVideo service</w:t>
      </w:r>
      <w:r>
        <w:t xml:space="preserve"> settings</w:t>
      </w:r>
      <w:r w:rsidRPr="00274CF8">
        <w:t xml:space="preserve"> only</w:t>
      </w:r>
      <w:r>
        <w:tab/>
      </w:r>
      <w:r>
        <w:fldChar w:fldCharType="begin" w:fldLock="1"/>
      </w:r>
      <w:r>
        <w:instrText xml:space="preserve"> PAGEREF _Toc73958392 \h </w:instrText>
      </w:r>
      <w:r>
        <w:fldChar w:fldCharType="separate"/>
      </w:r>
      <w:r>
        <w:t>122</w:t>
      </w:r>
      <w:r>
        <w:fldChar w:fldCharType="end"/>
      </w:r>
    </w:p>
    <w:p w14:paraId="1CAB80F8" w14:textId="77777777" w:rsidR="002475F5" w:rsidRPr="00CD4CBB" w:rsidRDefault="002475F5">
      <w:pPr>
        <w:pStyle w:val="TOC3"/>
        <w:rPr>
          <w:rFonts w:ascii="Calibri" w:hAnsi="Calibri"/>
          <w:sz w:val="22"/>
          <w:szCs w:val="22"/>
          <w:lang w:eastAsia="en-GB"/>
        </w:rPr>
      </w:pPr>
      <w:r>
        <w:t>7.3.5</w:t>
      </w:r>
      <w:r w:rsidRPr="00CD4CBB">
        <w:rPr>
          <w:rFonts w:ascii="Calibri" w:hAnsi="Calibri"/>
          <w:sz w:val="22"/>
          <w:szCs w:val="22"/>
          <w:lang w:eastAsia="en-GB"/>
        </w:rPr>
        <w:tab/>
      </w:r>
      <w:r>
        <w:t>Receiving SIP PUBLISH request with "Expires=0"</w:t>
      </w:r>
      <w:r>
        <w:tab/>
      </w:r>
      <w:r>
        <w:fldChar w:fldCharType="begin" w:fldLock="1"/>
      </w:r>
      <w:r>
        <w:instrText xml:space="preserve"> PAGEREF _Toc73958393 \h </w:instrText>
      </w:r>
      <w:r>
        <w:fldChar w:fldCharType="separate"/>
      </w:r>
      <w:r>
        <w:t>123</w:t>
      </w:r>
      <w:r>
        <w:fldChar w:fldCharType="end"/>
      </w:r>
    </w:p>
    <w:p w14:paraId="7A7F6954" w14:textId="77777777" w:rsidR="002475F5" w:rsidRPr="00CD4CBB" w:rsidRDefault="002475F5">
      <w:pPr>
        <w:pStyle w:val="TOC3"/>
        <w:rPr>
          <w:rFonts w:ascii="Calibri" w:hAnsi="Calibri"/>
          <w:sz w:val="22"/>
          <w:szCs w:val="22"/>
          <w:lang w:eastAsia="en-GB"/>
        </w:rPr>
      </w:pPr>
      <w:r>
        <w:t>7.3.</w:t>
      </w:r>
      <w:r w:rsidRPr="00274CF8">
        <w:rPr>
          <w:lang w:val="en-US"/>
        </w:rPr>
        <w:t>6</w:t>
      </w:r>
      <w:r w:rsidRPr="00CD4CBB">
        <w:rPr>
          <w:rFonts w:ascii="Calibri" w:hAnsi="Calibri"/>
          <w:sz w:val="22"/>
          <w:szCs w:val="22"/>
          <w:lang w:eastAsia="en-GB"/>
        </w:rPr>
        <w:tab/>
      </w:r>
      <w:r w:rsidRPr="00274CF8">
        <w:rPr>
          <w:lang w:val="en-US"/>
        </w:rPr>
        <w:t>Subscription to and notification of MCVideo service</w:t>
      </w:r>
      <w:r>
        <w:t xml:space="preserve"> settings</w:t>
      </w:r>
      <w:r>
        <w:tab/>
      </w:r>
      <w:r>
        <w:fldChar w:fldCharType="begin" w:fldLock="1"/>
      </w:r>
      <w:r>
        <w:instrText xml:space="preserve"> PAGEREF _Toc73958394 \h </w:instrText>
      </w:r>
      <w:r>
        <w:fldChar w:fldCharType="separate"/>
      </w:r>
      <w:r>
        <w:t>124</w:t>
      </w:r>
      <w:r>
        <w:fldChar w:fldCharType="end"/>
      </w:r>
    </w:p>
    <w:p w14:paraId="04F8C769" w14:textId="77777777" w:rsidR="002475F5" w:rsidRPr="00CD4CBB" w:rsidRDefault="002475F5">
      <w:pPr>
        <w:pStyle w:val="TOC4"/>
        <w:rPr>
          <w:rFonts w:ascii="Calibri" w:hAnsi="Calibri"/>
          <w:sz w:val="22"/>
          <w:szCs w:val="22"/>
          <w:lang w:eastAsia="en-GB"/>
        </w:rPr>
      </w:pPr>
      <w:r>
        <w:t>7.3.6.1</w:t>
      </w:r>
      <w:r w:rsidRPr="00CD4CBB">
        <w:rPr>
          <w:rFonts w:ascii="Calibri" w:hAnsi="Calibri"/>
          <w:sz w:val="22"/>
          <w:szCs w:val="22"/>
          <w:lang w:eastAsia="en-GB"/>
        </w:rPr>
        <w:tab/>
      </w:r>
      <w:r>
        <w:t xml:space="preserve">Receiving subscription to </w:t>
      </w:r>
      <w:r w:rsidRPr="00274CF8">
        <w:rPr>
          <w:lang w:val="en-US"/>
        </w:rPr>
        <w:t>MCVideo service</w:t>
      </w:r>
      <w:r>
        <w:t xml:space="preserve"> settings</w:t>
      </w:r>
      <w:r>
        <w:tab/>
      </w:r>
      <w:r>
        <w:fldChar w:fldCharType="begin" w:fldLock="1"/>
      </w:r>
      <w:r>
        <w:instrText xml:space="preserve"> PAGEREF _Toc73958395 \h </w:instrText>
      </w:r>
      <w:r>
        <w:fldChar w:fldCharType="separate"/>
      </w:r>
      <w:r>
        <w:t>124</w:t>
      </w:r>
      <w:r>
        <w:fldChar w:fldCharType="end"/>
      </w:r>
    </w:p>
    <w:p w14:paraId="5706BF6A" w14:textId="77777777" w:rsidR="002475F5" w:rsidRPr="00CD4CBB" w:rsidRDefault="002475F5">
      <w:pPr>
        <w:pStyle w:val="TOC4"/>
        <w:rPr>
          <w:rFonts w:ascii="Calibri" w:hAnsi="Calibri"/>
          <w:sz w:val="22"/>
          <w:szCs w:val="22"/>
          <w:lang w:eastAsia="en-GB"/>
        </w:rPr>
      </w:pPr>
      <w:r>
        <w:t>7.3.6.2</w:t>
      </w:r>
      <w:r w:rsidRPr="00CD4CBB">
        <w:rPr>
          <w:rFonts w:ascii="Calibri" w:hAnsi="Calibri"/>
          <w:sz w:val="22"/>
          <w:szCs w:val="22"/>
          <w:lang w:eastAsia="en-GB"/>
        </w:rPr>
        <w:tab/>
      </w:r>
      <w:r>
        <w:t xml:space="preserve">Sending notification of change of </w:t>
      </w:r>
      <w:r w:rsidRPr="00274CF8">
        <w:rPr>
          <w:lang w:val="en-US"/>
        </w:rPr>
        <w:t>MCVideo service</w:t>
      </w:r>
      <w:r>
        <w:t xml:space="preserve"> settings</w:t>
      </w:r>
      <w:r>
        <w:tab/>
      </w:r>
      <w:r>
        <w:fldChar w:fldCharType="begin" w:fldLock="1"/>
      </w:r>
      <w:r>
        <w:instrText xml:space="preserve"> PAGEREF _Toc73958396 \h </w:instrText>
      </w:r>
      <w:r>
        <w:fldChar w:fldCharType="separate"/>
      </w:r>
      <w:r>
        <w:t>124</w:t>
      </w:r>
      <w:r>
        <w:fldChar w:fldCharType="end"/>
      </w:r>
    </w:p>
    <w:p w14:paraId="38EA2F28" w14:textId="77777777" w:rsidR="002475F5" w:rsidRPr="00CD4CBB" w:rsidRDefault="002475F5">
      <w:pPr>
        <w:pStyle w:val="TOC3"/>
        <w:rPr>
          <w:rFonts w:ascii="Calibri" w:hAnsi="Calibri"/>
          <w:sz w:val="22"/>
          <w:szCs w:val="22"/>
          <w:lang w:eastAsia="en-GB"/>
        </w:rPr>
      </w:pPr>
      <w:r>
        <w:t>7.3.7</w:t>
      </w:r>
      <w:r w:rsidRPr="00CD4CBB">
        <w:rPr>
          <w:rFonts w:ascii="Calibri" w:hAnsi="Calibri"/>
          <w:sz w:val="22"/>
          <w:szCs w:val="22"/>
          <w:lang w:eastAsia="en-GB"/>
        </w:rPr>
        <w:tab/>
      </w:r>
      <w:r>
        <w:t>Sending a CSK key download message</w:t>
      </w:r>
      <w:r>
        <w:tab/>
      </w:r>
      <w:r>
        <w:fldChar w:fldCharType="begin" w:fldLock="1"/>
      </w:r>
      <w:r>
        <w:instrText xml:space="preserve"> PAGEREF _Toc73958397 \h </w:instrText>
      </w:r>
      <w:r>
        <w:fldChar w:fldCharType="separate"/>
      </w:r>
      <w:r>
        <w:t>124</w:t>
      </w:r>
      <w:r>
        <w:fldChar w:fldCharType="end"/>
      </w:r>
    </w:p>
    <w:p w14:paraId="0B1FEFB8" w14:textId="77777777" w:rsidR="002475F5" w:rsidRPr="00CD4CBB" w:rsidRDefault="002475F5">
      <w:pPr>
        <w:pStyle w:val="TOC2"/>
        <w:rPr>
          <w:rFonts w:ascii="Calibri" w:hAnsi="Calibri"/>
          <w:sz w:val="22"/>
          <w:szCs w:val="22"/>
          <w:lang w:eastAsia="en-GB"/>
        </w:rPr>
      </w:pPr>
      <w:r w:rsidRPr="00274CF8">
        <w:rPr>
          <w:lang w:val="en-US"/>
        </w:rPr>
        <w:t>7.4</w:t>
      </w:r>
      <w:r w:rsidRPr="00CD4CBB">
        <w:rPr>
          <w:rFonts w:ascii="Calibri" w:hAnsi="Calibri"/>
          <w:sz w:val="22"/>
          <w:szCs w:val="22"/>
          <w:lang w:eastAsia="en-GB"/>
        </w:rPr>
        <w:tab/>
      </w:r>
      <w:r w:rsidRPr="00274CF8">
        <w:rPr>
          <w:lang w:val="en-US"/>
        </w:rPr>
        <w:t>Coding</w:t>
      </w:r>
      <w:r>
        <w:tab/>
      </w:r>
      <w:r>
        <w:fldChar w:fldCharType="begin" w:fldLock="1"/>
      </w:r>
      <w:r>
        <w:instrText xml:space="preserve"> PAGEREF _Toc73958398 \h </w:instrText>
      </w:r>
      <w:r>
        <w:fldChar w:fldCharType="separate"/>
      </w:r>
      <w:r>
        <w:t>125</w:t>
      </w:r>
      <w:r>
        <w:fldChar w:fldCharType="end"/>
      </w:r>
    </w:p>
    <w:p w14:paraId="633C25AE" w14:textId="77777777" w:rsidR="002475F5" w:rsidRPr="00CD4CBB" w:rsidRDefault="002475F5">
      <w:pPr>
        <w:pStyle w:val="TOC3"/>
        <w:rPr>
          <w:rFonts w:ascii="Calibri" w:hAnsi="Calibri"/>
          <w:sz w:val="22"/>
          <w:szCs w:val="22"/>
          <w:lang w:eastAsia="en-GB"/>
        </w:rPr>
      </w:pPr>
      <w:r>
        <w:t>7.4.1</w:t>
      </w:r>
      <w:r w:rsidRPr="00CD4CBB">
        <w:rPr>
          <w:rFonts w:ascii="Calibri" w:hAnsi="Calibri"/>
          <w:sz w:val="22"/>
          <w:szCs w:val="22"/>
          <w:lang w:eastAsia="en-GB"/>
        </w:rPr>
        <w:tab/>
      </w:r>
      <w:r>
        <w:t>Extension of MIME types</w:t>
      </w:r>
      <w:r>
        <w:tab/>
      </w:r>
      <w:r>
        <w:fldChar w:fldCharType="begin" w:fldLock="1"/>
      </w:r>
      <w:r>
        <w:instrText xml:space="preserve"> PAGEREF _Toc73958399 \h </w:instrText>
      </w:r>
      <w:r>
        <w:fldChar w:fldCharType="separate"/>
      </w:r>
      <w:r>
        <w:t>125</w:t>
      </w:r>
      <w:r>
        <w:fldChar w:fldCharType="end"/>
      </w:r>
    </w:p>
    <w:p w14:paraId="157E7B20" w14:textId="77777777" w:rsidR="002475F5" w:rsidRPr="00CD4CBB" w:rsidRDefault="002475F5">
      <w:pPr>
        <w:pStyle w:val="TOC4"/>
        <w:rPr>
          <w:rFonts w:ascii="Calibri" w:hAnsi="Calibri"/>
          <w:sz w:val="22"/>
          <w:szCs w:val="22"/>
          <w:lang w:eastAsia="en-GB"/>
        </w:rPr>
      </w:pPr>
      <w:r>
        <w:t>7.4.1.1</w:t>
      </w:r>
      <w:r w:rsidRPr="00CD4CBB">
        <w:rPr>
          <w:rFonts w:ascii="Calibri" w:hAnsi="Calibri"/>
          <w:sz w:val="22"/>
          <w:szCs w:val="22"/>
          <w:lang w:eastAsia="en-GB"/>
        </w:rPr>
        <w:tab/>
      </w:r>
      <w:r>
        <w:t>General</w:t>
      </w:r>
      <w:r>
        <w:tab/>
      </w:r>
      <w:r>
        <w:fldChar w:fldCharType="begin" w:fldLock="1"/>
      </w:r>
      <w:r>
        <w:instrText xml:space="preserve"> PAGEREF _Toc73958400 \h </w:instrText>
      </w:r>
      <w:r>
        <w:fldChar w:fldCharType="separate"/>
      </w:r>
      <w:r>
        <w:t>125</w:t>
      </w:r>
      <w:r>
        <w:fldChar w:fldCharType="end"/>
      </w:r>
    </w:p>
    <w:p w14:paraId="30463838" w14:textId="77777777" w:rsidR="002475F5" w:rsidRPr="00CD4CBB" w:rsidRDefault="002475F5">
      <w:pPr>
        <w:pStyle w:val="TOC4"/>
        <w:rPr>
          <w:rFonts w:ascii="Calibri" w:hAnsi="Calibri"/>
          <w:sz w:val="22"/>
          <w:szCs w:val="22"/>
          <w:lang w:eastAsia="en-GB"/>
        </w:rPr>
      </w:pPr>
      <w:r w:rsidRPr="00274CF8">
        <w:rPr>
          <w:lang w:val="en-US"/>
        </w:rPr>
        <w:t>7.4.1.2</w:t>
      </w:r>
      <w:r w:rsidRPr="00CD4CBB">
        <w:rPr>
          <w:rFonts w:ascii="Calibri" w:hAnsi="Calibri"/>
          <w:sz w:val="22"/>
          <w:szCs w:val="22"/>
          <w:lang w:eastAsia="en-GB"/>
        </w:rPr>
        <w:tab/>
      </w:r>
      <w:r>
        <w:t xml:space="preserve">Extension of </w:t>
      </w:r>
      <w:r w:rsidRPr="00274CF8">
        <w:rPr>
          <w:rFonts w:eastAsia="SimSun"/>
        </w:rPr>
        <w:t>application/poc-settings+xml MIME type</w:t>
      </w:r>
      <w:r>
        <w:tab/>
      </w:r>
      <w:r>
        <w:fldChar w:fldCharType="begin" w:fldLock="1"/>
      </w:r>
      <w:r>
        <w:instrText xml:space="preserve"> PAGEREF _Toc73958401 \h </w:instrText>
      </w:r>
      <w:r>
        <w:fldChar w:fldCharType="separate"/>
      </w:r>
      <w:r>
        <w:t>125</w:t>
      </w:r>
      <w:r>
        <w:fldChar w:fldCharType="end"/>
      </w:r>
    </w:p>
    <w:p w14:paraId="10E77BA9" w14:textId="77777777" w:rsidR="002475F5" w:rsidRPr="00CD4CBB" w:rsidRDefault="002475F5">
      <w:pPr>
        <w:pStyle w:val="TOC5"/>
        <w:rPr>
          <w:rFonts w:ascii="Calibri" w:hAnsi="Calibri"/>
          <w:sz w:val="22"/>
          <w:szCs w:val="22"/>
          <w:lang w:eastAsia="en-GB"/>
        </w:rPr>
      </w:pPr>
      <w:r w:rsidRPr="00274CF8">
        <w:rPr>
          <w:lang w:val="en-US"/>
        </w:rPr>
        <w:t>7.4.1</w:t>
      </w:r>
      <w:r>
        <w:t>.</w:t>
      </w:r>
      <w:r w:rsidRPr="00274CF8">
        <w:rPr>
          <w:lang w:val="en-US"/>
        </w:rPr>
        <w:t>2</w:t>
      </w:r>
      <w:r>
        <w:t>.1</w:t>
      </w:r>
      <w:r w:rsidRPr="00CD4CBB">
        <w:rPr>
          <w:rFonts w:ascii="Calibri" w:hAnsi="Calibri"/>
          <w:sz w:val="22"/>
          <w:szCs w:val="22"/>
          <w:lang w:eastAsia="en-GB"/>
        </w:rPr>
        <w:tab/>
      </w:r>
      <w:r>
        <w:t>Introduction</w:t>
      </w:r>
      <w:r>
        <w:tab/>
      </w:r>
      <w:r>
        <w:fldChar w:fldCharType="begin" w:fldLock="1"/>
      </w:r>
      <w:r>
        <w:instrText xml:space="preserve"> PAGEREF _Toc73958402 \h </w:instrText>
      </w:r>
      <w:r>
        <w:fldChar w:fldCharType="separate"/>
      </w:r>
      <w:r>
        <w:t>125</w:t>
      </w:r>
      <w:r>
        <w:fldChar w:fldCharType="end"/>
      </w:r>
    </w:p>
    <w:p w14:paraId="1B7FC888" w14:textId="77777777" w:rsidR="002475F5" w:rsidRPr="00CD4CBB" w:rsidRDefault="002475F5">
      <w:pPr>
        <w:pStyle w:val="TOC5"/>
        <w:rPr>
          <w:rFonts w:ascii="Calibri" w:hAnsi="Calibri"/>
          <w:sz w:val="22"/>
          <w:szCs w:val="22"/>
          <w:lang w:eastAsia="en-GB"/>
        </w:rPr>
      </w:pPr>
      <w:r w:rsidRPr="00274CF8">
        <w:rPr>
          <w:lang w:val="en-US"/>
        </w:rPr>
        <w:t>7.4.1.2</w:t>
      </w:r>
      <w:r>
        <w:t>.2</w:t>
      </w:r>
      <w:r w:rsidRPr="00CD4CBB">
        <w:rPr>
          <w:rFonts w:ascii="Calibri" w:hAnsi="Calibri"/>
          <w:sz w:val="22"/>
          <w:szCs w:val="22"/>
          <w:lang w:eastAsia="en-GB"/>
        </w:rPr>
        <w:tab/>
      </w:r>
      <w:r>
        <w:t>Syntax</w:t>
      </w:r>
      <w:r>
        <w:tab/>
      </w:r>
      <w:r>
        <w:fldChar w:fldCharType="begin" w:fldLock="1"/>
      </w:r>
      <w:r>
        <w:instrText xml:space="preserve"> PAGEREF _Toc73958403 \h </w:instrText>
      </w:r>
      <w:r>
        <w:fldChar w:fldCharType="separate"/>
      </w:r>
      <w:r>
        <w:t>125</w:t>
      </w:r>
      <w:r>
        <w:fldChar w:fldCharType="end"/>
      </w:r>
    </w:p>
    <w:p w14:paraId="103CBD7C" w14:textId="77777777" w:rsidR="002475F5" w:rsidRPr="00CD4CBB" w:rsidRDefault="002475F5">
      <w:pPr>
        <w:pStyle w:val="TOC1"/>
        <w:rPr>
          <w:rFonts w:ascii="Calibri" w:hAnsi="Calibri"/>
          <w:szCs w:val="22"/>
          <w:lang w:eastAsia="en-GB"/>
        </w:rPr>
      </w:pPr>
      <w:r>
        <w:t>8</w:t>
      </w:r>
      <w:r w:rsidRPr="00CD4CBB">
        <w:rPr>
          <w:rFonts w:ascii="Calibri" w:hAnsi="Calibri"/>
          <w:szCs w:val="22"/>
          <w:lang w:eastAsia="en-GB"/>
        </w:rPr>
        <w:tab/>
      </w:r>
      <w:r>
        <w:t>Affiliation</w:t>
      </w:r>
      <w:r>
        <w:tab/>
      </w:r>
      <w:r>
        <w:fldChar w:fldCharType="begin" w:fldLock="1"/>
      </w:r>
      <w:r>
        <w:instrText xml:space="preserve"> PAGEREF _Toc73958404 \h </w:instrText>
      </w:r>
      <w:r>
        <w:fldChar w:fldCharType="separate"/>
      </w:r>
      <w:r>
        <w:t>126</w:t>
      </w:r>
      <w:r>
        <w:fldChar w:fldCharType="end"/>
      </w:r>
    </w:p>
    <w:p w14:paraId="053DFABE" w14:textId="77777777" w:rsidR="002475F5" w:rsidRPr="00CD4CBB" w:rsidRDefault="002475F5">
      <w:pPr>
        <w:pStyle w:val="TOC2"/>
        <w:rPr>
          <w:rFonts w:ascii="Calibri" w:hAnsi="Calibri"/>
          <w:sz w:val="22"/>
          <w:szCs w:val="22"/>
          <w:lang w:eastAsia="en-GB"/>
        </w:rPr>
      </w:pPr>
      <w:r w:rsidRPr="00274CF8">
        <w:t>8</w:t>
      </w:r>
      <w:r>
        <w:t>.1</w:t>
      </w:r>
      <w:r w:rsidRPr="00CD4CBB">
        <w:rPr>
          <w:rFonts w:ascii="Calibri" w:hAnsi="Calibri"/>
          <w:sz w:val="22"/>
          <w:szCs w:val="22"/>
          <w:lang w:eastAsia="en-GB"/>
        </w:rPr>
        <w:tab/>
      </w:r>
      <w:r>
        <w:t>General</w:t>
      </w:r>
      <w:r>
        <w:tab/>
      </w:r>
      <w:r>
        <w:fldChar w:fldCharType="begin" w:fldLock="1"/>
      </w:r>
      <w:r>
        <w:instrText xml:space="preserve"> PAGEREF _Toc73958405 \h </w:instrText>
      </w:r>
      <w:r>
        <w:fldChar w:fldCharType="separate"/>
      </w:r>
      <w:r>
        <w:t>126</w:t>
      </w:r>
      <w:r>
        <w:fldChar w:fldCharType="end"/>
      </w:r>
    </w:p>
    <w:p w14:paraId="35C90372" w14:textId="77777777" w:rsidR="002475F5" w:rsidRPr="00CD4CBB" w:rsidRDefault="002475F5">
      <w:pPr>
        <w:pStyle w:val="TOC2"/>
        <w:rPr>
          <w:rFonts w:ascii="Calibri" w:hAnsi="Calibri"/>
          <w:sz w:val="22"/>
          <w:szCs w:val="22"/>
          <w:lang w:eastAsia="en-GB"/>
        </w:rPr>
      </w:pPr>
      <w:r w:rsidRPr="00274CF8">
        <w:t>8</w:t>
      </w:r>
      <w:r>
        <w:t>.2</w:t>
      </w:r>
      <w:r w:rsidRPr="00CD4CBB">
        <w:rPr>
          <w:rFonts w:ascii="Calibri" w:hAnsi="Calibri"/>
          <w:sz w:val="22"/>
          <w:szCs w:val="22"/>
          <w:lang w:eastAsia="en-GB"/>
        </w:rPr>
        <w:tab/>
      </w:r>
      <w:r w:rsidRPr="00274CF8">
        <w:t>P</w:t>
      </w:r>
      <w:r>
        <w:t>rocedures</w:t>
      </w:r>
      <w:r>
        <w:tab/>
      </w:r>
      <w:r>
        <w:fldChar w:fldCharType="begin" w:fldLock="1"/>
      </w:r>
      <w:r>
        <w:instrText xml:space="preserve"> PAGEREF _Toc73958406 \h </w:instrText>
      </w:r>
      <w:r>
        <w:fldChar w:fldCharType="separate"/>
      </w:r>
      <w:r>
        <w:t>127</w:t>
      </w:r>
      <w:r>
        <w:fldChar w:fldCharType="end"/>
      </w:r>
    </w:p>
    <w:p w14:paraId="7B95FDA2" w14:textId="77777777" w:rsidR="002475F5" w:rsidRPr="00CD4CBB" w:rsidRDefault="002475F5">
      <w:pPr>
        <w:pStyle w:val="TOC3"/>
        <w:rPr>
          <w:rFonts w:ascii="Calibri" w:hAnsi="Calibri"/>
          <w:sz w:val="22"/>
          <w:szCs w:val="22"/>
          <w:lang w:eastAsia="en-GB"/>
        </w:rPr>
      </w:pPr>
      <w:r>
        <w:t>8.2.1</w:t>
      </w:r>
      <w:r w:rsidRPr="00CD4CBB">
        <w:rPr>
          <w:rFonts w:ascii="Calibri" w:hAnsi="Calibri"/>
          <w:sz w:val="22"/>
          <w:szCs w:val="22"/>
          <w:lang w:eastAsia="en-GB"/>
        </w:rPr>
        <w:tab/>
      </w:r>
      <w:r>
        <w:t>MC</w:t>
      </w:r>
      <w:r w:rsidRPr="00274CF8">
        <w:t>Video</w:t>
      </w:r>
      <w:r>
        <w:t xml:space="preserve"> client procedures</w:t>
      </w:r>
      <w:r>
        <w:tab/>
      </w:r>
      <w:r>
        <w:fldChar w:fldCharType="begin" w:fldLock="1"/>
      </w:r>
      <w:r>
        <w:instrText xml:space="preserve"> PAGEREF _Toc73958407 \h </w:instrText>
      </w:r>
      <w:r>
        <w:fldChar w:fldCharType="separate"/>
      </w:r>
      <w:r>
        <w:t>127</w:t>
      </w:r>
      <w:r>
        <w:fldChar w:fldCharType="end"/>
      </w:r>
    </w:p>
    <w:p w14:paraId="44302C28" w14:textId="77777777" w:rsidR="002475F5" w:rsidRPr="00CD4CBB" w:rsidRDefault="002475F5">
      <w:pPr>
        <w:pStyle w:val="TOC4"/>
        <w:rPr>
          <w:rFonts w:ascii="Calibri" w:hAnsi="Calibri"/>
          <w:sz w:val="22"/>
          <w:szCs w:val="22"/>
          <w:lang w:eastAsia="en-GB"/>
        </w:rPr>
      </w:pPr>
      <w:r w:rsidRPr="00274CF8">
        <w:t>8.2.1.1</w:t>
      </w:r>
      <w:r w:rsidRPr="00CD4CBB">
        <w:rPr>
          <w:rFonts w:ascii="Calibri" w:hAnsi="Calibri"/>
          <w:sz w:val="22"/>
          <w:szCs w:val="22"/>
          <w:lang w:eastAsia="en-GB"/>
        </w:rPr>
        <w:tab/>
      </w:r>
      <w:r w:rsidRPr="00274CF8">
        <w:t>General</w:t>
      </w:r>
      <w:r>
        <w:tab/>
      </w:r>
      <w:r>
        <w:fldChar w:fldCharType="begin" w:fldLock="1"/>
      </w:r>
      <w:r>
        <w:instrText xml:space="preserve"> PAGEREF _Toc73958408 \h </w:instrText>
      </w:r>
      <w:r>
        <w:fldChar w:fldCharType="separate"/>
      </w:r>
      <w:r>
        <w:t>127</w:t>
      </w:r>
      <w:r>
        <w:fldChar w:fldCharType="end"/>
      </w:r>
    </w:p>
    <w:p w14:paraId="071AE190" w14:textId="77777777" w:rsidR="002475F5" w:rsidRPr="00CD4CBB" w:rsidRDefault="002475F5">
      <w:pPr>
        <w:pStyle w:val="TOC4"/>
        <w:rPr>
          <w:rFonts w:ascii="Calibri" w:hAnsi="Calibri"/>
          <w:sz w:val="22"/>
          <w:szCs w:val="22"/>
          <w:lang w:eastAsia="en-GB"/>
        </w:rPr>
      </w:pPr>
      <w:r w:rsidRPr="00274CF8">
        <w:t>8.2.1.2</w:t>
      </w:r>
      <w:r w:rsidRPr="00CD4CBB">
        <w:rPr>
          <w:rFonts w:ascii="Calibri" w:hAnsi="Calibri"/>
          <w:sz w:val="22"/>
          <w:szCs w:val="22"/>
          <w:lang w:eastAsia="en-GB"/>
        </w:rPr>
        <w:tab/>
      </w:r>
      <w:r w:rsidRPr="00274CF8">
        <w:t>Affiliation status change procedure</w:t>
      </w:r>
      <w:r>
        <w:tab/>
      </w:r>
      <w:r>
        <w:fldChar w:fldCharType="begin" w:fldLock="1"/>
      </w:r>
      <w:r>
        <w:instrText xml:space="preserve"> PAGEREF _Toc73958409 \h </w:instrText>
      </w:r>
      <w:r>
        <w:fldChar w:fldCharType="separate"/>
      </w:r>
      <w:r>
        <w:t>127</w:t>
      </w:r>
      <w:r>
        <w:fldChar w:fldCharType="end"/>
      </w:r>
    </w:p>
    <w:p w14:paraId="2D4BFB6C" w14:textId="77777777" w:rsidR="002475F5" w:rsidRPr="00CD4CBB" w:rsidRDefault="002475F5">
      <w:pPr>
        <w:pStyle w:val="TOC4"/>
        <w:rPr>
          <w:rFonts w:ascii="Calibri" w:hAnsi="Calibri"/>
          <w:sz w:val="22"/>
          <w:szCs w:val="22"/>
          <w:lang w:eastAsia="en-GB"/>
        </w:rPr>
      </w:pPr>
      <w:r w:rsidRPr="00274CF8">
        <w:t>8.2.1.3</w:t>
      </w:r>
      <w:r w:rsidRPr="00CD4CBB">
        <w:rPr>
          <w:rFonts w:ascii="Calibri" w:hAnsi="Calibri"/>
          <w:sz w:val="22"/>
          <w:szCs w:val="22"/>
          <w:lang w:eastAsia="en-GB"/>
        </w:rPr>
        <w:tab/>
      </w:r>
      <w:r w:rsidRPr="00274CF8">
        <w:t>Affiliation status determination procedure</w:t>
      </w:r>
      <w:r>
        <w:tab/>
      </w:r>
      <w:r>
        <w:fldChar w:fldCharType="begin" w:fldLock="1"/>
      </w:r>
      <w:r>
        <w:instrText xml:space="preserve"> PAGEREF _Toc73958410 \h </w:instrText>
      </w:r>
      <w:r>
        <w:fldChar w:fldCharType="separate"/>
      </w:r>
      <w:r>
        <w:t>128</w:t>
      </w:r>
      <w:r>
        <w:fldChar w:fldCharType="end"/>
      </w:r>
    </w:p>
    <w:p w14:paraId="56F93B38" w14:textId="77777777" w:rsidR="002475F5" w:rsidRPr="00CD4CBB" w:rsidRDefault="002475F5">
      <w:pPr>
        <w:pStyle w:val="TOC4"/>
        <w:rPr>
          <w:rFonts w:ascii="Calibri" w:hAnsi="Calibri"/>
          <w:sz w:val="22"/>
          <w:szCs w:val="22"/>
          <w:lang w:eastAsia="en-GB"/>
        </w:rPr>
      </w:pPr>
      <w:r w:rsidRPr="00274CF8">
        <w:t>8</w:t>
      </w:r>
      <w:r>
        <w:t>.2.1.4</w:t>
      </w:r>
      <w:r w:rsidRPr="00CD4CBB">
        <w:rPr>
          <w:rFonts w:ascii="Calibri" w:hAnsi="Calibri"/>
          <w:sz w:val="22"/>
          <w:szCs w:val="22"/>
          <w:lang w:eastAsia="en-GB"/>
        </w:rPr>
        <w:tab/>
      </w:r>
      <w:r w:rsidRPr="00274CF8">
        <w:t xml:space="preserve">Procedure for </w:t>
      </w:r>
      <w:r w:rsidRPr="00274CF8">
        <w:rPr>
          <w:lang w:val="en-US"/>
        </w:rPr>
        <w:t xml:space="preserve">sending </w:t>
      </w:r>
      <w:r>
        <w:t>affiliation status</w:t>
      </w:r>
      <w:r w:rsidRPr="00274CF8">
        <w:rPr>
          <w:lang w:val="en-US"/>
        </w:rPr>
        <w:t xml:space="preserve"> change request in negotiated mode to target MCVideo user</w:t>
      </w:r>
      <w:r>
        <w:tab/>
      </w:r>
      <w:r>
        <w:fldChar w:fldCharType="begin" w:fldLock="1"/>
      </w:r>
      <w:r>
        <w:instrText xml:space="preserve"> PAGEREF _Toc73958411 \h </w:instrText>
      </w:r>
      <w:r>
        <w:fldChar w:fldCharType="separate"/>
      </w:r>
      <w:r>
        <w:t>129</w:t>
      </w:r>
      <w:r>
        <w:fldChar w:fldCharType="end"/>
      </w:r>
    </w:p>
    <w:p w14:paraId="3261BD25" w14:textId="77777777" w:rsidR="002475F5" w:rsidRPr="00CD4CBB" w:rsidRDefault="002475F5">
      <w:pPr>
        <w:pStyle w:val="TOC4"/>
        <w:rPr>
          <w:rFonts w:ascii="Calibri" w:hAnsi="Calibri"/>
          <w:sz w:val="22"/>
          <w:szCs w:val="22"/>
          <w:lang w:eastAsia="en-GB"/>
        </w:rPr>
      </w:pPr>
      <w:r w:rsidRPr="00274CF8">
        <w:t>8</w:t>
      </w:r>
      <w:r>
        <w:t>.2.1.5</w:t>
      </w:r>
      <w:r w:rsidRPr="00CD4CBB">
        <w:rPr>
          <w:rFonts w:ascii="Calibri" w:hAnsi="Calibri"/>
          <w:sz w:val="22"/>
          <w:szCs w:val="22"/>
          <w:lang w:eastAsia="en-GB"/>
        </w:rPr>
        <w:tab/>
      </w:r>
      <w:r w:rsidRPr="00274CF8">
        <w:t xml:space="preserve">Procedure for </w:t>
      </w:r>
      <w:r w:rsidRPr="00274CF8">
        <w:rPr>
          <w:lang w:val="en-US"/>
        </w:rPr>
        <w:t xml:space="preserve">receiving </w:t>
      </w:r>
      <w:r>
        <w:t>affiliation status</w:t>
      </w:r>
      <w:r w:rsidRPr="00274CF8">
        <w:rPr>
          <w:lang w:val="en-US"/>
        </w:rPr>
        <w:t xml:space="preserve"> change request in negotiated mode from authorized MCVideo user</w:t>
      </w:r>
      <w:r>
        <w:tab/>
      </w:r>
      <w:r>
        <w:fldChar w:fldCharType="begin" w:fldLock="1"/>
      </w:r>
      <w:r>
        <w:instrText xml:space="preserve"> PAGEREF _Toc73958412 \h </w:instrText>
      </w:r>
      <w:r>
        <w:fldChar w:fldCharType="separate"/>
      </w:r>
      <w:r>
        <w:t>130</w:t>
      </w:r>
      <w:r>
        <w:fldChar w:fldCharType="end"/>
      </w:r>
    </w:p>
    <w:p w14:paraId="6AA1FA33" w14:textId="77777777" w:rsidR="002475F5" w:rsidRPr="00CD4CBB" w:rsidRDefault="002475F5">
      <w:pPr>
        <w:pStyle w:val="TOC4"/>
        <w:rPr>
          <w:rFonts w:ascii="Calibri" w:hAnsi="Calibri"/>
          <w:sz w:val="22"/>
          <w:szCs w:val="22"/>
          <w:lang w:eastAsia="en-GB"/>
        </w:rPr>
      </w:pPr>
      <w:r>
        <w:t>8.2.1.</w:t>
      </w:r>
      <w:r w:rsidRPr="00274CF8">
        <w:t>6</w:t>
      </w:r>
      <w:r w:rsidRPr="00CD4CBB">
        <w:rPr>
          <w:rFonts w:ascii="Calibri" w:hAnsi="Calibri"/>
          <w:sz w:val="22"/>
          <w:szCs w:val="22"/>
          <w:lang w:eastAsia="en-GB"/>
        </w:rPr>
        <w:tab/>
      </w:r>
      <w:r>
        <w:t>Subscription to group dynamic data</w:t>
      </w:r>
      <w:r>
        <w:tab/>
      </w:r>
      <w:r>
        <w:fldChar w:fldCharType="begin" w:fldLock="1"/>
      </w:r>
      <w:r>
        <w:instrText xml:space="preserve"> PAGEREF _Toc73958413 \h </w:instrText>
      </w:r>
      <w:r>
        <w:fldChar w:fldCharType="separate"/>
      </w:r>
      <w:r>
        <w:t>130</w:t>
      </w:r>
      <w:r>
        <w:fldChar w:fldCharType="end"/>
      </w:r>
    </w:p>
    <w:p w14:paraId="6308547C" w14:textId="77777777" w:rsidR="002475F5" w:rsidRPr="00CD4CBB" w:rsidRDefault="002475F5">
      <w:pPr>
        <w:pStyle w:val="TOC3"/>
        <w:rPr>
          <w:rFonts w:ascii="Calibri" w:hAnsi="Calibri"/>
          <w:sz w:val="22"/>
          <w:szCs w:val="22"/>
          <w:lang w:eastAsia="en-GB"/>
        </w:rPr>
      </w:pPr>
      <w:r>
        <w:t>8.</w:t>
      </w:r>
      <w:r w:rsidRPr="00274CF8">
        <w:t>2.2</w:t>
      </w:r>
      <w:r w:rsidRPr="00CD4CBB">
        <w:rPr>
          <w:rFonts w:ascii="Calibri" w:hAnsi="Calibri"/>
          <w:sz w:val="22"/>
          <w:szCs w:val="22"/>
          <w:lang w:eastAsia="en-GB"/>
        </w:rPr>
        <w:tab/>
      </w:r>
      <w:r>
        <w:t>MCVideo server procedures</w:t>
      </w:r>
      <w:r>
        <w:tab/>
      </w:r>
      <w:r>
        <w:fldChar w:fldCharType="begin" w:fldLock="1"/>
      </w:r>
      <w:r>
        <w:instrText xml:space="preserve"> PAGEREF _Toc73958414 \h </w:instrText>
      </w:r>
      <w:r>
        <w:fldChar w:fldCharType="separate"/>
      </w:r>
      <w:r>
        <w:t>131</w:t>
      </w:r>
      <w:r>
        <w:fldChar w:fldCharType="end"/>
      </w:r>
    </w:p>
    <w:p w14:paraId="519E10B5" w14:textId="77777777" w:rsidR="002475F5" w:rsidRPr="00CD4CBB" w:rsidRDefault="002475F5">
      <w:pPr>
        <w:pStyle w:val="TOC4"/>
        <w:rPr>
          <w:rFonts w:ascii="Calibri" w:hAnsi="Calibri"/>
          <w:sz w:val="22"/>
          <w:szCs w:val="22"/>
          <w:lang w:eastAsia="en-GB"/>
        </w:rPr>
      </w:pPr>
      <w:r w:rsidRPr="00274CF8">
        <w:t>8.2.2.1</w:t>
      </w:r>
      <w:r w:rsidRPr="00CD4CBB">
        <w:rPr>
          <w:rFonts w:ascii="Calibri" w:hAnsi="Calibri"/>
          <w:sz w:val="22"/>
          <w:szCs w:val="22"/>
          <w:lang w:eastAsia="en-GB"/>
        </w:rPr>
        <w:tab/>
      </w:r>
      <w:r w:rsidRPr="00274CF8">
        <w:t>General</w:t>
      </w:r>
      <w:r>
        <w:tab/>
      </w:r>
      <w:r>
        <w:fldChar w:fldCharType="begin" w:fldLock="1"/>
      </w:r>
      <w:r>
        <w:instrText xml:space="preserve"> PAGEREF _Toc73958415 \h </w:instrText>
      </w:r>
      <w:r>
        <w:fldChar w:fldCharType="separate"/>
      </w:r>
      <w:r>
        <w:t>131</w:t>
      </w:r>
      <w:r>
        <w:fldChar w:fldCharType="end"/>
      </w:r>
    </w:p>
    <w:p w14:paraId="37F3CCAA" w14:textId="77777777" w:rsidR="002475F5" w:rsidRPr="00CD4CBB" w:rsidRDefault="002475F5">
      <w:pPr>
        <w:pStyle w:val="TOC4"/>
        <w:rPr>
          <w:rFonts w:ascii="Calibri" w:hAnsi="Calibri"/>
          <w:sz w:val="22"/>
          <w:szCs w:val="22"/>
          <w:lang w:eastAsia="en-GB"/>
        </w:rPr>
      </w:pPr>
      <w:r w:rsidRPr="00274CF8">
        <w:t>8.2.2.2</w:t>
      </w:r>
      <w:r w:rsidRPr="00CD4CBB">
        <w:rPr>
          <w:rFonts w:ascii="Calibri" w:hAnsi="Calibri"/>
          <w:sz w:val="22"/>
          <w:szCs w:val="22"/>
          <w:lang w:eastAsia="en-GB"/>
        </w:rPr>
        <w:tab/>
      </w:r>
      <w:r w:rsidRPr="00274CF8">
        <w:t>Procedures of MCVideo server serving the MCVideo user</w:t>
      </w:r>
      <w:r>
        <w:tab/>
      </w:r>
      <w:r>
        <w:fldChar w:fldCharType="begin" w:fldLock="1"/>
      </w:r>
      <w:r>
        <w:instrText xml:space="preserve"> PAGEREF _Toc73958416 \h </w:instrText>
      </w:r>
      <w:r>
        <w:fldChar w:fldCharType="separate"/>
      </w:r>
      <w:r>
        <w:t>131</w:t>
      </w:r>
      <w:r>
        <w:fldChar w:fldCharType="end"/>
      </w:r>
    </w:p>
    <w:p w14:paraId="1EFF7897" w14:textId="77777777" w:rsidR="002475F5" w:rsidRPr="00CD4CBB" w:rsidRDefault="002475F5">
      <w:pPr>
        <w:pStyle w:val="TOC5"/>
        <w:rPr>
          <w:rFonts w:ascii="Calibri" w:hAnsi="Calibri"/>
          <w:sz w:val="22"/>
          <w:szCs w:val="22"/>
          <w:lang w:eastAsia="en-GB"/>
        </w:rPr>
      </w:pPr>
      <w:r w:rsidRPr="00274CF8">
        <w:t>8.2.2.2.1</w:t>
      </w:r>
      <w:r w:rsidRPr="00CD4CBB">
        <w:rPr>
          <w:rFonts w:ascii="Calibri" w:hAnsi="Calibri"/>
          <w:sz w:val="22"/>
          <w:szCs w:val="22"/>
          <w:lang w:eastAsia="en-GB"/>
        </w:rPr>
        <w:tab/>
      </w:r>
      <w:r w:rsidRPr="00274CF8">
        <w:t>General</w:t>
      </w:r>
      <w:r>
        <w:tab/>
      </w:r>
      <w:r>
        <w:fldChar w:fldCharType="begin" w:fldLock="1"/>
      </w:r>
      <w:r>
        <w:instrText xml:space="preserve"> PAGEREF _Toc73958417 \h </w:instrText>
      </w:r>
      <w:r>
        <w:fldChar w:fldCharType="separate"/>
      </w:r>
      <w:r>
        <w:t>131</w:t>
      </w:r>
      <w:r>
        <w:fldChar w:fldCharType="end"/>
      </w:r>
    </w:p>
    <w:p w14:paraId="49C202BC" w14:textId="77777777" w:rsidR="002475F5" w:rsidRPr="00CD4CBB" w:rsidRDefault="002475F5">
      <w:pPr>
        <w:pStyle w:val="TOC5"/>
        <w:rPr>
          <w:rFonts w:ascii="Calibri" w:hAnsi="Calibri"/>
          <w:sz w:val="22"/>
          <w:szCs w:val="22"/>
          <w:lang w:eastAsia="en-GB"/>
        </w:rPr>
      </w:pPr>
      <w:r w:rsidRPr="00274CF8">
        <w:t>8.2.2.2.2</w:t>
      </w:r>
      <w:r w:rsidRPr="00CD4CBB">
        <w:rPr>
          <w:rFonts w:ascii="Calibri" w:hAnsi="Calibri"/>
          <w:sz w:val="22"/>
          <w:szCs w:val="22"/>
          <w:lang w:eastAsia="en-GB"/>
        </w:rPr>
        <w:tab/>
      </w:r>
      <w:r w:rsidRPr="00274CF8">
        <w:t>Stored information</w:t>
      </w:r>
      <w:r>
        <w:tab/>
      </w:r>
      <w:r>
        <w:fldChar w:fldCharType="begin" w:fldLock="1"/>
      </w:r>
      <w:r>
        <w:instrText xml:space="preserve"> PAGEREF _Toc73958418 \h </w:instrText>
      </w:r>
      <w:r>
        <w:fldChar w:fldCharType="separate"/>
      </w:r>
      <w:r>
        <w:t>131</w:t>
      </w:r>
      <w:r>
        <w:fldChar w:fldCharType="end"/>
      </w:r>
    </w:p>
    <w:p w14:paraId="32EFC3E2" w14:textId="77777777" w:rsidR="002475F5" w:rsidRPr="00CD4CBB" w:rsidRDefault="002475F5">
      <w:pPr>
        <w:pStyle w:val="TOC5"/>
        <w:rPr>
          <w:rFonts w:ascii="Calibri" w:hAnsi="Calibri"/>
          <w:sz w:val="22"/>
          <w:szCs w:val="22"/>
          <w:lang w:eastAsia="en-GB"/>
        </w:rPr>
      </w:pPr>
      <w:r w:rsidRPr="00274CF8">
        <w:t>8.2.2.2.3</w:t>
      </w:r>
      <w:r w:rsidRPr="00CD4CBB">
        <w:rPr>
          <w:rFonts w:ascii="Calibri" w:hAnsi="Calibri"/>
          <w:sz w:val="22"/>
          <w:szCs w:val="22"/>
          <w:lang w:eastAsia="en-GB"/>
        </w:rPr>
        <w:tab/>
      </w:r>
      <w:r w:rsidRPr="00274CF8">
        <w:t>Receiving affiliation status change from MCVideo client procedure</w:t>
      </w:r>
      <w:r>
        <w:tab/>
      </w:r>
      <w:r>
        <w:fldChar w:fldCharType="begin" w:fldLock="1"/>
      </w:r>
      <w:r>
        <w:instrText xml:space="preserve"> PAGEREF _Toc73958419 \h </w:instrText>
      </w:r>
      <w:r>
        <w:fldChar w:fldCharType="separate"/>
      </w:r>
      <w:r>
        <w:t>132</w:t>
      </w:r>
      <w:r>
        <w:fldChar w:fldCharType="end"/>
      </w:r>
    </w:p>
    <w:p w14:paraId="333A89EC" w14:textId="77777777" w:rsidR="002475F5" w:rsidRPr="00CD4CBB" w:rsidRDefault="002475F5">
      <w:pPr>
        <w:pStyle w:val="TOC5"/>
        <w:rPr>
          <w:rFonts w:ascii="Calibri" w:hAnsi="Calibri"/>
          <w:sz w:val="22"/>
          <w:szCs w:val="22"/>
          <w:lang w:eastAsia="en-GB"/>
        </w:rPr>
      </w:pPr>
      <w:r w:rsidRPr="00274CF8">
        <w:t>8.2.2.2.4</w:t>
      </w:r>
      <w:r w:rsidRPr="00CD4CBB">
        <w:rPr>
          <w:rFonts w:ascii="Calibri" w:hAnsi="Calibri"/>
          <w:sz w:val="22"/>
          <w:szCs w:val="22"/>
          <w:lang w:eastAsia="en-GB"/>
        </w:rPr>
        <w:tab/>
      </w:r>
      <w:r w:rsidRPr="00274CF8">
        <w:t>Receiving subscription to affiliation status procedure</w:t>
      </w:r>
      <w:r>
        <w:tab/>
      </w:r>
      <w:r>
        <w:fldChar w:fldCharType="begin" w:fldLock="1"/>
      </w:r>
      <w:r>
        <w:instrText xml:space="preserve"> PAGEREF _Toc73958420 \h </w:instrText>
      </w:r>
      <w:r>
        <w:fldChar w:fldCharType="separate"/>
      </w:r>
      <w:r>
        <w:t>135</w:t>
      </w:r>
      <w:r>
        <w:fldChar w:fldCharType="end"/>
      </w:r>
    </w:p>
    <w:p w14:paraId="67C9EDE3" w14:textId="77777777" w:rsidR="002475F5" w:rsidRPr="00CD4CBB" w:rsidRDefault="002475F5">
      <w:pPr>
        <w:pStyle w:val="TOC5"/>
        <w:rPr>
          <w:rFonts w:ascii="Calibri" w:hAnsi="Calibri"/>
          <w:sz w:val="22"/>
          <w:szCs w:val="22"/>
          <w:lang w:eastAsia="en-GB"/>
        </w:rPr>
      </w:pPr>
      <w:r w:rsidRPr="00274CF8">
        <w:t>8.2.2.2.5</w:t>
      </w:r>
      <w:r w:rsidRPr="00CD4CBB">
        <w:rPr>
          <w:rFonts w:ascii="Calibri" w:hAnsi="Calibri"/>
          <w:sz w:val="22"/>
          <w:szCs w:val="22"/>
          <w:lang w:eastAsia="en-GB"/>
        </w:rPr>
        <w:tab/>
      </w:r>
      <w:r w:rsidRPr="00274CF8">
        <w:t>Sending notification of change of affiliation status procedure</w:t>
      </w:r>
      <w:r>
        <w:tab/>
      </w:r>
      <w:r>
        <w:fldChar w:fldCharType="begin" w:fldLock="1"/>
      </w:r>
      <w:r>
        <w:instrText xml:space="preserve"> PAGEREF _Toc73958421 \h </w:instrText>
      </w:r>
      <w:r>
        <w:fldChar w:fldCharType="separate"/>
      </w:r>
      <w:r>
        <w:t>136</w:t>
      </w:r>
      <w:r>
        <w:fldChar w:fldCharType="end"/>
      </w:r>
    </w:p>
    <w:p w14:paraId="48B7FE6C" w14:textId="77777777" w:rsidR="002475F5" w:rsidRPr="00CD4CBB" w:rsidRDefault="002475F5">
      <w:pPr>
        <w:pStyle w:val="TOC5"/>
        <w:rPr>
          <w:rFonts w:ascii="Calibri" w:hAnsi="Calibri"/>
          <w:sz w:val="22"/>
          <w:szCs w:val="22"/>
          <w:lang w:eastAsia="en-GB"/>
        </w:rPr>
      </w:pPr>
      <w:r w:rsidRPr="00274CF8">
        <w:t>8</w:t>
      </w:r>
      <w:r>
        <w:t>.2.2.2.</w:t>
      </w:r>
      <w:r w:rsidRPr="00274CF8">
        <w:rPr>
          <w:lang w:val="en-US"/>
        </w:rPr>
        <w:t>6</w:t>
      </w:r>
      <w:r w:rsidRPr="00CD4CBB">
        <w:rPr>
          <w:rFonts w:ascii="Calibri" w:hAnsi="Calibri"/>
          <w:sz w:val="22"/>
          <w:szCs w:val="22"/>
          <w:lang w:eastAsia="en-GB"/>
        </w:rPr>
        <w:tab/>
      </w:r>
      <w:r w:rsidRPr="00274CF8">
        <w:rPr>
          <w:lang w:val="en-US"/>
        </w:rPr>
        <w:t>Sending</w:t>
      </w:r>
      <w:r>
        <w:t xml:space="preserve"> </w:t>
      </w:r>
      <w:r w:rsidRPr="00274CF8">
        <w:rPr>
          <w:lang w:val="en-US"/>
        </w:rPr>
        <w:t>a</w:t>
      </w:r>
      <w:r>
        <w:t xml:space="preserve">ffiliation </w:t>
      </w:r>
      <w:r w:rsidRPr="00274CF8">
        <w:rPr>
          <w:lang w:val="en-US"/>
        </w:rPr>
        <w:t>status change towards MCVideo server owning MCVideo group procedure</w:t>
      </w:r>
      <w:r>
        <w:tab/>
      </w:r>
      <w:r>
        <w:fldChar w:fldCharType="begin" w:fldLock="1"/>
      </w:r>
      <w:r>
        <w:instrText xml:space="preserve"> PAGEREF _Toc73958422 \h </w:instrText>
      </w:r>
      <w:r>
        <w:fldChar w:fldCharType="separate"/>
      </w:r>
      <w:r>
        <w:t>136</w:t>
      </w:r>
      <w:r>
        <w:fldChar w:fldCharType="end"/>
      </w:r>
    </w:p>
    <w:p w14:paraId="55A850B9" w14:textId="77777777" w:rsidR="002475F5" w:rsidRPr="00CD4CBB" w:rsidRDefault="002475F5">
      <w:pPr>
        <w:pStyle w:val="TOC5"/>
        <w:rPr>
          <w:rFonts w:ascii="Calibri" w:hAnsi="Calibri"/>
          <w:sz w:val="22"/>
          <w:szCs w:val="22"/>
          <w:lang w:eastAsia="en-GB"/>
        </w:rPr>
      </w:pPr>
      <w:r w:rsidRPr="00274CF8">
        <w:t>8</w:t>
      </w:r>
      <w:r>
        <w:t>.2.2.2.</w:t>
      </w:r>
      <w:r w:rsidRPr="00274CF8">
        <w:rPr>
          <w:lang w:val="en-US"/>
        </w:rPr>
        <w:t>7</w:t>
      </w:r>
      <w:r w:rsidRPr="00CD4CBB">
        <w:rPr>
          <w:rFonts w:ascii="Calibri" w:hAnsi="Calibri"/>
          <w:sz w:val="22"/>
          <w:szCs w:val="22"/>
          <w:lang w:eastAsia="en-GB"/>
        </w:rPr>
        <w:tab/>
      </w:r>
      <w:r>
        <w:t xml:space="preserve">Affiliation status determination </w:t>
      </w:r>
      <w:r w:rsidRPr="00274CF8">
        <w:rPr>
          <w:lang w:val="en-US"/>
        </w:rPr>
        <w:t xml:space="preserve">from MCVideo server owning MCVideo group </w:t>
      </w:r>
      <w:r>
        <w:t>procedure</w:t>
      </w:r>
      <w:r>
        <w:tab/>
      </w:r>
      <w:r>
        <w:fldChar w:fldCharType="begin" w:fldLock="1"/>
      </w:r>
      <w:r>
        <w:instrText xml:space="preserve"> PAGEREF _Toc73958423 \h </w:instrText>
      </w:r>
      <w:r>
        <w:fldChar w:fldCharType="separate"/>
      </w:r>
      <w:r>
        <w:t>138</w:t>
      </w:r>
      <w:r>
        <w:fldChar w:fldCharType="end"/>
      </w:r>
    </w:p>
    <w:p w14:paraId="352D9ABB" w14:textId="77777777" w:rsidR="002475F5" w:rsidRPr="00CD4CBB" w:rsidRDefault="002475F5">
      <w:pPr>
        <w:pStyle w:val="TOC5"/>
        <w:rPr>
          <w:rFonts w:ascii="Calibri" w:hAnsi="Calibri"/>
          <w:sz w:val="22"/>
          <w:szCs w:val="22"/>
          <w:lang w:eastAsia="en-GB"/>
        </w:rPr>
      </w:pPr>
      <w:r w:rsidRPr="00274CF8">
        <w:t>8</w:t>
      </w:r>
      <w:r>
        <w:t>.2.2.2.8</w:t>
      </w:r>
      <w:r w:rsidRPr="00CD4CBB">
        <w:rPr>
          <w:rFonts w:ascii="Calibri" w:hAnsi="Calibri"/>
          <w:sz w:val="22"/>
          <w:szCs w:val="22"/>
          <w:lang w:eastAsia="en-GB"/>
        </w:rPr>
        <w:tab/>
      </w:r>
      <w:r w:rsidRPr="00274CF8">
        <w:t xml:space="preserve">Procedure for </w:t>
      </w:r>
      <w:r w:rsidRPr="00274CF8">
        <w:rPr>
          <w:lang w:val="en-US"/>
        </w:rPr>
        <w:t>authorizing</w:t>
      </w:r>
      <w:r>
        <w:t xml:space="preserve"> affiliation status change request in negotiated mode </w:t>
      </w:r>
      <w:r w:rsidRPr="00274CF8">
        <w:rPr>
          <w:lang w:val="en-US"/>
        </w:rPr>
        <w:t xml:space="preserve">sent to served </w:t>
      </w:r>
      <w:r>
        <w:t>MCVideo user</w:t>
      </w:r>
      <w:r>
        <w:tab/>
      </w:r>
      <w:r>
        <w:fldChar w:fldCharType="begin" w:fldLock="1"/>
      </w:r>
      <w:r>
        <w:instrText xml:space="preserve"> PAGEREF _Toc73958424 \h </w:instrText>
      </w:r>
      <w:r>
        <w:fldChar w:fldCharType="separate"/>
      </w:r>
      <w:r>
        <w:t>140</w:t>
      </w:r>
      <w:r>
        <w:fldChar w:fldCharType="end"/>
      </w:r>
    </w:p>
    <w:p w14:paraId="3195C363" w14:textId="77777777" w:rsidR="002475F5" w:rsidRPr="00CD4CBB" w:rsidRDefault="002475F5">
      <w:pPr>
        <w:pStyle w:val="TOC5"/>
        <w:rPr>
          <w:rFonts w:ascii="Calibri" w:hAnsi="Calibri"/>
          <w:sz w:val="22"/>
          <w:szCs w:val="22"/>
          <w:lang w:eastAsia="en-GB"/>
        </w:rPr>
      </w:pPr>
      <w:r w:rsidRPr="00274CF8">
        <w:t>8.2.2.2.9</w:t>
      </w:r>
      <w:r w:rsidRPr="00CD4CBB">
        <w:rPr>
          <w:rFonts w:ascii="Calibri" w:hAnsi="Calibri"/>
          <w:sz w:val="22"/>
          <w:szCs w:val="22"/>
          <w:lang w:eastAsia="en-GB"/>
        </w:rPr>
        <w:tab/>
      </w:r>
      <w:r w:rsidRPr="00274CF8">
        <w:rPr>
          <w:lang w:val="en-US"/>
        </w:rPr>
        <w:t xml:space="preserve">Forwarding </w:t>
      </w:r>
      <w:r>
        <w:t xml:space="preserve">affiliation status change </w:t>
      </w:r>
      <w:r w:rsidRPr="00274CF8">
        <w:rPr>
          <w:lang w:val="en-US"/>
        </w:rPr>
        <w:t xml:space="preserve">towards another </w:t>
      </w:r>
      <w:r>
        <w:t>MCVideo user</w:t>
      </w:r>
      <w:r w:rsidRPr="00274CF8">
        <w:rPr>
          <w:lang w:val="en-US"/>
        </w:rPr>
        <w:t xml:space="preserve"> procedure</w:t>
      </w:r>
      <w:r>
        <w:tab/>
      </w:r>
      <w:r>
        <w:fldChar w:fldCharType="begin" w:fldLock="1"/>
      </w:r>
      <w:r>
        <w:instrText xml:space="preserve"> PAGEREF _Toc73958425 \h </w:instrText>
      </w:r>
      <w:r>
        <w:fldChar w:fldCharType="separate"/>
      </w:r>
      <w:r>
        <w:t>141</w:t>
      </w:r>
      <w:r>
        <w:fldChar w:fldCharType="end"/>
      </w:r>
    </w:p>
    <w:p w14:paraId="5975836E" w14:textId="77777777" w:rsidR="002475F5" w:rsidRPr="00CD4CBB" w:rsidRDefault="002475F5">
      <w:pPr>
        <w:pStyle w:val="TOC5"/>
        <w:rPr>
          <w:rFonts w:ascii="Calibri" w:hAnsi="Calibri"/>
          <w:sz w:val="22"/>
          <w:szCs w:val="22"/>
          <w:lang w:eastAsia="en-GB"/>
        </w:rPr>
      </w:pPr>
      <w:r w:rsidRPr="00274CF8">
        <w:t>8.2.2.2.10</w:t>
      </w:r>
      <w:r w:rsidRPr="00CD4CBB">
        <w:rPr>
          <w:rFonts w:ascii="Calibri" w:hAnsi="Calibri"/>
          <w:sz w:val="22"/>
          <w:szCs w:val="22"/>
          <w:lang w:eastAsia="en-GB"/>
        </w:rPr>
        <w:tab/>
      </w:r>
      <w:r w:rsidRPr="00274CF8">
        <w:rPr>
          <w:lang w:val="en-US"/>
        </w:rPr>
        <w:t xml:space="preserve">Forwarding </w:t>
      </w:r>
      <w:r w:rsidRPr="00274CF8">
        <w:t>subscription to affiliation status</w:t>
      </w:r>
      <w:r>
        <w:t xml:space="preserve"> </w:t>
      </w:r>
      <w:r w:rsidRPr="00274CF8">
        <w:rPr>
          <w:lang w:val="en-US"/>
        </w:rPr>
        <w:t xml:space="preserve">towards another </w:t>
      </w:r>
      <w:r>
        <w:t>MCVideo user</w:t>
      </w:r>
      <w:r w:rsidRPr="00274CF8">
        <w:rPr>
          <w:lang w:val="en-US"/>
        </w:rPr>
        <w:t xml:space="preserve"> procedure</w:t>
      </w:r>
      <w:r>
        <w:tab/>
      </w:r>
      <w:r>
        <w:fldChar w:fldCharType="begin" w:fldLock="1"/>
      </w:r>
      <w:r>
        <w:instrText xml:space="preserve"> PAGEREF _Toc73958426 \h </w:instrText>
      </w:r>
      <w:r>
        <w:fldChar w:fldCharType="separate"/>
      </w:r>
      <w:r>
        <w:t>141</w:t>
      </w:r>
      <w:r>
        <w:fldChar w:fldCharType="end"/>
      </w:r>
    </w:p>
    <w:p w14:paraId="0C400455" w14:textId="77777777" w:rsidR="002475F5" w:rsidRPr="00CD4CBB" w:rsidRDefault="002475F5">
      <w:pPr>
        <w:pStyle w:val="TOC5"/>
        <w:rPr>
          <w:rFonts w:ascii="Calibri" w:hAnsi="Calibri"/>
          <w:sz w:val="22"/>
          <w:szCs w:val="22"/>
          <w:lang w:eastAsia="en-GB"/>
        </w:rPr>
      </w:pPr>
      <w:r w:rsidRPr="00274CF8">
        <w:t>8</w:t>
      </w:r>
      <w:r>
        <w:t>.2.2.2.</w:t>
      </w:r>
      <w:r w:rsidRPr="00274CF8">
        <w:t>11</w:t>
      </w:r>
      <w:r w:rsidRPr="00CD4CBB">
        <w:rPr>
          <w:rFonts w:ascii="Calibri" w:hAnsi="Calibri"/>
          <w:sz w:val="22"/>
          <w:szCs w:val="22"/>
          <w:lang w:eastAsia="en-GB"/>
        </w:rPr>
        <w:tab/>
      </w:r>
      <w:r>
        <w:t>Affiliation status determination</w:t>
      </w:r>
      <w:r>
        <w:tab/>
      </w:r>
      <w:r>
        <w:fldChar w:fldCharType="begin" w:fldLock="1"/>
      </w:r>
      <w:r>
        <w:instrText xml:space="preserve"> PAGEREF _Toc73958427 \h </w:instrText>
      </w:r>
      <w:r>
        <w:fldChar w:fldCharType="separate"/>
      </w:r>
      <w:r>
        <w:t>142</w:t>
      </w:r>
      <w:r>
        <w:fldChar w:fldCharType="end"/>
      </w:r>
    </w:p>
    <w:p w14:paraId="0EF2DD8A" w14:textId="77777777" w:rsidR="002475F5" w:rsidRPr="00CD4CBB" w:rsidRDefault="002475F5">
      <w:pPr>
        <w:pStyle w:val="TOC5"/>
        <w:rPr>
          <w:rFonts w:ascii="Calibri" w:hAnsi="Calibri"/>
          <w:sz w:val="22"/>
          <w:szCs w:val="22"/>
          <w:lang w:eastAsia="en-GB"/>
        </w:rPr>
      </w:pPr>
      <w:r w:rsidRPr="00274CF8">
        <w:t>8</w:t>
      </w:r>
      <w:r>
        <w:t>.2.2.2.</w:t>
      </w:r>
      <w:r w:rsidRPr="00274CF8">
        <w:t>12</w:t>
      </w:r>
      <w:r w:rsidRPr="00CD4CBB">
        <w:rPr>
          <w:rFonts w:ascii="Calibri" w:hAnsi="Calibri"/>
          <w:sz w:val="22"/>
          <w:szCs w:val="22"/>
          <w:lang w:eastAsia="en-GB"/>
        </w:rPr>
        <w:tab/>
      </w:r>
      <w:r>
        <w:t>Affiliation status change by implicit affiliation</w:t>
      </w:r>
      <w:r>
        <w:tab/>
      </w:r>
      <w:r>
        <w:fldChar w:fldCharType="begin" w:fldLock="1"/>
      </w:r>
      <w:r>
        <w:instrText xml:space="preserve"> PAGEREF _Toc73958428 \h </w:instrText>
      </w:r>
      <w:r>
        <w:fldChar w:fldCharType="separate"/>
      </w:r>
      <w:r>
        <w:t>143</w:t>
      </w:r>
      <w:r>
        <w:fldChar w:fldCharType="end"/>
      </w:r>
    </w:p>
    <w:p w14:paraId="1629B481" w14:textId="77777777" w:rsidR="002475F5" w:rsidRPr="00CD4CBB" w:rsidRDefault="002475F5">
      <w:pPr>
        <w:pStyle w:val="TOC5"/>
        <w:rPr>
          <w:rFonts w:ascii="Calibri" w:hAnsi="Calibri"/>
          <w:sz w:val="22"/>
          <w:szCs w:val="22"/>
          <w:lang w:eastAsia="en-GB"/>
        </w:rPr>
      </w:pPr>
      <w:r w:rsidRPr="00274CF8">
        <w:t>8</w:t>
      </w:r>
      <w:r>
        <w:t>.2.2.2.</w:t>
      </w:r>
      <w:r w:rsidRPr="00274CF8">
        <w:t>13</w:t>
      </w:r>
      <w:r w:rsidRPr="00CD4CBB">
        <w:rPr>
          <w:rFonts w:ascii="Calibri" w:hAnsi="Calibri"/>
          <w:sz w:val="22"/>
          <w:szCs w:val="22"/>
          <w:lang w:eastAsia="en-GB"/>
        </w:rPr>
        <w:tab/>
      </w:r>
      <w:r>
        <w:t>Implicit affiliation status change completion</w:t>
      </w:r>
      <w:r>
        <w:tab/>
      </w:r>
      <w:r>
        <w:fldChar w:fldCharType="begin" w:fldLock="1"/>
      </w:r>
      <w:r>
        <w:instrText xml:space="preserve"> PAGEREF _Toc73958429 \h </w:instrText>
      </w:r>
      <w:r>
        <w:fldChar w:fldCharType="separate"/>
      </w:r>
      <w:r>
        <w:t>144</w:t>
      </w:r>
      <w:r>
        <w:fldChar w:fldCharType="end"/>
      </w:r>
    </w:p>
    <w:p w14:paraId="58FE6346" w14:textId="77777777" w:rsidR="002475F5" w:rsidRPr="00CD4CBB" w:rsidRDefault="002475F5">
      <w:pPr>
        <w:pStyle w:val="TOC5"/>
        <w:rPr>
          <w:rFonts w:ascii="Calibri" w:hAnsi="Calibri"/>
          <w:sz w:val="22"/>
          <w:szCs w:val="22"/>
          <w:lang w:eastAsia="en-GB"/>
        </w:rPr>
      </w:pPr>
      <w:r w:rsidRPr="00274CF8">
        <w:t>8</w:t>
      </w:r>
      <w:r>
        <w:t>.2.2.2.</w:t>
      </w:r>
      <w:r w:rsidRPr="00274CF8">
        <w:t>14</w:t>
      </w:r>
      <w:r w:rsidRPr="00CD4CBB">
        <w:rPr>
          <w:rFonts w:ascii="Calibri" w:hAnsi="Calibri"/>
          <w:sz w:val="22"/>
          <w:szCs w:val="22"/>
          <w:lang w:eastAsia="en-GB"/>
        </w:rPr>
        <w:tab/>
      </w:r>
      <w:r>
        <w:t>Implicit affiliation status change cancellation</w:t>
      </w:r>
      <w:r>
        <w:tab/>
      </w:r>
      <w:r>
        <w:fldChar w:fldCharType="begin" w:fldLock="1"/>
      </w:r>
      <w:r>
        <w:instrText xml:space="preserve"> PAGEREF _Toc73958430 \h </w:instrText>
      </w:r>
      <w:r>
        <w:fldChar w:fldCharType="separate"/>
      </w:r>
      <w:r>
        <w:t>144</w:t>
      </w:r>
      <w:r>
        <w:fldChar w:fldCharType="end"/>
      </w:r>
    </w:p>
    <w:p w14:paraId="323346ED" w14:textId="77777777" w:rsidR="002475F5" w:rsidRPr="00CD4CBB" w:rsidRDefault="002475F5">
      <w:pPr>
        <w:pStyle w:val="TOC5"/>
        <w:rPr>
          <w:rFonts w:ascii="Calibri" w:hAnsi="Calibri"/>
          <w:sz w:val="22"/>
          <w:szCs w:val="22"/>
          <w:lang w:eastAsia="en-GB"/>
        </w:rPr>
      </w:pPr>
      <w:r w:rsidRPr="00274CF8">
        <w:t>8</w:t>
      </w:r>
      <w:r>
        <w:t>.2.2.2.</w:t>
      </w:r>
      <w:r w:rsidRPr="00274CF8">
        <w:t>15</w:t>
      </w:r>
      <w:r w:rsidRPr="00CD4CBB">
        <w:rPr>
          <w:rFonts w:ascii="Calibri" w:hAnsi="Calibri"/>
          <w:sz w:val="22"/>
          <w:szCs w:val="22"/>
          <w:lang w:eastAsia="en-GB"/>
        </w:rPr>
        <w:tab/>
      </w:r>
      <w:r w:rsidRPr="00274CF8">
        <w:rPr>
          <w:lang w:val="en-US"/>
        </w:rPr>
        <w:t xml:space="preserve">Implicit affiliation to configured groups </w:t>
      </w:r>
      <w:r>
        <w:t>procedure</w:t>
      </w:r>
      <w:r>
        <w:tab/>
      </w:r>
      <w:r>
        <w:fldChar w:fldCharType="begin" w:fldLock="1"/>
      </w:r>
      <w:r>
        <w:instrText xml:space="preserve"> PAGEREF _Toc73958431 \h </w:instrText>
      </w:r>
      <w:r>
        <w:fldChar w:fldCharType="separate"/>
      </w:r>
      <w:r>
        <w:t>145</w:t>
      </w:r>
      <w:r>
        <w:fldChar w:fldCharType="end"/>
      </w:r>
    </w:p>
    <w:p w14:paraId="7434CB69" w14:textId="77777777" w:rsidR="002475F5" w:rsidRPr="00CD4CBB" w:rsidRDefault="002475F5">
      <w:pPr>
        <w:pStyle w:val="TOC5"/>
        <w:rPr>
          <w:rFonts w:ascii="Calibri" w:hAnsi="Calibri"/>
          <w:sz w:val="22"/>
          <w:szCs w:val="22"/>
          <w:lang w:eastAsia="en-GB"/>
        </w:rPr>
      </w:pPr>
      <w:r>
        <w:t>8.2.2.2.16</w:t>
      </w:r>
      <w:r w:rsidRPr="00CD4CBB">
        <w:rPr>
          <w:rFonts w:ascii="Calibri" w:hAnsi="Calibri"/>
          <w:sz w:val="22"/>
          <w:szCs w:val="22"/>
          <w:lang w:eastAsia="en-GB"/>
        </w:rPr>
        <w:tab/>
      </w:r>
      <w:r w:rsidRPr="00274CF8">
        <w:rPr>
          <w:lang w:val="en-US"/>
        </w:rPr>
        <w:t xml:space="preserve">Forwarding </w:t>
      </w:r>
      <w:r>
        <w:t xml:space="preserve">subscription to group dynamic data </w:t>
      </w:r>
      <w:r w:rsidRPr="00274CF8">
        <w:rPr>
          <w:lang w:val="en-US"/>
        </w:rPr>
        <w:t>towards the controlling MCVideo server procedure</w:t>
      </w:r>
      <w:r>
        <w:tab/>
      </w:r>
      <w:r>
        <w:fldChar w:fldCharType="begin" w:fldLock="1"/>
      </w:r>
      <w:r>
        <w:instrText xml:space="preserve"> PAGEREF _Toc73958432 \h </w:instrText>
      </w:r>
      <w:r>
        <w:fldChar w:fldCharType="separate"/>
      </w:r>
      <w:r>
        <w:t>146</w:t>
      </w:r>
      <w:r>
        <w:fldChar w:fldCharType="end"/>
      </w:r>
    </w:p>
    <w:p w14:paraId="286C68C4" w14:textId="77777777" w:rsidR="002475F5" w:rsidRPr="00CD4CBB" w:rsidRDefault="002475F5">
      <w:pPr>
        <w:pStyle w:val="TOC4"/>
        <w:rPr>
          <w:rFonts w:ascii="Calibri" w:hAnsi="Calibri"/>
          <w:sz w:val="22"/>
          <w:szCs w:val="22"/>
          <w:lang w:eastAsia="en-GB"/>
        </w:rPr>
      </w:pPr>
      <w:r w:rsidRPr="00274CF8">
        <w:t>8.2.2.3</w:t>
      </w:r>
      <w:r w:rsidRPr="00CD4CBB">
        <w:rPr>
          <w:rFonts w:ascii="Calibri" w:hAnsi="Calibri"/>
          <w:sz w:val="22"/>
          <w:szCs w:val="22"/>
          <w:lang w:eastAsia="en-GB"/>
        </w:rPr>
        <w:tab/>
      </w:r>
      <w:r w:rsidRPr="00274CF8">
        <w:t>Procedures of MCVideo server owning the MCVideo group</w:t>
      </w:r>
      <w:r>
        <w:tab/>
      </w:r>
      <w:r>
        <w:fldChar w:fldCharType="begin" w:fldLock="1"/>
      </w:r>
      <w:r>
        <w:instrText xml:space="preserve"> PAGEREF _Toc73958433 \h </w:instrText>
      </w:r>
      <w:r>
        <w:fldChar w:fldCharType="separate"/>
      </w:r>
      <w:r>
        <w:t>147</w:t>
      </w:r>
      <w:r>
        <w:fldChar w:fldCharType="end"/>
      </w:r>
    </w:p>
    <w:p w14:paraId="61FBF726" w14:textId="77777777" w:rsidR="002475F5" w:rsidRPr="00CD4CBB" w:rsidRDefault="002475F5">
      <w:pPr>
        <w:pStyle w:val="TOC5"/>
        <w:rPr>
          <w:rFonts w:ascii="Calibri" w:hAnsi="Calibri"/>
          <w:sz w:val="22"/>
          <w:szCs w:val="22"/>
          <w:lang w:eastAsia="en-GB"/>
        </w:rPr>
      </w:pPr>
      <w:r w:rsidRPr="00274CF8">
        <w:t>8</w:t>
      </w:r>
      <w:r>
        <w:t>.2.2.3.</w:t>
      </w:r>
      <w:r w:rsidRPr="00274CF8">
        <w:rPr>
          <w:lang w:val="en-US"/>
        </w:rPr>
        <w:t>1</w:t>
      </w:r>
      <w:r w:rsidRPr="00CD4CBB">
        <w:rPr>
          <w:rFonts w:ascii="Calibri" w:hAnsi="Calibri"/>
          <w:sz w:val="22"/>
          <w:szCs w:val="22"/>
          <w:lang w:eastAsia="en-GB"/>
        </w:rPr>
        <w:tab/>
      </w:r>
      <w:r w:rsidRPr="00274CF8">
        <w:rPr>
          <w:lang w:val="en-US"/>
        </w:rPr>
        <w:t>General</w:t>
      </w:r>
      <w:r>
        <w:tab/>
      </w:r>
      <w:r>
        <w:fldChar w:fldCharType="begin" w:fldLock="1"/>
      </w:r>
      <w:r>
        <w:instrText xml:space="preserve"> PAGEREF _Toc73958434 \h </w:instrText>
      </w:r>
      <w:r>
        <w:fldChar w:fldCharType="separate"/>
      </w:r>
      <w:r>
        <w:t>147</w:t>
      </w:r>
      <w:r>
        <w:fldChar w:fldCharType="end"/>
      </w:r>
    </w:p>
    <w:p w14:paraId="1A4565BE" w14:textId="77777777" w:rsidR="002475F5" w:rsidRPr="00CD4CBB" w:rsidRDefault="002475F5">
      <w:pPr>
        <w:pStyle w:val="TOC5"/>
        <w:rPr>
          <w:rFonts w:ascii="Calibri" w:hAnsi="Calibri"/>
          <w:sz w:val="22"/>
          <w:szCs w:val="22"/>
          <w:lang w:eastAsia="en-GB"/>
        </w:rPr>
      </w:pPr>
      <w:r w:rsidRPr="00274CF8">
        <w:t>8</w:t>
      </w:r>
      <w:r>
        <w:t>.2.2.3.</w:t>
      </w:r>
      <w:r w:rsidRPr="00274CF8">
        <w:rPr>
          <w:lang w:val="en-US"/>
        </w:rPr>
        <w:t>2</w:t>
      </w:r>
      <w:r w:rsidRPr="00CD4CBB">
        <w:rPr>
          <w:rFonts w:ascii="Calibri" w:hAnsi="Calibri"/>
          <w:sz w:val="22"/>
          <w:szCs w:val="22"/>
          <w:lang w:eastAsia="en-GB"/>
        </w:rPr>
        <w:tab/>
      </w:r>
      <w:r>
        <w:t>Stored information</w:t>
      </w:r>
      <w:r>
        <w:tab/>
      </w:r>
      <w:r>
        <w:fldChar w:fldCharType="begin" w:fldLock="1"/>
      </w:r>
      <w:r>
        <w:instrText xml:space="preserve"> PAGEREF _Toc73958435 \h </w:instrText>
      </w:r>
      <w:r>
        <w:fldChar w:fldCharType="separate"/>
      </w:r>
      <w:r>
        <w:t>147</w:t>
      </w:r>
      <w:r>
        <w:fldChar w:fldCharType="end"/>
      </w:r>
    </w:p>
    <w:p w14:paraId="735CE3F1" w14:textId="77777777" w:rsidR="002475F5" w:rsidRPr="00CD4CBB" w:rsidRDefault="002475F5">
      <w:pPr>
        <w:pStyle w:val="TOC5"/>
        <w:rPr>
          <w:rFonts w:ascii="Calibri" w:hAnsi="Calibri"/>
          <w:sz w:val="22"/>
          <w:szCs w:val="22"/>
          <w:lang w:eastAsia="en-GB"/>
        </w:rPr>
      </w:pPr>
      <w:r w:rsidRPr="00274CF8">
        <w:t>8</w:t>
      </w:r>
      <w:r>
        <w:t>.2.2.3.3</w:t>
      </w:r>
      <w:r w:rsidRPr="00CD4CBB">
        <w:rPr>
          <w:rFonts w:ascii="Calibri" w:hAnsi="Calibri"/>
          <w:sz w:val="22"/>
          <w:szCs w:val="22"/>
          <w:lang w:eastAsia="en-GB"/>
        </w:rPr>
        <w:tab/>
      </w:r>
      <w:r>
        <w:t>Receiving group affiliation status change procedure</w:t>
      </w:r>
      <w:r>
        <w:tab/>
      </w:r>
      <w:r>
        <w:fldChar w:fldCharType="begin" w:fldLock="1"/>
      </w:r>
      <w:r>
        <w:instrText xml:space="preserve"> PAGEREF _Toc73958436 \h </w:instrText>
      </w:r>
      <w:r>
        <w:fldChar w:fldCharType="separate"/>
      </w:r>
      <w:r>
        <w:t>148</w:t>
      </w:r>
      <w:r>
        <w:fldChar w:fldCharType="end"/>
      </w:r>
    </w:p>
    <w:p w14:paraId="4DA17E0D" w14:textId="77777777" w:rsidR="002475F5" w:rsidRPr="00CD4CBB" w:rsidRDefault="002475F5">
      <w:pPr>
        <w:pStyle w:val="TOC5"/>
        <w:rPr>
          <w:rFonts w:ascii="Calibri" w:hAnsi="Calibri"/>
          <w:sz w:val="22"/>
          <w:szCs w:val="22"/>
          <w:lang w:eastAsia="en-GB"/>
        </w:rPr>
      </w:pPr>
      <w:r w:rsidRPr="00274CF8">
        <w:t>8</w:t>
      </w:r>
      <w:r>
        <w:t>.2.2.3.</w:t>
      </w:r>
      <w:r w:rsidRPr="00274CF8">
        <w:rPr>
          <w:lang w:val="en-US"/>
        </w:rPr>
        <w:t>4</w:t>
      </w:r>
      <w:r w:rsidRPr="00CD4CBB">
        <w:rPr>
          <w:rFonts w:ascii="Calibri" w:hAnsi="Calibri"/>
          <w:sz w:val="22"/>
          <w:szCs w:val="22"/>
          <w:lang w:eastAsia="en-GB"/>
        </w:rPr>
        <w:tab/>
      </w:r>
      <w:r w:rsidRPr="00274CF8">
        <w:t>Receiving subscription to affiliation status procedure</w:t>
      </w:r>
      <w:r>
        <w:tab/>
      </w:r>
      <w:r>
        <w:fldChar w:fldCharType="begin" w:fldLock="1"/>
      </w:r>
      <w:r>
        <w:instrText xml:space="preserve"> PAGEREF _Toc73958437 \h </w:instrText>
      </w:r>
      <w:r>
        <w:fldChar w:fldCharType="separate"/>
      </w:r>
      <w:r>
        <w:t>149</w:t>
      </w:r>
      <w:r>
        <w:fldChar w:fldCharType="end"/>
      </w:r>
    </w:p>
    <w:p w14:paraId="476D88F9" w14:textId="77777777" w:rsidR="002475F5" w:rsidRPr="00CD4CBB" w:rsidRDefault="002475F5">
      <w:pPr>
        <w:pStyle w:val="TOC5"/>
        <w:rPr>
          <w:rFonts w:ascii="Calibri" w:hAnsi="Calibri"/>
          <w:sz w:val="22"/>
          <w:szCs w:val="22"/>
          <w:lang w:eastAsia="en-GB"/>
        </w:rPr>
      </w:pPr>
      <w:r w:rsidRPr="00274CF8">
        <w:t>8</w:t>
      </w:r>
      <w:r>
        <w:t>.2.2.3.</w:t>
      </w:r>
      <w:r w:rsidRPr="00274CF8">
        <w:rPr>
          <w:lang w:val="en-US"/>
        </w:rPr>
        <w:t>5</w:t>
      </w:r>
      <w:r w:rsidRPr="00CD4CBB">
        <w:rPr>
          <w:rFonts w:ascii="Calibri" w:hAnsi="Calibri"/>
          <w:sz w:val="22"/>
          <w:szCs w:val="22"/>
          <w:lang w:eastAsia="en-GB"/>
        </w:rPr>
        <w:tab/>
      </w:r>
      <w:r w:rsidRPr="00274CF8">
        <w:t>Sending notification of change of affiliation status procedure</w:t>
      </w:r>
      <w:r>
        <w:tab/>
      </w:r>
      <w:r>
        <w:fldChar w:fldCharType="begin" w:fldLock="1"/>
      </w:r>
      <w:r>
        <w:instrText xml:space="preserve"> PAGEREF _Toc73958438 \h </w:instrText>
      </w:r>
      <w:r>
        <w:fldChar w:fldCharType="separate"/>
      </w:r>
      <w:r>
        <w:t>150</w:t>
      </w:r>
      <w:r>
        <w:fldChar w:fldCharType="end"/>
      </w:r>
    </w:p>
    <w:p w14:paraId="502C808A" w14:textId="77777777" w:rsidR="002475F5" w:rsidRPr="00CD4CBB" w:rsidRDefault="002475F5">
      <w:pPr>
        <w:pStyle w:val="TOC5"/>
        <w:rPr>
          <w:rFonts w:ascii="Calibri" w:hAnsi="Calibri"/>
          <w:sz w:val="22"/>
          <w:szCs w:val="22"/>
          <w:lang w:eastAsia="en-GB"/>
        </w:rPr>
      </w:pPr>
      <w:r w:rsidRPr="00274CF8">
        <w:t>8</w:t>
      </w:r>
      <w:r>
        <w:t>.2.2.3.</w:t>
      </w:r>
      <w:r w:rsidRPr="00274CF8">
        <w:rPr>
          <w:lang w:val="en-US"/>
        </w:rPr>
        <w:t>6</w:t>
      </w:r>
      <w:r w:rsidRPr="00CD4CBB">
        <w:rPr>
          <w:rFonts w:ascii="Calibri" w:hAnsi="Calibri"/>
          <w:sz w:val="22"/>
          <w:szCs w:val="22"/>
          <w:lang w:eastAsia="en-GB"/>
        </w:rPr>
        <w:tab/>
      </w:r>
      <w:r>
        <w:t>Implicit affiliation eligibility check procedure</w:t>
      </w:r>
      <w:r>
        <w:tab/>
      </w:r>
      <w:r>
        <w:fldChar w:fldCharType="begin" w:fldLock="1"/>
      </w:r>
      <w:r>
        <w:instrText xml:space="preserve"> PAGEREF _Toc73958439 \h </w:instrText>
      </w:r>
      <w:r>
        <w:fldChar w:fldCharType="separate"/>
      </w:r>
      <w:r>
        <w:t>151</w:t>
      </w:r>
      <w:r>
        <w:fldChar w:fldCharType="end"/>
      </w:r>
    </w:p>
    <w:p w14:paraId="564BFDEE" w14:textId="77777777" w:rsidR="002475F5" w:rsidRPr="00CD4CBB" w:rsidRDefault="002475F5">
      <w:pPr>
        <w:pStyle w:val="TOC5"/>
        <w:rPr>
          <w:rFonts w:ascii="Calibri" w:hAnsi="Calibri"/>
          <w:sz w:val="22"/>
          <w:szCs w:val="22"/>
          <w:lang w:eastAsia="en-GB"/>
        </w:rPr>
      </w:pPr>
      <w:r w:rsidRPr="00274CF8">
        <w:t>8</w:t>
      </w:r>
      <w:r>
        <w:t>.2.2.3.</w:t>
      </w:r>
      <w:r w:rsidRPr="00274CF8">
        <w:rPr>
          <w:lang w:val="en-US"/>
        </w:rPr>
        <w:t>7</w:t>
      </w:r>
      <w:r w:rsidRPr="00CD4CBB">
        <w:rPr>
          <w:rFonts w:ascii="Calibri" w:hAnsi="Calibri"/>
          <w:sz w:val="22"/>
          <w:szCs w:val="22"/>
          <w:lang w:eastAsia="en-GB"/>
        </w:rPr>
        <w:tab/>
      </w:r>
      <w:r>
        <w:t>Affiliation status change by implicit affiliation procedure</w:t>
      </w:r>
      <w:r>
        <w:tab/>
      </w:r>
      <w:r>
        <w:fldChar w:fldCharType="begin" w:fldLock="1"/>
      </w:r>
      <w:r>
        <w:instrText xml:space="preserve"> PAGEREF _Toc73958440 \h </w:instrText>
      </w:r>
      <w:r>
        <w:fldChar w:fldCharType="separate"/>
      </w:r>
      <w:r>
        <w:t>151</w:t>
      </w:r>
      <w:r>
        <w:fldChar w:fldCharType="end"/>
      </w:r>
    </w:p>
    <w:p w14:paraId="3C597E76" w14:textId="77777777" w:rsidR="002475F5" w:rsidRPr="00CD4CBB" w:rsidRDefault="002475F5">
      <w:pPr>
        <w:pStyle w:val="TOC5"/>
        <w:rPr>
          <w:rFonts w:ascii="Calibri" w:hAnsi="Calibri"/>
          <w:sz w:val="22"/>
          <w:szCs w:val="22"/>
          <w:lang w:eastAsia="en-GB"/>
        </w:rPr>
      </w:pPr>
      <w:r w:rsidRPr="00274CF8">
        <w:rPr>
          <w:lang w:val="en-US"/>
        </w:rPr>
        <w:t>8</w:t>
      </w:r>
      <w:r>
        <w:t>.2.2.3.</w:t>
      </w:r>
      <w:r w:rsidRPr="00274CF8">
        <w:t>8</w:t>
      </w:r>
      <w:r w:rsidRPr="00CD4CBB">
        <w:rPr>
          <w:rFonts w:ascii="Calibri" w:hAnsi="Calibri"/>
          <w:sz w:val="22"/>
          <w:szCs w:val="22"/>
          <w:lang w:eastAsia="en-GB"/>
        </w:rPr>
        <w:tab/>
      </w:r>
      <w:r>
        <w:t>Affiliation eligibility check procedure</w:t>
      </w:r>
      <w:r>
        <w:tab/>
      </w:r>
      <w:r>
        <w:fldChar w:fldCharType="begin" w:fldLock="1"/>
      </w:r>
      <w:r>
        <w:instrText xml:space="preserve"> PAGEREF _Toc73958441 \h </w:instrText>
      </w:r>
      <w:r>
        <w:fldChar w:fldCharType="separate"/>
      </w:r>
      <w:r>
        <w:t>151</w:t>
      </w:r>
      <w:r>
        <w:fldChar w:fldCharType="end"/>
      </w:r>
    </w:p>
    <w:p w14:paraId="50553707" w14:textId="77777777" w:rsidR="002475F5" w:rsidRPr="00CD4CBB" w:rsidRDefault="002475F5">
      <w:pPr>
        <w:pStyle w:val="TOC5"/>
        <w:rPr>
          <w:rFonts w:ascii="Calibri" w:hAnsi="Calibri"/>
          <w:sz w:val="22"/>
          <w:szCs w:val="22"/>
          <w:lang w:eastAsia="en-GB"/>
        </w:rPr>
      </w:pPr>
      <w:r>
        <w:t>8.2.2.3.</w:t>
      </w:r>
      <w:r w:rsidRPr="00274CF8">
        <w:rPr>
          <w:lang w:val="en-US"/>
        </w:rPr>
        <w:t>9</w:t>
      </w:r>
      <w:r w:rsidRPr="00CD4CBB">
        <w:rPr>
          <w:rFonts w:ascii="Calibri" w:hAnsi="Calibri"/>
          <w:sz w:val="22"/>
          <w:szCs w:val="22"/>
          <w:lang w:eastAsia="en-GB"/>
        </w:rPr>
        <w:tab/>
      </w:r>
      <w:r>
        <w:t>Receiving subscription to group dynamic data procedure</w:t>
      </w:r>
      <w:r>
        <w:tab/>
      </w:r>
      <w:r>
        <w:fldChar w:fldCharType="begin" w:fldLock="1"/>
      </w:r>
      <w:r>
        <w:instrText xml:space="preserve"> PAGEREF _Toc73958442 \h </w:instrText>
      </w:r>
      <w:r>
        <w:fldChar w:fldCharType="separate"/>
      </w:r>
      <w:r>
        <w:t>152</w:t>
      </w:r>
      <w:r>
        <w:fldChar w:fldCharType="end"/>
      </w:r>
    </w:p>
    <w:p w14:paraId="702CF04A" w14:textId="77777777" w:rsidR="002475F5" w:rsidRPr="00CD4CBB" w:rsidRDefault="002475F5">
      <w:pPr>
        <w:pStyle w:val="TOC5"/>
        <w:rPr>
          <w:rFonts w:ascii="Calibri" w:hAnsi="Calibri"/>
          <w:sz w:val="22"/>
          <w:szCs w:val="22"/>
          <w:lang w:eastAsia="en-GB"/>
        </w:rPr>
      </w:pPr>
      <w:r>
        <w:t>8.2.2.3.</w:t>
      </w:r>
      <w:r w:rsidRPr="00274CF8">
        <w:t>10</w:t>
      </w:r>
      <w:r w:rsidRPr="00CD4CBB">
        <w:rPr>
          <w:rFonts w:ascii="Calibri" w:hAnsi="Calibri"/>
          <w:sz w:val="22"/>
          <w:szCs w:val="22"/>
          <w:lang w:eastAsia="en-GB"/>
        </w:rPr>
        <w:tab/>
      </w:r>
      <w:r>
        <w:t>Sending notification of change of group dynamic data procedure</w:t>
      </w:r>
      <w:r>
        <w:tab/>
      </w:r>
      <w:r>
        <w:fldChar w:fldCharType="begin" w:fldLock="1"/>
      </w:r>
      <w:r>
        <w:instrText xml:space="preserve"> PAGEREF _Toc73958443 \h </w:instrText>
      </w:r>
      <w:r>
        <w:fldChar w:fldCharType="separate"/>
      </w:r>
      <w:r>
        <w:t>153</w:t>
      </w:r>
      <w:r>
        <w:fldChar w:fldCharType="end"/>
      </w:r>
    </w:p>
    <w:p w14:paraId="070B448B" w14:textId="77777777" w:rsidR="002475F5" w:rsidRPr="00CD4CBB" w:rsidRDefault="002475F5">
      <w:pPr>
        <w:pStyle w:val="TOC2"/>
        <w:rPr>
          <w:rFonts w:ascii="Calibri" w:hAnsi="Calibri"/>
          <w:sz w:val="22"/>
          <w:szCs w:val="22"/>
          <w:lang w:eastAsia="en-GB"/>
        </w:rPr>
      </w:pPr>
      <w:r w:rsidRPr="00274CF8">
        <w:t>8.3</w:t>
      </w:r>
      <w:r w:rsidRPr="00CD4CBB">
        <w:rPr>
          <w:rFonts w:ascii="Calibri" w:hAnsi="Calibri"/>
          <w:sz w:val="22"/>
          <w:szCs w:val="22"/>
          <w:lang w:eastAsia="en-GB"/>
        </w:rPr>
        <w:tab/>
      </w:r>
      <w:r w:rsidRPr="00274CF8">
        <w:t>Coding</w:t>
      </w:r>
      <w:r>
        <w:tab/>
      </w:r>
      <w:r>
        <w:fldChar w:fldCharType="begin" w:fldLock="1"/>
      </w:r>
      <w:r>
        <w:instrText xml:space="preserve"> PAGEREF _Toc73958444 \h </w:instrText>
      </w:r>
      <w:r>
        <w:fldChar w:fldCharType="separate"/>
      </w:r>
      <w:r>
        <w:t>153</w:t>
      </w:r>
      <w:r>
        <w:fldChar w:fldCharType="end"/>
      </w:r>
    </w:p>
    <w:p w14:paraId="56512D23" w14:textId="77777777" w:rsidR="002475F5" w:rsidRPr="00CD4CBB" w:rsidRDefault="002475F5">
      <w:pPr>
        <w:pStyle w:val="TOC3"/>
        <w:rPr>
          <w:rFonts w:ascii="Calibri" w:hAnsi="Calibri"/>
          <w:sz w:val="22"/>
          <w:szCs w:val="22"/>
          <w:lang w:eastAsia="en-GB"/>
        </w:rPr>
      </w:pPr>
      <w:r w:rsidRPr="00274CF8">
        <w:t>8</w:t>
      </w:r>
      <w:r>
        <w:t>.3.</w:t>
      </w:r>
      <w:r w:rsidRPr="00274CF8">
        <w:rPr>
          <w:lang w:val="en-US"/>
        </w:rPr>
        <w:t>1</w:t>
      </w:r>
      <w:r w:rsidRPr="00CD4CBB">
        <w:rPr>
          <w:rFonts w:ascii="Calibri" w:hAnsi="Calibri"/>
          <w:sz w:val="22"/>
          <w:szCs w:val="22"/>
          <w:lang w:eastAsia="en-GB"/>
        </w:rPr>
        <w:tab/>
      </w:r>
      <w:r>
        <w:t xml:space="preserve">Extension of </w:t>
      </w:r>
      <w:r w:rsidRPr="00274CF8">
        <w:rPr>
          <w:rFonts w:eastAsia="SimSun"/>
        </w:rPr>
        <w:t>application/pidf+xml MIME type</w:t>
      </w:r>
      <w:r>
        <w:tab/>
      </w:r>
      <w:r>
        <w:fldChar w:fldCharType="begin" w:fldLock="1"/>
      </w:r>
      <w:r>
        <w:instrText xml:space="preserve"> PAGEREF _Toc73958445 \h </w:instrText>
      </w:r>
      <w:r>
        <w:fldChar w:fldCharType="separate"/>
      </w:r>
      <w:r>
        <w:t>153</w:t>
      </w:r>
      <w:r>
        <w:fldChar w:fldCharType="end"/>
      </w:r>
    </w:p>
    <w:p w14:paraId="033D6ABD" w14:textId="77777777" w:rsidR="002475F5" w:rsidRPr="00CD4CBB" w:rsidRDefault="002475F5">
      <w:pPr>
        <w:pStyle w:val="TOC4"/>
        <w:rPr>
          <w:rFonts w:ascii="Calibri" w:hAnsi="Calibri"/>
          <w:sz w:val="22"/>
          <w:szCs w:val="22"/>
          <w:lang w:eastAsia="en-GB"/>
        </w:rPr>
      </w:pPr>
      <w:r w:rsidRPr="00274CF8">
        <w:t>8</w:t>
      </w:r>
      <w:r>
        <w:t>.3.1.1</w:t>
      </w:r>
      <w:r w:rsidRPr="00CD4CBB">
        <w:rPr>
          <w:rFonts w:ascii="Calibri" w:hAnsi="Calibri"/>
          <w:sz w:val="22"/>
          <w:szCs w:val="22"/>
          <w:lang w:eastAsia="en-GB"/>
        </w:rPr>
        <w:tab/>
      </w:r>
      <w:r>
        <w:t>Introduction</w:t>
      </w:r>
      <w:r>
        <w:tab/>
      </w:r>
      <w:r>
        <w:fldChar w:fldCharType="begin" w:fldLock="1"/>
      </w:r>
      <w:r>
        <w:instrText xml:space="preserve"> PAGEREF _Toc73958446 \h </w:instrText>
      </w:r>
      <w:r>
        <w:fldChar w:fldCharType="separate"/>
      </w:r>
      <w:r>
        <w:t>153</w:t>
      </w:r>
      <w:r>
        <w:fldChar w:fldCharType="end"/>
      </w:r>
    </w:p>
    <w:p w14:paraId="66349206" w14:textId="77777777" w:rsidR="002475F5" w:rsidRPr="00CD4CBB" w:rsidRDefault="002475F5">
      <w:pPr>
        <w:pStyle w:val="TOC4"/>
        <w:rPr>
          <w:rFonts w:ascii="Calibri" w:hAnsi="Calibri"/>
          <w:sz w:val="22"/>
          <w:szCs w:val="22"/>
          <w:lang w:eastAsia="en-GB"/>
        </w:rPr>
      </w:pPr>
      <w:r w:rsidRPr="00274CF8">
        <w:t>8</w:t>
      </w:r>
      <w:r>
        <w:t>.3.1.2</w:t>
      </w:r>
      <w:r w:rsidRPr="00CD4CBB">
        <w:rPr>
          <w:rFonts w:ascii="Calibri" w:hAnsi="Calibri"/>
          <w:sz w:val="22"/>
          <w:szCs w:val="22"/>
          <w:lang w:eastAsia="en-GB"/>
        </w:rPr>
        <w:tab/>
      </w:r>
      <w:r>
        <w:t>Syntax</w:t>
      </w:r>
      <w:r>
        <w:tab/>
      </w:r>
      <w:r>
        <w:fldChar w:fldCharType="begin" w:fldLock="1"/>
      </w:r>
      <w:r>
        <w:instrText xml:space="preserve"> PAGEREF _Toc73958447 \h </w:instrText>
      </w:r>
      <w:r>
        <w:fldChar w:fldCharType="separate"/>
      </w:r>
      <w:r>
        <w:t>153</w:t>
      </w:r>
      <w:r>
        <w:fldChar w:fldCharType="end"/>
      </w:r>
    </w:p>
    <w:p w14:paraId="09D2E752" w14:textId="77777777" w:rsidR="002475F5" w:rsidRPr="00CD4CBB" w:rsidRDefault="002475F5">
      <w:pPr>
        <w:pStyle w:val="TOC3"/>
        <w:rPr>
          <w:rFonts w:ascii="Calibri" w:hAnsi="Calibri"/>
          <w:sz w:val="22"/>
          <w:szCs w:val="22"/>
          <w:lang w:eastAsia="en-GB"/>
        </w:rPr>
      </w:pPr>
      <w:r w:rsidRPr="00274CF8">
        <w:t>8</w:t>
      </w:r>
      <w:r>
        <w:t>.3.2</w:t>
      </w:r>
      <w:r w:rsidRPr="00CD4CBB">
        <w:rPr>
          <w:rFonts w:ascii="Calibri" w:hAnsi="Calibri"/>
          <w:sz w:val="22"/>
          <w:szCs w:val="22"/>
          <w:lang w:eastAsia="en-GB"/>
        </w:rPr>
        <w:tab/>
      </w:r>
      <w:r>
        <w:t xml:space="preserve">Extension of </w:t>
      </w:r>
      <w:r w:rsidRPr="00274CF8">
        <w:rPr>
          <w:rFonts w:eastAsia="SimSun"/>
        </w:rPr>
        <w:t>application/simple-filter+xml MIME type</w:t>
      </w:r>
      <w:r>
        <w:tab/>
      </w:r>
      <w:r>
        <w:fldChar w:fldCharType="begin" w:fldLock="1"/>
      </w:r>
      <w:r>
        <w:instrText xml:space="preserve"> PAGEREF _Toc73958448 \h </w:instrText>
      </w:r>
      <w:r>
        <w:fldChar w:fldCharType="separate"/>
      </w:r>
      <w:r>
        <w:t>156</w:t>
      </w:r>
      <w:r>
        <w:fldChar w:fldCharType="end"/>
      </w:r>
    </w:p>
    <w:p w14:paraId="7B00F7EC" w14:textId="77777777" w:rsidR="002475F5" w:rsidRPr="00CD4CBB" w:rsidRDefault="002475F5">
      <w:pPr>
        <w:pStyle w:val="TOC4"/>
        <w:rPr>
          <w:rFonts w:ascii="Calibri" w:hAnsi="Calibri"/>
          <w:sz w:val="22"/>
          <w:szCs w:val="22"/>
          <w:lang w:eastAsia="en-GB"/>
        </w:rPr>
      </w:pPr>
      <w:r w:rsidRPr="00274CF8">
        <w:t>8</w:t>
      </w:r>
      <w:r>
        <w:t>.3.2.1</w:t>
      </w:r>
      <w:r w:rsidRPr="00CD4CBB">
        <w:rPr>
          <w:rFonts w:ascii="Calibri" w:hAnsi="Calibri"/>
          <w:sz w:val="22"/>
          <w:szCs w:val="22"/>
          <w:lang w:eastAsia="en-GB"/>
        </w:rPr>
        <w:tab/>
      </w:r>
      <w:r>
        <w:t>Introduction</w:t>
      </w:r>
      <w:r>
        <w:tab/>
      </w:r>
      <w:r>
        <w:fldChar w:fldCharType="begin" w:fldLock="1"/>
      </w:r>
      <w:r>
        <w:instrText xml:space="preserve"> PAGEREF _Toc73958449 \h </w:instrText>
      </w:r>
      <w:r>
        <w:fldChar w:fldCharType="separate"/>
      </w:r>
      <w:r>
        <w:t>156</w:t>
      </w:r>
      <w:r>
        <w:fldChar w:fldCharType="end"/>
      </w:r>
    </w:p>
    <w:p w14:paraId="6F340F58" w14:textId="77777777" w:rsidR="002475F5" w:rsidRPr="00CD4CBB" w:rsidRDefault="002475F5">
      <w:pPr>
        <w:pStyle w:val="TOC4"/>
        <w:rPr>
          <w:rFonts w:ascii="Calibri" w:hAnsi="Calibri"/>
          <w:sz w:val="22"/>
          <w:szCs w:val="22"/>
          <w:lang w:eastAsia="en-GB"/>
        </w:rPr>
      </w:pPr>
      <w:r w:rsidRPr="00274CF8">
        <w:t>8</w:t>
      </w:r>
      <w:r>
        <w:t>.3.2.2</w:t>
      </w:r>
      <w:r w:rsidRPr="00CD4CBB">
        <w:rPr>
          <w:rFonts w:ascii="Calibri" w:hAnsi="Calibri"/>
          <w:sz w:val="22"/>
          <w:szCs w:val="22"/>
          <w:lang w:eastAsia="en-GB"/>
        </w:rPr>
        <w:tab/>
      </w:r>
      <w:r>
        <w:t>Syntax</w:t>
      </w:r>
      <w:r>
        <w:tab/>
      </w:r>
      <w:r>
        <w:fldChar w:fldCharType="begin" w:fldLock="1"/>
      </w:r>
      <w:r>
        <w:instrText xml:space="preserve"> PAGEREF _Toc73958450 \h </w:instrText>
      </w:r>
      <w:r>
        <w:fldChar w:fldCharType="separate"/>
      </w:r>
      <w:r>
        <w:t>156</w:t>
      </w:r>
      <w:r>
        <w:fldChar w:fldCharType="end"/>
      </w:r>
    </w:p>
    <w:p w14:paraId="3B3D917D" w14:textId="77777777" w:rsidR="002475F5" w:rsidRPr="00CD4CBB" w:rsidRDefault="002475F5">
      <w:pPr>
        <w:pStyle w:val="TOC1"/>
        <w:rPr>
          <w:rFonts w:ascii="Calibri" w:hAnsi="Calibri"/>
          <w:szCs w:val="22"/>
          <w:lang w:eastAsia="en-GB"/>
        </w:rPr>
      </w:pPr>
      <w:r>
        <w:t>9</w:t>
      </w:r>
      <w:r w:rsidRPr="00CD4CBB">
        <w:rPr>
          <w:rFonts w:ascii="Calibri" w:hAnsi="Calibri"/>
          <w:szCs w:val="22"/>
          <w:lang w:eastAsia="en-GB"/>
        </w:rPr>
        <w:tab/>
      </w:r>
      <w:r>
        <w:t>Group call</w:t>
      </w:r>
      <w:r>
        <w:tab/>
      </w:r>
      <w:r>
        <w:fldChar w:fldCharType="begin" w:fldLock="1"/>
      </w:r>
      <w:r>
        <w:instrText xml:space="preserve"> PAGEREF _Toc73958451 \h </w:instrText>
      </w:r>
      <w:r>
        <w:fldChar w:fldCharType="separate"/>
      </w:r>
      <w:r>
        <w:t>158</w:t>
      </w:r>
      <w:r>
        <w:fldChar w:fldCharType="end"/>
      </w:r>
    </w:p>
    <w:p w14:paraId="44033F41" w14:textId="77777777" w:rsidR="002475F5" w:rsidRPr="00CD4CBB" w:rsidRDefault="002475F5">
      <w:pPr>
        <w:pStyle w:val="TOC2"/>
        <w:rPr>
          <w:rFonts w:ascii="Calibri" w:hAnsi="Calibri"/>
          <w:sz w:val="22"/>
          <w:szCs w:val="22"/>
          <w:lang w:eastAsia="en-GB"/>
        </w:rPr>
      </w:pPr>
      <w:r w:rsidRPr="00274CF8">
        <w:t>9</w:t>
      </w:r>
      <w:r>
        <w:t>.1</w:t>
      </w:r>
      <w:r w:rsidRPr="00CD4CBB">
        <w:rPr>
          <w:rFonts w:ascii="Calibri" w:hAnsi="Calibri"/>
          <w:sz w:val="22"/>
          <w:szCs w:val="22"/>
          <w:lang w:eastAsia="en-GB"/>
        </w:rPr>
        <w:tab/>
      </w:r>
      <w:r>
        <w:t>General</w:t>
      </w:r>
      <w:r>
        <w:tab/>
      </w:r>
      <w:r>
        <w:fldChar w:fldCharType="begin" w:fldLock="1"/>
      </w:r>
      <w:r>
        <w:instrText xml:space="preserve"> PAGEREF _Toc73958452 \h </w:instrText>
      </w:r>
      <w:r>
        <w:fldChar w:fldCharType="separate"/>
      </w:r>
      <w:r>
        <w:t>158</w:t>
      </w:r>
      <w:r>
        <w:fldChar w:fldCharType="end"/>
      </w:r>
    </w:p>
    <w:p w14:paraId="4B9E6818" w14:textId="77777777" w:rsidR="002475F5" w:rsidRPr="00CD4CBB" w:rsidRDefault="002475F5">
      <w:pPr>
        <w:pStyle w:val="TOC2"/>
        <w:rPr>
          <w:rFonts w:ascii="Calibri" w:hAnsi="Calibri"/>
          <w:sz w:val="22"/>
          <w:szCs w:val="22"/>
          <w:lang w:eastAsia="en-GB"/>
        </w:rPr>
      </w:pPr>
      <w:r w:rsidRPr="00274CF8">
        <w:t>9</w:t>
      </w:r>
      <w:r>
        <w:t>.2</w:t>
      </w:r>
      <w:r w:rsidRPr="00CD4CBB">
        <w:rPr>
          <w:rFonts w:ascii="Calibri" w:hAnsi="Calibri"/>
          <w:sz w:val="22"/>
          <w:szCs w:val="22"/>
          <w:lang w:eastAsia="en-GB"/>
        </w:rPr>
        <w:tab/>
      </w:r>
      <w:r>
        <w:t>On-network group call</w:t>
      </w:r>
      <w:r>
        <w:tab/>
      </w:r>
      <w:r>
        <w:fldChar w:fldCharType="begin" w:fldLock="1"/>
      </w:r>
      <w:r>
        <w:instrText xml:space="preserve"> PAGEREF _Toc73958453 \h </w:instrText>
      </w:r>
      <w:r>
        <w:fldChar w:fldCharType="separate"/>
      </w:r>
      <w:r>
        <w:t>158</w:t>
      </w:r>
      <w:r>
        <w:fldChar w:fldCharType="end"/>
      </w:r>
    </w:p>
    <w:p w14:paraId="170C4580" w14:textId="77777777" w:rsidR="002475F5" w:rsidRPr="00CD4CBB" w:rsidRDefault="002475F5">
      <w:pPr>
        <w:pStyle w:val="TOC3"/>
        <w:rPr>
          <w:rFonts w:ascii="Calibri" w:hAnsi="Calibri"/>
          <w:sz w:val="22"/>
          <w:szCs w:val="22"/>
          <w:lang w:eastAsia="en-GB"/>
        </w:rPr>
      </w:pPr>
      <w:r w:rsidRPr="00274CF8">
        <w:t>9</w:t>
      </w:r>
      <w:r>
        <w:t>.2.1</w:t>
      </w:r>
      <w:r w:rsidRPr="00CD4CBB">
        <w:rPr>
          <w:rFonts w:ascii="Calibri" w:hAnsi="Calibri"/>
          <w:sz w:val="22"/>
          <w:szCs w:val="22"/>
          <w:lang w:eastAsia="en-GB"/>
        </w:rPr>
        <w:tab/>
      </w:r>
      <w:r>
        <w:t>Prearranged group call</w:t>
      </w:r>
      <w:r>
        <w:tab/>
      </w:r>
      <w:r>
        <w:fldChar w:fldCharType="begin" w:fldLock="1"/>
      </w:r>
      <w:r>
        <w:instrText xml:space="preserve"> PAGEREF _Toc73958454 \h </w:instrText>
      </w:r>
      <w:r>
        <w:fldChar w:fldCharType="separate"/>
      </w:r>
      <w:r>
        <w:t>158</w:t>
      </w:r>
      <w:r>
        <w:fldChar w:fldCharType="end"/>
      </w:r>
    </w:p>
    <w:p w14:paraId="4CD2FEBD" w14:textId="77777777" w:rsidR="002475F5" w:rsidRPr="00CD4CBB" w:rsidRDefault="002475F5">
      <w:pPr>
        <w:pStyle w:val="TOC4"/>
        <w:rPr>
          <w:rFonts w:ascii="Calibri" w:hAnsi="Calibri"/>
          <w:sz w:val="22"/>
          <w:szCs w:val="22"/>
          <w:lang w:eastAsia="en-GB"/>
        </w:rPr>
      </w:pPr>
      <w:r>
        <w:t>9.2.1</w:t>
      </w:r>
      <w:r>
        <w:rPr>
          <w:lang w:eastAsia="zh-CN"/>
        </w:rPr>
        <w:t>.1</w:t>
      </w:r>
      <w:r w:rsidRPr="00CD4CBB">
        <w:rPr>
          <w:rFonts w:ascii="Calibri" w:hAnsi="Calibri"/>
          <w:sz w:val="22"/>
          <w:szCs w:val="22"/>
          <w:lang w:eastAsia="en-GB"/>
        </w:rPr>
        <w:tab/>
      </w:r>
      <w:r>
        <w:t>General</w:t>
      </w:r>
      <w:r>
        <w:tab/>
      </w:r>
      <w:r>
        <w:fldChar w:fldCharType="begin" w:fldLock="1"/>
      </w:r>
      <w:r>
        <w:instrText xml:space="preserve"> PAGEREF _Toc73958455 \h </w:instrText>
      </w:r>
      <w:r>
        <w:fldChar w:fldCharType="separate"/>
      </w:r>
      <w:r>
        <w:t>158</w:t>
      </w:r>
      <w:r>
        <w:fldChar w:fldCharType="end"/>
      </w:r>
    </w:p>
    <w:p w14:paraId="55837E30" w14:textId="77777777" w:rsidR="002475F5" w:rsidRPr="00CD4CBB" w:rsidRDefault="002475F5">
      <w:pPr>
        <w:pStyle w:val="TOC4"/>
        <w:rPr>
          <w:rFonts w:ascii="Calibri" w:hAnsi="Calibri"/>
          <w:sz w:val="22"/>
          <w:szCs w:val="22"/>
          <w:lang w:eastAsia="en-GB"/>
        </w:rPr>
      </w:pPr>
      <w:r>
        <w:t>9.2.</w:t>
      </w:r>
      <w:r>
        <w:rPr>
          <w:lang w:eastAsia="zh-CN"/>
        </w:rPr>
        <w:t>1.2</w:t>
      </w:r>
      <w:r w:rsidRPr="00CD4CBB">
        <w:rPr>
          <w:rFonts w:ascii="Calibri" w:hAnsi="Calibri"/>
          <w:sz w:val="22"/>
          <w:szCs w:val="22"/>
          <w:lang w:eastAsia="en-GB"/>
        </w:rPr>
        <w:tab/>
      </w:r>
      <w:r>
        <w:t>MCVideo client procedures</w:t>
      </w:r>
      <w:r>
        <w:tab/>
      </w:r>
      <w:r>
        <w:fldChar w:fldCharType="begin" w:fldLock="1"/>
      </w:r>
      <w:r>
        <w:instrText xml:space="preserve"> PAGEREF _Toc73958456 \h </w:instrText>
      </w:r>
      <w:r>
        <w:fldChar w:fldCharType="separate"/>
      </w:r>
      <w:r>
        <w:t>158</w:t>
      </w:r>
      <w:r>
        <w:fldChar w:fldCharType="end"/>
      </w:r>
    </w:p>
    <w:p w14:paraId="308CD600" w14:textId="77777777" w:rsidR="002475F5" w:rsidRPr="00CD4CBB" w:rsidRDefault="002475F5">
      <w:pPr>
        <w:pStyle w:val="TOC5"/>
        <w:rPr>
          <w:rFonts w:ascii="Calibri" w:hAnsi="Calibri"/>
          <w:sz w:val="22"/>
          <w:szCs w:val="22"/>
          <w:lang w:eastAsia="en-GB"/>
        </w:rPr>
      </w:pPr>
      <w:r>
        <w:rPr>
          <w:lang w:eastAsia="zh-CN"/>
        </w:rPr>
        <w:t>9</w:t>
      </w:r>
      <w:r>
        <w:t>.</w:t>
      </w:r>
      <w:r>
        <w:rPr>
          <w:lang w:eastAsia="zh-CN"/>
        </w:rPr>
        <w:t>2</w:t>
      </w:r>
      <w:r>
        <w:t>.</w:t>
      </w:r>
      <w:r>
        <w:rPr>
          <w:lang w:eastAsia="zh-CN"/>
        </w:rPr>
        <w:t>1</w:t>
      </w:r>
      <w:r>
        <w:t>.2.1</w:t>
      </w:r>
      <w:r w:rsidRPr="00CD4CBB">
        <w:rPr>
          <w:rFonts w:ascii="Calibri" w:hAnsi="Calibri"/>
          <w:sz w:val="22"/>
          <w:szCs w:val="22"/>
          <w:lang w:eastAsia="en-GB"/>
        </w:rPr>
        <w:tab/>
      </w:r>
      <w:r>
        <w:t>On-demand prearranged group call</w:t>
      </w:r>
      <w:r>
        <w:tab/>
      </w:r>
      <w:r>
        <w:fldChar w:fldCharType="begin" w:fldLock="1"/>
      </w:r>
      <w:r>
        <w:instrText xml:space="preserve"> PAGEREF _Toc73958457 \h </w:instrText>
      </w:r>
      <w:r>
        <w:fldChar w:fldCharType="separate"/>
      </w:r>
      <w:r>
        <w:t>158</w:t>
      </w:r>
      <w:r>
        <w:fldChar w:fldCharType="end"/>
      </w:r>
    </w:p>
    <w:p w14:paraId="25FA7A52" w14:textId="77777777" w:rsidR="002475F5" w:rsidRPr="00CD4CBB" w:rsidRDefault="002475F5">
      <w:pPr>
        <w:pStyle w:val="TOC6"/>
        <w:rPr>
          <w:rFonts w:ascii="Calibri" w:hAnsi="Calibri"/>
          <w:sz w:val="22"/>
          <w:szCs w:val="22"/>
          <w:lang w:eastAsia="en-GB"/>
        </w:rPr>
      </w:pPr>
      <w:r>
        <w:rPr>
          <w:lang w:eastAsia="zh-CN"/>
        </w:rPr>
        <w:t>9</w:t>
      </w:r>
      <w:r>
        <w:t>.</w:t>
      </w:r>
      <w:r>
        <w:rPr>
          <w:lang w:eastAsia="zh-CN"/>
        </w:rPr>
        <w:t>2</w:t>
      </w:r>
      <w:r>
        <w:t>.</w:t>
      </w:r>
      <w:r>
        <w:rPr>
          <w:lang w:eastAsia="zh-CN"/>
        </w:rPr>
        <w:t>1</w:t>
      </w:r>
      <w:r>
        <w:t>.2.1.1</w:t>
      </w:r>
      <w:r w:rsidRPr="00CD4CBB">
        <w:rPr>
          <w:rFonts w:ascii="Calibri" w:hAnsi="Calibri"/>
          <w:sz w:val="22"/>
          <w:szCs w:val="22"/>
          <w:lang w:eastAsia="en-GB"/>
        </w:rPr>
        <w:tab/>
      </w:r>
      <w:r>
        <w:t>Client originating procedures</w:t>
      </w:r>
      <w:r>
        <w:tab/>
      </w:r>
      <w:r>
        <w:fldChar w:fldCharType="begin" w:fldLock="1"/>
      </w:r>
      <w:r>
        <w:instrText xml:space="preserve"> PAGEREF _Toc73958458 \h </w:instrText>
      </w:r>
      <w:r>
        <w:fldChar w:fldCharType="separate"/>
      </w:r>
      <w:r>
        <w:t>158</w:t>
      </w:r>
      <w:r>
        <w:fldChar w:fldCharType="end"/>
      </w:r>
    </w:p>
    <w:p w14:paraId="153357BC" w14:textId="77777777" w:rsidR="002475F5" w:rsidRPr="00CD4CBB" w:rsidRDefault="002475F5">
      <w:pPr>
        <w:pStyle w:val="TOC6"/>
        <w:rPr>
          <w:rFonts w:ascii="Calibri" w:hAnsi="Calibri"/>
          <w:sz w:val="22"/>
          <w:szCs w:val="22"/>
          <w:lang w:eastAsia="en-GB"/>
        </w:rPr>
      </w:pPr>
      <w:r>
        <w:rPr>
          <w:lang w:eastAsia="zh-CN"/>
        </w:rPr>
        <w:t>9</w:t>
      </w:r>
      <w:r>
        <w:t>.</w:t>
      </w:r>
      <w:r>
        <w:rPr>
          <w:lang w:eastAsia="zh-CN"/>
        </w:rPr>
        <w:t>2</w:t>
      </w:r>
      <w:r>
        <w:t>.</w:t>
      </w:r>
      <w:r>
        <w:rPr>
          <w:lang w:eastAsia="zh-CN"/>
        </w:rPr>
        <w:t>1</w:t>
      </w:r>
      <w:r>
        <w:t>.2.1.2</w:t>
      </w:r>
      <w:r w:rsidRPr="00CD4CBB">
        <w:rPr>
          <w:rFonts w:ascii="Calibri" w:hAnsi="Calibri"/>
          <w:sz w:val="22"/>
          <w:szCs w:val="22"/>
          <w:lang w:eastAsia="en-GB"/>
        </w:rPr>
        <w:tab/>
      </w:r>
      <w:r>
        <w:t>Client terminating procedures</w:t>
      </w:r>
      <w:r>
        <w:tab/>
      </w:r>
      <w:r>
        <w:fldChar w:fldCharType="begin" w:fldLock="1"/>
      </w:r>
      <w:r>
        <w:instrText xml:space="preserve"> PAGEREF _Toc73958459 \h </w:instrText>
      </w:r>
      <w:r>
        <w:fldChar w:fldCharType="separate"/>
      </w:r>
      <w:r>
        <w:t>160</w:t>
      </w:r>
      <w:r>
        <w:fldChar w:fldCharType="end"/>
      </w:r>
    </w:p>
    <w:p w14:paraId="6DB986C2" w14:textId="77777777" w:rsidR="002475F5" w:rsidRPr="00CD4CBB" w:rsidRDefault="002475F5">
      <w:pPr>
        <w:pStyle w:val="TOC6"/>
        <w:rPr>
          <w:rFonts w:ascii="Calibri" w:hAnsi="Calibri"/>
          <w:sz w:val="22"/>
          <w:szCs w:val="22"/>
          <w:lang w:eastAsia="en-GB"/>
        </w:rPr>
      </w:pPr>
      <w:r>
        <w:rPr>
          <w:lang w:eastAsia="zh-CN"/>
        </w:rPr>
        <w:t>9</w:t>
      </w:r>
      <w:r>
        <w:t>.</w:t>
      </w:r>
      <w:r>
        <w:rPr>
          <w:lang w:eastAsia="zh-CN"/>
        </w:rPr>
        <w:t>2</w:t>
      </w:r>
      <w:r>
        <w:t>.</w:t>
      </w:r>
      <w:r>
        <w:rPr>
          <w:lang w:eastAsia="zh-CN"/>
        </w:rPr>
        <w:t>1</w:t>
      </w:r>
      <w:r>
        <w:t>.2.1.3</w:t>
      </w:r>
      <w:r w:rsidRPr="00CD4CBB">
        <w:rPr>
          <w:rFonts w:ascii="Calibri" w:hAnsi="Calibri"/>
          <w:sz w:val="22"/>
          <w:szCs w:val="22"/>
          <w:lang w:eastAsia="en-GB"/>
        </w:rPr>
        <w:tab/>
      </w:r>
      <w:r>
        <w:t>MCVideo upgrade to in-progress emergency or imminent peril</w:t>
      </w:r>
      <w:r>
        <w:tab/>
      </w:r>
      <w:r>
        <w:fldChar w:fldCharType="begin" w:fldLock="1"/>
      </w:r>
      <w:r>
        <w:instrText xml:space="preserve"> PAGEREF _Toc73958460 \h </w:instrText>
      </w:r>
      <w:r>
        <w:fldChar w:fldCharType="separate"/>
      </w:r>
      <w:r>
        <w:t>161</w:t>
      </w:r>
      <w:r>
        <w:fldChar w:fldCharType="end"/>
      </w:r>
    </w:p>
    <w:p w14:paraId="0173BAEA" w14:textId="77777777" w:rsidR="002475F5" w:rsidRPr="00CD4CBB" w:rsidRDefault="002475F5">
      <w:pPr>
        <w:pStyle w:val="TOC6"/>
        <w:rPr>
          <w:rFonts w:ascii="Calibri" w:hAnsi="Calibri"/>
          <w:sz w:val="22"/>
          <w:szCs w:val="22"/>
          <w:lang w:eastAsia="en-GB"/>
        </w:rPr>
      </w:pPr>
      <w:r>
        <w:rPr>
          <w:lang w:eastAsia="zh-CN"/>
        </w:rPr>
        <w:t>9</w:t>
      </w:r>
      <w:r>
        <w:t>.</w:t>
      </w:r>
      <w:r>
        <w:rPr>
          <w:lang w:eastAsia="zh-CN"/>
        </w:rPr>
        <w:t>2</w:t>
      </w:r>
      <w:r>
        <w:t>.</w:t>
      </w:r>
      <w:r>
        <w:rPr>
          <w:lang w:eastAsia="zh-CN"/>
        </w:rPr>
        <w:t>1</w:t>
      </w:r>
      <w:r>
        <w:t>.2.1.4</w:t>
      </w:r>
      <w:r w:rsidRPr="00CD4CBB">
        <w:rPr>
          <w:rFonts w:ascii="Calibri" w:hAnsi="Calibri"/>
          <w:sz w:val="22"/>
          <w:szCs w:val="22"/>
          <w:lang w:eastAsia="en-GB"/>
        </w:rPr>
        <w:tab/>
      </w:r>
      <w:r>
        <w:t>MCVideo in-progress emergency cancel</w:t>
      </w:r>
      <w:r>
        <w:tab/>
      </w:r>
      <w:r>
        <w:fldChar w:fldCharType="begin" w:fldLock="1"/>
      </w:r>
      <w:r>
        <w:instrText xml:space="preserve"> PAGEREF _Toc73958461 \h </w:instrText>
      </w:r>
      <w:r>
        <w:fldChar w:fldCharType="separate"/>
      </w:r>
      <w:r>
        <w:t>162</w:t>
      </w:r>
      <w:r>
        <w:fldChar w:fldCharType="end"/>
      </w:r>
    </w:p>
    <w:p w14:paraId="4FD64EFD" w14:textId="77777777" w:rsidR="002475F5" w:rsidRPr="00CD4CBB" w:rsidRDefault="002475F5">
      <w:pPr>
        <w:pStyle w:val="TOC6"/>
        <w:rPr>
          <w:rFonts w:ascii="Calibri" w:hAnsi="Calibri"/>
          <w:sz w:val="22"/>
          <w:szCs w:val="22"/>
          <w:lang w:eastAsia="en-GB"/>
        </w:rPr>
      </w:pPr>
      <w:r>
        <w:rPr>
          <w:lang w:eastAsia="zh-CN"/>
        </w:rPr>
        <w:t>9</w:t>
      </w:r>
      <w:r>
        <w:t>.</w:t>
      </w:r>
      <w:r>
        <w:rPr>
          <w:lang w:eastAsia="zh-CN"/>
        </w:rPr>
        <w:t>2</w:t>
      </w:r>
      <w:r>
        <w:t>.</w:t>
      </w:r>
      <w:r>
        <w:rPr>
          <w:lang w:eastAsia="zh-CN"/>
        </w:rPr>
        <w:t>1</w:t>
      </w:r>
      <w:r>
        <w:t>.2.1.5</w:t>
      </w:r>
      <w:r w:rsidRPr="00CD4CBB">
        <w:rPr>
          <w:rFonts w:ascii="Calibri" w:hAnsi="Calibri"/>
          <w:sz w:val="22"/>
          <w:szCs w:val="22"/>
          <w:lang w:eastAsia="en-GB"/>
        </w:rPr>
        <w:tab/>
      </w:r>
      <w:r>
        <w:t>MCVideo in-progress imminent peril cancel</w:t>
      </w:r>
      <w:r>
        <w:tab/>
      </w:r>
      <w:r>
        <w:fldChar w:fldCharType="begin" w:fldLock="1"/>
      </w:r>
      <w:r>
        <w:instrText xml:space="preserve"> PAGEREF _Toc73958462 \h </w:instrText>
      </w:r>
      <w:r>
        <w:fldChar w:fldCharType="separate"/>
      </w:r>
      <w:r>
        <w:t>164</w:t>
      </w:r>
      <w:r>
        <w:fldChar w:fldCharType="end"/>
      </w:r>
    </w:p>
    <w:p w14:paraId="6BA131A6" w14:textId="77777777" w:rsidR="002475F5" w:rsidRPr="00CD4CBB" w:rsidRDefault="002475F5">
      <w:pPr>
        <w:pStyle w:val="TOC6"/>
        <w:rPr>
          <w:rFonts w:ascii="Calibri" w:hAnsi="Calibri"/>
          <w:sz w:val="22"/>
          <w:szCs w:val="22"/>
          <w:lang w:eastAsia="en-GB"/>
        </w:rPr>
      </w:pPr>
      <w:r>
        <w:rPr>
          <w:lang w:eastAsia="zh-CN"/>
        </w:rPr>
        <w:t>9</w:t>
      </w:r>
      <w:r>
        <w:t>.</w:t>
      </w:r>
      <w:r>
        <w:rPr>
          <w:lang w:eastAsia="zh-CN"/>
        </w:rPr>
        <w:t>2</w:t>
      </w:r>
      <w:r>
        <w:t>.</w:t>
      </w:r>
      <w:r>
        <w:rPr>
          <w:lang w:eastAsia="zh-CN"/>
        </w:rPr>
        <w:t>1</w:t>
      </w:r>
      <w:r>
        <w:t>.2.1.6</w:t>
      </w:r>
      <w:r w:rsidRPr="00CD4CBB">
        <w:rPr>
          <w:rFonts w:ascii="Calibri" w:hAnsi="Calibri"/>
          <w:sz w:val="22"/>
          <w:szCs w:val="22"/>
          <w:lang w:eastAsia="en-GB"/>
        </w:rPr>
        <w:tab/>
      </w:r>
      <w:r>
        <w:t>MCVideo client receives SIP re-INVITE request</w:t>
      </w:r>
      <w:r>
        <w:tab/>
      </w:r>
      <w:r>
        <w:fldChar w:fldCharType="begin" w:fldLock="1"/>
      </w:r>
      <w:r>
        <w:instrText xml:space="preserve"> PAGEREF _Toc73958463 \h </w:instrText>
      </w:r>
      <w:r>
        <w:fldChar w:fldCharType="separate"/>
      </w:r>
      <w:r>
        <w:t>165</w:t>
      </w:r>
      <w:r>
        <w:fldChar w:fldCharType="end"/>
      </w:r>
    </w:p>
    <w:p w14:paraId="21FAAEA2" w14:textId="77777777" w:rsidR="002475F5" w:rsidRPr="00CD4CBB" w:rsidRDefault="002475F5">
      <w:pPr>
        <w:pStyle w:val="TOC5"/>
        <w:rPr>
          <w:rFonts w:ascii="Calibri" w:hAnsi="Calibri"/>
          <w:sz w:val="22"/>
          <w:szCs w:val="22"/>
          <w:lang w:eastAsia="en-GB"/>
        </w:rPr>
      </w:pPr>
      <w:r>
        <w:rPr>
          <w:lang w:eastAsia="zh-CN"/>
        </w:rPr>
        <w:t>9</w:t>
      </w:r>
      <w:r>
        <w:t>.</w:t>
      </w:r>
      <w:r>
        <w:rPr>
          <w:lang w:eastAsia="zh-CN"/>
        </w:rPr>
        <w:t>2</w:t>
      </w:r>
      <w:r>
        <w:t>.</w:t>
      </w:r>
      <w:r>
        <w:rPr>
          <w:lang w:eastAsia="zh-CN"/>
        </w:rPr>
        <w:t>1</w:t>
      </w:r>
      <w:r>
        <w:t>.2.3</w:t>
      </w:r>
      <w:r w:rsidRPr="00CD4CBB">
        <w:rPr>
          <w:rFonts w:ascii="Calibri" w:hAnsi="Calibri"/>
          <w:sz w:val="22"/>
          <w:szCs w:val="22"/>
          <w:lang w:eastAsia="en-GB"/>
        </w:rPr>
        <w:tab/>
      </w:r>
      <w:r>
        <w:t>End group call</w:t>
      </w:r>
      <w:r>
        <w:tab/>
      </w:r>
      <w:r>
        <w:fldChar w:fldCharType="begin" w:fldLock="1"/>
      </w:r>
      <w:r>
        <w:instrText xml:space="preserve"> PAGEREF _Toc73958464 \h </w:instrText>
      </w:r>
      <w:r>
        <w:fldChar w:fldCharType="separate"/>
      </w:r>
      <w:r>
        <w:t>166</w:t>
      </w:r>
      <w:r>
        <w:fldChar w:fldCharType="end"/>
      </w:r>
    </w:p>
    <w:p w14:paraId="290A441C" w14:textId="77777777" w:rsidR="002475F5" w:rsidRPr="00CD4CBB" w:rsidRDefault="002475F5">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.2.3.1</w:t>
      </w:r>
      <w:r w:rsidRPr="00CD4CBB">
        <w:rPr>
          <w:rFonts w:ascii="Calibri" w:hAnsi="Calibri"/>
          <w:sz w:val="22"/>
          <w:szCs w:val="22"/>
          <w:lang w:eastAsia="en-GB"/>
        </w:rPr>
        <w:tab/>
      </w:r>
      <w:r>
        <w:rPr>
          <w:lang w:eastAsia="ko-KR"/>
        </w:rPr>
        <w:t>Client originating procedures on-demand</w:t>
      </w:r>
      <w:r>
        <w:tab/>
      </w:r>
      <w:r>
        <w:fldChar w:fldCharType="begin" w:fldLock="1"/>
      </w:r>
      <w:r>
        <w:instrText xml:space="preserve"> PAGEREF _Toc73958465 \h </w:instrText>
      </w:r>
      <w:r>
        <w:fldChar w:fldCharType="separate"/>
      </w:r>
      <w:r>
        <w:t>166</w:t>
      </w:r>
      <w:r>
        <w:fldChar w:fldCharType="end"/>
      </w:r>
    </w:p>
    <w:p w14:paraId="09E3B60D" w14:textId="77777777" w:rsidR="002475F5" w:rsidRPr="00CD4CBB" w:rsidRDefault="002475F5">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.2.3.3</w:t>
      </w:r>
      <w:r w:rsidRPr="00CD4CBB">
        <w:rPr>
          <w:rFonts w:ascii="Calibri" w:hAnsi="Calibri"/>
          <w:sz w:val="22"/>
          <w:szCs w:val="22"/>
          <w:lang w:eastAsia="en-GB"/>
        </w:rPr>
        <w:tab/>
      </w:r>
      <w:r>
        <w:rPr>
          <w:lang w:eastAsia="ko-KR"/>
        </w:rPr>
        <w:t>Client terminating procedures</w:t>
      </w:r>
      <w:r>
        <w:tab/>
      </w:r>
      <w:r>
        <w:fldChar w:fldCharType="begin" w:fldLock="1"/>
      </w:r>
      <w:r>
        <w:instrText xml:space="preserve"> PAGEREF _Toc73958466 \h </w:instrText>
      </w:r>
      <w:r>
        <w:fldChar w:fldCharType="separate"/>
      </w:r>
      <w:r>
        <w:t>166</w:t>
      </w:r>
      <w:r>
        <w:fldChar w:fldCharType="end"/>
      </w:r>
    </w:p>
    <w:p w14:paraId="7FCBB5F5" w14:textId="77777777" w:rsidR="002475F5" w:rsidRPr="00CD4CBB" w:rsidRDefault="002475F5">
      <w:pPr>
        <w:pStyle w:val="TOC5"/>
        <w:rPr>
          <w:rFonts w:ascii="Calibri" w:hAnsi="Calibri"/>
          <w:sz w:val="22"/>
          <w:szCs w:val="22"/>
          <w:lang w:eastAsia="en-GB"/>
        </w:rPr>
      </w:pPr>
      <w:r>
        <w:rPr>
          <w:lang w:eastAsia="zh-CN"/>
        </w:rPr>
        <w:t>9</w:t>
      </w:r>
      <w:r w:rsidRPr="00274CF8">
        <w:rPr>
          <w:rFonts w:eastAsia="Malgun Gothic"/>
        </w:rPr>
        <w:t>.</w:t>
      </w:r>
      <w:r>
        <w:rPr>
          <w:lang w:eastAsia="zh-CN"/>
        </w:rPr>
        <w:t>2</w:t>
      </w:r>
      <w:r w:rsidRPr="00274CF8">
        <w:rPr>
          <w:rFonts w:eastAsia="Malgun Gothic"/>
        </w:rPr>
        <w:t>.</w:t>
      </w:r>
      <w:r>
        <w:rPr>
          <w:lang w:eastAsia="zh-CN"/>
        </w:rPr>
        <w:t>1</w:t>
      </w:r>
      <w:r w:rsidRPr="00274CF8">
        <w:rPr>
          <w:rFonts w:eastAsia="Malgun Gothic"/>
        </w:rPr>
        <w:t>.2.4</w:t>
      </w:r>
      <w:r w:rsidRPr="00CD4CBB">
        <w:rPr>
          <w:rFonts w:ascii="Calibri" w:hAnsi="Calibri"/>
          <w:sz w:val="22"/>
          <w:szCs w:val="22"/>
          <w:lang w:eastAsia="en-GB"/>
        </w:rPr>
        <w:tab/>
      </w:r>
      <w:r w:rsidRPr="00274CF8">
        <w:rPr>
          <w:rFonts w:eastAsia="Malgun Gothic"/>
        </w:rPr>
        <w:t>Re-join procedure</w:t>
      </w:r>
      <w:r>
        <w:tab/>
      </w:r>
      <w:r>
        <w:fldChar w:fldCharType="begin" w:fldLock="1"/>
      </w:r>
      <w:r>
        <w:instrText xml:space="preserve"> PAGEREF _Toc73958467 \h </w:instrText>
      </w:r>
      <w:r>
        <w:fldChar w:fldCharType="separate"/>
      </w:r>
      <w:r>
        <w:t>166</w:t>
      </w:r>
      <w:r>
        <w:fldChar w:fldCharType="end"/>
      </w:r>
    </w:p>
    <w:p w14:paraId="451082C5" w14:textId="77777777" w:rsidR="002475F5" w:rsidRPr="00CD4CBB" w:rsidRDefault="002475F5">
      <w:pPr>
        <w:pStyle w:val="TOC6"/>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2.4</w:t>
      </w:r>
      <w:r>
        <w:t>.1</w:t>
      </w:r>
      <w:r w:rsidRPr="00CD4CBB">
        <w:rPr>
          <w:rFonts w:ascii="Calibri" w:hAnsi="Calibri"/>
          <w:sz w:val="22"/>
          <w:szCs w:val="22"/>
          <w:lang w:eastAsia="en-GB"/>
        </w:rPr>
        <w:tab/>
      </w:r>
      <w:r>
        <w:t xml:space="preserve">On demand </w:t>
      </w:r>
      <w:r>
        <w:rPr>
          <w:lang w:eastAsia="ko-KR"/>
        </w:rPr>
        <w:t>session establishment</w:t>
      </w:r>
      <w:r>
        <w:tab/>
      </w:r>
      <w:r>
        <w:fldChar w:fldCharType="begin" w:fldLock="1"/>
      </w:r>
      <w:r>
        <w:instrText xml:space="preserve"> PAGEREF _Toc73958468 \h </w:instrText>
      </w:r>
      <w:r>
        <w:fldChar w:fldCharType="separate"/>
      </w:r>
      <w:r>
        <w:t>166</w:t>
      </w:r>
      <w:r>
        <w:fldChar w:fldCharType="end"/>
      </w:r>
    </w:p>
    <w:p w14:paraId="2575A8B1" w14:textId="77777777" w:rsidR="002475F5" w:rsidRPr="00CD4CBB" w:rsidRDefault="002475F5">
      <w:pPr>
        <w:pStyle w:val="TOC4"/>
        <w:rPr>
          <w:rFonts w:ascii="Calibri" w:hAnsi="Calibri"/>
          <w:sz w:val="22"/>
          <w:szCs w:val="22"/>
          <w:lang w:eastAsia="en-GB"/>
        </w:rPr>
      </w:pPr>
      <w:r>
        <w:rPr>
          <w:lang w:eastAsia="zh-CN"/>
        </w:rPr>
        <w:t>9.2.1.3</w:t>
      </w:r>
      <w:r w:rsidRPr="00CD4CBB">
        <w:rPr>
          <w:rFonts w:ascii="Calibri" w:hAnsi="Calibri"/>
          <w:sz w:val="22"/>
          <w:szCs w:val="22"/>
          <w:lang w:eastAsia="en-GB"/>
        </w:rPr>
        <w:tab/>
      </w:r>
      <w:r w:rsidRPr="00274CF8">
        <w:rPr>
          <w:rFonts w:eastAsia="Malgun Gothic"/>
        </w:rPr>
        <w:t>Participating MCVideo function procedures</w:t>
      </w:r>
      <w:r>
        <w:tab/>
      </w:r>
      <w:r>
        <w:fldChar w:fldCharType="begin" w:fldLock="1"/>
      </w:r>
      <w:r>
        <w:instrText xml:space="preserve"> PAGEREF _Toc73958469 \h </w:instrText>
      </w:r>
      <w:r>
        <w:fldChar w:fldCharType="separate"/>
      </w:r>
      <w:r>
        <w:t>166</w:t>
      </w:r>
      <w:r>
        <w:fldChar w:fldCharType="end"/>
      </w:r>
    </w:p>
    <w:p w14:paraId="2DD56212" w14:textId="77777777" w:rsidR="002475F5" w:rsidRPr="00CD4CBB" w:rsidRDefault="002475F5">
      <w:pPr>
        <w:pStyle w:val="TOC5"/>
        <w:rPr>
          <w:rFonts w:ascii="Calibri" w:hAnsi="Calibri"/>
          <w:sz w:val="22"/>
          <w:szCs w:val="22"/>
          <w:lang w:eastAsia="en-GB"/>
        </w:rPr>
      </w:pPr>
      <w:r>
        <w:rPr>
          <w:lang w:eastAsia="zh-CN"/>
        </w:rPr>
        <w:t>9</w:t>
      </w:r>
      <w:r w:rsidRPr="00274CF8">
        <w:rPr>
          <w:rFonts w:eastAsia="Malgun Gothic"/>
        </w:rPr>
        <w:t>.</w:t>
      </w:r>
      <w:r>
        <w:rPr>
          <w:lang w:eastAsia="zh-CN"/>
        </w:rPr>
        <w:t>2</w:t>
      </w:r>
      <w:r w:rsidRPr="00274CF8">
        <w:rPr>
          <w:rFonts w:eastAsia="Malgun Gothic"/>
        </w:rPr>
        <w:t>.</w:t>
      </w:r>
      <w:r>
        <w:rPr>
          <w:lang w:eastAsia="zh-CN"/>
        </w:rPr>
        <w:t>1</w:t>
      </w:r>
      <w:r w:rsidRPr="00274CF8">
        <w:rPr>
          <w:rFonts w:eastAsia="Malgun Gothic"/>
        </w:rPr>
        <w:t>.3.1</w:t>
      </w:r>
      <w:r w:rsidRPr="00CD4CBB">
        <w:rPr>
          <w:rFonts w:ascii="Calibri" w:hAnsi="Calibri"/>
          <w:sz w:val="22"/>
          <w:szCs w:val="22"/>
          <w:lang w:eastAsia="en-GB"/>
        </w:rPr>
        <w:tab/>
      </w:r>
      <w:r w:rsidRPr="00274CF8">
        <w:rPr>
          <w:rFonts w:eastAsia="Malgun Gothic"/>
        </w:rPr>
        <w:t>Originating procedures</w:t>
      </w:r>
      <w:r>
        <w:tab/>
      </w:r>
      <w:r>
        <w:fldChar w:fldCharType="begin" w:fldLock="1"/>
      </w:r>
      <w:r>
        <w:instrText xml:space="preserve"> PAGEREF _Toc73958470 \h </w:instrText>
      </w:r>
      <w:r>
        <w:fldChar w:fldCharType="separate"/>
      </w:r>
      <w:r>
        <w:t>166</w:t>
      </w:r>
      <w:r>
        <w:fldChar w:fldCharType="end"/>
      </w:r>
    </w:p>
    <w:p w14:paraId="6E202939" w14:textId="77777777" w:rsidR="002475F5" w:rsidRPr="00CD4CBB" w:rsidRDefault="002475F5">
      <w:pPr>
        <w:pStyle w:val="TOC6"/>
        <w:rPr>
          <w:rFonts w:ascii="Calibri" w:hAnsi="Calibri"/>
          <w:sz w:val="22"/>
          <w:szCs w:val="22"/>
          <w:lang w:eastAsia="en-GB"/>
        </w:rPr>
      </w:pPr>
      <w:r>
        <w:rPr>
          <w:lang w:eastAsia="zh-CN"/>
        </w:rPr>
        <w:t>9</w:t>
      </w:r>
      <w:r>
        <w:t>.</w:t>
      </w:r>
      <w:r>
        <w:rPr>
          <w:lang w:eastAsia="zh-CN"/>
        </w:rPr>
        <w:t>2</w:t>
      </w:r>
      <w:r>
        <w:t>.</w:t>
      </w:r>
      <w:r>
        <w:rPr>
          <w:lang w:eastAsia="zh-CN"/>
        </w:rPr>
        <w:t>1</w:t>
      </w:r>
      <w:r>
        <w:t>.3.1.1</w:t>
      </w:r>
      <w:r w:rsidRPr="00CD4CBB">
        <w:rPr>
          <w:rFonts w:ascii="Calibri" w:hAnsi="Calibri"/>
          <w:sz w:val="22"/>
          <w:szCs w:val="22"/>
          <w:lang w:eastAsia="en-GB"/>
        </w:rPr>
        <w:tab/>
      </w:r>
      <w:r>
        <w:t>On demand prearranged group call</w:t>
      </w:r>
      <w:r>
        <w:tab/>
      </w:r>
      <w:r>
        <w:fldChar w:fldCharType="begin" w:fldLock="1"/>
      </w:r>
      <w:r>
        <w:instrText xml:space="preserve"> PAGEREF _Toc73958471 \h </w:instrText>
      </w:r>
      <w:r>
        <w:fldChar w:fldCharType="separate"/>
      </w:r>
      <w:r>
        <w:t>166</w:t>
      </w:r>
      <w:r>
        <w:fldChar w:fldCharType="end"/>
      </w:r>
    </w:p>
    <w:p w14:paraId="62DA63FE" w14:textId="77777777" w:rsidR="002475F5" w:rsidRPr="00CD4CBB" w:rsidRDefault="002475F5">
      <w:pPr>
        <w:pStyle w:val="TOC6"/>
        <w:rPr>
          <w:rFonts w:ascii="Calibri" w:hAnsi="Calibri"/>
          <w:sz w:val="22"/>
          <w:szCs w:val="22"/>
          <w:lang w:eastAsia="en-GB"/>
        </w:rPr>
      </w:pPr>
      <w:r>
        <w:rPr>
          <w:lang w:eastAsia="zh-CN"/>
        </w:rPr>
        <w:t>9</w:t>
      </w:r>
      <w:r>
        <w:t>.</w:t>
      </w:r>
      <w:r>
        <w:rPr>
          <w:lang w:eastAsia="zh-CN"/>
        </w:rPr>
        <w:t>2</w:t>
      </w:r>
      <w:r>
        <w:t>.</w:t>
      </w:r>
      <w:r>
        <w:rPr>
          <w:lang w:eastAsia="zh-CN"/>
        </w:rPr>
        <w:t>1</w:t>
      </w:r>
      <w:r>
        <w:t>.3.1.3</w:t>
      </w:r>
      <w:r w:rsidRPr="00CD4CBB">
        <w:rPr>
          <w:rFonts w:ascii="Calibri" w:hAnsi="Calibri"/>
          <w:sz w:val="22"/>
          <w:szCs w:val="22"/>
          <w:lang w:eastAsia="en-GB"/>
        </w:rPr>
        <w:tab/>
      </w:r>
      <w:r>
        <w:t>Reception of a SIP re-INVITE request from served MCVideo client</w:t>
      </w:r>
      <w:r>
        <w:tab/>
      </w:r>
      <w:r>
        <w:fldChar w:fldCharType="begin" w:fldLock="1"/>
      </w:r>
      <w:r>
        <w:instrText xml:space="preserve"> PAGEREF _Toc73958472 \h </w:instrText>
      </w:r>
      <w:r>
        <w:fldChar w:fldCharType="separate"/>
      </w:r>
      <w:r>
        <w:t>169</w:t>
      </w:r>
      <w:r>
        <w:fldChar w:fldCharType="end"/>
      </w:r>
    </w:p>
    <w:p w14:paraId="6F3B03E0" w14:textId="77777777" w:rsidR="002475F5" w:rsidRPr="00CD4CBB" w:rsidRDefault="002475F5">
      <w:pPr>
        <w:pStyle w:val="TOC5"/>
        <w:rPr>
          <w:rFonts w:ascii="Calibri" w:hAnsi="Calibri"/>
          <w:sz w:val="22"/>
          <w:szCs w:val="22"/>
          <w:lang w:eastAsia="en-GB"/>
        </w:rPr>
      </w:pPr>
      <w:r>
        <w:rPr>
          <w:lang w:eastAsia="zh-CN"/>
        </w:rPr>
        <w:t>9</w:t>
      </w:r>
      <w:r w:rsidRPr="00274CF8">
        <w:rPr>
          <w:rFonts w:eastAsia="Malgun Gothic"/>
        </w:rPr>
        <w:t>.</w:t>
      </w:r>
      <w:r>
        <w:rPr>
          <w:lang w:eastAsia="zh-CN"/>
        </w:rPr>
        <w:t>2</w:t>
      </w:r>
      <w:r w:rsidRPr="00274CF8">
        <w:rPr>
          <w:rFonts w:eastAsia="Malgun Gothic"/>
        </w:rPr>
        <w:t>.</w:t>
      </w:r>
      <w:r>
        <w:rPr>
          <w:lang w:eastAsia="zh-CN"/>
        </w:rPr>
        <w:t>1</w:t>
      </w:r>
      <w:r w:rsidRPr="00274CF8">
        <w:rPr>
          <w:rFonts w:eastAsia="Malgun Gothic"/>
        </w:rPr>
        <w:t>.3.2</w:t>
      </w:r>
      <w:r w:rsidRPr="00CD4CBB">
        <w:rPr>
          <w:rFonts w:ascii="Calibri" w:hAnsi="Calibri"/>
          <w:sz w:val="22"/>
          <w:szCs w:val="22"/>
          <w:lang w:eastAsia="en-GB"/>
        </w:rPr>
        <w:tab/>
      </w:r>
      <w:r w:rsidRPr="00274CF8">
        <w:rPr>
          <w:rFonts w:eastAsia="Malgun Gothic"/>
        </w:rPr>
        <w:t>Terminating Procedures</w:t>
      </w:r>
      <w:r>
        <w:tab/>
      </w:r>
      <w:r>
        <w:fldChar w:fldCharType="begin" w:fldLock="1"/>
      </w:r>
      <w:r>
        <w:instrText xml:space="preserve"> PAGEREF _Toc73958473 \h </w:instrText>
      </w:r>
      <w:r>
        <w:fldChar w:fldCharType="separate"/>
      </w:r>
      <w:r>
        <w:t>170</w:t>
      </w:r>
      <w:r>
        <w:fldChar w:fldCharType="end"/>
      </w:r>
    </w:p>
    <w:p w14:paraId="4610AB33" w14:textId="77777777" w:rsidR="002475F5" w:rsidRPr="00CD4CBB" w:rsidRDefault="002475F5">
      <w:pPr>
        <w:pStyle w:val="TOC5"/>
        <w:rPr>
          <w:rFonts w:ascii="Calibri" w:hAnsi="Calibri"/>
          <w:sz w:val="22"/>
          <w:szCs w:val="22"/>
          <w:lang w:eastAsia="en-GB"/>
        </w:rPr>
      </w:pPr>
      <w:r>
        <w:rPr>
          <w:lang w:eastAsia="zh-CN"/>
        </w:rPr>
        <w:t>9</w:t>
      </w:r>
      <w:r w:rsidRPr="00274CF8">
        <w:rPr>
          <w:rFonts w:eastAsia="Malgun Gothic"/>
        </w:rPr>
        <w:t>.</w:t>
      </w:r>
      <w:r>
        <w:rPr>
          <w:lang w:eastAsia="zh-CN"/>
        </w:rPr>
        <w:t>2</w:t>
      </w:r>
      <w:r w:rsidRPr="00274CF8">
        <w:rPr>
          <w:rFonts w:eastAsia="Malgun Gothic"/>
        </w:rPr>
        <w:t>.</w:t>
      </w:r>
      <w:r>
        <w:rPr>
          <w:lang w:eastAsia="zh-CN"/>
        </w:rPr>
        <w:t>1</w:t>
      </w:r>
      <w:r w:rsidRPr="00274CF8">
        <w:rPr>
          <w:rFonts w:eastAsia="Malgun Gothic"/>
        </w:rPr>
        <w:t>.3.3</w:t>
      </w:r>
      <w:r w:rsidRPr="00CD4CBB">
        <w:rPr>
          <w:rFonts w:ascii="Calibri" w:hAnsi="Calibri"/>
          <w:sz w:val="22"/>
          <w:szCs w:val="22"/>
          <w:lang w:eastAsia="en-GB"/>
        </w:rPr>
        <w:tab/>
      </w:r>
      <w:r w:rsidRPr="00274CF8">
        <w:rPr>
          <w:rFonts w:eastAsia="Malgun Gothic"/>
        </w:rPr>
        <w:t>End group call</w:t>
      </w:r>
      <w:r>
        <w:rPr>
          <w:lang w:eastAsia="ko-KR"/>
        </w:rPr>
        <w:t xml:space="preserve"> at the originating participating MCVideo function</w:t>
      </w:r>
      <w:r>
        <w:tab/>
      </w:r>
      <w:r>
        <w:fldChar w:fldCharType="begin" w:fldLock="1"/>
      </w:r>
      <w:r>
        <w:instrText xml:space="preserve"> PAGEREF _Toc73958474 \h </w:instrText>
      </w:r>
      <w:r>
        <w:fldChar w:fldCharType="separate"/>
      </w:r>
      <w:r>
        <w:t>171</w:t>
      </w:r>
      <w:r>
        <w:fldChar w:fldCharType="end"/>
      </w:r>
    </w:p>
    <w:p w14:paraId="0884A311" w14:textId="77777777" w:rsidR="002475F5" w:rsidRPr="00CD4CBB" w:rsidRDefault="002475F5">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.3.3.1</w:t>
      </w:r>
      <w:r w:rsidRPr="00CD4CBB">
        <w:rPr>
          <w:rFonts w:ascii="Calibri" w:hAnsi="Calibri"/>
          <w:sz w:val="22"/>
          <w:szCs w:val="22"/>
          <w:lang w:eastAsia="en-GB"/>
        </w:rPr>
        <w:tab/>
      </w:r>
      <w:r>
        <w:rPr>
          <w:lang w:eastAsia="ko-KR"/>
        </w:rPr>
        <w:t>Receipt of SIP BYE request for ending group call on-demand</w:t>
      </w:r>
      <w:r>
        <w:tab/>
      </w:r>
      <w:r>
        <w:fldChar w:fldCharType="begin" w:fldLock="1"/>
      </w:r>
      <w:r>
        <w:instrText xml:space="preserve"> PAGEREF _Toc73958475 \h </w:instrText>
      </w:r>
      <w:r>
        <w:fldChar w:fldCharType="separate"/>
      </w:r>
      <w:r>
        <w:t>171</w:t>
      </w:r>
      <w:r>
        <w:fldChar w:fldCharType="end"/>
      </w:r>
    </w:p>
    <w:p w14:paraId="637066FD" w14:textId="77777777" w:rsidR="002475F5" w:rsidRPr="00CD4CBB" w:rsidRDefault="002475F5">
      <w:pPr>
        <w:pStyle w:val="TOC5"/>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.3.4</w:t>
      </w:r>
      <w:r w:rsidRPr="00CD4CBB">
        <w:rPr>
          <w:rFonts w:ascii="Calibri" w:hAnsi="Calibri"/>
          <w:sz w:val="22"/>
          <w:szCs w:val="22"/>
          <w:lang w:eastAsia="en-GB"/>
        </w:rPr>
        <w:tab/>
      </w:r>
      <w:r>
        <w:rPr>
          <w:lang w:eastAsia="ko-KR"/>
        </w:rPr>
        <w:t>End group call at the terminating participating MCVideo function</w:t>
      </w:r>
      <w:r>
        <w:tab/>
      </w:r>
      <w:r>
        <w:fldChar w:fldCharType="begin" w:fldLock="1"/>
      </w:r>
      <w:r>
        <w:instrText xml:space="preserve"> PAGEREF _Toc73958476 \h </w:instrText>
      </w:r>
      <w:r>
        <w:fldChar w:fldCharType="separate"/>
      </w:r>
      <w:r>
        <w:t>171</w:t>
      </w:r>
      <w:r>
        <w:fldChar w:fldCharType="end"/>
      </w:r>
    </w:p>
    <w:p w14:paraId="6A2BF15E" w14:textId="77777777" w:rsidR="002475F5" w:rsidRPr="00CD4CBB" w:rsidRDefault="002475F5">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.3.4.1</w:t>
      </w:r>
      <w:r w:rsidRPr="00CD4CBB">
        <w:rPr>
          <w:rFonts w:ascii="Calibri" w:hAnsi="Calibri"/>
          <w:sz w:val="22"/>
          <w:szCs w:val="22"/>
          <w:lang w:eastAsia="en-GB"/>
        </w:rPr>
        <w:tab/>
      </w:r>
      <w:r>
        <w:rPr>
          <w:lang w:eastAsia="ko-KR"/>
        </w:rPr>
        <w:t>Receipt of SIP BYE request for private call on-demand</w:t>
      </w:r>
      <w:r>
        <w:tab/>
      </w:r>
      <w:r>
        <w:fldChar w:fldCharType="begin" w:fldLock="1"/>
      </w:r>
      <w:r>
        <w:instrText xml:space="preserve"> PAGEREF _Toc73958477 \h </w:instrText>
      </w:r>
      <w:r>
        <w:fldChar w:fldCharType="separate"/>
      </w:r>
      <w:r>
        <w:t>171</w:t>
      </w:r>
      <w:r>
        <w:fldChar w:fldCharType="end"/>
      </w:r>
    </w:p>
    <w:p w14:paraId="32D78DD9" w14:textId="77777777" w:rsidR="002475F5" w:rsidRPr="00CD4CBB" w:rsidRDefault="002475F5">
      <w:pPr>
        <w:pStyle w:val="TOC5"/>
        <w:rPr>
          <w:rFonts w:ascii="Calibri" w:hAnsi="Calibri"/>
          <w:sz w:val="22"/>
          <w:szCs w:val="22"/>
          <w:lang w:eastAsia="en-GB"/>
        </w:rPr>
      </w:pPr>
      <w:r>
        <w:rPr>
          <w:lang w:eastAsia="zh-CN"/>
        </w:rPr>
        <w:t>9</w:t>
      </w:r>
      <w:r w:rsidRPr="00274CF8">
        <w:rPr>
          <w:rFonts w:eastAsia="Malgun Gothic"/>
        </w:rPr>
        <w:t>.</w:t>
      </w:r>
      <w:r>
        <w:rPr>
          <w:lang w:eastAsia="zh-CN"/>
        </w:rPr>
        <w:t>2</w:t>
      </w:r>
      <w:r w:rsidRPr="00274CF8">
        <w:rPr>
          <w:rFonts w:eastAsia="Malgun Gothic"/>
        </w:rPr>
        <w:t>.</w:t>
      </w:r>
      <w:r>
        <w:rPr>
          <w:lang w:eastAsia="zh-CN"/>
        </w:rPr>
        <w:t>1</w:t>
      </w:r>
      <w:r w:rsidRPr="00274CF8">
        <w:rPr>
          <w:rFonts w:eastAsia="Malgun Gothic"/>
        </w:rPr>
        <w:t>.3.5</w:t>
      </w:r>
      <w:r w:rsidRPr="00CD4CBB">
        <w:rPr>
          <w:rFonts w:ascii="Calibri" w:hAnsi="Calibri"/>
          <w:sz w:val="22"/>
          <w:szCs w:val="22"/>
          <w:lang w:eastAsia="en-GB"/>
        </w:rPr>
        <w:tab/>
      </w:r>
      <w:r>
        <w:rPr>
          <w:lang w:eastAsia="ko-KR"/>
        </w:rPr>
        <w:t>Re-join procedures</w:t>
      </w:r>
      <w:r>
        <w:tab/>
      </w:r>
      <w:r>
        <w:fldChar w:fldCharType="begin" w:fldLock="1"/>
      </w:r>
      <w:r>
        <w:instrText xml:space="preserve"> PAGEREF _Toc73958478 \h </w:instrText>
      </w:r>
      <w:r>
        <w:fldChar w:fldCharType="separate"/>
      </w:r>
      <w:r>
        <w:t>171</w:t>
      </w:r>
      <w:r>
        <w:fldChar w:fldCharType="end"/>
      </w:r>
    </w:p>
    <w:p w14:paraId="12698A7D" w14:textId="77777777" w:rsidR="002475F5" w:rsidRPr="00CD4CBB" w:rsidRDefault="002475F5">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t>.3.</w:t>
      </w:r>
      <w:r>
        <w:rPr>
          <w:lang w:eastAsia="ko-KR"/>
        </w:rPr>
        <w:t>5</w:t>
      </w:r>
      <w:r>
        <w:t>.1</w:t>
      </w:r>
      <w:r w:rsidRPr="00CD4CBB">
        <w:rPr>
          <w:rFonts w:ascii="Calibri" w:hAnsi="Calibri"/>
          <w:sz w:val="22"/>
          <w:szCs w:val="22"/>
          <w:lang w:eastAsia="en-GB"/>
        </w:rPr>
        <w:tab/>
      </w:r>
      <w:r>
        <w:rPr>
          <w:lang w:eastAsia="ko-KR"/>
        </w:rPr>
        <w:t>Originating procedures - o</w:t>
      </w:r>
      <w:r>
        <w:t>n demand prearranged group call</w:t>
      </w:r>
      <w:r>
        <w:tab/>
      </w:r>
      <w:r>
        <w:fldChar w:fldCharType="begin" w:fldLock="1"/>
      </w:r>
      <w:r>
        <w:instrText xml:space="preserve"> PAGEREF _Toc73958479 \h </w:instrText>
      </w:r>
      <w:r>
        <w:fldChar w:fldCharType="separate"/>
      </w:r>
      <w:r>
        <w:t>171</w:t>
      </w:r>
      <w:r>
        <w:fldChar w:fldCharType="end"/>
      </w:r>
    </w:p>
    <w:p w14:paraId="75F289EA" w14:textId="77777777" w:rsidR="002475F5" w:rsidRPr="00CD4CBB" w:rsidRDefault="002475F5">
      <w:pPr>
        <w:pStyle w:val="TOC5"/>
        <w:rPr>
          <w:rFonts w:ascii="Calibri" w:hAnsi="Calibri"/>
          <w:sz w:val="22"/>
          <w:szCs w:val="22"/>
          <w:lang w:eastAsia="en-GB"/>
        </w:rPr>
      </w:pPr>
      <w:r>
        <w:rPr>
          <w:lang w:eastAsia="zh-CN"/>
        </w:rPr>
        <w:t>9</w:t>
      </w:r>
      <w:r>
        <w:t>.</w:t>
      </w:r>
      <w:r>
        <w:rPr>
          <w:lang w:eastAsia="zh-CN"/>
        </w:rPr>
        <w:t>2</w:t>
      </w:r>
      <w:r>
        <w:t>.</w:t>
      </w:r>
      <w:r>
        <w:rPr>
          <w:lang w:eastAsia="zh-CN"/>
        </w:rPr>
        <w:t>1</w:t>
      </w:r>
      <w:r>
        <w:t>.3.6</w:t>
      </w:r>
      <w:r w:rsidRPr="00CD4CBB">
        <w:rPr>
          <w:rFonts w:ascii="Calibri" w:hAnsi="Calibri"/>
          <w:sz w:val="22"/>
          <w:szCs w:val="22"/>
          <w:lang w:eastAsia="en-GB"/>
        </w:rPr>
        <w:tab/>
      </w:r>
      <w:r>
        <w:t>Reception of a SIP re-INVITE request for terminating MCVideo client for priority call</w:t>
      </w:r>
      <w:r>
        <w:tab/>
      </w:r>
      <w:r>
        <w:fldChar w:fldCharType="begin" w:fldLock="1"/>
      </w:r>
      <w:r>
        <w:instrText xml:space="preserve"> PAGEREF _Toc73958480 \h </w:instrText>
      </w:r>
      <w:r>
        <w:fldChar w:fldCharType="separate"/>
      </w:r>
      <w:r>
        <w:t>171</w:t>
      </w:r>
      <w:r>
        <w:fldChar w:fldCharType="end"/>
      </w:r>
    </w:p>
    <w:p w14:paraId="74A1D229" w14:textId="77777777" w:rsidR="002475F5" w:rsidRPr="00CD4CBB" w:rsidRDefault="002475F5">
      <w:pPr>
        <w:pStyle w:val="TOC4"/>
        <w:rPr>
          <w:rFonts w:ascii="Calibri" w:hAnsi="Calibri"/>
          <w:sz w:val="22"/>
          <w:szCs w:val="22"/>
          <w:lang w:eastAsia="en-GB"/>
        </w:rPr>
      </w:pPr>
      <w:r>
        <w:rPr>
          <w:lang w:eastAsia="zh-CN"/>
        </w:rPr>
        <w:t>9.2.1.4</w:t>
      </w:r>
      <w:r w:rsidRPr="00CD4CBB">
        <w:rPr>
          <w:rFonts w:ascii="Calibri" w:hAnsi="Calibri"/>
          <w:sz w:val="22"/>
          <w:szCs w:val="22"/>
          <w:lang w:eastAsia="en-GB"/>
        </w:rPr>
        <w:tab/>
      </w:r>
      <w:r>
        <w:rPr>
          <w:lang w:eastAsia="zh-CN"/>
        </w:rPr>
        <w:t>Controlling MCVideo function procedures</w:t>
      </w:r>
      <w:r>
        <w:tab/>
      </w:r>
      <w:r>
        <w:fldChar w:fldCharType="begin" w:fldLock="1"/>
      </w:r>
      <w:r>
        <w:instrText xml:space="preserve"> PAGEREF _Toc73958481 \h </w:instrText>
      </w:r>
      <w:r>
        <w:fldChar w:fldCharType="separate"/>
      </w:r>
      <w:r>
        <w:t>172</w:t>
      </w:r>
      <w:r>
        <w:fldChar w:fldCharType="end"/>
      </w:r>
    </w:p>
    <w:p w14:paraId="7F086E58" w14:textId="77777777" w:rsidR="002475F5" w:rsidRPr="00CD4CBB" w:rsidRDefault="002475F5">
      <w:pPr>
        <w:pStyle w:val="TOC5"/>
        <w:rPr>
          <w:rFonts w:ascii="Calibri" w:hAnsi="Calibri"/>
          <w:sz w:val="22"/>
          <w:szCs w:val="22"/>
          <w:lang w:eastAsia="en-GB"/>
        </w:rPr>
      </w:pPr>
      <w:r>
        <w:rPr>
          <w:lang w:eastAsia="zh-CN"/>
        </w:rPr>
        <w:t>9</w:t>
      </w:r>
      <w:r>
        <w:t>.</w:t>
      </w:r>
      <w:r>
        <w:rPr>
          <w:lang w:eastAsia="zh-CN"/>
        </w:rPr>
        <w:t>2</w:t>
      </w:r>
      <w:r>
        <w:t>.</w:t>
      </w:r>
      <w:r>
        <w:rPr>
          <w:lang w:eastAsia="zh-CN"/>
        </w:rPr>
        <w:t>1</w:t>
      </w:r>
      <w:r>
        <w:t>.4.1</w:t>
      </w:r>
      <w:r w:rsidRPr="00CD4CBB">
        <w:rPr>
          <w:rFonts w:ascii="Calibri" w:hAnsi="Calibri"/>
          <w:sz w:val="22"/>
          <w:szCs w:val="22"/>
          <w:lang w:eastAsia="en-GB"/>
        </w:rPr>
        <w:tab/>
      </w:r>
      <w:r>
        <w:t>Originating Procedures</w:t>
      </w:r>
      <w:r>
        <w:tab/>
      </w:r>
      <w:r>
        <w:fldChar w:fldCharType="begin" w:fldLock="1"/>
      </w:r>
      <w:r>
        <w:instrText xml:space="preserve"> PAGEREF _Toc73958482 \h </w:instrText>
      </w:r>
      <w:r>
        <w:fldChar w:fldCharType="separate"/>
      </w:r>
      <w:r>
        <w:t>172</w:t>
      </w:r>
      <w:r>
        <w:fldChar w:fldCharType="end"/>
      </w:r>
    </w:p>
    <w:p w14:paraId="017E2520" w14:textId="77777777" w:rsidR="002475F5" w:rsidRPr="00CD4CBB" w:rsidRDefault="002475F5">
      <w:pPr>
        <w:pStyle w:val="TOC6"/>
        <w:rPr>
          <w:rFonts w:ascii="Calibri" w:hAnsi="Calibri"/>
          <w:sz w:val="22"/>
          <w:szCs w:val="22"/>
          <w:lang w:eastAsia="en-GB"/>
        </w:rPr>
      </w:pPr>
      <w:r>
        <w:rPr>
          <w:lang w:eastAsia="zh-CN"/>
        </w:rPr>
        <w:t>9</w:t>
      </w:r>
      <w:r>
        <w:t>.</w:t>
      </w:r>
      <w:r>
        <w:rPr>
          <w:lang w:eastAsia="zh-CN"/>
        </w:rPr>
        <w:t>2</w:t>
      </w:r>
      <w:r>
        <w:t>.</w:t>
      </w:r>
      <w:r>
        <w:rPr>
          <w:lang w:eastAsia="zh-CN"/>
        </w:rPr>
        <w:t>1</w:t>
      </w:r>
      <w:r>
        <w:t>.4.1.1</w:t>
      </w:r>
      <w:r w:rsidRPr="00CD4CBB">
        <w:rPr>
          <w:rFonts w:ascii="Calibri" w:hAnsi="Calibri"/>
          <w:sz w:val="22"/>
          <w:szCs w:val="22"/>
          <w:lang w:eastAsia="en-GB"/>
        </w:rPr>
        <w:tab/>
      </w:r>
      <w:r>
        <w:t>INVITE targeted to an MCVideo client</w:t>
      </w:r>
      <w:r>
        <w:tab/>
      </w:r>
      <w:r>
        <w:fldChar w:fldCharType="begin" w:fldLock="1"/>
      </w:r>
      <w:r>
        <w:instrText xml:space="preserve"> PAGEREF _Toc73958483 \h </w:instrText>
      </w:r>
      <w:r>
        <w:fldChar w:fldCharType="separate"/>
      </w:r>
      <w:r>
        <w:t>172</w:t>
      </w:r>
      <w:r>
        <w:fldChar w:fldCharType="end"/>
      </w:r>
    </w:p>
    <w:p w14:paraId="5F62F98A" w14:textId="77777777" w:rsidR="002475F5" w:rsidRPr="00CD4CBB" w:rsidRDefault="002475F5">
      <w:pPr>
        <w:pStyle w:val="TOC6"/>
        <w:rPr>
          <w:rFonts w:ascii="Calibri" w:hAnsi="Calibri"/>
          <w:sz w:val="22"/>
          <w:szCs w:val="22"/>
          <w:lang w:eastAsia="en-GB"/>
        </w:rPr>
      </w:pPr>
      <w:r>
        <w:rPr>
          <w:lang w:eastAsia="zh-CN"/>
        </w:rPr>
        <w:t>9</w:t>
      </w:r>
      <w:r>
        <w:t>.</w:t>
      </w:r>
      <w:r>
        <w:rPr>
          <w:lang w:eastAsia="zh-CN"/>
        </w:rPr>
        <w:t>2</w:t>
      </w:r>
      <w:r>
        <w:t>.</w:t>
      </w:r>
      <w:r>
        <w:rPr>
          <w:lang w:eastAsia="zh-CN"/>
        </w:rPr>
        <w:t>1</w:t>
      </w:r>
      <w:r>
        <w:t>.4.1.2</w:t>
      </w:r>
      <w:r w:rsidRPr="00CD4CBB">
        <w:rPr>
          <w:rFonts w:ascii="Calibri" w:hAnsi="Calibri"/>
          <w:sz w:val="22"/>
          <w:szCs w:val="22"/>
          <w:lang w:eastAsia="en-GB"/>
        </w:rPr>
        <w:tab/>
      </w:r>
      <w:r>
        <w:t>INVITE targeted to the non-controlling MCVideo function of an MCVideo group</w:t>
      </w:r>
      <w:r>
        <w:tab/>
      </w:r>
      <w:r>
        <w:fldChar w:fldCharType="begin" w:fldLock="1"/>
      </w:r>
      <w:r>
        <w:instrText xml:space="preserve"> PAGEREF _Toc73958484 \h </w:instrText>
      </w:r>
      <w:r>
        <w:fldChar w:fldCharType="separate"/>
      </w:r>
      <w:r>
        <w:t>173</w:t>
      </w:r>
      <w:r>
        <w:fldChar w:fldCharType="end"/>
      </w:r>
    </w:p>
    <w:p w14:paraId="730C16D2" w14:textId="77777777" w:rsidR="002475F5" w:rsidRPr="00CD4CBB" w:rsidRDefault="002475F5">
      <w:pPr>
        <w:pStyle w:val="TOC5"/>
        <w:rPr>
          <w:rFonts w:ascii="Calibri" w:hAnsi="Calibri"/>
          <w:sz w:val="22"/>
          <w:szCs w:val="22"/>
          <w:lang w:eastAsia="en-GB"/>
        </w:rPr>
      </w:pPr>
      <w:r>
        <w:rPr>
          <w:lang w:eastAsia="zh-CN"/>
        </w:rPr>
        <w:t>9</w:t>
      </w:r>
      <w:r>
        <w:t>.</w:t>
      </w:r>
      <w:r>
        <w:rPr>
          <w:lang w:eastAsia="zh-CN"/>
        </w:rPr>
        <w:t>2</w:t>
      </w:r>
      <w:r>
        <w:t>.</w:t>
      </w:r>
      <w:r>
        <w:rPr>
          <w:lang w:eastAsia="zh-CN"/>
        </w:rPr>
        <w:t>1</w:t>
      </w:r>
      <w:r>
        <w:t>.4.2</w:t>
      </w:r>
      <w:r w:rsidRPr="00CD4CBB">
        <w:rPr>
          <w:rFonts w:ascii="Calibri" w:hAnsi="Calibri"/>
          <w:sz w:val="22"/>
          <w:szCs w:val="22"/>
          <w:lang w:eastAsia="en-GB"/>
        </w:rPr>
        <w:tab/>
      </w:r>
      <w:r>
        <w:t>Terminating Procedures</w:t>
      </w:r>
      <w:r>
        <w:tab/>
      </w:r>
      <w:r>
        <w:fldChar w:fldCharType="begin" w:fldLock="1"/>
      </w:r>
      <w:r>
        <w:instrText xml:space="preserve"> PAGEREF _Toc73958485 \h </w:instrText>
      </w:r>
      <w:r>
        <w:fldChar w:fldCharType="separate"/>
      </w:r>
      <w:r>
        <w:t>175</w:t>
      </w:r>
      <w:r>
        <w:fldChar w:fldCharType="end"/>
      </w:r>
    </w:p>
    <w:p w14:paraId="31D46CFA" w14:textId="77777777" w:rsidR="002475F5" w:rsidRPr="00CD4CBB" w:rsidRDefault="002475F5">
      <w:pPr>
        <w:pStyle w:val="TOC5"/>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.3</w:t>
      </w:r>
      <w:r w:rsidRPr="00CD4CBB">
        <w:rPr>
          <w:rFonts w:ascii="Calibri" w:hAnsi="Calibri"/>
          <w:sz w:val="22"/>
          <w:szCs w:val="22"/>
          <w:lang w:eastAsia="en-GB"/>
        </w:rPr>
        <w:tab/>
      </w:r>
      <w:r>
        <w:t>End group call</w:t>
      </w:r>
      <w:r>
        <w:rPr>
          <w:lang w:eastAsia="ko-KR"/>
        </w:rPr>
        <w:t xml:space="preserve"> at the terminating controlling MCVideo function</w:t>
      </w:r>
      <w:r>
        <w:tab/>
      </w:r>
      <w:r>
        <w:fldChar w:fldCharType="begin" w:fldLock="1"/>
      </w:r>
      <w:r>
        <w:instrText xml:space="preserve"> PAGEREF _Toc73958486 \h </w:instrText>
      </w:r>
      <w:r>
        <w:fldChar w:fldCharType="separate"/>
      </w:r>
      <w:r>
        <w:t>183</w:t>
      </w:r>
      <w:r>
        <w:fldChar w:fldCharType="end"/>
      </w:r>
    </w:p>
    <w:p w14:paraId="3D6581DF" w14:textId="77777777" w:rsidR="002475F5" w:rsidRPr="00CD4CBB" w:rsidRDefault="002475F5">
      <w:pPr>
        <w:pStyle w:val="TOC5"/>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w:t>
      </w:r>
      <w:r w:rsidRPr="00CD4CBB">
        <w:rPr>
          <w:rFonts w:ascii="Calibri" w:hAnsi="Calibri"/>
          <w:sz w:val="22"/>
          <w:szCs w:val="22"/>
          <w:lang w:eastAsia="en-GB"/>
        </w:rPr>
        <w:tab/>
      </w:r>
      <w:r>
        <w:rPr>
          <w:lang w:eastAsia="ko-KR"/>
        </w:rPr>
        <w:t>End group call initiated by the controlling MCVideo function</w:t>
      </w:r>
      <w:r>
        <w:tab/>
      </w:r>
      <w:r>
        <w:fldChar w:fldCharType="begin" w:fldLock="1"/>
      </w:r>
      <w:r>
        <w:instrText xml:space="preserve"> PAGEREF _Toc73958487 \h </w:instrText>
      </w:r>
      <w:r>
        <w:fldChar w:fldCharType="separate"/>
      </w:r>
      <w:r>
        <w:t>183</w:t>
      </w:r>
      <w:r>
        <w:fldChar w:fldCharType="end"/>
      </w:r>
    </w:p>
    <w:p w14:paraId="7A3413B0" w14:textId="77777777" w:rsidR="002475F5" w:rsidRPr="00CD4CBB" w:rsidRDefault="002475F5">
      <w:pPr>
        <w:pStyle w:val="TOC6"/>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.4.4.1</w:t>
      </w:r>
      <w:r w:rsidRPr="00CD4CBB">
        <w:rPr>
          <w:rFonts w:ascii="Calibri" w:hAnsi="Calibri"/>
          <w:sz w:val="22"/>
          <w:szCs w:val="22"/>
          <w:lang w:eastAsia="en-GB"/>
        </w:rPr>
        <w:tab/>
      </w:r>
      <w:r>
        <w:rPr>
          <w:lang w:eastAsia="ko-KR"/>
        </w:rPr>
        <w:t>General</w:t>
      </w:r>
      <w:r>
        <w:tab/>
      </w:r>
      <w:r>
        <w:fldChar w:fldCharType="begin" w:fldLock="1"/>
      </w:r>
      <w:r>
        <w:instrText xml:space="preserve"> PAGEREF _Toc73958488 \h </w:instrText>
      </w:r>
      <w:r>
        <w:fldChar w:fldCharType="separate"/>
      </w:r>
      <w:r>
        <w:t>183</w:t>
      </w:r>
      <w:r>
        <w:fldChar w:fldCharType="end"/>
      </w:r>
    </w:p>
    <w:p w14:paraId="3AE4324F" w14:textId="77777777" w:rsidR="002475F5" w:rsidRPr="00CD4CBB" w:rsidRDefault="002475F5">
      <w:pPr>
        <w:pStyle w:val="TOC6"/>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.4.4.2</w:t>
      </w:r>
      <w:r w:rsidRPr="00CD4CBB">
        <w:rPr>
          <w:rFonts w:ascii="Calibri" w:hAnsi="Calibri"/>
          <w:sz w:val="22"/>
          <w:szCs w:val="22"/>
          <w:lang w:eastAsia="en-GB"/>
        </w:rPr>
        <w:tab/>
      </w:r>
      <w:r>
        <w:rPr>
          <w:lang w:eastAsia="ko-KR"/>
        </w:rPr>
        <w:t>SIP BYE request for releasing MCVideo session for a group call</w:t>
      </w:r>
      <w:r>
        <w:tab/>
      </w:r>
      <w:r>
        <w:fldChar w:fldCharType="begin" w:fldLock="1"/>
      </w:r>
      <w:r>
        <w:instrText xml:space="preserve"> PAGEREF _Toc73958489 \h </w:instrText>
      </w:r>
      <w:r>
        <w:fldChar w:fldCharType="separate"/>
      </w:r>
      <w:r>
        <w:t>183</w:t>
      </w:r>
      <w:r>
        <w:fldChar w:fldCharType="end"/>
      </w:r>
    </w:p>
    <w:p w14:paraId="5F6AE5C7" w14:textId="77777777" w:rsidR="002475F5" w:rsidRPr="00CD4CBB" w:rsidRDefault="002475F5">
      <w:pPr>
        <w:pStyle w:val="TOC6"/>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.4.4.3</w:t>
      </w:r>
      <w:r w:rsidRPr="00CD4CBB">
        <w:rPr>
          <w:rFonts w:ascii="Calibri" w:hAnsi="Calibri"/>
          <w:sz w:val="22"/>
          <w:szCs w:val="22"/>
          <w:lang w:eastAsia="en-GB"/>
        </w:rPr>
        <w:tab/>
      </w:r>
      <w:r>
        <w:rPr>
          <w:lang w:eastAsia="ko-KR"/>
        </w:rPr>
        <w:t>SIP BYE request toward a MCVideo client</w:t>
      </w:r>
      <w:r>
        <w:tab/>
      </w:r>
      <w:r>
        <w:fldChar w:fldCharType="begin" w:fldLock="1"/>
      </w:r>
      <w:r>
        <w:instrText xml:space="preserve"> PAGEREF _Toc73958490 \h </w:instrText>
      </w:r>
      <w:r>
        <w:fldChar w:fldCharType="separate"/>
      </w:r>
      <w:r>
        <w:t>183</w:t>
      </w:r>
      <w:r>
        <w:fldChar w:fldCharType="end"/>
      </w:r>
    </w:p>
    <w:p w14:paraId="22FDDE68" w14:textId="77777777" w:rsidR="002475F5" w:rsidRPr="00CD4CBB" w:rsidRDefault="002475F5">
      <w:pPr>
        <w:pStyle w:val="TOC5"/>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w:t>
      </w:r>
      <w:r>
        <w:rPr>
          <w:lang w:eastAsia="ko-KR"/>
        </w:rPr>
        <w:t>5</w:t>
      </w:r>
      <w:r w:rsidRPr="00CD4CBB">
        <w:rPr>
          <w:rFonts w:ascii="Calibri" w:hAnsi="Calibri"/>
          <w:sz w:val="22"/>
          <w:szCs w:val="22"/>
          <w:lang w:eastAsia="en-GB"/>
        </w:rPr>
        <w:tab/>
      </w:r>
      <w:r>
        <w:rPr>
          <w:lang w:eastAsia="ko-KR"/>
        </w:rPr>
        <w:t>Re-join procedures</w:t>
      </w:r>
      <w:r>
        <w:tab/>
      </w:r>
      <w:r>
        <w:fldChar w:fldCharType="begin" w:fldLock="1"/>
      </w:r>
      <w:r>
        <w:instrText xml:space="preserve"> PAGEREF _Toc73958491 \h </w:instrText>
      </w:r>
      <w:r>
        <w:fldChar w:fldCharType="separate"/>
      </w:r>
      <w:r>
        <w:t>183</w:t>
      </w:r>
      <w:r>
        <w:fldChar w:fldCharType="end"/>
      </w:r>
    </w:p>
    <w:p w14:paraId="004A10D4" w14:textId="77777777" w:rsidR="002475F5" w:rsidRPr="00CD4CBB" w:rsidRDefault="002475F5">
      <w:pPr>
        <w:pStyle w:val="TOC6"/>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w:t>
      </w:r>
      <w:r>
        <w:rPr>
          <w:lang w:eastAsia="ko-KR"/>
        </w:rPr>
        <w:t>5</w:t>
      </w:r>
      <w:r>
        <w:t>.</w:t>
      </w:r>
      <w:r>
        <w:rPr>
          <w:lang w:eastAsia="ko-KR"/>
        </w:rPr>
        <w:t>1</w:t>
      </w:r>
      <w:r w:rsidRPr="00CD4CBB">
        <w:rPr>
          <w:rFonts w:ascii="Calibri" w:hAnsi="Calibri"/>
          <w:sz w:val="22"/>
          <w:szCs w:val="22"/>
          <w:lang w:eastAsia="en-GB"/>
        </w:rPr>
        <w:tab/>
      </w:r>
      <w:r>
        <w:rPr>
          <w:lang w:eastAsia="ko-KR"/>
        </w:rPr>
        <w:t>Terminating procedures</w:t>
      </w:r>
      <w:r>
        <w:tab/>
      </w:r>
      <w:r>
        <w:fldChar w:fldCharType="begin" w:fldLock="1"/>
      </w:r>
      <w:r>
        <w:instrText xml:space="preserve"> PAGEREF _Toc73958492 \h </w:instrText>
      </w:r>
      <w:r>
        <w:fldChar w:fldCharType="separate"/>
      </w:r>
      <w:r>
        <w:t>183</w:t>
      </w:r>
      <w:r>
        <w:fldChar w:fldCharType="end"/>
      </w:r>
    </w:p>
    <w:p w14:paraId="34744EB6" w14:textId="77777777" w:rsidR="002475F5" w:rsidRPr="00CD4CBB" w:rsidRDefault="002475F5">
      <w:pPr>
        <w:pStyle w:val="TOC5"/>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w:t>
      </w:r>
      <w:r>
        <w:rPr>
          <w:lang w:eastAsia="ko-KR"/>
        </w:rPr>
        <w:t>6</w:t>
      </w:r>
      <w:r w:rsidRPr="00CD4CBB">
        <w:rPr>
          <w:rFonts w:ascii="Calibri" w:hAnsi="Calibri"/>
          <w:sz w:val="22"/>
          <w:szCs w:val="22"/>
          <w:lang w:eastAsia="en-GB"/>
        </w:rPr>
        <w:tab/>
      </w:r>
      <w:r>
        <w:rPr>
          <w:lang w:eastAsia="ko-KR"/>
        </w:rPr>
        <w:t>Late call entry initiated by controlling MCVideo function</w:t>
      </w:r>
      <w:r>
        <w:tab/>
      </w:r>
      <w:r>
        <w:fldChar w:fldCharType="begin" w:fldLock="1"/>
      </w:r>
      <w:r>
        <w:instrText xml:space="preserve"> PAGEREF _Toc73958493 \h </w:instrText>
      </w:r>
      <w:r>
        <w:fldChar w:fldCharType="separate"/>
      </w:r>
      <w:r>
        <w:t>184</w:t>
      </w:r>
      <w:r>
        <w:fldChar w:fldCharType="end"/>
      </w:r>
    </w:p>
    <w:p w14:paraId="6CFC70B6" w14:textId="77777777" w:rsidR="002475F5" w:rsidRPr="00CD4CBB" w:rsidRDefault="002475F5">
      <w:pPr>
        <w:pStyle w:val="TOC5"/>
        <w:rPr>
          <w:rFonts w:ascii="Calibri" w:hAnsi="Calibri"/>
          <w:sz w:val="22"/>
          <w:szCs w:val="22"/>
          <w:lang w:eastAsia="en-GB"/>
        </w:rPr>
      </w:pPr>
      <w:r>
        <w:rPr>
          <w:lang w:eastAsia="zh-CN"/>
        </w:rPr>
        <w:t>9</w:t>
      </w:r>
      <w:r>
        <w:t>.</w:t>
      </w:r>
      <w:r>
        <w:rPr>
          <w:lang w:eastAsia="zh-CN"/>
        </w:rPr>
        <w:t>2</w:t>
      </w:r>
      <w:r>
        <w:t>.</w:t>
      </w:r>
      <w:r>
        <w:rPr>
          <w:lang w:eastAsia="zh-CN"/>
        </w:rPr>
        <w:t>1</w:t>
      </w:r>
      <w:r>
        <w:t>.4.7</w:t>
      </w:r>
      <w:r w:rsidRPr="00CD4CBB">
        <w:rPr>
          <w:rFonts w:ascii="Calibri" w:hAnsi="Calibri"/>
          <w:sz w:val="22"/>
          <w:szCs w:val="22"/>
          <w:lang w:eastAsia="en-GB"/>
        </w:rPr>
        <w:tab/>
      </w:r>
      <w:r>
        <w:t>Receipt of a SIP re-INVITE request</w:t>
      </w:r>
      <w:r>
        <w:tab/>
      </w:r>
      <w:r>
        <w:fldChar w:fldCharType="begin" w:fldLock="1"/>
      </w:r>
      <w:r>
        <w:instrText xml:space="preserve"> PAGEREF _Toc73958494 \h </w:instrText>
      </w:r>
      <w:r>
        <w:fldChar w:fldCharType="separate"/>
      </w:r>
      <w:r>
        <w:t>184</w:t>
      </w:r>
      <w:r>
        <w:fldChar w:fldCharType="end"/>
      </w:r>
    </w:p>
    <w:p w14:paraId="2B7CE11E" w14:textId="77777777" w:rsidR="002475F5" w:rsidRPr="00CD4CBB" w:rsidRDefault="002475F5">
      <w:pPr>
        <w:pStyle w:val="TOC5"/>
        <w:rPr>
          <w:rFonts w:ascii="Calibri" w:hAnsi="Calibri"/>
          <w:sz w:val="22"/>
          <w:szCs w:val="22"/>
          <w:lang w:eastAsia="en-GB"/>
        </w:rPr>
      </w:pPr>
      <w:r>
        <w:rPr>
          <w:lang w:eastAsia="zh-CN"/>
        </w:rPr>
        <w:t>9</w:t>
      </w:r>
      <w:r>
        <w:t>.</w:t>
      </w:r>
      <w:r>
        <w:rPr>
          <w:lang w:eastAsia="zh-CN"/>
        </w:rPr>
        <w:t>2</w:t>
      </w:r>
      <w:r>
        <w:t>.</w:t>
      </w:r>
      <w:r>
        <w:rPr>
          <w:lang w:eastAsia="zh-CN"/>
        </w:rPr>
        <w:t>1</w:t>
      </w:r>
      <w:r>
        <w:t>.4.8</w:t>
      </w:r>
      <w:r w:rsidRPr="00CD4CBB">
        <w:rPr>
          <w:rFonts w:ascii="Calibri" w:hAnsi="Calibri"/>
          <w:sz w:val="22"/>
          <w:szCs w:val="22"/>
          <w:lang w:eastAsia="en-GB"/>
        </w:rPr>
        <w:tab/>
      </w:r>
      <w:r>
        <w:t>Handling of a SIP re-INVITE request for imminent peril session</w:t>
      </w:r>
      <w:r>
        <w:tab/>
      </w:r>
      <w:r>
        <w:fldChar w:fldCharType="begin" w:fldLock="1"/>
      </w:r>
      <w:r>
        <w:instrText xml:space="preserve"> PAGEREF _Toc73958495 \h </w:instrText>
      </w:r>
      <w:r>
        <w:fldChar w:fldCharType="separate"/>
      </w:r>
      <w:r>
        <w:t>188</w:t>
      </w:r>
      <w:r>
        <w:fldChar w:fldCharType="end"/>
      </w:r>
    </w:p>
    <w:p w14:paraId="70D4FE0F" w14:textId="77777777" w:rsidR="002475F5" w:rsidRPr="00CD4CBB" w:rsidRDefault="002475F5">
      <w:pPr>
        <w:pStyle w:val="TOC4"/>
        <w:rPr>
          <w:rFonts w:ascii="Calibri" w:hAnsi="Calibri"/>
          <w:sz w:val="22"/>
          <w:szCs w:val="22"/>
          <w:lang w:eastAsia="en-GB"/>
        </w:rPr>
      </w:pPr>
      <w:r>
        <w:rPr>
          <w:lang w:eastAsia="zh-CN"/>
        </w:rPr>
        <w:t>9.2.1.5</w:t>
      </w:r>
      <w:r w:rsidRPr="00CD4CBB">
        <w:rPr>
          <w:rFonts w:ascii="Calibri" w:hAnsi="Calibri"/>
          <w:sz w:val="22"/>
          <w:szCs w:val="22"/>
          <w:lang w:eastAsia="en-GB"/>
        </w:rPr>
        <w:tab/>
      </w:r>
      <w:r>
        <w:t>Non-controlling function of an MCVideo group procedures</w:t>
      </w:r>
      <w:r>
        <w:tab/>
      </w:r>
      <w:r>
        <w:fldChar w:fldCharType="begin" w:fldLock="1"/>
      </w:r>
      <w:r>
        <w:instrText xml:space="preserve"> PAGEREF _Toc73958496 \h </w:instrText>
      </w:r>
      <w:r>
        <w:fldChar w:fldCharType="separate"/>
      </w:r>
      <w:r>
        <w:t>189</w:t>
      </w:r>
      <w:r>
        <w:fldChar w:fldCharType="end"/>
      </w:r>
    </w:p>
    <w:p w14:paraId="36236E33" w14:textId="77777777" w:rsidR="002475F5" w:rsidRPr="00CD4CBB" w:rsidRDefault="002475F5">
      <w:pPr>
        <w:pStyle w:val="TOC5"/>
        <w:rPr>
          <w:rFonts w:ascii="Calibri" w:hAnsi="Calibri"/>
          <w:sz w:val="22"/>
          <w:szCs w:val="22"/>
          <w:lang w:eastAsia="en-GB"/>
        </w:rPr>
      </w:pPr>
      <w:r>
        <w:rPr>
          <w:lang w:eastAsia="zh-CN"/>
        </w:rPr>
        <w:t>9</w:t>
      </w:r>
      <w:r>
        <w:t>.</w:t>
      </w:r>
      <w:r>
        <w:rPr>
          <w:lang w:eastAsia="zh-CN"/>
        </w:rPr>
        <w:t>2</w:t>
      </w:r>
      <w:r>
        <w:t>.</w:t>
      </w:r>
      <w:r>
        <w:rPr>
          <w:lang w:eastAsia="zh-CN"/>
        </w:rPr>
        <w:t>1</w:t>
      </w:r>
      <w:r>
        <w:t>.5.1</w:t>
      </w:r>
      <w:r w:rsidRPr="00CD4CBB">
        <w:rPr>
          <w:rFonts w:ascii="Calibri" w:hAnsi="Calibri"/>
          <w:sz w:val="22"/>
          <w:szCs w:val="22"/>
          <w:lang w:eastAsia="en-GB"/>
        </w:rPr>
        <w:tab/>
      </w:r>
      <w:r>
        <w:t>Originating procedures</w:t>
      </w:r>
      <w:r>
        <w:tab/>
      </w:r>
      <w:r>
        <w:fldChar w:fldCharType="begin" w:fldLock="1"/>
      </w:r>
      <w:r>
        <w:instrText xml:space="preserve"> PAGEREF _Toc73958497 \h </w:instrText>
      </w:r>
      <w:r>
        <w:fldChar w:fldCharType="separate"/>
      </w:r>
      <w:r>
        <w:t>189</w:t>
      </w:r>
      <w:r>
        <w:fldChar w:fldCharType="end"/>
      </w:r>
    </w:p>
    <w:p w14:paraId="084771F9" w14:textId="77777777" w:rsidR="002475F5" w:rsidRPr="00CD4CBB" w:rsidRDefault="002475F5">
      <w:pPr>
        <w:pStyle w:val="TOC5"/>
        <w:rPr>
          <w:rFonts w:ascii="Calibri" w:hAnsi="Calibri"/>
          <w:sz w:val="22"/>
          <w:szCs w:val="22"/>
          <w:lang w:eastAsia="en-GB"/>
        </w:rPr>
      </w:pPr>
      <w:r>
        <w:rPr>
          <w:lang w:eastAsia="zh-CN"/>
        </w:rPr>
        <w:t>9</w:t>
      </w:r>
      <w:r>
        <w:t>.</w:t>
      </w:r>
      <w:r>
        <w:rPr>
          <w:lang w:eastAsia="zh-CN"/>
        </w:rPr>
        <w:t>2</w:t>
      </w:r>
      <w:r>
        <w:t>.</w:t>
      </w:r>
      <w:r>
        <w:rPr>
          <w:lang w:eastAsia="zh-CN"/>
        </w:rPr>
        <w:t>1</w:t>
      </w:r>
      <w:r>
        <w:t>.5.2</w:t>
      </w:r>
      <w:r w:rsidRPr="00CD4CBB">
        <w:rPr>
          <w:rFonts w:ascii="Calibri" w:hAnsi="Calibri"/>
          <w:sz w:val="22"/>
          <w:szCs w:val="22"/>
          <w:lang w:eastAsia="en-GB"/>
        </w:rPr>
        <w:tab/>
      </w:r>
      <w:r>
        <w:t>Terminating procedures</w:t>
      </w:r>
      <w:r>
        <w:tab/>
      </w:r>
      <w:r>
        <w:fldChar w:fldCharType="begin" w:fldLock="1"/>
      </w:r>
      <w:r>
        <w:instrText xml:space="preserve"> PAGEREF _Toc73958498 \h </w:instrText>
      </w:r>
      <w:r>
        <w:fldChar w:fldCharType="separate"/>
      </w:r>
      <w:r>
        <w:t>190</w:t>
      </w:r>
      <w:r>
        <w:fldChar w:fldCharType="end"/>
      </w:r>
    </w:p>
    <w:p w14:paraId="37EC0FF6" w14:textId="77777777" w:rsidR="002475F5" w:rsidRPr="00CD4CBB" w:rsidRDefault="002475F5">
      <w:pPr>
        <w:pStyle w:val="TOC6"/>
        <w:rPr>
          <w:rFonts w:ascii="Calibri" w:hAnsi="Calibri"/>
          <w:sz w:val="22"/>
          <w:szCs w:val="22"/>
          <w:lang w:eastAsia="en-GB"/>
        </w:rPr>
      </w:pPr>
      <w:r w:rsidRPr="00274CF8">
        <w:rPr>
          <w:lang w:val="sv-SE" w:eastAsia="zh-CN"/>
        </w:rPr>
        <w:t>9</w:t>
      </w:r>
      <w:r w:rsidRPr="00274CF8">
        <w:rPr>
          <w:lang w:val="sv-SE"/>
        </w:rPr>
        <w:t>.</w:t>
      </w:r>
      <w:r w:rsidRPr="00274CF8">
        <w:rPr>
          <w:lang w:val="sv-SE" w:eastAsia="zh-CN"/>
        </w:rPr>
        <w:t>2</w:t>
      </w:r>
      <w:r w:rsidRPr="00274CF8">
        <w:rPr>
          <w:lang w:val="sv-SE"/>
        </w:rPr>
        <w:t>.</w:t>
      </w:r>
      <w:r w:rsidRPr="00274CF8">
        <w:rPr>
          <w:lang w:val="sv-SE" w:eastAsia="zh-CN"/>
        </w:rPr>
        <w:t>1</w:t>
      </w:r>
      <w:r w:rsidRPr="00274CF8">
        <w:rPr>
          <w:lang w:val="sv-SE"/>
        </w:rPr>
        <w:t>.5.2.1</w:t>
      </w:r>
      <w:r w:rsidRPr="00CD4CBB">
        <w:rPr>
          <w:rFonts w:ascii="Calibri" w:hAnsi="Calibri"/>
          <w:sz w:val="22"/>
          <w:szCs w:val="22"/>
          <w:lang w:eastAsia="en-GB"/>
        </w:rPr>
        <w:tab/>
      </w:r>
      <w:r w:rsidRPr="00274CF8">
        <w:rPr>
          <w:lang w:val="sv-SE"/>
        </w:rPr>
        <w:t>General</w:t>
      </w:r>
      <w:r>
        <w:tab/>
      </w:r>
      <w:r>
        <w:fldChar w:fldCharType="begin" w:fldLock="1"/>
      </w:r>
      <w:r>
        <w:instrText xml:space="preserve"> PAGEREF _Toc73958499 \h </w:instrText>
      </w:r>
      <w:r>
        <w:fldChar w:fldCharType="separate"/>
      </w:r>
      <w:r>
        <w:t>190</w:t>
      </w:r>
      <w:r>
        <w:fldChar w:fldCharType="end"/>
      </w:r>
    </w:p>
    <w:p w14:paraId="762D142D" w14:textId="77777777" w:rsidR="002475F5" w:rsidRPr="00CD4CBB" w:rsidRDefault="002475F5">
      <w:pPr>
        <w:pStyle w:val="TOC6"/>
        <w:rPr>
          <w:rFonts w:ascii="Calibri" w:hAnsi="Calibri"/>
          <w:sz w:val="22"/>
          <w:szCs w:val="22"/>
          <w:lang w:eastAsia="en-GB"/>
        </w:rPr>
      </w:pPr>
      <w:r w:rsidRPr="00274CF8">
        <w:rPr>
          <w:lang w:val="sv-SE" w:eastAsia="zh-CN"/>
        </w:rPr>
        <w:t>9</w:t>
      </w:r>
      <w:r w:rsidRPr="00274CF8">
        <w:rPr>
          <w:lang w:val="sv-SE"/>
        </w:rPr>
        <w:t>.</w:t>
      </w:r>
      <w:r w:rsidRPr="00274CF8">
        <w:rPr>
          <w:lang w:val="sv-SE" w:eastAsia="zh-CN"/>
        </w:rPr>
        <w:t>2</w:t>
      </w:r>
      <w:r w:rsidRPr="00274CF8">
        <w:rPr>
          <w:lang w:val="sv-SE"/>
        </w:rPr>
        <w:t>.</w:t>
      </w:r>
      <w:r w:rsidRPr="00274CF8">
        <w:rPr>
          <w:lang w:val="sv-SE" w:eastAsia="zh-CN"/>
        </w:rPr>
        <w:t>1</w:t>
      </w:r>
      <w:r>
        <w:t>.5.2.2</w:t>
      </w:r>
      <w:r w:rsidRPr="00CD4CBB">
        <w:rPr>
          <w:rFonts w:ascii="Calibri" w:hAnsi="Calibri"/>
          <w:sz w:val="22"/>
          <w:szCs w:val="22"/>
          <w:lang w:eastAsia="en-GB"/>
        </w:rPr>
        <w:tab/>
      </w:r>
      <w:r>
        <w:t>Initiating a prearranged group call</w:t>
      </w:r>
      <w:r>
        <w:tab/>
      </w:r>
      <w:r>
        <w:fldChar w:fldCharType="begin" w:fldLock="1"/>
      </w:r>
      <w:r>
        <w:instrText xml:space="preserve"> PAGEREF _Toc73958500 \h </w:instrText>
      </w:r>
      <w:r>
        <w:fldChar w:fldCharType="separate"/>
      </w:r>
      <w:r>
        <w:t>190</w:t>
      </w:r>
      <w:r>
        <w:fldChar w:fldCharType="end"/>
      </w:r>
    </w:p>
    <w:p w14:paraId="3A6BEAF3" w14:textId="77777777" w:rsidR="002475F5" w:rsidRPr="00CD4CBB" w:rsidRDefault="002475F5">
      <w:pPr>
        <w:pStyle w:val="TOC6"/>
        <w:rPr>
          <w:rFonts w:ascii="Calibri" w:hAnsi="Calibri"/>
          <w:sz w:val="22"/>
          <w:szCs w:val="22"/>
          <w:lang w:eastAsia="en-GB"/>
        </w:rPr>
      </w:pPr>
      <w:r w:rsidRPr="00274CF8">
        <w:rPr>
          <w:lang w:val="sv-SE" w:eastAsia="zh-CN"/>
        </w:rPr>
        <w:t>9</w:t>
      </w:r>
      <w:r w:rsidRPr="00274CF8">
        <w:rPr>
          <w:lang w:val="sv-SE"/>
        </w:rPr>
        <w:t>.</w:t>
      </w:r>
      <w:r w:rsidRPr="00274CF8">
        <w:rPr>
          <w:lang w:val="sv-SE" w:eastAsia="zh-CN"/>
        </w:rPr>
        <w:t>2</w:t>
      </w:r>
      <w:r w:rsidRPr="00274CF8">
        <w:rPr>
          <w:lang w:val="sv-SE"/>
        </w:rPr>
        <w:t>.</w:t>
      </w:r>
      <w:r w:rsidRPr="00274CF8">
        <w:rPr>
          <w:lang w:val="sv-SE" w:eastAsia="zh-CN"/>
        </w:rPr>
        <w:t>1</w:t>
      </w:r>
      <w:r w:rsidRPr="00274CF8">
        <w:rPr>
          <w:lang w:val="sv-SE"/>
        </w:rPr>
        <w:t>.5.2.3</w:t>
      </w:r>
      <w:r w:rsidRPr="00CD4CBB">
        <w:rPr>
          <w:rFonts w:ascii="Calibri" w:hAnsi="Calibri"/>
          <w:sz w:val="22"/>
          <w:szCs w:val="22"/>
          <w:lang w:eastAsia="en-GB"/>
        </w:rPr>
        <w:tab/>
      </w:r>
      <w:r w:rsidRPr="00274CF8">
        <w:rPr>
          <w:lang w:val="sv-SE"/>
        </w:rPr>
        <w:t>Joining an ongoing prearranged group call</w:t>
      </w:r>
      <w:r>
        <w:tab/>
      </w:r>
      <w:r>
        <w:fldChar w:fldCharType="begin" w:fldLock="1"/>
      </w:r>
      <w:r>
        <w:instrText xml:space="preserve"> PAGEREF _Toc73958501 \h </w:instrText>
      </w:r>
      <w:r>
        <w:fldChar w:fldCharType="separate"/>
      </w:r>
      <w:r>
        <w:t>192</w:t>
      </w:r>
      <w:r>
        <w:fldChar w:fldCharType="end"/>
      </w:r>
    </w:p>
    <w:p w14:paraId="592135A2" w14:textId="77777777" w:rsidR="002475F5" w:rsidRPr="00CD4CBB" w:rsidRDefault="002475F5">
      <w:pPr>
        <w:pStyle w:val="TOC6"/>
        <w:rPr>
          <w:rFonts w:ascii="Calibri" w:hAnsi="Calibri"/>
          <w:sz w:val="22"/>
          <w:szCs w:val="22"/>
          <w:lang w:eastAsia="en-GB"/>
        </w:rPr>
      </w:pPr>
      <w:r w:rsidRPr="00274CF8">
        <w:rPr>
          <w:lang w:val="sv-SE" w:eastAsia="zh-CN"/>
        </w:rPr>
        <w:t>9</w:t>
      </w:r>
      <w:r w:rsidRPr="00274CF8">
        <w:rPr>
          <w:lang w:val="sv-SE"/>
        </w:rPr>
        <w:t>.</w:t>
      </w:r>
      <w:r w:rsidRPr="00274CF8">
        <w:rPr>
          <w:lang w:val="sv-SE" w:eastAsia="zh-CN"/>
        </w:rPr>
        <w:t>2</w:t>
      </w:r>
      <w:r w:rsidRPr="00274CF8">
        <w:rPr>
          <w:lang w:val="sv-SE"/>
        </w:rPr>
        <w:t>.</w:t>
      </w:r>
      <w:r w:rsidRPr="00274CF8">
        <w:rPr>
          <w:lang w:val="sv-SE" w:eastAsia="zh-CN"/>
        </w:rPr>
        <w:t>1</w:t>
      </w:r>
      <w:r w:rsidRPr="00274CF8">
        <w:rPr>
          <w:lang w:val="sv-SE"/>
        </w:rPr>
        <w:t>.5.2.4</w:t>
      </w:r>
      <w:r w:rsidRPr="00CD4CBB">
        <w:rPr>
          <w:rFonts w:ascii="Calibri" w:hAnsi="Calibri"/>
          <w:sz w:val="22"/>
          <w:szCs w:val="22"/>
          <w:lang w:eastAsia="en-GB"/>
        </w:rPr>
        <w:tab/>
      </w:r>
      <w:r w:rsidRPr="00274CF8">
        <w:rPr>
          <w:lang w:val="sv-SE"/>
        </w:rPr>
        <w:t>Splitting an ongoing prearranged group call</w:t>
      </w:r>
      <w:r>
        <w:tab/>
      </w:r>
      <w:r>
        <w:fldChar w:fldCharType="begin" w:fldLock="1"/>
      </w:r>
      <w:r>
        <w:instrText xml:space="preserve"> PAGEREF _Toc73958502 \h </w:instrText>
      </w:r>
      <w:r>
        <w:fldChar w:fldCharType="separate"/>
      </w:r>
      <w:r>
        <w:t>193</w:t>
      </w:r>
      <w:r>
        <w:fldChar w:fldCharType="end"/>
      </w:r>
    </w:p>
    <w:p w14:paraId="6A135B05" w14:textId="77777777" w:rsidR="002475F5" w:rsidRPr="00CD4CBB" w:rsidRDefault="002475F5">
      <w:pPr>
        <w:pStyle w:val="TOC5"/>
        <w:rPr>
          <w:rFonts w:ascii="Calibri" w:hAnsi="Calibri"/>
          <w:sz w:val="22"/>
          <w:szCs w:val="22"/>
          <w:lang w:eastAsia="en-GB"/>
        </w:rPr>
      </w:pPr>
      <w:r>
        <w:rPr>
          <w:lang w:eastAsia="zh-CN"/>
        </w:rPr>
        <w:t>9</w:t>
      </w:r>
      <w:r>
        <w:t>.</w:t>
      </w:r>
      <w:r>
        <w:rPr>
          <w:lang w:eastAsia="zh-CN"/>
        </w:rPr>
        <w:t>2</w:t>
      </w:r>
      <w:r>
        <w:t>.</w:t>
      </w:r>
      <w:r>
        <w:rPr>
          <w:lang w:eastAsia="zh-CN"/>
        </w:rPr>
        <w:t>1</w:t>
      </w:r>
      <w:r w:rsidRPr="00274CF8">
        <w:rPr>
          <w:rFonts w:eastAsia="Malgun Gothic"/>
          <w:lang w:val="en-US"/>
        </w:rPr>
        <w:t>.5.3</w:t>
      </w:r>
      <w:r w:rsidRPr="00CD4CBB">
        <w:rPr>
          <w:rFonts w:ascii="Calibri" w:hAnsi="Calibri"/>
          <w:sz w:val="22"/>
          <w:szCs w:val="22"/>
          <w:lang w:eastAsia="en-GB"/>
        </w:rPr>
        <w:tab/>
      </w:r>
      <w:r w:rsidRPr="00274CF8">
        <w:rPr>
          <w:rFonts w:eastAsia="Malgun Gothic"/>
          <w:lang w:val="en-US"/>
        </w:rPr>
        <w:t>Rejoin procedures</w:t>
      </w:r>
      <w:r>
        <w:tab/>
      </w:r>
      <w:r>
        <w:fldChar w:fldCharType="begin" w:fldLock="1"/>
      </w:r>
      <w:r>
        <w:instrText xml:space="preserve"> PAGEREF _Toc73958503 \h </w:instrText>
      </w:r>
      <w:r>
        <w:fldChar w:fldCharType="separate"/>
      </w:r>
      <w:r>
        <w:t>193</w:t>
      </w:r>
      <w:r>
        <w:fldChar w:fldCharType="end"/>
      </w:r>
    </w:p>
    <w:p w14:paraId="0397C07D" w14:textId="77777777" w:rsidR="002475F5" w:rsidRPr="00CD4CBB" w:rsidRDefault="002475F5">
      <w:pPr>
        <w:pStyle w:val="TOC6"/>
        <w:rPr>
          <w:rFonts w:ascii="Calibri" w:hAnsi="Calibri"/>
          <w:sz w:val="22"/>
          <w:szCs w:val="22"/>
          <w:lang w:eastAsia="en-GB"/>
        </w:rPr>
      </w:pPr>
      <w:r w:rsidRPr="00274CF8">
        <w:rPr>
          <w:lang w:val="sv-SE" w:eastAsia="zh-CN"/>
        </w:rPr>
        <w:t>9</w:t>
      </w:r>
      <w:r w:rsidRPr="00274CF8">
        <w:rPr>
          <w:lang w:val="sv-SE"/>
        </w:rPr>
        <w:t>.</w:t>
      </w:r>
      <w:r w:rsidRPr="00274CF8">
        <w:rPr>
          <w:lang w:val="sv-SE" w:eastAsia="zh-CN"/>
        </w:rPr>
        <w:t>2</w:t>
      </w:r>
      <w:r w:rsidRPr="00274CF8">
        <w:rPr>
          <w:lang w:val="sv-SE"/>
        </w:rPr>
        <w:t>.</w:t>
      </w:r>
      <w:r w:rsidRPr="00274CF8">
        <w:rPr>
          <w:lang w:val="sv-SE" w:eastAsia="zh-CN"/>
        </w:rPr>
        <w:t>1</w:t>
      </w:r>
      <w:r w:rsidRPr="00274CF8">
        <w:rPr>
          <w:lang w:val="en-US"/>
        </w:rPr>
        <w:t>.5.3.1</w:t>
      </w:r>
      <w:r w:rsidRPr="00CD4CBB">
        <w:rPr>
          <w:rFonts w:ascii="Calibri" w:hAnsi="Calibri"/>
          <w:sz w:val="22"/>
          <w:szCs w:val="22"/>
          <w:lang w:eastAsia="en-GB"/>
        </w:rPr>
        <w:tab/>
      </w:r>
      <w:r w:rsidRPr="00274CF8">
        <w:rPr>
          <w:lang w:val="en-US"/>
        </w:rPr>
        <w:t>Terminating procedures</w:t>
      </w:r>
      <w:r>
        <w:tab/>
      </w:r>
      <w:r>
        <w:fldChar w:fldCharType="begin" w:fldLock="1"/>
      </w:r>
      <w:r>
        <w:instrText xml:space="preserve"> PAGEREF _Toc73958504 \h </w:instrText>
      </w:r>
      <w:r>
        <w:fldChar w:fldCharType="separate"/>
      </w:r>
      <w:r>
        <w:t>193</w:t>
      </w:r>
      <w:r>
        <w:fldChar w:fldCharType="end"/>
      </w:r>
    </w:p>
    <w:p w14:paraId="6FC01D93" w14:textId="77777777" w:rsidR="002475F5" w:rsidRPr="00CD4CBB" w:rsidRDefault="002475F5">
      <w:pPr>
        <w:pStyle w:val="TOC6"/>
        <w:rPr>
          <w:rFonts w:ascii="Calibri" w:hAnsi="Calibri"/>
          <w:sz w:val="22"/>
          <w:szCs w:val="22"/>
          <w:lang w:eastAsia="en-GB"/>
        </w:rPr>
      </w:pPr>
      <w:r w:rsidRPr="00274CF8">
        <w:rPr>
          <w:lang w:val="sv-SE" w:eastAsia="zh-CN"/>
        </w:rPr>
        <w:t>9</w:t>
      </w:r>
      <w:r w:rsidRPr="00274CF8">
        <w:rPr>
          <w:lang w:val="sv-SE"/>
        </w:rPr>
        <w:t>.</w:t>
      </w:r>
      <w:r w:rsidRPr="00274CF8">
        <w:rPr>
          <w:lang w:val="sv-SE" w:eastAsia="zh-CN"/>
        </w:rPr>
        <w:t>2</w:t>
      </w:r>
      <w:r w:rsidRPr="00274CF8">
        <w:rPr>
          <w:lang w:val="sv-SE"/>
        </w:rPr>
        <w:t>.</w:t>
      </w:r>
      <w:r w:rsidRPr="00274CF8">
        <w:rPr>
          <w:lang w:val="sv-SE" w:eastAsia="zh-CN"/>
        </w:rPr>
        <w:t>1</w:t>
      </w:r>
      <w:r w:rsidRPr="00274CF8">
        <w:rPr>
          <w:lang w:val="en-US"/>
        </w:rPr>
        <w:t>.5.3.2</w:t>
      </w:r>
      <w:r w:rsidRPr="00CD4CBB">
        <w:rPr>
          <w:rFonts w:ascii="Calibri" w:hAnsi="Calibri"/>
          <w:sz w:val="22"/>
          <w:szCs w:val="22"/>
          <w:lang w:eastAsia="en-GB"/>
        </w:rPr>
        <w:tab/>
      </w:r>
      <w:r>
        <w:rPr>
          <w:lang w:eastAsia="ko-KR"/>
        </w:rPr>
        <w:t>Late call entry initiated by non-controlling MCVideo function</w:t>
      </w:r>
      <w:r>
        <w:tab/>
      </w:r>
      <w:r>
        <w:fldChar w:fldCharType="begin" w:fldLock="1"/>
      </w:r>
      <w:r>
        <w:instrText xml:space="preserve"> PAGEREF _Toc73958505 \h </w:instrText>
      </w:r>
      <w:r>
        <w:fldChar w:fldCharType="separate"/>
      </w:r>
      <w:r>
        <w:t>193</w:t>
      </w:r>
      <w:r>
        <w:fldChar w:fldCharType="end"/>
      </w:r>
    </w:p>
    <w:p w14:paraId="383B8A03" w14:textId="77777777" w:rsidR="002475F5" w:rsidRPr="00CD4CBB" w:rsidRDefault="002475F5">
      <w:pPr>
        <w:pStyle w:val="TOC5"/>
        <w:rPr>
          <w:rFonts w:ascii="Calibri" w:hAnsi="Calibri"/>
          <w:sz w:val="22"/>
          <w:szCs w:val="22"/>
          <w:lang w:eastAsia="en-GB"/>
        </w:rPr>
      </w:pPr>
      <w:r>
        <w:rPr>
          <w:lang w:eastAsia="zh-CN"/>
        </w:rPr>
        <w:t>9</w:t>
      </w:r>
      <w:r>
        <w:t>.</w:t>
      </w:r>
      <w:r>
        <w:rPr>
          <w:lang w:eastAsia="zh-CN"/>
        </w:rPr>
        <w:t>2</w:t>
      </w:r>
      <w:r>
        <w:t>.</w:t>
      </w:r>
      <w:r>
        <w:rPr>
          <w:lang w:eastAsia="zh-CN"/>
        </w:rPr>
        <w:t>1</w:t>
      </w:r>
      <w:r w:rsidRPr="00274CF8">
        <w:rPr>
          <w:rFonts w:eastAsia="Malgun Gothic"/>
          <w:lang w:val="en-US"/>
        </w:rPr>
        <w:t>.5.4</w:t>
      </w:r>
      <w:r w:rsidRPr="00CD4CBB">
        <w:rPr>
          <w:rFonts w:ascii="Calibri" w:hAnsi="Calibri"/>
          <w:sz w:val="22"/>
          <w:szCs w:val="22"/>
          <w:lang w:eastAsia="en-GB"/>
        </w:rPr>
        <w:tab/>
      </w:r>
      <w:r w:rsidRPr="00274CF8">
        <w:rPr>
          <w:rFonts w:eastAsia="Malgun Gothic"/>
          <w:lang w:val="en-US"/>
        </w:rPr>
        <w:t>SIP OPTIONS request authorization procedure</w:t>
      </w:r>
      <w:r>
        <w:tab/>
      </w:r>
      <w:r>
        <w:fldChar w:fldCharType="begin" w:fldLock="1"/>
      </w:r>
      <w:r>
        <w:instrText xml:space="preserve"> PAGEREF _Toc73958506 \h </w:instrText>
      </w:r>
      <w:r>
        <w:fldChar w:fldCharType="separate"/>
      </w:r>
      <w:r>
        <w:t>194</w:t>
      </w:r>
      <w:r>
        <w:fldChar w:fldCharType="end"/>
      </w:r>
    </w:p>
    <w:p w14:paraId="5F2A676F" w14:textId="77777777" w:rsidR="002475F5" w:rsidRPr="00CD4CBB" w:rsidRDefault="002475F5">
      <w:pPr>
        <w:pStyle w:val="TOC5"/>
        <w:rPr>
          <w:rFonts w:ascii="Calibri" w:hAnsi="Calibri"/>
          <w:sz w:val="22"/>
          <w:szCs w:val="22"/>
          <w:lang w:eastAsia="en-GB"/>
        </w:rPr>
      </w:pPr>
      <w:r>
        <w:rPr>
          <w:lang w:eastAsia="zh-CN"/>
        </w:rPr>
        <w:t>9</w:t>
      </w:r>
      <w:r>
        <w:t>.</w:t>
      </w:r>
      <w:r>
        <w:rPr>
          <w:lang w:eastAsia="zh-CN"/>
        </w:rPr>
        <w:t>2</w:t>
      </w:r>
      <w:r>
        <w:t>.</w:t>
      </w:r>
      <w:r>
        <w:rPr>
          <w:lang w:eastAsia="zh-CN"/>
        </w:rPr>
        <w:t>1</w:t>
      </w:r>
      <w:r w:rsidRPr="00274CF8">
        <w:rPr>
          <w:rFonts w:eastAsia="Malgun Gothic"/>
          <w:lang w:val="en-US"/>
        </w:rPr>
        <w:t>.5.5</w:t>
      </w:r>
      <w:r w:rsidRPr="00CD4CBB">
        <w:rPr>
          <w:rFonts w:ascii="Calibri" w:hAnsi="Calibri"/>
          <w:sz w:val="22"/>
          <w:szCs w:val="22"/>
          <w:lang w:eastAsia="en-GB"/>
        </w:rPr>
        <w:tab/>
      </w:r>
      <w:r w:rsidRPr="00274CF8">
        <w:rPr>
          <w:rFonts w:eastAsia="Malgun Gothic"/>
          <w:lang w:val="en-US"/>
        </w:rPr>
        <w:t>Initiating a temporary group session</w:t>
      </w:r>
      <w:r>
        <w:tab/>
      </w:r>
      <w:r>
        <w:fldChar w:fldCharType="begin" w:fldLock="1"/>
      </w:r>
      <w:r>
        <w:instrText xml:space="preserve"> PAGEREF _Toc73958507 \h </w:instrText>
      </w:r>
      <w:r>
        <w:fldChar w:fldCharType="separate"/>
      </w:r>
      <w:r>
        <w:t>194</w:t>
      </w:r>
      <w:r>
        <w:fldChar w:fldCharType="end"/>
      </w:r>
    </w:p>
    <w:p w14:paraId="78CEFF10" w14:textId="77777777" w:rsidR="002475F5" w:rsidRPr="00CD4CBB" w:rsidRDefault="002475F5">
      <w:pPr>
        <w:pStyle w:val="TOC3"/>
        <w:rPr>
          <w:rFonts w:ascii="Calibri" w:hAnsi="Calibri"/>
          <w:sz w:val="22"/>
          <w:szCs w:val="22"/>
          <w:lang w:eastAsia="en-GB"/>
        </w:rPr>
      </w:pPr>
      <w:r>
        <w:t>9.2.2</w:t>
      </w:r>
      <w:r w:rsidRPr="00CD4CBB">
        <w:rPr>
          <w:rFonts w:ascii="Calibri" w:hAnsi="Calibri"/>
          <w:sz w:val="22"/>
          <w:szCs w:val="22"/>
          <w:lang w:eastAsia="en-GB"/>
        </w:rPr>
        <w:tab/>
      </w:r>
      <w:r>
        <w:t>Chat group (restricted) call</w:t>
      </w:r>
      <w:r>
        <w:tab/>
      </w:r>
      <w:r>
        <w:fldChar w:fldCharType="begin" w:fldLock="1"/>
      </w:r>
      <w:r>
        <w:instrText xml:space="preserve"> PAGEREF _Toc73958508 \h </w:instrText>
      </w:r>
      <w:r>
        <w:fldChar w:fldCharType="separate"/>
      </w:r>
      <w:r>
        <w:t>196</w:t>
      </w:r>
      <w:r>
        <w:fldChar w:fldCharType="end"/>
      </w:r>
    </w:p>
    <w:p w14:paraId="381BFEAD" w14:textId="77777777" w:rsidR="002475F5" w:rsidRPr="00CD4CBB" w:rsidRDefault="002475F5">
      <w:pPr>
        <w:pStyle w:val="TOC4"/>
        <w:rPr>
          <w:rFonts w:ascii="Calibri" w:hAnsi="Calibri"/>
          <w:sz w:val="22"/>
          <w:szCs w:val="22"/>
          <w:lang w:eastAsia="en-GB"/>
        </w:rPr>
      </w:pPr>
      <w:r>
        <w:t>9.2.2.1</w:t>
      </w:r>
      <w:r w:rsidRPr="00CD4CBB">
        <w:rPr>
          <w:rFonts w:ascii="Calibri" w:hAnsi="Calibri"/>
          <w:sz w:val="22"/>
          <w:szCs w:val="22"/>
          <w:lang w:eastAsia="en-GB"/>
        </w:rPr>
        <w:tab/>
      </w:r>
      <w:r>
        <w:t>General</w:t>
      </w:r>
      <w:r>
        <w:tab/>
      </w:r>
      <w:r>
        <w:fldChar w:fldCharType="begin" w:fldLock="1"/>
      </w:r>
      <w:r>
        <w:instrText xml:space="preserve"> PAGEREF _Toc73958509 \h </w:instrText>
      </w:r>
      <w:r>
        <w:fldChar w:fldCharType="separate"/>
      </w:r>
      <w:r>
        <w:t>196</w:t>
      </w:r>
      <w:r>
        <w:fldChar w:fldCharType="end"/>
      </w:r>
    </w:p>
    <w:p w14:paraId="2506020D" w14:textId="77777777" w:rsidR="002475F5" w:rsidRPr="00CD4CBB" w:rsidRDefault="002475F5">
      <w:pPr>
        <w:pStyle w:val="TOC4"/>
        <w:rPr>
          <w:rFonts w:ascii="Calibri" w:hAnsi="Calibri"/>
          <w:sz w:val="22"/>
          <w:szCs w:val="22"/>
          <w:lang w:eastAsia="en-GB"/>
        </w:rPr>
      </w:pPr>
      <w:r>
        <w:t>9.2.2.2</w:t>
      </w:r>
      <w:r w:rsidRPr="00CD4CBB">
        <w:rPr>
          <w:rFonts w:ascii="Calibri" w:hAnsi="Calibri"/>
          <w:sz w:val="22"/>
          <w:szCs w:val="22"/>
          <w:lang w:eastAsia="en-GB"/>
        </w:rPr>
        <w:tab/>
      </w:r>
      <w:r>
        <w:t>MCVideo client procedures</w:t>
      </w:r>
      <w:r>
        <w:tab/>
      </w:r>
      <w:r>
        <w:fldChar w:fldCharType="begin" w:fldLock="1"/>
      </w:r>
      <w:r>
        <w:instrText xml:space="preserve"> PAGEREF _Toc73958510 \h </w:instrText>
      </w:r>
      <w:r>
        <w:fldChar w:fldCharType="separate"/>
      </w:r>
      <w:r>
        <w:t>196</w:t>
      </w:r>
      <w:r>
        <w:fldChar w:fldCharType="end"/>
      </w:r>
    </w:p>
    <w:p w14:paraId="72895FF9" w14:textId="77777777" w:rsidR="002475F5" w:rsidRPr="00CD4CBB" w:rsidRDefault="002475F5">
      <w:pPr>
        <w:pStyle w:val="TOC5"/>
        <w:rPr>
          <w:rFonts w:ascii="Calibri" w:hAnsi="Calibri"/>
          <w:sz w:val="22"/>
          <w:szCs w:val="22"/>
          <w:lang w:eastAsia="en-GB"/>
        </w:rPr>
      </w:pPr>
      <w:r>
        <w:rPr>
          <w:lang w:eastAsia="zh-CN"/>
        </w:rPr>
        <w:t>9</w:t>
      </w:r>
      <w:r w:rsidRPr="00274CF8">
        <w:rPr>
          <w:rFonts w:eastAsia="Malgun Gothic"/>
        </w:rPr>
        <w:t>.</w:t>
      </w:r>
      <w:r>
        <w:rPr>
          <w:lang w:eastAsia="zh-CN"/>
        </w:rPr>
        <w:t>2</w:t>
      </w:r>
      <w:r>
        <w:t>.2.2.1</w:t>
      </w:r>
      <w:r w:rsidRPr="00CD4CBB">
        <w:rPr>
          <w:rFonts w:ascii="Calibri" w:hAnsi="Calibri"/>
          <w:sz w:val="22"/>
          <w:szCs w:val="22"/>
          <w:lang w:eastAsia="en-GB"/>
        </w:rPr>
        <w:tab/>
      </w:r>
      <w:r>
        <w:t>On-demand chat group call</w:t>
      </w:r>
      <w:r>
        <w:tab/>
      </w:r>
      <w:r>
        <w:fldChar w:fldCharType="begin" w:fldLock="1"/>
      </w:r>
      <w:r>
        <w:instrText xml:space="preserve"> PAGEREF _Toc73958511 \h </w:instrText>
      </w:r>
      <w:r>
        <w:fldChar w:fldCharType="separate"/>
      </w:r>
      <w:r>
        <w:t>196</w:t>
      </w:r>
      <w:r>
        <w:fldChar w:fldCharType="end"/>
      </w:r>
    </w:p>
    <w:p w14:paraId="1B33B697"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.2.2.1.1</w:t>
      </w:r>
      <w:r w:rsidRPr="00CD4CBB">
        <w:rPr>
          <w:rFonts w:ascii="Calibri" w:hAnsi="Calibri"/>
          <w:sz w:val="22"/>
          <w:szCs w:val="22"/>
          <w:lang w:eastAsia="en-GB"/>
        </w:rPr>
        <w:tab/>
      </w:r>
      <w:r>
        <w:t>MCVideo client joins a chat MCVideo group session</w:t>
      </w:r>
      <w:r>
        <w:tab/>
      </w:r>
      <w:r>
        <w:fldChar w:fldCharType="begin" w:fldLock="1"/>
      </w:r>
      <w:r>
        <w:instrText xml:space="preserve"> PAGEREF _Toc73958512 \h </w:instrText>
      </w:r>
      <w:r>
        <w:fldChar w:fldCharType="separate"/>
      </w:r>
      <w:r>
        <w:t>196</w:t>
      </w:r>
      <w:r>
        <w:fldChar w:fldCharType="end"/>
      </w:r>
    </w:p>
    <w:p w14:paraId="29F07E52"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.2.2.1.2</w:t>
      </w:r>
      <w:r w:rsidRPr="00CD4CBB">
        <w:rPr>
          <w:rFonts w:ascii="Calibri" w:hAnsi="Calibri"/>
          <w:sz w:val="22"/>
          <w:szCs w:val="22"/>
          <w:lang w:eastAsia="en-GB"/>
        </w:rPr>
        <w:tab/>
      </w:r>
      <w:r>
        <w:t>MCVideo client receives SIP re-INVITE request</w:t>
      </w:r>
      <w:r>
        <w:tab/>
      </w:r>
      <w:r>
        <w:fldChar w:fldCharType="begin" w:fldLock="1"/>
      </w:r>
      <w:r>
        <w:instrText xml:space="preserve"> PAGEREF _Toc73958513 \h </w:instrText>
      </w:r>
      <w:r>
        <w:fldChar w:fldCharType="separate"/>
      </w:r>
      <w:r>
        <w:t>197</w:t>
      </w:r>
      <w:r>
        <w:fldChar w:fldCharType="end"/>
      </w:r>
    </w:p>
    <w:p w14:paraId="0A2AE3DD"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.2.2.1.3</w:t>
      </w:r>
      <w:r w:rsidRPr="00CD4CBB">
        <w:rPr>
          <w:rFonts w:ascii="Calibri" w:hAnsi="Calibri"/>
          <w:sz w:val="22"/>
          <w:szCs w:val="22"/>
          <w:lang w:eastAsia="en-GB"/>
        </w:rPr>
        <w:tab/>
      </w:r>
      <w:r>
        <w:t>MCVideo in-progress emergency cancel</w:t>
      </w:r>
      <w:r>
        <w:tab/>
      </w:r>
      <w:r>
        <w:fldChar w:fldCharType="begin" w:fldLock="1"/>
      </w:r>
      <w:r>
        <w:instrText xml:space="preserve"> PAGEREF _Toc73958514 \h </w:instrText>
      </w:r>
      <w:r>
        <w:fldChar w:fldCharType="separate"/>
      </w:r>
      <w:r>
        <w:t>199</w:t>
      </w:r>
      <w:r>
        <w:fldChar w:fldCharType="end"/>
      </w:r>
    </w:p>
    <w:p w14:paraId="2A74411F"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.2.2.1.4</w:t>
      </w:r>
      <w:r w:rsidRPr="00CD4CBB">
        <w:rPr>
          <w:rFonts w:ascii="Calibri" w:hAnsi="Calibri"/>
          <w:sz w:val="22"/>
          <w:szCs w:val="22"/>
          <w:lang w:eastAsia="en-GB"/>
        </w:rPr>
        <w:tab/>
      </w:r>
      <w:r>
        <w:t>MCVideo upgrade to in-progress emergency or imminent peril</w:t>
      </w:r>
      <w:r>
        <w:tab/>
      </w:r>
      <w:r>
        <w:fldChar w:fldCharType="begin" w:fldLock="1"/>
      </w:r>
      <w:r>
        <w:instrText xml:space="preserve"> PAGEREF _Toc73958515 \h </w:instrText>
      </w:r>
      <w:r>
        <w:fldChar w:fldCharType="separate"/>
      </w:r>
      <w:r>
        <w:t>200</w:t>
      </w:r>
      <w:r>
        <w:fldChar w:fldCharType="end"/>
      </w:r>
    </w:p>
    <w:p w14:paraId="48F2FFB4"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.2.2.1.5</w:t>
      </w:r>
      <w:r w:rsidRPr="00CD4CBB">
        <w:rPr>
          <w:rFonts w:ascii="Calibri" w:hAnsi="Calibri"/>
          <w:sz w:val="22"/>
          <w:szCs w:val="22"/>
          <w:lang w:eastAsia="en-GB"/>
        </w:rPr>
        <w:tab/>
      </w:r>
      <w:r>
        <w:t>MCVideo in-progress imminent peril cancel</w:t>
      </w:r>
      <w:r>
        <w:tab/>
      </w:r>
      <w:r>
        <w:fldChar w:fldCharType="begin" w:fldLock="1"/>
      </w:r>
      <w:r>
        <w:instrText xml:space="preserve"> PAGEREF _Toc73958516 \h </w:instrText>
      </w:r>
      <w:r>
        <w:fldChar w:fldCharType="separate"/>
      </w:r>
      <w:r>
        <w:t>201</w:t>
      </w:r>
      <w:r>
        <w:fldChar w:fldCharType="end"/>
      </w:r>
    </w:p>
    <w:p w14:paraId="2D487422"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.2.2.1.6</w:t>
      </w:r>
      <w:r w:rsidRPr="00CD4CBB">
        <w:rPr>
          <w:rFonts w:ascii="Calibri" w:hAnsi="Calibri"/>
          <w:sz w:val="22"/>
          <w:szCs w:val="22"/>
          <w:lang w:eastAsia="en-GB"/>
        </w:rPr>
        <w:tab/>
      </w:r>
      <w:r>
        <w:t>MCVideo client receives a SIP INVITE request for an MCVideo group call</w:t>
      </w:r>
      <w:r>
        <w:tab/>
      </w:r>
      <w:r>
        <w:fldChar w:fldCharType="begin" w:fldLock="1"/>
      </w:r>
      <w:r>
        <w:instrText xml:space="preserve"> PAGEREF _Toc73958517 \h </w:instrText>
      </w:r>
      <w:r>
        <w:fldChar w:fldCharType="separate"/>
      </w:r>
      <w:r>
        <w:t>202</w:t>
      </w:r>
      <w:r>
        <w:fldChar w:fldCharType="end"/>
      </w:r>
    </w:p>
    <w:p w14:paraId="4F9C0ABA" w14:textId="77777777" w:rsidR="002475F5" w:rsidRPr="00CD4CBB" w:rsidRDefault="002475F5">
      <w:pPr>
        <w:pStyle w:val="TOC5"/>
        <w:rPr>
          <w:rFonts w:ascii="Calibri" w:hAnsi="Calibri"/>
          <w:sz w:val="22"/>
          <w:szCs w:val="22"/>
          <w:lang w:eastAsia="en-GB"/>
        </w:rPr>
      </w:pPr>
      <w:r>
        <w:t>9.</w:t>
      </w:r>
      <w:r w:rsidRPr="00274CF8">
        <w:rPr>
          <w:lang w:val="en-US"/>
        </w:rPr>
        <w:t>2</w:t>
      </w:r>
      <w:r>
        <w:t>.2.2.</w:t>
      </w:r>
      <w:r w:rsidRPr="00274CF8">
        <w:rPr>
          <w:lang w:val="en-US"/>
        </w:rPr>
        <w:t>2</w:t>
      </w:r>
      <w:r w:rsidRPr="00CD4CBB">
        <w:rPr>
          <w:rFonts w:ascii="Calibri" w:hAnsi="Calibri"/>
          <w:sz w:val="22"/>
          <w:szCs w:val="22"/>
          <w:lang w:eastAsia="en-GB"/>
        </w:rPr>
        <w:tab/>
      </w:r>
      <w:r>
        <w:t>End group call</w:t>
      </w:r>
      <w:r>
        <w:tab/>
      </w:r>
      <w:r>
        <w:fldChar w:fldCharType="begin" w:fldLock="1"/>
      </w:r>
      <w:r>
        <w:instrText xml:space="preserve"> PAGEREF _Toc73958518 \h </w:instrText>
      </w:r>
      <w:r>
        <w:fldChar w:fldCharType="separate"/>
      </w:r>
      <w:r>
        <w:t>203</w:t>
      </w:r>
      <w:r>
        <w:fldChar w:fldCharType="end"/>
      </w:r>
    </w:p>
    <w:p w14:paraId="30545B43" w14:textId="77777777" w:rsidR="002475F5" w:rsidRPr="00CD4CBB" w:rsidRDefault="002475F5">
      <w:pPr>
        <w:pStyle w:val="TOC6"/>
        <w:rPr>
          <w:rFonts w:ascii="Calibri" w:hAnsi="Calibri"/>
          <w:sz w:val="22"/>
          <w:szCs w:val="22"/>
          <w:lang w:eastAsia="en-GB"/>
        </w:rPr>
      </w:pPr>
      <w:r w:rsidRPr="00274CF8">
        <w:rPr>
          <w:lang w:val="en-US" w:eastAsia="ko-KR"/>
        </w:rPr>
        <w:t>9</w:t>
      </w:r>
      <w:r>
        <w:rPr>
          <w:lang w:eastAsia="ko-KR"/>
        </w:rPr>
        <w:t>.</w:t>
      </w:r>
      <w:r w:rsidRPr="00274CF8">
        <w:rPr>
          <w:lang w:val="en-US" w:eastAsia="ko-KR"/>
        </w:rPr>
        <w:t>2</w:t>
      </w:r>
      <w:r>
        <w:rPr>
          <w:lang w:eastAsia="ko-KR"/>
        </w:rPr>
        <w:t>.2.2.</w:t>
      </w:r>
      <w:r w:rsidRPr="00274CF8">
        <w:rPr>
          <w:lang w:val="en-US" w:eastAsia="ko-KR"/>
        </w:rPr>
        <w:t>2</w:t>
      </w:r>
      <w:r>
        <w:rPr>
          <w:lang w:eastAsia="ko-KR"/>
        </w:rPr>
        <w:t>.1</w:t>
      </w:r>
      <w:r w:rsidRPr="00CD4CBB">
        <w:rPr>
          <w:rFonts w:ascii="Calibri" w:hAnsi="Calibri"/>
          <w:sz w:val="22"/>
          <w:szCs w:val="22"/>
          <w:lang w:eastAsia="en-GB"/>
        </w:rPr>
        <w:tab/>
      </w:r>
      <w:r>
        <w:rPr>
          <w:lang w:eastAsia="ko-KR"/>
        </w:rPr>
        <w:t>Client originating procedures on-demand</w:t>
      </w:r>
      <w:r>
        <w:tab/>
      </w:r>
      <w:r>
        <w:fldChar w:fldCharType="begin" w:fldLock="1"/>
      </w:r>
      <w:r>
        <w:instrText xml:space="preserve"> PAGEREF _Toc73958519 \h </w:instrText>
      </w:r>
      <w:r>
        <w:fldChar w:fldCharType="separate"/>
      </w:r>
      <w:r>
        <w:t>203</w:t>
      </w:r>
      <w:r>
        <w:fldChar w:fldCharType="end"/>
      </w:r>
    </w:p>
    <w:p w14:paraId="2F3DDD14" w14:textId="77777777" w:rsidR="002475F5" w:rsidRPr="00CD4CBB" w:rsidRDefault="002475F5">
      <w:pPr>
        <w:pStyle w:val="TOC6"/>
        <w:rPr>
          <w:rFonts w:ascii="Calibri" w:hAnsi="Calibri"/>
          <w:sz w:val="22"/>
          <w:szCs w:val="22"/>
          <w:lang w:eastAsia="en-GB"/>
        </w:rPr>
      </w:pPr>
      <w:r w:rsidRPr="00274CF8">
        <w:rPr>
          <w:lang w:val="en-US" w:eastAsia="ko-KR"/>
        </w:rPr>
        <w:t>9</w:t>
      </w:r>
      <w:r>
        <w:rPr>
          <w:lang w:eastAsia="ko-KR"/>
        </w:rPr>
        <w:t>.</w:t>
      </w:r>
      <w:r w:rsidRPr="00274CF8">
        <w:rPr>
          <w:lang w:val="en-US" w:eastAsia="ko-KR"/>
        </w:rPr>
        <w:t>2</w:t>
      </w:r>
      <w:r>
        <w:rPr>
          <w:lang w:eastAsia="ko-KR"/>
        </w:rPr>
        <w:t>.2.2.</w:t>
      </w:r>
      <w:r w:rsidRPr="00274CF8">
        <w:rPr>
          <w:lang w:val="en-US" w:eastAsia="ko-KR"/>
        </w:rPr>
        <w:t>2</w:t>
      </w:r>
      <w:r>
        <w:rPr>
          <w:lang w:eastAsia="ko-KR"/>
        </w:rPr>
        <w:t>.</w:t>
      </w:r>
      <w:r w:rsidRPr="00274CF8">
        <w:rPr>
          <w:lang w:val="en-US" w:eastAsia="ko-KR"/>
        </w:rPr>
        <w:t>2</w:t>
      </w:r>
      <w:r w:rsidRPr="00CD4CBB">
        <w:rPr>
          <w:rFonts w:ascii="Calibri" w:hAnsi="Calibri"/>
          <w:sz w:val="22"/>
          <w:szCs w:val="22"/>
          <w:lang w:eastAsia="en-GB"/>
        </w:rPr>
        <w:tab/>
      </w:r>
      <w:r>
        <w:rPr>
          <w:lang w:eastAsia="ko-KR"/>
        </w:rPr>
        <w:t>Client terminating procedures</w:t>
      </w:r>
      <w:r>
        <w:tab/>
      </w:r>
      <w:r>
        <w:fldChar w:fldCharType="begin" w:fldLock="1"/>
      </w:r>
      <w:r>
        <w:instrText xml:space="preserve"> PAGEREF _Toc73958520 \h </w:instrText>
      </w:r>
      <w:r>
        <w:fldChar w:fldCharType="separate"/>
      </w:r>
      <w:r>
        <w:t>203</w:t>
      </w:r>
      <w:r>
        <w:fldChar w:fldCharType="end"/>
      </w:r>
    </w:p>
    <w:p w14:paraId="73570388" w14:textId="77777777" w:rsidR="002475F5" w:rsidRPr="00CD4CBB" w:rsidRDefault="002475F5">
      <w:pPr>
        <w:pStyle w:val="TOC4"/>
        <w:rPr>
          <w:rFonts w:ascii="Calibri" w:hAnsi="Calibri"/>
          <w:sz w:val="22"/>
          <w:szCs w:val="22"/>
          <w:lang w:eastAsia="en-GB"/>
        </w:rPr>
      </w:pPr>
      <w:r>
        <w:t>9.2.2.3</w:t>
      </w:r>
      <w:r w:rsidRPr="00CD4CBB">
        <w:rPr>
          <w:rFonts w:ascii="Calibri" w:hAnsi="Calibri"/>
          <w:sz w:val="22"/>
          <w:szCs w:val="22"/>
          <w:lang w:eastAsia="en-GB"/>
        </w:rPr>
        <w:tab/>
      </w:r>
      <w:r>
        <w:t>Participating MCVideo function procedures</w:t>
      </w:r>
      <w:r>
        <w:tab/>
      </w:r>
      <w:r>
        <w:fldChar w:fldCharType="begin" w:fldLock="1"/>
      </w:r>
      <w:r>
        <w:instrText xml:space="preserve"> PAGEREF _Toc73958521 \h </w:instrText>
      </w:r>
      <w:r>
        <w:fldChar w:fldCharType="separate"/>
      </w:r>
      <w:r>
        <w:t>203</w:t>
      </w:r>
      <w:r>
        <w:fldChar w:fldCharType="end"/>
      </w:r>
    </w:p>
    <w:p w14:paraId="6C2F6C3E" w14:textId="77777777" w:rsidR="002475F5" w:rsidRPr="00CD4CBB" w:rsidRDefault="002475F5">
      <w:pPr>
        <w:pStyle w:val="TOC5"/>
        <w:rPr>
          <w:rFonts w:ascii="Calibri" w:hAnsi="Calibri"/>
          <w:sz w:val="22"/>
          <w:szCs w:val="22"/>
          <w:lang w:eastAsia="en-GB"/>
        </w:rPr>
      </w:pPr>
      <w:r>
        <w:rPr>
          <w:lang w:eastAsia="zh-CN"/>
        </w:rPr>
        <w:t>9</w:t>
      </w:r>
      <w:r w:rsidRPr="00274CF8">
        <w:rPr>
          <w:rFonts w:eastAsia="Malgun Gothic"/>
        </w:rPr>
        <w:t>.</w:t>
      </w:r>
      <w:r>
        <w:rPr>
          <w:lang w:eastAsia="zh-CN"/>
        </w:rPr>
        <w:t>2</w:t>
      </w:r>
      <w:r>
        <w:t>.2.3.1</w:t>
      </w:r>
      <w:r w:rsidRPr="00CD4CBB">
        <w:rPr>
          <w:rFonts w:ascii="Calibri" w:hAnsi="Calibri"/>
          <w:sz w:val="22"/>
          <w:szCs w:val="22"/>
          <w:lang w:eastAsia="en-GB"/>
        </w:rPr>
        <w:tab/>
      </w:r>
      <w:r>
        <w:t>On-demand chat group call</w:t>
      </w:r>
      <w:r>
        <w:tab/>
      </w:r>
      <w:r>
        <w:fldChar w:fldCharType="begin" w:fldLock="1"/>
      </w:r>
      <w:r>
        <w:instrText xml:space="preserve"> PAGEREF _Toc73958522 \h </w:instrText>
      </w:r>
      <w:r>
        <w:fldChar w:fldCharType="separate"/>
      </w:r>
      <w:r>
        <w:t>203</w:t>
      </w:r>
      <w:r>
        <w:fldChar w:fldCharType="end"/>
      </w:r>
    </w:p>
    <w:p w14:paraId="72587FD4"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.2.3.1.1</w:t>
      </w:r>
      <w:r w:rsidRPr="00CD4CBB">
        <w:rPr>
          <w:rFonts w:ascii="Calibri" w:hAnsi="Calibri"/>
          <w:sz w:val="22"/>
          <w:szCs w:val="22"/>
          <w:lang w:eastAsia="en-GB"/>
        </w:rPr>
        <w:tab/>
      </w:r>
      <w:r>
        <w:t>MCVideo chat session establishment</w:t>
      </w:r>
      <w:r>
        <w:tab/>
      </w:r>
      <w:r>
        <w:fldChar w:fldCharType="begin" w:fldLock="1"/>
      </w:r>
      <w:r>
        <w:instrText xml:space="preserve"> PAGEREF _Toc73958523 \h </w:instrText>
      </w:r>
      <w:r>
        <w:fldChar w:fldCharType="separate"/>
      </w:r>
      <w:r>
        <w:t>203</w:t>
      </w:r>
      <w:r>
        <w:fldChar w:fldCharType="end"/>
      </w:r>
    </w:p>
    <w:p w14:paraId="482CEB37"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.2.3.1.2</w:t>
      </w:r>
      <w:r w:rsidRPr="00CD4CBB">
        <w:rPr>
          <w:rFonts w:ascii="Calibri" w:hAnsi="Calibri"/>
          <w:sz w:val="22"/>
          <w:szCs w:val="22"/>
          <w:lang w:eastAsia="en-GB"/>
        </w:rPr>
        <w:tab/>
      </w:r>
      <w:r>
        <w:t>Reception of a SIP re-INVITE request from served MCVideo client</w:t>
      </w:r>
      <w:r>
        <w:tab/>
      </w:r>
      <w:r>
        <w:fldChar w:fldCharType="begin" w:fldLock="1"/>
      </w:r>
      <w:r>
        <w:instrText xml:space="preserve"> PAGEREF _Toc73958524 \h </w:instrText>
      </w:r>
      <w:r>
        <w:fldChar w:fldCharType="separate"/>
      </w:r>
      <w:r>
        <w:t>206</w:t>
      </w:r>
      <w:r>
        <w:fldChar w:fldCharType="end"/>
      </w:r>
    </w:p>
    <w:p w14:paraId="7E4878EA"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.2.3.1.3</w:t>
      </w:r>
      <w:r w:rsidRPr="00CD4CBB">
        <w:rPr>
          <w:rFonts w:ascii="Calibri" w:hAnsi="Calibri"/>
          <w:sz w:val="22"/>
          <w:szCs w:val="22"/>
          <w:lang w:eastAsia="en-GB"/>
        </w:rPr>
        <w:tab/>
      </w:r>
      <w:r>
        <w:t>Reception of a SIP INVITE request for terminating MCVideo client</w:t>
      </w:r>
      <w:r>
        <w:tab/>
      </w:r>
      <w:r>
        <w:fldChar w:fldCharType="begin" w:fldLock="1"/>
      </w:r>
      <w:r>
        <w:instrText xml:space="preserve"> PAGEREF _Toc73958525 \h </w:instrText>
      </w:r>
      <w:r>
        <w:fldChar w:fldCharType="separate"/>
      </w:r>
      <w:r>
        <w:t>207</w:t>
      </w:r>
      <w:r>
        <w:fldChar w:fldCharType="end"/>
      </w:r>
    </w:p>
    <w:p w14:paraId="3D53A457"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.2.3.1.4</w:t>
      </w:r>
      <w:r w:rsidRPr="00CD4CBB">
        <w:rPr>
          <w:rFonts w:ascii="Calibri" w:hAnsi="Calibri"/>
          <w:sz w:val="22"/>
          <w:szCs w:val="22"/>
          <w:lang w:eastAsia="en-GB"/>
        </w:rPr>
        <w:tab/>
      </w:r>
      <w:r>
        <w:t>Reception of a SIP re-INVITE request for terminating MCVideo client</w:t>
      </w:r>
      <w:r>
        <w:tab/>
      </w:r>
      <w:r>
        <w:fldChar w:fldCharType="begin" w:fldLock="1"/>
      </w:r>
      <w:r>
        <w:instrText xml:space="preserve"> PAGEREF _Toc73958526 \h </w:instrText>
      </w:r>
      <w:r>
        <w:fldChar w:fldCharType="separate"/>
      </w:r>
      <w:r>
        <w:t>208</w:t>
      </w:r>
      <w:r>
        <w:fldChar w:fldCharType="end"/>
      </w:r>
    </w:p>
    <w:p w14:paraId="4CD476D8" w14:textId="77777777" w:rsidR="002475F5" w:rsidRPr="00CD4CBB" w:rsidRDefault="002475F5">
      <w:pPr>
        <w:pStyle w:val="TOC4"/>
        <w:rPr>
          <w:rFonts w:ascii="Calibri" w:hAnsi="Calibri"/>
          <w:sz w:val="22"/>
          <w:szCs w:val="22"/>
          <w:lang w:eastAsia="en-GB"/>
        </w:rPr>
      </w:pPr>
      <w:r>
        <w:t>9.2.2.4</w:t>
      </w:r>
      <w:r w:rsidRPr="00CD4CBB">
        <w:rPr>
          <w:rFonts w:ascii="Calibri" w:hAnsi="Calibri"/>
          <w:sz w:val="22"/>
          <w:szCs w:val="22"/>
          <w:lang w:eastAsia="en-GB"/>
        </w:rPr>
        <w:tab/>
      </w:r>
      <w:r>
        <w:t>Controlling MCVideo function procedures</w:t>
      </w:r>
      <w:r>
        <w:tab/>
      </w:r>
      <w:r>
        <w:fldChar w:fldCharType="begin" w:fldLock="1"/>
      </w:r>
      <w:r>
        <w:instrText xml:space="preserve"> PAGEREF _Toc73958527 \h </w:instrText>
      </w:r>
      <w:r>
        <w:fldChar w:fldCharType="separate"/>
      </w:r>
      <w:r>
        <w:t>208</w:t>
      </w:r>
      <w:r>
        <w:fldChar w:fldCharType="end"/>
      </w:r>
    </w:p>
    <w:p w14:paraId="0DE02320" w14:textId="77777777" w:rsidR="002475F5" w:rsidRPr="00CD4CBB" w:rsidRDefault="002475F5">
      <w:pPr>
        <w:pStyle w:val="TOC5"/>
        <w:rPr>
          <w:rFonts w:ascii="Calibri" w:hAnsi="Calibri"/>
          <w:sz w:val="22"/>
          <w:szCs w:val="22"/>
          <w:lang w:eastAsia="en-GB"/>
        </w:rPr>
      </w:pPr>
      <w:r>
        <w:rPr>
          <w:lang w:eastAsia="zh-CN"/>
        </w:rPr>
        <w:t>9</w:t>
      </w:r>
      <w:r w:rsidRPr="00274CF8">
        <w:rPr>
          <w:rFonts w:eastAsia="Malgun Gothic"/>
        </w:rPr>
        <w:t>.</w:t>
      </w:r>
      <w:r>
        <w:rPr>
          <w:lang w:eastAsia="zh-CN"/>
        </w:rPr>
        <w:t>2</w:t>
      </w:r>
      <w:r>
        <w:t>.2.4.1</w:t>
      </w:r>
      <w:r w:rsidRPr="00CD4CBB">
        <w:rPr>
          <w:rFonts w:ascii="Calibri" w:hAnsi="Calibri"/>
          <w:sz w:val="22"/>
          <w:szCs w:val="22"/>
          <w:lang w:eastAsia="en-GB"/>
        </w:rPr>
        <w:tab/>
      </w:r>
      <w:r>
        <w:t>On-demand chat group call</w:t>
      </w:r>
      <w:r>
        <w:tab/>
      </w:r>
      <w:r>
        <w:fldChar w:fldCharType="begin" w:fldLock="1"/>
      </w:r>
      <w:r>
        <w:instrText xml:space="preserve"> PAGEREF _Toc73958528 \h </w:instrText>
      </w:r>
      <w:r>
        <w:fldChar w:fldCharType="separate"/>
      </w:r>
      <w:r>
        <w:t>208</w:t>
      </w:r>
      <w:r>
        <w:fldChar w:fldCharType="end"/>
      </w:r>
    </w:p>
    <w:p w14:paraId="6AB03041"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.2.4.1.1</w:t>
      </w:r>
      <w:r w:rsidRPr="00CD4CBB">
        <w:rPr>
          <w:rFonts w:ascii="Calibri" w:hAnsi="Calibri"/>
          <w:sz w:val="22"/>
          <w:szCs w:val="22"/>
          <w:lang w:eastAsia="en-GB"/>
        </w:rPr>
        <w:tab/>
      </w:r>
      <w:r>
        <w:t>MCVideo chat session establishment</w:t>
      </w:r>
      <w:r>
        <w:tab/>
      </w:r>
      <w:r>
        <w:fldChar w:fldCharType="begin" w:fldLock="1"/>
      </w:r>
      <w:r>
        <w:instrText xml:space="preserve"> PAGEREF _Toc73958529 \h </w:instrText>
      </w:r>
      <w:r>
        <w:fldChar w:fldCharType="separate"/>
      </w:r>
      <w:r>
        <w:t>208</w:t>
      </w:r>
      <w:r>
        <w:fldChar w:fldCharType="end"/>
      </w:r>
    </w:p>
    <w:p w14:paraId="04381F35"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.2.4.1.2</w:t>
      </w:r>
      <w:r w:rsidRPr="00CD4CBB">
        <w:rPr>
          <w:rFonts w:ascii="Calibri" w:hAnsi="Calibri"/>
          <w:sz w:val="22"/>
          <w:szCs w:val="22"/>
          <w:lang w:eastAsia="en-GB"/>
        </w:rPr>
        <w:tab/>
      </w:r>
      <w:r>
        <w:t>Receipt of a SIP re-INVITE request</w:t>
      </w:r>
      <w:r>
        <w:tab/>
      </w:r>
      <w:r>
        <w:fldChar w:fldCharType="begin" w:fldLock="1"/>
      </w:r>
      <w:r>
        <w:instrText xml:space="preserve"> PAGEREF _Toc73958530 \h </w:instrText>
      </w:r>
      <w:r>
        <w:fldChar w:fldCharType="separate"/>
      </w:r>
      <w:r>
        <w:t>212</w:t>
      </w:r>
      <w:r>
        <w:fldChar w:fldCharType="end"/>
      </w:r>
    </w:p>
    <w:p w14:paraId="7811F5D0"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.2.4.1.3</w:t>
      </w:r>
      <w:r w:rsidRPr="00CD4CBB">
        <w:rPr>
          <w:rFonts w:ascii="Calibri" w:hAnsi="Calibri"/>
          <w:sz w:val="22"/>
          <w:szCs w:val="22"/>
          <w:lang w:eastAsia="en-GB"/>
        </w:rPr>
        <w:tab/>
      </w:r>
      <w:r>
        <w:t>Handling of a SIP re-INVITE request for imminent peril session</w:t>
      </w:r>
      <w:r>
        <w:tab/>
      </w:r>
      <w:r>
        <w:fldChar w:fldCharType="begin" w:fldLock="1"/>
      </w:r>
      <w:r>
        <w:instrText xml:space="preserve"> PAGEREF _Toc73958531 \h </w:instrText>
      </w:r>
      <w:r>
        <w:fldChar w:fldCharType="separate"/>
      </w:r>
      <w:r>
        <w:t>216</w:t>
      </w:r>
      <w:r>
        <w:fldChar w:fldCharType="end"/>
      </w:r>
    </w:p>
    <w:p w14:paraId="64102A4A" w14:textId="77777777" w:rsidR="002475F5" w:rsidRPr="00CD4CBB" w:rsidRDefault="002475F5">
      <w:pPr>
        <w:pStyle w:val="TOC5"/>
        <w:rPr>
          <w:rFonts w:ascii="Calibri" w:hAnsi="Calibri"/>
          <w:sz w:val="22"/>
          <w:szCs w:val="22"/>
          <w:lang w:eastAsia="en-GB"/>
        </w:rPr>
      </w:pPr>
      <w:r>
        <w:t>9.2.2.</w:t>
      </w:r>
      <w:r>
        <w:rPr>
          <w:lang w:eastAsia="ko-KR"/>
        </w:rPr>
        <w:t>4</w:t>
      </w:r>
      <w:r>
        <w:t>.2</w:t>
      </w:r>
      <w:r w:rsidRPr="00CD4CBB">
        <w:rPr>
          <w:rFonts w:ascii="Calibri" w:hAnsi="Calibri"/>
          <w:sz w:val="22"/>
          <w:szCs w:val="22"/>
          <w:lang w:eastAsia="en-GB"/>
        </w:rPr>
        <w:tab/>
      </w:r>
      <w:r>
        <w:t>End group call</w:t>
      </w:r>
      <w:r>
        <w:rPr>
          <w:lang w:eastAsia="ko-KR"/>
        </w:rPr>
        <w:t xml:space="preserve"> at the terminating controlling MCVideo function</w:t>
      </w:r>
      <w:r>
        <w:tab/>
      </w:r>
      <w:r>
        <w:fldChar w:fldCharType="begin" w:fldLock="1"/>
      </w:r>
      <w:r>
        <w:instrText xml:space="preserve"> PAGEREF _Toc73958532 \h </w:instrText>
      </w:r>
      <w:r>
        <w:fldChar w:fldCharType="separate"/>
      </w:r>
      <w:r>
        <w:t>218</w:t>
      </w:r>
      <w:r>
        <w:fldChar w:fldCharType="end"/>
      </w:r>
    </w:p>
    <w:p w14:paraId="5B33514B" w14:textId="77777777" w:rsidR="002475F5" w:rsidRPr="00CD4CBB" w:rsidRDefault="002475F5">
      <w:pPr>
        <w:pStyle w:val="TOC5"/>
        <w:rPr>
          <w:rFonts w:ascii="Calibri" w:hAnsi="Calibri"/>
          <w:sz w:val="22"/>
          <w:szCs w:val="22"/>
          <w:lang w:eastAsia="en-GB"/>
        </w:rPr>
      </w:pPr>
      <w:r>
        <w:rPr>
          <w:lang w:eastAsia="ko-KR"/>
        </w:rPr>
        <w:t>9.2.2.4.3</w:t>
      </w:r>
      <w:r w:rsidRPr="00CD4CBB">
        <w:rPr>
          <w:rFonts w:ascii="Calibri" w:hAnsi="Calibri"/>
          <w:sz w:val="22"/>
          <w:szCs w:val="22"/>
          <w:lang w:eastAsia="en-GB"/>
        </w:rPr>
        <w:tab/>
      </w:r>
      <w:r>
        <w:rPr>
          <w:lang w:eastAsia="ko-KR"/>
        </w:rPr>
        <w:t>End group call initiated by the controlling MCVideo function</w:t>
      </w:r>
      <w:r>
        <w:tab/>
      </w:r>
      <w:r>
        <w:fldChar w:fldCharType="begin" w:fldLock="1"/>
      </w:r>
      <w:r>
        <w:instrText xml:space="preserve"> PAGEREF _Toc73958533 \h </w:instrText>
      </w:r>
      <w:r>
        <w:fldChar w:fldCharType="separate"/>
      </w:r>
      <w:r>
        <w:t>218</w:t>
      </w:r>
      <w:r>
        <w:fldChar w:fldCharType="end"/>
      </w:r>
    </w:p>
    <w:p w14:paraId="5AC2801D" w14:textId="77777777" w:rsidR="002475F5" w:rsidRPr="00CD4CBB" w:rsidRDefault="002475F5">
      <w:pPr>
        <w:pStyle w:val="TOC6"/>
        <w:rPr>
          <w:rFonts w:ascii="Calibri" w:hAnsi="Calibri"/>
          <w:sz w:val="22"/>
          <w:szCs w:val="22"/>
          <w:lang w:eastAsia="en-GB"/>
        </w:rPr>
      </w:pPr>
      <w:r>
        <w:rPr>
          <w:lang w:eastAsia="ko-KR"/>
        </w:rPr>
        <w:t>9.2.2.4.3.1</w:t>
      </w:r>
      <w:r w:rsidRPr="00CD4CBB">
        <w:rPr>
          <w:rFonts w:ascii="Calibri" w:hAnsi="Calibri"/>
          <w:sz w:val="22"/>
          <w:szCs w:val="22"/>
          <w:lang w:eastAsia="en-GB"/>
        </w:rPr>
        <w:tab/>
      </w:r>
      <w:r>
        <w:rPr>
          <w:lang w:eastAsia="ko-KR"/>
        </w:rPr>
        <w:t>General</w:t>
      </w:r>
      <w:r>
        <w:tab/>
      </w:r>
      <w:r>
        <w:fldChar w:fldCharType="begin" w:fldLock="1"/>
      </w:r>
      <w:r>
        <w:instrText xml:space="preserve"> PAGEREF _Toc73958534 \h </w:instrText>
      </w:r>
      <w:r>
        <w:fldChar w:fldCharType="separate"/>
      </w:r>
      <w:r>
        <w:t>218</w:t>
      </w:r>
      <w:r>
        <w:fldChar w:fldCharType="end"/>
      </w:r>
    </w:p>
    <w:p w14:paraId="72B9B884" w14:textId="77777777" w:rsidR="002475F5" w:rsidRPr="00CD4CBB" w:rsidRDefault="002475F5">
      <w:pPr>
        <w:pStyle w:val="TOC6"/>
        <w:rPr>
          <w:rFonts w:ascii="Calibri" w:hAnsi="Calibri"/>
          <w:sz w:val="22"/>
          <w:szCs w:val="22"/>
          <w:lang w:eastAsia="en-GB"/>
        </w:rPr>
      </w:pPr>
      <w:r>
        <w:rPr>
          <w:lang w:eastAsia="ko-KR"/>
        </w:rPr>
        <w:t>9.2.2.4.3.2</w:t>
      </w:r>
      <w:r w:rsidRPr="00CD4CBB">
        <w:rPr>
          <w:rFonts w:ascii="Calibri" w:hAnsi="Calibri"/>
          <w:sz w:val="22"/>
          <w:szCs w:val="22"/>
          <w:lang w:eastAsia="en-GB"/>
        </w:rPr>
        <w:tab/>
      </w:r>
      <w:r>
        <w:rPr>
          <w:lang w:eastAsia="ko-KR"/>
        </w:rPr>
        <w:t>SIP BYE request for releasing MCVideo session for a group call</w:t>
      </w:r>
      <w:r>
        <w:tab/>
      </w:r>
      <w:r>
        <w:fldChar w:fldCharType="begin" w:fldLock="1"/>
      </w:r>
      <w:r>
        <w:instrText xml:space="preserve"> PAGEREF _Toc73958535 \h </w:instrText>
      </w:r>
      <w:r>
        <w:fldChar w:fldCharType="separate"/>
      </w:r>
      <w:r>
        <w:t>218</w:t>
      </w:r>
      <w:r>
        <w:fldChar w:fldCharType="end"/>
      </w:r>
    </w:p>
    <w:p w14:paraId="59E893F1" w14:textId="77777777" w:rsidR="002475F5" w:rsidRPr="00CD4CBB" w:rsidRDefault="002475F5">
      <w:pPr>
        <w:pStyle w:val="TOC6"/>
        <w:rPr>
          <w:rFonts w:ascii="Calibri" w:hAnsi="Calibri"/>
          <w:sz w:val="22"/>
          <w:szCs w:val="22"/>
          <w:lang w:eastAsia="en-GB"/>
        </w:rPr>
      </w:pPr>
      <w:r>
        <w:rPr>
          <w:lang w:eastAsia="ko-KR"/>
        </w:rPr>
        <w:t>9.2.2.4.3.3</w:t>
      </w:r>
      <w:r w:rsidRPr="00CD4CBB">
        <w:rPr>
          <w:rFonts w:ascii="Calibri" w:hAnsi="Calibri"/>
          <w:sz w:val="22"/>
          <w:szCs w:val="22"/>
          <w:lang w:eastAsia="en-GB"/>
        </w:rPr>
        <w:tab/>
      </w:r>
      <w:r>
        <w:rPr>
          <w:lang w:eastAsia="ko-KR"/>
        </w:rPr>
        <w:t>SIP BYE request toward a MCVideo client</w:t>
      </w:r>
      <w:r>
        <w:tab/>
      </w:r>
      <w:r>
        <w:fldChar w:fldCharType="begin" w:fldLock="1"/>
      </w:r>
      <w:r>
        <w:instrText xml:space="preserve"> PAGEREF _Toc73958536 \h </w:instrText>
      </w:r>
      <w:r>
        <w:fldChar w:fldCharType="separate"/>
      </w:r>
      <w:r>
        <w:t>219</w:t>
      </w:r>
      <w:r>
        <w:fldChar w:fldCharType="end"/>
      </w:r>
    </w:p>
    <w:p w14:paraId="4A806548" w14:textId="77777777" w:rsidR="002475F5" w:rsidRPr="00CD4CBB" w:rsidRDefault="002475F5">
      <w:pPr>
        <w:pStyle w:val="TOC4"/>
        <w:rPr>
          <w:rFonts w:ascii="Calibri" w:hAnsi="Calibri"/>
          <w:sz w:val="22"/>
          <w:szCs w:val="22"/>
          <w:lang w:eastAsia="en-GB"/>
        </w:rPr>
      </w:pPr>
      <w:r>
        <w:t>9.2.2.5</w:t>
      </w:r>
      <w:r w:rsidRPr="00CD4CBB">
        <w:rPr>
          <w:rFonts w:ascii="Calibri" w:hAnsi="Calibri"/>
          <w:sz w:val="22"/>
          <w:szCs w:val="22"/>
          <w:lang w:eastAsia="en-GB"/>
        </w:rPr>
        <w:tab/>
      </w:r>
      <w:r>
        <w:t>Non-controlling function of an MCVideo group procedures</w:t>
      </w:r>
      <w:r>
        <w:tab/>
      </w:r>
      <w:r>
        <w:fldChar w:fldCharType="begin" w:fldLock="1"/>
      </w:r>
      <w:r>
        <w:instrText xml:space="preserve"> PAGEREF _Toc73958537 \h </w:instrText>
      </w:r>
      <w:r>
        <w:fldChar w:fldCharType="separate"/>
      </w:r>
      <w:r>
        <w:t>219</w:t>
      </w:r>
      <w:r>
        <w:fldChar w:fldCharType="end"/>
      </w:r>
    </w:p>
    <w:p w14:paraId="3ABA681A" w14:textId="77777777" w:rsidR="002475F5" w:rsidRPr="00CD4CBB" w:rsidRDefault="002475F5">
      <w:pPr>
        <w:pStyle w:val="TOC5"/>
        <w:rPr>
          <w:rFonts w:ascii="Calibri" w:hAnsi="Calibri"/>
          <w:sz w:val="22"/>
          <w:szCs w:val="22"/>
          <w:lang w:eastAsia="en-GB"/>
        </w:rPr>
      </w:pPr>
      <w:r>
        <w:rPr>
          <w:lang w:eastAsia="zh-CN"/>
        </w:rPr>
        <w:t>9</w:t>
      </w:r>
      <w:r w:rsidRPr="00274CF8">
        <w:rPr>
          <w:rFonts w:eastAsia="Malgun Gothic"/>
        </w:rPr>
        <w:t>.</w:t>
      </w:r>
      <w:r>
        <w:rPr>
          <w:lang w:eastAsia="zh-CN"/>
        </w:rPr>
        <w:t>2</w:t>
      </w:r>
      <w:r>
        <w:t>.2.5.1</w:t>
      </w:r>
      <w:r w:rsidRPr="00CD4CBB">
        <w:rPr>
          <w:rFonts w:ascii="Calibri" w:hAnsi="Calibri"/>
          <w:sz w:val="22"/>
          <w:szCs w:val="22"/>
          <w:lang w:eastAsia="en-GB"/>
        </w:rPr>
        <w:tab/>
      </w:r>
      <w:r>
        <w:t>Terminating procedures</w:t>
      </w:r>
      <w:r>
        <w:tab/>
      </w:r>
      <w:r>
        <w:fldChar w:fldCharType="begin" w:fldLock="1"/>
      </w:r>
      <w:r>
        <w:instrText xml:space="preserve"> PAGEREF _Toc73958538 \h </w:instrText>
      </w:r>
      <w:r>
        <w:fldChar w:fldCharType="separate"/>
      </w:r>
      <w:r>
        <w:t>219</w:t>
      </w:r>
      <w:r>
        <w:fldChar w:fldCharType="end"/>
      </w:r>
    </w:p>
    <w:p w14:paraId="1C388B55"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.2.5.1.1</w:t>
      </w:r>
      <w:r w:rsidRPr="00CD4CBB">
        <w:rPr>
          <w:rFonts w:ascii="Calibri" w:hAnsi="Calibri"/>
          <w:sz w:val="22"/>
          <w:szCs w:val="22"/>
          <w:lang w:eastAsia="en-GB"/>
        </w:rPr>
        <w:tab/>
      </w:r>
      <w:r>
        <w:t>General</w:t>
      </w:r>
      <w:r>
        <w:tab/>
      </w:r>
      <w:r>
        <w:fldChar w:fldCharType="begin" w:fldLock="1"/>
      </w:r>
      <w:r>
        <w:instrText xml:space="preserve"> PAGEREF _Toc73958539 \h </w:instrText>
      </w:r>
      <w:r>
        <w:fldChar w:fldCharType="separate"/>
      </w:r>
      <w:r>
        <w:t>219</w:t>
      </w:r>
      <w:r>
        <w:fldChar w:fldCharType="end"/>
      </w:r>
    </w:p>
    <w:p w14:paraId="40460635"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.2.5.1.2</w:t>
      </w:r>
      <w:r w:rsidRPr="00CD4CBB">
        <w:rPr>
          <w:rFonts w:ascii="Calibri" w:hAnsi="Calibri"/>
          <w:sz w:val="22"/>
          <w:szCs w:val="22"/>
          <w:lang w:eastAsia="en-GB"/>
        </w:rPr>
        <w:tab/>
      </w:r>
      <w:r>
        <w:t>Initiating a chat group session</w:t>
      </w:r>
      <w:r>
        <w:tab/>
      </w:r>
      <w:r>
        <w:fldChar w:fldCharType="begin" w:fldLock="1"/>
      </w:r>
      <w:r>
        <w:instrText xml:space="preserve"> PAGEREF _Toc73958540 \h </w:instrText>
      </w:r>
      <w:r>
        <w:fldChar w:fldCharType="separate"/>
      </w:r>
      <w:r>
        <w:t>219</w:t>
      </w:r>
      <w:r>
        <w:fldChar w:fldCharType="end"/>
      </w:r>
    </w:p>
    <w:p w14:paraId="59690049"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.2.5.1.3</w:t>
      </w:r>
      <w:r w:rsidRPr="00CD4CBB">
        <w:rPr>
          <w:rFonts w:ascii="Calibri" w:hAnsi="Calibri"/>
          <w:sz w:val="22"/>
          <w:szCs w:val="22"/>
          <w:lang w:eastAsia="en-GB"/>
        </w:rPr>
        <w:tab/>
      </w:r>
      <w:r>
        <w:t>Joining an ongoing chat group call</w:t>
      </w:r>
      <w:r>
        <w:tab/>
      </w:r>
      <w:r>
        <w:fldChar w:fldCharType="begin" w:fldLock="1"/>
      </w:r>
      <w:r>
        <w:instrText xml:space="preserve"> PAGEREF _Toc73958541 \h </w:instrText>
      </w:r>
      <w:r>
        <w:fldChar w:fldCharType="separate"/>
      </w:r>
      <w:r>
        <w:t>220</w:t>
      </w:r>
      <w:r>
        <w:fldChar w:fldCharType="end"/>
      </w:r>
    </w:p>
    <w:p w14:paraId="2C3CD2FA"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.2.5.1.4</w:t>
      </w:r>
      <w:r w:rsidRPr="00CD4CBB">
        <w:rPr>
          <w:rFonts w:ascii="Calibri" w:hAnsi="Calibri"/>
          <w:sz w:val="22"/>
          <w:szCs w:val="22"/>
          <w:lang w:eastAsia="en-GB"/>
        </w:rPr>
        <w:tab/>
      </w:r>
      <w:r>
        <w:t>Splitting an ongoing chat group call</w:t>
      </w:r>
      <w:r>
        <w:tab/>
      </w:r>
      <w:r>
        <w:fldChar w:fldCharType="begin" w:fldLock="1"/>
      </w:r>
      <w:r>
        <w:instrText xml:space="preserve"> PAGEREF _Toc73958542 \h </w:instrText>
      </w:r>
      <w:r>
        <w:fldChar w:fldCharType="separate"/>
      </w:r>
      <w:r>
        <w:t>221</w:t>
      </w:r>
      <w:r>
        <w:fldChar w:fldCharType="end"/>
      </w:r>
    </w:p>
    <w:p w14:paraId="34768E39"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.2.5.1.5</w:t>
      </w:r>
      <w:r w:rsidRPr="00CD4CBB">
        <w:rPr>
          <w:rFonts w:ascii="Calibri" w:hAnsi="Calibri"/>
          <w:sz w:val="22"/>
          <w:szCs w:val="22"/>
          <w:lang w:eastAsia="en-GB"/>
        </w:rPr>
        <w:tab/>
      </w:r>
      <w:r>
        <w:t>MCVideo client joining the temporary group chat session</w:t>
      </w:r>
      <w:r>
        <w:tab/>
      </w:r>
      <w:r>
        <w:fldChar w:fldCharType="begin" w:fldLock="1"/>
      </w:r>
      <w:r>
        <w:instrText xml:space="preserve"> PAGEREF _Toc73958543 \h </w:instrText>
      </w:r>
      <w:r>
        <w:fldChar w:fldCharType="separate"/>
      </w:r>
      <w:r>
        <w:t>221</w:t>
      </w:r>
      <w:r>
        <w:fldChar w:fldCharType="end"/>
      </w:r>
    </w:p>
    <w:p w14:paraId="433AEC89"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w:t>
      </w:r>
      <w:r w:rsidRPr="00274CF8">
        <w:rPr>
          <w:lang w:val="en-US"/>
        </w:rPr>
        <w:t>5</w:t>
      </w:r>
      <w:r>
        <w:t>.1.</w:t>
      </w:r>
      <w:r w:rsidRPr="00274CF8">
        <w:rPr>
          <w:lang w:val="en-US"/>
        </w:rPr>
        <w:t>6</w:t>
      </w:r>
      <w:r w:rsidRPr="00CD4CBB">
        <w:rPr>
          <w:rFonts w:ascii="Calibri" w:hAnsi="Calibri"/>
          <w:sz w:val="22"/>
          <w:szCs w:val="22"/>
          <w:lang w:eastAsia="en-GB"/>
        </w:rPr>
        <w:tab/>
      </w:r>
      <w:r>
        <w:t>Receipt of a SIP re-INVITE request</w:t>
      </w:r>
      <w:r w:rsidRPr="00274CF8">
        <w:rPr>
          <w:lang w:val="en-US"/>
        </w:rPr>
        <w:t xml:space="preserve"> from an MCVideo client</w:t>
      </w:r>
      <w:r>
        <w:tab/>
      </w:r>
      <w:r>
        <w:fldChar w:fldCharType="begin" w:fldLock="1"/>
      </w:r>
      <w:r>
        <w:instrText xml:space="preserve"> PAGEREF _Toc73958544 \h </w:instrText>
      </w:r>
      <w:r>
        <w:fldChar w:fldCharType="separate"/>
      </w:r>
      <w:r>
        <w:t>221</w:t>
      </w:r>
      <w:r>
        <w:fldChar w:fldCharType="end"/>
      </w:r>
    </w:p>
    <w:p w14:paraId="469116B7"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.2.5.1.</w:t>
      </w:r>
      <w:r w:rsidRPr="00274CF8">
        <w:rPr>
          <w:lang w:val="sv-SE"/>
        </w:rPr>
        <w:t>7</w:t>
      </w:r>
      <w:r w:rsidRPr="00CD4CBB">
        <w:rPr>
          <w:rFonts w:ascii="Calibri" w:hAnsi="Calibri"/>
          <w:sz w:val="22"/>
          <w:szCs w:val="22"/>
          <w:lang w:eastAsia="en-GB"/>
        </w:rPr>
        <w:tab/>
      </w:r>
      <w:r>
        <w:t>SIP OPTIONS request authorization procedure</w:t>
      </w:r>
      <w:r>
        <w:tab/>
      </w:r>
      <w:r>
        <w:fldChar w:fldCharType="begin" w:fldLock="1"/>
      </w:r>
      <w:r>
        <w:instrText xml:space="preserve"> PAGEREF _Toc73958545 \h </w:instrText>
      </w:r>
      <w:r>
        <w:fldChar w:fldCharType="separate"/>
      </w:r>
      <w:r>
        <w:t>221</w:t>
      </w:r>
      <w:r>
        <w:fldChar w:fldCharType="end"/>
      </w:r>
    </w:p>
    <w:p w14:paraId="4721473E" w14:textId="77777777" w:rsidR="002475F5" w:rsidRPr="00CD4CBB" w:rsidRDefault="002475F5">
      <w:pPr>
        <w:pStyle w:val="TOC6"/>
        <w:rPr>
          <w:rFonts w:ascii="Calibri" w:hAnsi="Calibri"/>
          <w:sz w:val="22"/>
          <w:szCs w:val="22"/>
          <w:lang w:eastAsia="en-GB"/>
        </w:rPr>
      </w:pPr>
      <w:r>
        <w:rPr>
          <w:lang w:eastAsia="zh-CN"/>
        </w:rPr>
        <w:t>9</w:t>
      </w:r>
      <w:r w:rsidRPr="00274CF8">
        <w:rPr>
          <w:rFonts w:eastAsia="Malgun Gothic"/>
        </w:rPr>
        <w:t>.</w:t>
      </w:r>
      <w:r>
        <w:rPr>
          <w:lang w:eastAsia="zh-CN"/>
        </w:rPr>
        <w:t>2</w:t>
      </w:r>
      <w:r>
        <w:t>.2.</w:t>
      </w:r>
      <w:r w:rsidRPr="00274CF8">
        <w:rPr>
          <w:lang w:val="en-US"/>
        </w:rPr>
        <w:t>5</w:t>
      </w:r>
      <w:r>
        <w:t>.1.</w:t>
      </w:r>
      <w:r w:rsidRPr="00274CF8">
        <w:rPr>
          <w:lang w:val="en-US"/>
        </w:rPr>
        <w:t>8</w:t>
      </w:r>
      <w:r w:rsidRPr="00CD4CBB">
        <w:rPr>
          <w:rFonts w:ascii="Calibri" w:hAnsi="Calibri"/>
          <w:sz w:val="22"/>
          <w:szCs w:val="22"/>
          <w:lang w:eastAsia="en-GB"/>
        </w:rPr>
        <w:tab/>
      </w:r>
      <w:r w:rsidRPr="00274CF8">
        <w:rPr>
          <w:lang w:val="en-US"/>
        </w:rPr>
        <w:t>Initiating a temporary group session</w:t>
      </w:r>
      <w:r>
        <w:tab/>
      </w:r>
      <w:r>
        <w:fldChar w:fldCharType="begin" w:fldLock="1"/>
      </w:r>
      <w:r>
        <w:instrText xml:space="preserve"> PAGEREF _Toc73958546 \h </w:instrText>
      </w:r>
      <w:r>
        <w:fldChar w:fldCharType="separate"/>
      </w:r>
      <w:r>
        <w:t>221</w:t>
      </w:r>
      <w:r>
        <w:fldChar w:fldCharType="end"/>
      </w:r>
    </w:p>
    <w:p w14:paraId="62B6EA6A" w14:textId="77777777" w:rsidR="002475F5" w:rsidRPr="00CD4CBB" w:rsidRDefault="002475F5">
      <w:pPr>
        <w:pStyle w:val="TOC3"/>
        <w:rPr>
          <w:rFonts w:ascii="Calibri" w:hAnsi="Calibri"/>
          <w:sz w:val="22"/>
          <w:szCs w:val="22"/>
          <w:lang w:eastAsia="en-GB"/>
        </w:rPr>
      </w:pPr>
      <w:r w:rsidRPr="00274CF8">
        <w:rPr>
          <w:rFonts w:eastAsia="SimSun"/>
          <w:lang w:val="en-US"/>
        </w:rPr>
        <w:t>9.2.3</w:t>
      </w:r>
      <w:r w:rsidRPr="00CD4CBB">
        <w:rPr>
          <w:rFonts w:ascii="Calibri" w:hAnsi="Calibri"/>
          <w:sz w:val="22"/>
          <w:szCs w:val="22"/>
          <w:lang w:eastAsia="en-GB"/>
        </w:rPr>
        <w:tab/>
      </w:r>
      <w:r w:rsidRPr="00274CF8">
        <w:rPr>
          <w:rFonts w:eastAsia="SimSun"/>
          <w:lang w:val="en-US"/>
        </w:rPr>
        <w:t>Subscription to the conference event package</w:t>
      </w:r>
      <w:r>
        <w:tab/>
      </w:r>
      <w:r>
        <w:fldChar w:fldCharType="begin" w:fldLock="1"/>
      </w:r>
      <w:r>
        <w:instrText xml:space="preserve"> PAGEREF _Toc73958547 \h </w:instrText>
      </w:r>
      <w:r>
        <w:fldChar w:fldCharType="separate"/>
      </w:r>
      <w:r>
        <w:t>223</w:t>
      </w:r>
      <w:r>
        <w:fldChar w:fldCharType="end"/>
      </w:r>
    </w:p>
    <w:p w14:paraId="1E4BDCFF" w14:textId="77777777" w:rsidR="002475F5" w:rsidRPr="00CD4CBB" w:rsidRDefault="002475F5">
      <w:pPr>
        <w:pStyle w:val="TOC4"/>
        <w:rPr>
          <w:rFonts w:ascii="Calibri" w:hAnsi="Calibri"/>
          <w:sz w:val="22"/>
          <w:szCs w:val="22"/>
          <w:lang w:eastAsia="en-GB"/>
        </w:rPr>
      </w:pPr>
      <w:r w:rsidRPr="00274CF8">
        <w:rPr>
          <w:rFonts w:eastAsia="SimSun"/>
          <w:lang w:val="en-US"/>
        </w:rPr>
        <w:t>9.2.3.1</w:t>
      </w:r>
      <w:r w:rsidRPr="00CD4CBB">
        <w:rPr>
          <w:rFonts w:ascii="Calibri" w:hAnsi="Calibri"/>
          <w:sz w:val="22"/>
          <w:szCs w:val="22"/>
          <w:lang w:eastAsia="en-GB"/>
        </w:rPr>
        <w:tab/>
      </w:r>
      <w:r w:rsidRPr="00274CF8">
        <w:rPr>
          <w:rFonts w:eastAsia="SimSun"/>
          <w:lang w:val="en-US"/>
        </w:rPr>
        <w:t>General</w:t>
      </w:r>
      <w:r>
        <w:tab/>
      </w:r>
      <w:r>
        <w:fldChar w:fldCharType="begin" w:fldLock="1"/>
      </w:r>
      <w:r>
        <w:instrText xml:space="preserve"> PAGEREF _Toc73958548 \h </w:instrText>
      </w:r>
      <w:r>
        <w:fldChar w:fldCharType="separate"/>
      </w:r>
      <w:r>
        <w:t>223</w:t>
      </w:r>
      <w:r>
        <w:fldChar w:fldCharType="end"/>
      </w:r>
    </w:p>
    <w:p w14:paraId="5F69D91C" w14:textId="77777777" w:rsidR="002475F5" w:rsidRPr="00CD4CBB" w:rsidRDefault="002475F5">
      <w:pPr>
        <w:pStyle w:val="TOC4"/>
        <w:rPr>
          <w:rFonts w:ascii="Calibri" w:hAnsi="Calibri"/>
          <w:sz w:val="22"/>
          <w:szCs w:val="22"/>
          <w:lang w:eastAsia="en-GB"/>
        </w:rPr>
      </w:pPr>
      <w:r w:rsidRPr="00274CF8">
        <w:rPr>
          <w:rFonts w:eastAsia="SimSun"/>
          <w:lang w:val="en-US"/>
        </w:rPr>
        <w:t>9.2.3.2</w:t>
      </w:r>
      <w:r w:rsidRPr="00CD4CBB">
        <w:rPr>
          <w:rFonts w:ascii="Calibri" w:hAnsi="Calibri"/>
          <w:sz w:val="22"/>
          <w:szCs w:val="22"/>
          <w:lang w:eastAsia="en-GB"/>
        </w:rPr>
        <w:tab/>
      </w:r>
      <w:r w:rsidRPr="00274CF8">
        <w:rPr>
          <w:rFonts w:eastAsia="SimSun"/>
          <w:lang w:val="en-US"/>
        </w:rPr>
        <w:t>MCVideo client</w:t>
      </w:r>
      <w:r>
        <w:tab/>
      </w:r>
      <w:r>
        <w:fldChar w:fldCharType="begin" w:fldLock="1"/>
      </w:r>
      <w:r>
        <w:instrText xml:space="preserve"> PAGEREF _Toc73958549 \h </w:instrText>
      </w:r>
      <w:r>
        <w:fldChar w:fldCharType="separate"/>
      </w:r>
      <w:r>
        <w:t>223</w:t>
      </w:r>
      <w:r>
        <w:fldChar w:fldCharType="end"/>
      </w:r>
    </w:p>
    <w:p w14:paraId="7ABAE308" w14:textId="77777777" w:rsidR="002475F5" w:rsidRPr="00CD4CBB" w:rsidRDefault="002475F5">
      <w:pPr>
        <w:pStyle w:val="TOC4"/>
        <w:rPr>
          <w:rFonts w:ascii="Calibri" w:hAnsi="Calibri"/>
          <w:sz w:val="22"/>
          <w:szCs w:val="22"/>
          <w:lang w:eastAsia="en-GB"/>
        </w:rPr>
      </w:pPr>
      <w:r w:rsidRPr="00274CF8">
        <w:rPr>
          <w:rFonts w:eastAsia="SimSun"/>
        </w:rPr>
        <w:t>9.2.3.3</w:t>
      </w:r>
      <w:r w:rsidRPr="00CD4CBB">
        <w:rPr>
          <w:rFonts w:ascii="Calibri" w:hAnsi="Calibri"/>
          <w:sz w:val="22"/>
          <w:szCs w:val="22"/>
          <w:lang w:eastAsia="en-GB"/>
        </w:rPr>
        <w:tab/>
      </w:r>
      <w:r w:rsidRPr="00274CF8">
        <w:rPr>
          <w:rFonts w:eastAsia="SimSun"/>
        </w:rPr>
        <w:t>Participating MCVideo function</w:t>
      </w:r>
      <w:r>
        <w:tab/>
      </w:r>
      <w:r>
        <w:fldChar w:fldCharType="begin" w:fldLock="1"/>
      </w:r>
      <w:r>
        <w:instrText xml:space="preserve"> PAGEREF _Toc73958550 \h </w:instrText>
      </w:r>
      <w:r>
        <w:fldChar w:fldCharType="separate"/>
      </w:r>
      <w:r>
        <w:t>224</w:t>
      </w:r>
      <w:r>
        <w:fldChar w:fldCharType="end"/>
      </w:r>
    </w:p>
    <w:p w14:paraId="6EA49E44" w14:textId="77777777" w:rsidR="002475F5" w:rsidRPr="00CD4CBB" w:rsidRDefault="002475F5">
      <w:pPr>
        <w:pStyle w:val="TOC4"/>
        <w:rPr>
          <w:rFonts w:ascii="Calibri" w:hAnsi="Calibri"/>
          <w:sz w:val="22"/>
          <w:szCs w:val="22"/>
          <w:lang w:eastAsia="en-GB"/>
        </w:rPr>
      </w:pPr>
      <w:r w:rsidRPr="00274CF8">
        <w:rPr>
          <w:rFonts w:eastAsia="SimSun"/>
          <w:lang w:val="en-US"/>
        </w:rPr>
        <w:t>9.2.3.4</w:t>
      </w:r>
      <w:r w:rsidRPr="00CD4CBB">
        <w:rPr>
          <w:rFonts w:ascii="Calibri" w:hAnsi="Calibri"/>
          <w:sz w:val="22"/>
          <w:szCs w:val="22"/>
          <w:lang w:eastAsia="en-GB"/>
        </w:rPr>
        <w:tab/>
      </w:r>
      <w:r w:rsidRPr="00274CF8">
        <w:rPr>
          <w:rFonts w:eastAsia="SimSun"/>
        </w:rPr>
        <w:t>Controlling</w:t>
      </w:r>
      <w:r w:rsidRPr="00274CF8">
        <w:rPr>
          <w:rFonts w:eastAsia="SimSun"/>
          <w:lang w:val="en-US"/>
        </w:rPr>
        <w:t xml:space="preserve"> MCVideo function</w:t>
      </w:r>
      <w:r>
        <w:tab/>
      </w:r>
      <w:r>
        <w:fldChar w:fldCharType="begin" w:fldLock="1"/>
      </w:r>
      <w:r>
        <w:instrText xml:space="preserve"> PAGEREF _Toc73958551 \h </w:instrText>
      </w:r>
      <w:r>
        <w:fldChar w:fldCharType="separate"/>
      </w:r>
      <w:r>
        <w:t>225</w:t>
      </w:r>
      <w:r>
        <w:fldChar w:fldCharType="end"/>
      </w:r>
    </w:p>
    <w:p w14:paraId="3C589A5A" w14:textId="77777777" w:rsidR="002475F5" w:rsidRPr="00CD4CBB" w:rsidRDefault="002475F5">
      <w:pPr>
        <w:pStyle w:val="TOC5"/>
        <w:rPr>
          <w:rFonts w:ascii="Calibri" w:hAnsi="Calibri"/>
          <w:sz w:val="22"/>
          <w:szCs w:val="22"/>
          <w:lang w:eastAsia="en-GB"/>
        </w:rPr>
      </w:pPr>
      <w:r w:rsidRPr="00274CF8">
        <w:rPr>
          <w:rFonts w:eastAsia="SimSun"/>
        </w:rPr>
        <w:t>9.2.3.4.</w:t>
      </w:r>
      <w:r w:rsidRPr="00274CF8">
        <w:rPr>
          <w:rFonts w:eastAsia="SimSun"/>
          <w:lang w:val="en-US"/>
        </w:rPr>
        <w:t>1</w:t>
      </w:r>
      <w:r w:rsidRPr="00CD4CBB">
        <w:rPr>
          <w:rFonts w:ascii="Calibri" w:hAnsi="Calibri"/>
          <w:sz w:val="22"/>
          <w:szCs w:val="22"/>
          <w:lang w:eastAsia="en-GB"/>
        </w:rPr>
        <w:tab/>
      </w:r>
      <w:r w:rsidRPr="00274CF8">
        <w:rPr>
          <w:rFonts w:eastAsia="SimSun"/>
        </w:rPr>
        <w:t>Receiving a subscription to the conference event package</w:t>
      </w:r>
      <w:r>
        <w:tab/>
      </w:r>
      <w:r>
        <w:fldChar w:fldCharType="begin" w:fldLock="1"/>
      </w:r>
      <w:r>
        <w:instrText xml:space="preserve"> PAGEREF _Toc73958552 \h </w:instrText>
      </w:r>
      <w:r>
        <w:fldChar w:fldCharType="separate"/>
      </w:r>
      <w:r>
        <w:t>225</w:t>
      </w:r>
      <w:r>
        <w:fldChar w:fldCharType="end"/>
      </w:r>
    </w:p>
    <w:p w14:paraId="2E264E15" w14:textId="77777777" w:rsidR="002475F5" w:rsidRPr="00CD4CBB" w:rsidRDefault="002475F5">
      <w:pPr>
        <w:pStyle w:val="TOC5"/>
        <w:rPr>
          <w:rFonts w:ascii="Calibri" w:hAnsi="Calibri"/>
          <w:sz w:val="22"/>
          <w:szCs w:val="22"/>
          <w:lang w:eastAsia="en-GB"/>
        </w:rPr>
      </w:pPr>
      <w:r w:rsidRPr="00274CF8">
        <w:rPr>
          <w:rFonts w:eastAsia="SimSun"/>
        </w:rPr>
        <w:t>9.2.3.4.</w:t>
      </w:r>
      <w:r w:rsidRPr="00274CF8">
        <w:rPr>
          <w:rFonts w:eastAsia="SimSun"/>
          <w:lang w:val="en-US"/>
        </w:rPr>
        <w:t>2</w:t>
      </w:r>
      <w:r w:rsidRPr="00CD4CBB">
        <w:rPr>
          <w:rFonts w:ascii="Calibri" w:hAnsi="Calibri"/>
          <w:sz w:val="22"/>
          <w:szCs w:val="22"/>
          <w:lang w:eastAsia="en-GB"/>
        </w:rPr>
        <w:tab/>
      </w:r>
      <w:r w:rsidRPr="00274CF8">
        <w:rPr>
          <w:rFonts w:eastAsia="SimSun"/>
        </w:rPr>
        <w:t>Sending notifications to the conference event package</w:t>
      </w:r>
      <w:r>
        <w:tab/>
      </w:r>
      <w:r>
        <w:fldChar w:fldCharType="begin" w:fldLock="1"/>
      </w:r>
      <w:r>
        <w:instrText xml:space="preserve"> PAGEREF _Toc73958553 \h </w:instrText>
      </w:r>
      <w:r>
        <w:fldChar w:fldCharType="separate"/>
      </w:r>
      <w:r>
        <w:t>226</w:t>
      </w:r>
      <w:r>
        <w:fldChar w:fldCharType="end"/>
      </w:r>
    </w:p>
    <w:p w14:paraId="0E8E37E0" w14:textId="77777777" w:rsidR="002475F5" w:rsidRPr="00CD4CBB" w:rsidRDefault="002475F5">
      <w:pPr>
        <w:pStyle w:val="TOC5"/>
        <w:rPr>
          <w:rFonts w:ascii="Calibri" w:hAnsi="Calibri"/>
          <w:sz w:val="22"/>
          <w:szCs w:val="22"/>
          <w:lang w:eastAsia="en-GB"/>
        </w:rPr>
      </w:pPr>
      <w:r w:rsidRPr="00274CF8">
        <w:rPr>
          <w:rFonts w:eastAsia="SimSun"/>
        </w:rPr>
        <w:t>9.2.3.4.3</w:t>
      </w:r>
      <w:r w:rsidRPr="00CD4CBB">
        <w:rPr>
          <w:rFonts w:ascii="Calibri" w:hAnsi="Calibri"/>
          <w:sz w:val="22"/>
          <w:szCs w:val="22"/>
          <w:lang w:eastAsia="en-GB"/>
        </w:rPr>
        <w:tab/>
      </w:r>
      <w:r w:rsidRPr="00274CF8">
        <w:rPr>
          <w:rFonts w:eastAsia="SimSun"/>
        </w:rPr>
        <w:t>Sending subscriptions to the conference event package</w:t>
      </w:r>
      <w:r>
        <w:tab/>
      </w:r>
      <w:r>
        <w:fldChar w:fldCharType="begin" w:fldLock="1"/>
      </w:r>
      <w:r>
        <w:instrText xml:space="preserve"> PAGEREF _Toc73958554 \h </w:instrText>
      </w:r>
      <w:r>
        <w:fldChar w:fldCharType="separate"/>
      </w:r>
      <w:r>
        <w:t>226</w:t>
      </w:r>
      <w:r>
        <w:fldChar w:fldCharType="end"/>
      </w:r>
    </w:p>
    <w:p w14:paraId="0102415A" w14:textId="77777777" w:rsidR="002475F5" w:rsidRPr="00CD4CBB" w:rsidRDefault="002475F5">
      <w:pPr>
        <w:pStyle w:val="TOC5"/>
        <w:rPr>
          <w:rFonts w:ascii="Calibri" w:hAnsi="Calibri"/>
          <w:sz w:val="22"/>
          <w:szCs w:val="22"/>
          <w:lang w:eastAsia="en-GB"/>
        </w:rPr>
      </w:pPr>
      <w:r w:rsidRPr="00274CF8">
        <w:rPr>
          <w:lang w:val="sv-SE"/>
        </w:rPr>
        <w:t>9.2.3.4.4</w:t>
      </w:r>
      <w:r w:rsidRPr="00CD4CBB">
        <w:rPr>
          <w:rFonts w:ascii="Calibri" w:hAnsi="Calibri"/>
          <w:sz w:val="22"/>
          <w:szCs w:val="22"/>
          <w:lang w:eastAsia="en-GB"/>
        </w:rPr>
        <w:tab/>
      </w:r>
      <w:r w:rsidRPr="00274CF8">
        <w:rPr>
          <w:lang w:val="sv-SE"/>
        </w:rPr>
        <w:t>Terminating a subscription</w:t>
      </w:r>
      <w:r>
        <w:tab/>
      </w:r>
      <w:r>
        <w:fldChar w:fldCharType="begin" w:fldLock="1"/>
      </w:r>
      <w:r>
        <w:instrText xml:space="preserve"> PAGEREF _Toc73958555 \h </w:instrText>
      </w:r>
      <w:r>
        <w:fldChar w:fldCharType="separate"/>
      </w:r>
      <w:r>
        <w:t>227</w:t>
      </w:r>
      <w:r>
        <w:fldChar w:fldCharType="end"/>
      </w:r>
    </w:p>
    <w:p w14:paraId="4E91DD48" w14:textId="77777777" w:rsidR="002475F5" w:rsidRPr="00CD4CBB" w:rsidRDefault="002475F5">
      <w:pPr>
        <w:pStyle w:val="TOC3"/>
        <w:rPr>
          <w:rFonts w:ascii="Calibri" w:hAnsi="Calibri"/>
          <w:sz w:val="22"/>
          <w:szCs w:val="22"/>
          <w:lang w:eastAsia="en-GB"/>
        </w:rPr>
      </w:pPr>
      <w:r>
        <w:t>9.2.4</w:t>
      </w:r>
      <w:r w:rsidRPr="00CD4CBB">
        <w:rPr>
          <w:rFonts w:ascii="Calibri" w:hAnsi="Calibri"/>
          <w:sz w:val="22"/>
          <w:szCs w:val="22"/>
          <w:lang w:eastAsia="en-GB"/>
        </w:rPr>
        <w:tab/>
      </w:r>
      <w:r>
        <w:t>Remote change of an MCVideo user's selected group</w:t>
      </w:r>
      <w:r>
        <w:tab/>
      </w:r>
      <w:r>
        <w:fldChar w:fldCharType="begin" w:fldLock="1"/>
      </w:r>
      <w:r>
        <w:instrText xml:space="preserve"> PAGEREF _Toc73958556 \h </w:instrText>
      </w:r>
      <w:r>
        <w:fldChar w:fldCharType="separate"/>
      </w:r>
      <w:r>
        <w:t>227</w:t>
      </w:r>
      <w:r>
        <w:fldChar w:fldCharType="end"/>
      </w:r>
    </w:p>
    <w:p w14:paraId="4CE2E6DA" w14:textId="77777777" w:rsidR="002475F5" w:rsidRPr="00CD4CBB" w:rsidRDefault="002475F5">
      <w:pPr>
        <w:pStyle w:val="TOC4"/>
        <w:rPr>
          <w:rFonts w:ascii="Calibri" w:hAnsi="Calibri"/>
          <w:sz w:val="22"/>
          <w:szCs w:val="22"/>
          <w:lang w:eastAsia="en-GB"/>
        </w:rPr>
      </w:pPr>
      <w:r>
        <w:t>9.2.4.1</w:t>
      </w:r>
      <w:r w:rsidRPr="00CD4CBB">
        <w:rPr>
          <w:rFonts w:ascii="Calibri" w:hAnsi="Calibri"/>
          <w:sz w:val="22"/>
          <w:szCs w:val="22"/>
          <w:lang w:eastAsia="en-GB"/>
        </w:rPr>
        <w:tab/>
      </w:r>
      <w:r>
        <w:t>General</w:t>
      </w:r>
      <w:r>
        <w:tab/>
      </w:r>
      <w:r>
        <w:fldChar w:fldCharType="begin" w:fldLock="1"/>
      </w:r>
      <w:r>
        <w:instrText xml:space="preserve"> PAGEREF _Toc73958557 \h </w:instrText>
      </w:r>
      <w:r>
        <w:fldChar w:fldCharType="separate"/>
      </w:r>
      <w:r>
        <w:t>227</w:t>
      </w:r>
      <w:r>
        <w:fldChar w:fldCharType="end"/>
      </w:r>
    </w:p>
    <w:p w14:paraId="37BF1A61" w14:textId="77777777" w:rsidR="002475F5" w:rsidRPr="00CD4CBB" w:rsidRDefault="002475F5">
      <w:pPr>
        <w:pStyle w:val="TOC4"/>
        <w:rPr>
          <w:rFonts w:ascii="Calibri" w:hAnsi="Calibri"/>
          <w:sz w:val="22"/>
          <w:szCs w:val="22"/>
          <w:lang w:eastAsia="en-GB"/>
        </w:rPr>
      </w:pPr>
      <w:r>
        <w:t>9.2.4.2</w:t>
      </w:r>
      <w:r w:rsidRPr="00CD4CBB">
        <w:rPr>
          <w:rFonts w:ascii="Calibri" w:hAnsi="Calibri"/>
          <w:sz w:val="22"/>
          <w:szCs w:val="22"/>
          <w:lang w:eastAsia="en-GB"/>
        </w:rPr>
        <w:tab/>
      </w:r>
      <w:r>
        <w:t>Client procedures</w:t>
      </w:r>
      <w:r>
        <w:tab/>
      </w:r>
      <w:r>
        <w:fldChar w:fldCharType="begin" w:fldLock="1"/>
      </w:r>
      <w:r>
        <w:instrText xml:space="preserve"> PAGEREF _Toc73958558 \h </w:instrText>
      </w:r>
      <w:r>
        <w:fldChar w:fldCharType="separate"/>
      </w:r>
      <w:r>
        <w:t>227</w:t>
      </w:r>
      <w:r>
        <w:fldChar w:fldCharType="end"/>
      </w:r>
    </w:p>
    <w:p w14:paraId="3963C545" w14:textId="77777777" w:rsidR="002475F5" w:rsidRPr="00CD4CBB" w:rsidRDefault="002475F5">
      <w:pPr>
        <w:pStyle w:val="TOC5"/>
        <w:rPr>
          <w:rFonts w:ascii="Calibri" w:hAnsi="Calibri"/>
          <w:sz w:val="22"/>
          <w:szCs w:val="22"/>
          <w:lang w:eastAsia="en-GB"/>
        </w:rPr>
      </w:pPr>
      <w:r>
        <w:t>9.2.4.2.1</w:t>
      </w:r>
      <w:r w:rsidRPr="00CD4CBB">
        <w:rPr>
          <w:rFonts w:ascii="Calibri" w:hAnsi="Calibri"/>
          <w:sz w:val="22"/>
          <w:szCs w:val="22"/>
          <w:lang w:eastAsia="en-GB"/>
        </w:rPr>
        <w:tab/>
      </w:r>
      <w:r>
        <w:t>Remote selected group change initiation</w:t>
      </w:r>
      <w:r>
        <w:tab/>
      </w:r>
      <w:r>
        <w:fldChar w:fldCharType="begin" w:fldLock="1"/>
      </w:r>
      <w:r>
        <w:instrText xml:space="preserve"> PAGEREF _Toc73958559 \h </w:instrText>
      </w:r>
      <w:r>
        <w:fldChar w:fldCharType="separate"/>
      </w:r>
      <w:r>
        <w:t>227</w:t>
      </w:r>
      <w:r>
        <w:fldChar w:fldCharType="end"/>
      </w:r>
    </w:p>
    <w:p w14:paraId="4393AD3A" w14:textId="77777777" w:rsidR="002475F5" w:rsidRPr="00CD4CBB" w:rsidRDefault="002475F5">
      <w:pPr>
        <w:pStyle w:val="TOC5"/>
        <w:rPr>
          <w:rFonts w:ascii="Calibri" w:hAnsi="Calibri"/>
          <w:sz w:val="22"/>
          <w:szCs w:val="22"/>
          <w:lang w:eastAsia="en-GB"/>
        </w:rPr>
      </w:pPr>
      <w:r>
        <w:t>9.2.4.2.2</w:t>
      </w:r>
      <w:r w:rsidRPr="00CD4CBB">
        <w:rPr>
          <w:rFonts w:ascii="Calibri" w:hAnsi="Calibri"/>
          <w:sz w:val="22"/>
          <w:szCs w:val="22"/>
          <w:lang w:eastAsia="en-GB"/>
        </w:rPr>
        <w:tab/>
      </w:r>
      <w:r>
        <w:t>Target client procedures for handling remote selected group change request</w:t>
      </w:r>
      <w:r>
        <w:tab/>
      </w:r>
      <w:r>
        <w:fldChar w:fldCharType="begin" w:fldLock="1"/>
      </w:r>
      <w:r>
        <w:instrText xml:space="preserve"> PAGEREF _Toc73958560 \h </w:instrText>
      </w:r>
      <w:r>
        <w:fldChar w:fldCharType="separate"/>
      </w:r>
      <w:r>
        <w:t>228</w:t>
      </w:r>
      <w:r>
        <w:fldChar w:fldCharType="end"/>
      </w:r>
    </w:p>
    <w:p w14:paraId="136956A6" w14:textId="77777777" w:rsidR="002475F5" w:rsidRPr="00CD4CBB" w:rsidRDefault="002475F5">
      <w:pPr>
        <w:pStyle w:val="TOC4"/>
        <w:rPr>
          <w:rFonts w:ascii="Calibri" w:hAnsi="Calibri"/>
          <w:sz w:val="22"/>
          <w:szCs w:val="22"/>
          <w:lang w:eastAsia="en-GB"/>
        </w:rPr>
      </w:pPr>
      <w:r>
        <w:t>9.2.4.3</w:t>
      </w:r>
      <w:r w:rsidRPr="00CD4CBB">
        <w:rPr>
          <w:rFonts w:ascii="Calibri" w:hAnsi="Calibri"/>
          <w:sz w:val="22"/>
          <w:szCs w:val="22"/>
          <w:lang w:eastAsia="en-GB"/>
        </w:rPr>
        <w:tab/>
      </w:r>
      <w:r w:rsidRPr="00274CF8">
        <w:rPr>
          <w:rFonts w:eastAsia="Malgun Gothic"/>
        </w:rPr>
        <w:t>Participating MCVideo function procedures</w:t>
      </w:r>
      <w:r>
        <w:tab/>
      </w:r>
      <w:r>
        <w:fldChar w:fldCharType="begin" w:fldLock="1"/>
      </w:r>
      <w:r>
        <w:instrText xml:space="preserve"> PAGEREF _Toc73958561 \h </w:instrText>
      </w:r>
      <w:r>
        <w:fldChar w:fldCharType="separate"/>
      </w:r>
      <w:r>
        <w:t>229</w:t>
      </w:r>
      <w:r>
        <w:fldChar w:fldCharType="end"/>
      </w:r>
    </w:p>
    <w:p w14:paraId="4B2DEA35" w14:textId="77777777" w:rsidR="002475F5" w:rsidRPr="00CD4CBB" w:rsidRDefault="002475F5">
      <w:pPr>
        <w:pStyle w:val="TOC5"/>
        <w:rPr>
          <w:rFonts w:ascii="Calibri" w:hAnsi="Calibri"/>
          <w:sz w:val="22"/>
          <w:szCs w:val="22"/>
          <w:lang w:eastAsia="en-GB"/>
        </w:rPr>
      </w:pPr>
      <w:r>
        <w:t>9.2.4.3.1</w:t>
      </w:r>
      <w:r w:rsidRPr="00CD4CBB">
        <w:rPr>
          <w:rFonts w:ascii="Calibri" w:hAnsi="Calibri"/>
          <w:sz w:val="22"/>
          <w:szCs w:val="22"/>
          <w:lang w:eastAsia="en-GB"/>
        </w:rPr>
        <w:tab/>
      </w:r>
      <w:r>
        <w:t>Originating procedures</w:t>
      </w:r>
      <w:r>
        <w:tab/>
      </w:r>
      <w:r>
        <w:fldChar w:fldCharType="begin" w:fldLock="1"/>
      </w:r>
      <w:r>
        <w:instrText xml:space="preserve"> PAGEREF _Toc73958562 \h </w:instrText>
      </w:r>
      <w:r>
        <w:fldChar w:fldCharType="separate"/>
      </w:r>
      <w:r>
        <w:t>229</w:t>
      </w:r>
      <w:r>
        <w:fldChar w:fldCharType="end"/>
      </w:r>
    </w:p>
    <w:p w14:paraId="3B7ECD2B" w14:textId="77777777" w:rsidR="002475F5" w:rsidRPr="00CD4CBB" w:rsidRDefault="002475F5">
      <w:pPr>
        <w:pStyle w:val="TOC5"/>
        <w:rPr>
          <w:rFonts w:ascii="Calibri" w:hAnsi="Calibri"/>
          <w:sz w:val="22"/>
          <w:szCs w:val="22"/>
          <w:lang w:eastAsia="en-GB"/>
        </w:rPr>
      </w:pPr>
      <w:r>
        <w:t>9.2.4.3.2</w:t>
      </w:r>
      <w:r w:rsidRPr="00CD4CBB">
        <w:rPr>
          <w:rFonts w:ascii="Calibri" w:hAnsi="Calibri"/>
          <w:sz w:val="22"/>
          <w:szCs w:val="22"/>
          <w:lang w:eastAsia="en-GB"/>
        </w:rPr>
        <w:tab/>
      </w:r>
      <w:r>
        <w:t>Terminating procedures</w:t>
      </w:r>
      <w:r>
        <w:tab/>
      </w:r>
      <w:r>
        <w:fldChar w:fldCharType="begin" w:fldLock="1"/>
      </w:r>
      <w:r>
        <w:instrText xml:space="preserve"> PAGEREF _Toc73958563 \h </w:instrText>
      </w:r>
      <w:r>
        <w:fldChar w:fldCharType="separate"/>
      </w:r>
      <w:r>
        <w:t>231</w:t>
      </w:r>
      <w:r>
        <w:fldChar w:fldCharType="end"/>
      </w:r>
    </w:p>
    <w:p w14:paraId="0A91C344" w14:textId="77777777" w:rsidR="002475F5" w:rsidRPr="00CD4CBB" w:rsidRDefault="002475F5">
      <w:pPr>
        <w:pStyle w:val="TOC4"/>
        <w:rPr>
          <w:rFonts w:ascii="Calibri" w:hAnsi="Calibri"/>
          <w:sz w:val="22"/>
          <w:szCs w:val="22"/>
          <w:lang w:eastAsia="en-GB"/>
        </w:rPr>
      </w:pPr>
      <w:r>
        <w:t>9.2.4.4</w:t>
      </w:r>
      <w:r w:rsidRPr="00CD4CBB">
        <w:rPr>
          <w:rFonts w:ascii="Calibri" w:hAnsi="Calibri"/>
          <w:sz w:val="22"/>
          <w:szCs w:val="22"/>
          <w:lang w:eastAsia="en-GB"/>
        </w:rPr>
        <w:tab/>
      </w:r>
      <w:r>
        <w:t>Controlling MCVideo function procedures</w:t>
      </w:r>
      <w:r>
        <w:tab/>
      </w:r>
      <w:r>
        <w:fldChar w:fldCharType="begin" w:fldLock="1"/>
      </w:r>
      <w:r>
        <w:instrText xml:space="preserve"> PAGEREF _Toc73958564 \h </w:instrText>
      </w:r>
      <w:r>
        <w:fldChar w:fldCharType="separate"/>
      </w:r>
      <w:r>
        <w:t>231</w:t>
      </w:r>
      <w:r>
        <w:fldChar w:fldCharType="end"/>
      </w:r>
    </w:p>
    <w:p w14:paraId="14FCB69C" w14:textId="77777777" w:rsidR="002475F5" w:rsidRPr="00CD4CBB" w:rsidRDefault="002475F5">
      <w:pPr>
        <w:pStyle w:val="TOC2"/>
        <w:rPr>
          <w:rFonts w:ascii="Calibri" w:hAnsi="Calibri"/>
          <w:sz w:val="22"/>
          <w:szCs w:val="22"/>
          <w:lang w:eastAsia="en-GB"/>
        </w:rPr>
      </w:pPr>
      <w:r w:rsidRPr="00274CF8">
        <w:t>9</w:t>
      </w:r>
      <w:r>
        <w:t>.3</w:t>
      </w:r>
      <w:r w:rsidRPr="00CD4CBB">
        <w:rPr>
          <w:rFonts w:ascii="Calibri" w:hAnsi="Calibri"/>
          <w:sz w:val="22"/>
          <w:szCs w:val="22"/>
          <w:lang w:eastAsia="en-GB"/>
        </w:rPr>
        <w:tab/>
      </w:r>
      <w:r>
        <w:t>Off-network g</w:t>
      </w:r>
      <w:r>
        <w:rPr>
          <w:lang w:eastAsia="zh-CN"/>
        </w:rPr>
        <w:t xml:space="preserve">roup </w:t>
      </w:r>
      <w:r w:rsidRPr="00274CF8">
        <w:rPr>
          <w:lang w:eastAsia="zh-CN"/>
        </w:rPr>
        <w:t>call</w:t>
      </w:r>
      <w:r>
        <w:tab/>
      </w:r>
      <w:r>
        <w:fldChar w:fldCharType="begin" w:fldLock="1"/>
      </w:r>
      <w:r>
        <w:instrText xml:space="preserve"> PAGEREF _Toc73958565 \h </w:instrText>
      </w:r>
      <w:r>
        <w:fldChar w:fldCharType="separate"/>
      </w:r>
      <w:r>
        <w:t>232</w:t>
      </w:r>
      <w:r>
        <w:fldChar w:fldCharType="end"/>
      </w:r>
    </w:p>
    <w:p w14:paraId="3DF64D46" w14:textId="77777777" w:rsidR="002475F5" w:rsidRPr="00CD4CBB" w:rsidRDefault="002475F5">
      <w:pPr>
        <w:pStyle w:val="TOC3"/>
        <w:rPr>
          <w:rFonts w:ascii="Calibri" w:hAnsi="Calibri"/>
          <w:sz w:val="22"/>
          <w:szCs w:val="22"/>
          <w:lang w:eastAsia="en-GB"/>
        </w:rPr>
      </w:pPr>
      <w:r w:rsidRPr="00274CF8">
        <w:t>9</w:t>
      </w:r>
      <w:r>
        <w:t>.3.1</w:t>
      </w:r>
      <w:r w:rsidRPr="00CD4CBB">
        <w:rPr>
          <w:rFonts w:ascii="Calibri" w:hAnsi="Calibri"/>
          <w:sz w:val="22"/>
          <w:szCs w:val="22"/>
          <w:lang w:eastAsia="en-GB"/>
        </w:rPr>
        <w:tab/>
      </w:r>
      <w:r>
        <w:t>General</w:t>
      </w:r>
      <w:r>
        <w:tab/>
      </w:r>
      <w:r>
        <w:fldChar w:fldCharType="begin" w:fldLock="1"/>
      </w:r>
      <w:r>
        <w:instrText xml:space="preserve"> PAGEREF _Toc73958566 \h </w:instrText>
      </w:r>
      <w:r>
        <w:fldChar w:fldCharType="separate"/>
      </w:r>
      <w:r>
        <w:t>232</w:t>
      </w:r>
      <w:r>
        <w:fldChar w:fldCharType="end"/>
      </w:r>
    </w:p>
    <w:p w14:paraId="2CFF3EA9" w14:textId="77777777" w:rsidR="002475F5" w:rsidRPr="00CD4CBB" w:rsidRDefault="002475F5">
      <w:pPr>
        <w:pStyle w:val="TOC3"/>
        <w:rPr>
          <w:rFonts w:ascii="Calibri" w:hAnsi="Calibri"/>
          <w:sz w:val="22"/>
          <w:szCs w:val="22"/>
          <w:lang w:eastAsia="en-GB"/>
        </w:rPr>
      </w:pPr>
      <w:r w:rsidRPr="00274CF8">
        <w:rPr>
          <w:lang w:val="en-IN" w:eastAsia="zh-CN"/>
        </w:rPr>
        <w:t>9.3.1.1</w:t>
      </w:r>
      <w:r w:rsidRPr="00CD4CBB">
        <w:rPr>
          <w:rFonts w:ascii="Calibri" w:hAnsi="Calibri"/>
          <w:sz w:val="22"/>
          <w:szCs w:val="22"/>
          <w:lang w:eastAsia="en-GB"/>
        </w:rPr>
        <w:tab/>
      </w:r>
      <w:r w:rsidRPr="00274CF8">
        <w:rPr>
          <w:lang w:val="en-IN"/>
        </w:rPr>
        <w:t>Common Procedures</w:t>
      </w:r>
      <w:r>
        <w:tab/>
      </w:r>
      <w:r>
        <w:fldChar w:fldCharType="begin" w:fldLock="1"/>
      </w:r>
      <w:r>
        <w:instrText xml:space="preserve"> PAGEREF _Toc73958567 \h </w:instrText>
      </w:r>
      <w:r>
        <w:fldChar w:fldCharType="separate"/>
      </w:r>
      <w:r>
        <w:t>232</w:t>
      </w:r>
      <w:r>
        <w:fldChar w:fldCharType="end"/>
      </w:r>
    </w:p>
    <w:p w14:paraId="5713B721" w14:textId="77777777" w:rsidR="002475F5" w:rsidRPr="00CD4CBB" w:rsidRDefault="002475F5">
      <w:pPr>
        <w:pStyle w:val="TOC5"/>
        <w:rPr>
          <w:rFonts w:ascii="Calibri" w:hAnsi="Calibri"/>
          <w:sz w:val="22"/>
          <w:szCs w:val="22"/>
          <w:lang w:eastAsia="en-GB"/>
        </w:rPr>
      </w:pPr>
      <w:r w:rsidRPr="00274CF8">
        <w:rPr>
          <w:lang w:val="en-IN" w:eastAsia="zh-CN"/>
        </w:rPr>
        <w:t>9.3.1.1.1</w:t>
      </w:r>
      <w:r w:rsidRPr="00CD4CBB">
        <w:rPr>
          <w:rFonts w:ascii="Calibri" w:hAnsi="Calibri"/>
          <w:sz w:val="22"/>
          <w:szCs w:val="22"/>
          <w:lang w:eastAsia="en-GB"/>
        </w:rPr>
        <w:tab/>
      </w:r>
      <w:r w:rsidRPr="00274CF8">
        <w:rPr>
          <w:lang w:val="en-IN" w:eastAsia="zh-CN"/>
        </w:rPr>
        <w:t>MONP MCVideo  message transport</w:t>
      </w:r>
      <w:r>
        <w:tab/>
      </w:r>
      <w:r>
        <w:fldChar w:fldCharType="begin" w:fldLock="1"/>
      </w:r>
      <w:r>
        <w:instrText xml:space="preserve"> PAGEREF _Toc73958568 \h </w:instrText>
      </w:r>
      <w:r>
        <w:fldChar w:fldCharType="separate"/>
      </w:r>
      <w:r>
        <w:t>232</w:t>
      </w:r>
      <w:r>
        <w:fldChar w:fldCharType="end"/>
      </w:r>
    </w:p>
    <w:p w14:paraId="2A654FBF" w14:textId="77777777" w:rsidR="002475F5" w:rsidRPr="00CD4CBB" w:rsidRDefault="002475F5">
      <w:pPr>
        <w:pStyle w:val="TOC5"/>
        <w:rPr>
          <w:rFonts w:ascii="Calibri" w:hAnsi="Calibri"/>
          <w:sz w:val="22"/>
          <w:szCs w:val="22"/>
          <w:lang w:eastAsia="en-GB"/>
        </w:rPr>
      </w:pPr>
      <w:r w:rsidRPr="00274CF8">
        <w:rPr>
          <w:lang w:val="en-IN"/>
        </w:rPr>
        <w:t>9.3.1.1.2</w:t>
      </w:r>
      <w:r w:rsidRPr="00CD4CBB">
        <w:rPr>
          <w:rFonts w:ascii="Calibri" w:hAnsi="Calibri"/>
          <w:sz w:val="22"/>
          <w:szCs w:val="22"/>
          <w:lang w:eastAsia="en-GB"/>
        </w:rPr>
        <w:tab/>
      </w:r>
      <w:r w:rsidRPr="00274CF8">
        <w:rPr>
          <w:lang w:val="en-IN"/>
        </w:rPr>
        <w:t>Session description</w:t>
      </w:r>
      <w:r>
        <w:tab/>
      </w:r>
      <w:r>
        <w:fldChar w:fldCharType="begin" w:fldLock="1"/>
      </w:r>
      <w:r>
        <w:instrText xml:space="preserve"> PAGEREF _Toc73958569 \h </w:instrText>
      </w:r>
      <w:r>
        <w:fldChar w:fldCharType="separate"/>
      </w:r>
      <w:r>
        <w:t>233</w:t>
      </w:r>
      <w:r>
        <w:fldChar w:fldCharType="end"/>
      </w:r>
    </w:p>
    <w:p w14:paraId="0BB1154D" w14:textId="77777777" w:rsidR="002475F5" w:rsidRPr="00CD4CBB" w:rsidRDefault="002475F5">
      <w:pPr>
        <w:pStyle w:val="TOC3"/>
        <w:rPr>
          <w:rFonts w:ascii="Calibri" w:hAnsi="Calibri"/>
          <w:sz w:val="22"/>
          <w:szCs w:val="22"/>
          <w:lang w:eastAsia="en-GB"/>
        </w:rPr>
      </w:pPr>
      <w:r w:rsidRPr="00274CF8">
        <w:rPr>
          <w:lang w:val="en-IN"/>
        </w:rPr>
        <w:t>9.3.2</w:t>
      </w:r>
      <w:r w:rsidRPr="00CD4CBB">
        <w:rPr>
          <w:rFonts w:ascii="Calibri" w:hAnsi="Calibri"/>
          <w:sz w:val="22"/>
          <w:szCs w:val="22"/>
          <w:lang w:eastAsia="en-GB"/>
        </w:rPr>
        <w:tab/>
      </w:r>
      <w:r w:rsidRPr="00274CF8">
        <w:rPr>
          <w:lang w:val="en-IN"/>
        </w:rPr>
        <w:t>Basic call control</w:t>
      </w:r>
      <w:r>
        <w:tab/>
      </w:r>
      <w:r>
        <w:fldChar w:fldCharType="begin" w:fldLock="1"/>
      </w:r>
      <w:r>
        <w:instrText xml:space="preserve"> PAGEREF _Toc73958570 \h </w:instrText>
      </w:r>
      <w:r>
        <w:fldChar w:fldCharType="separate"/>
      </w:r>
      <w:r>
        <w:t>234</w:t>
      </w:r>
      <w:r>
        <w:fldChar w:fldCharType="end"/>
      </w:r>
    </w:p>
    <w:p w14:paraId="238AE651" w14:textId="77777777" w:rsidR="002475F5" w:rsidRPr="00CD4CBB" w:rsidRDefault="002475F5">
      <w:pPr>
        <w:pStyle w:val="TOC4"/>
        <w:rPr>
          <w:rFonts w:ascii="Calibri" w:hAnsi="Calibri"/>
          <w:sz w:val="22"/>
          <w:szCs w:val="22"/>
          <w:lang w:eastAsia="en-GB"/>
        </w:rPr>
      </w:pPr>
      <w:r w:rsidRPr="00274CF8">
        <w:rPr>
          <w:lang w:val="en-IN"/>
        </w:rPr>
        <w:t>9.3.2.1</w:t>
      </w:r>
      <w:r w:rsidRPr="00CD4CBB">
        <w:rPr>
          <w:rFonts w:ascii="Calibri" w:hAnsi="Calibri"/>
          <w:sz w:val="22"/>
          <w:szCs w:val="22"/>
          <w:lang w:eastAsia="en-GB"/>
        </w:rPr>
        <w:tab/>
      </w:r>
      <w:r w:rsidRPr="00274CF8">
        <w:rPr>
          <w:lang w:val="en-IN"/>
        </w:rPr>
        <w:t>General</w:t>
      </w:r>
      <w:r>
        <w:tab/>
      </w:r>
      <w:r>
        <w:fldChar w:fldCharType="begin" w:fldLock="1"/>
      </w:r>
      <w:r>
        <w:instrText xml:space="preserve"> PAGEREF _Toc73958571 \h </w:instrText>
      </w:r>
      <w:r>
        <w:fldChar w:fldCharType="separate"/>
      </w:r>
      <w:r>
        <w:t>234</w:t>
      </w:r>
      <w:r>
        <w:fldChar w:fldCharType="end"/>
      </w:r>
    </w:p>
    <w:p w14:paraId="22B285DF" w14:textId="77777777" w:rsidR="002475F5" w:rsidRPr="00CD4CBB" w:rsidRDefault="002475F5">
      <w:pPr>
        <w:pStyle w:val="TOC4"/>
        <w:rPr>
          <w:rFonts w:ascii="Calibri" w:hAnsi="Calibri"/>
          <w:sz w:val="22"/>
          <w:szCs w:val="22"/>
          <w:lang w:eastAsia="en-GB"/>
        </w:rPr>
      </w:pPr>
      <w:r w:rsidRPr="00274CF8">
        <w:rPr>
          <w:lang w:val="en-IN" w:eastAsia="zh-CN"/>
        </w:rPr>
        <w:t>9.3.2.2</w:t>
      </w:r>
      <w:r w:rsidRPr="00CD4CBB">
        <w:rPr>
          <w:rFonts w:ascii="Calibri" w:hAnsi="Calibri"/>
          <w:sz w:val="22"/>
          <w:szCs w:val="22"/>
          <w:lang w:eastAsia="en-GB"/>
        </w:rPr>
        <w:tab/>
      </w:r>
      <w:r w:rsidRPr="00274CF8">
        <w:rPr>
          <w:lang w:val="en-IN" w:eastAsia="zh-CN"/>
        </w:rPr>
        <w:t>Basic call control state machine</w:t>
      </w:r>
      <w:r>
        <w:tab/>
      </w:r>
      <w:r>
        <w:fldChar w:fldCharType="begin" w:fldLock="1"/>
      </w:r>
      <w:r>
        <w:instrText xml:space="preserve"> PAGEREF _Toc73958572 \h </w:instrText>
      </w:r>
      <w:r>
        <w:fldChar w:fldCharType="separate"/>
      </w:r>
      <w:r>
        <w:t>234</w:t>
      </w:r>
      <w:r>
        <w:fldChar w:fldCharType="end"/>
      </w:r>
    </w:p>
    <w:p w14:paraId="35C68AB0" w14:textId="77777777" w:rsidR="002475F5" w:rsidRPr="00CD4CBB" w:rsidRDefault="002475F5">
      <w:pPr>
        <w:pStyle w:val="TOC4"/>
        <w:rPr>
          <w:rFonts w:ascii="Calibri" w:hAnsi="Calibri"/>
          <w:sz w:val="22"/>
          <w:szCs w:val="22"/>
          <w:lang w:eastAsia="en-GB"/>
        </w:rPr>
      </w:pPr>
      <w:r w:rsidRPr="00274CF8">
        <w:rPr>
          <w:lang w:val="en-IN" w:eastAsia="zh-CN"/>
        </w:rPr>
        <w:t>9.3.2.3</w:t>
      </w:r>
      <w:r w:rsidRPr="00CD4CBB">
        <w:rPr>
          <w:rFonts w:ascii="Calibri" w:hAnsi="Calibri"/>
          <w:sz w:val="22"/>
          <w:szCs w:val="22"/>
          <w:lang w:eastAsia="en-GB"/>
        </w:rPr>
        <w:tab/>
      </w:r>
      <w:r w:rsidRPr="00274CF8">
        <w:rPr>
          <w:lang w:val="en-IN" w:eastAsia="zh-CN"/>
        </w:rPr>
        <w:t>Call Control states</w:t>
      </w:r>
      <w:r>
        <w:tab/>
      </w:r>
      <w:r>
        <w:fldChar w:fldCharType="begin" w:fldLock="1"/>
      </w:r>
      <w:r>
        <w:instrText xml:space="preserve"> PAGEREF _Toc73958573 \h </w:instrText>
      </w:r>
      <w:r>
        <w:fldChar w:fldCharType="separate"/>
      </w:r>
      <w:r>
        <w:t>235</w:t>
      </w:r>
      <w:r>
        <w:fldChar w:fldCharType="end"/>
      </w:r>
    </w:p>
    <w:p w14:paraId="1CC35124" w14:textId="77777777" w:rsidR="002475F5" w:rsidRPr="00CD4CBB" w:rsidRDefault="002475F5">
      <w:pPr>
        <w:pStyle w:val="TOC5"/>
        <w:rPr>
          <w:rFonts w:ascii="Calibri" w:hAnsi="Calibri"/>
          <w:sz w:val="22"/>
          <w:szCs w:val="22"/>
          <w:lang w:eastAsia="en-GB"/>
        </w:rPr>
      </w:pPr>
      <w:r w:rsidRPr="00274CF8">
        <w:rPr>
          <w:lang w:val="en-IN" w:eastAsia="zh-CN"/>
        </w:rPr>
        <w:t>9.3.2.3.1</w:t>
      </w:r>
      <w:r w:rsidRPr="00CD4CBB">
        <w:rPr>
          <w:rFonts w:ascii="Calibri" w:hAnsi="Calibri"/>
          <w:sz w:val="22"/>
          <w:szCs w:val="22"/>
          <w:lang w:eastAsia="en-GB"/>
        </w:rPr>
        <w:tab/>
      </w:r>
      <w:r w:rsidRPr="00274CF8">
        <w:rPr>
          <w:lang w:val="en-IN" w:eastAsia="zh-CN"/>
        </w:rPr>
        <w:t>S1: start-stop</w:t>
      </w:r>
      <w:r>
        <w:tab/>
      </w:r>
      <w:r>
        <w:fldChar w:fldCharType="begin" w:fldLock="1"/>
      </w:r>
      <w:r>
        <w:instrText xml:space="preserve"> PAGEREF _Toc73958574 \h </w:instrText>
      </w:r>
      <w:r>
        <w:fldChar w:fldCharType="separate"/>
      </w:r>
      <w:r>
        <w:t>235</w:t>
      </w:r>
      <w:r>
        <w:fldChar w:fldCharType="end"/>
      </w:r>
    </w:p>
    <w:p w14:paraId="0C0C8555" w14:textId="77777777" w:rsidR="002475F5" w:rsidRPr="00CD4CBB" w:rsidRDefault="002475F5">
      <w:pPr>
        <w:pStyle w:val="TOC5"/>
        <w:rPr>
          <w:rFonts w:ascii="Calibri" w:hAnsi="Calibri"/>
          <w:sz w:val="22"/>
          <w:szCs w:val="22"/>
          <w:lang w:eastAsia="en-GB"/>
        </w:rPr>
      </w:pPr>
      <w:r w:rsidRPr="00274CF8">
        <w:rPr>
          <w:lang w:val="en-IN" w:eastAsia="zh-CN"/>
        </w:rPr>
        <w:t>9.3.2.3.2</w:t>
      </w:r>
      <w:r w:rsidRPr="00CD4CBB">
        <w:rPr>
          <w:rFonts w:ascii="Calibri" w:hAnsi="Calibri"/>
          <w:sz w:val="22"/>
          <w:szCs w:val="22"/>
          <w:lang w:eastAsia="en-GB"/>
        </w:rPr>
        <w:tab/>
      </w:r>
      <w:r w:rsidRPr="00274CF8">
        <w:rPr>
          <w:lang w:val="en-IN" w:eastAsia="zh-CN"/>
        </w:rPr>
        <w:t>S2: waiting for call announcement</w:t>
      </w:r>
      <w:r>
        <w:tab/>
      </w:r>
      <w:r>
        <w:fldChar w:fldCharType="begin" w:fldLock="1"/>
      </w:r>
      <w:r>
        <w:instrText xml:space="preserve"> PAGEREF _Toc73958575 \h </w:instrText>
      </w:r>
      <w:r>
        <w:fldChar w:fldCharType="separate"/>
      </w:r>
      <w:r>
        <w:t>235</w:t>
      </w:r>
      <w:r>
        <w:fldChar w:fldCharType="end"/>
      </w:r>
    </w:p>
    <w:p w14:paraId="5763CAA5" w14:textId="77777777" w:rsidR="002475F5" w:rsidRPr="00CD4CBB" w:rsidRDefault="002475F5">
      <w:pPr>
        <w:pStyle w:val="TOC5"/>
        <w:rPr>
          <w:rFonts w:ascii="Calibri" w:hAnsi="Calibri"/>
          <w:sz w:val="22"/>
          <w:szCs w:val="22"/>
          <w:lang w:eastAsia="en-GB"/>
        </w:rPr>
      </w:pPr>
      <w:r w:rsidRPr="00274CF8">
        <w:rPr>
          <w:lang w:val="en-IN" w:eastAsia="zh-CN"/>
        </w:rPr>
        <w:t>9.3.2.3.3</w:t>
      </w:r>
      <w:r w:rsidRPr="00CD4CBB">
        <w:rPr>
          <w:rFonts w:ascii="Calibri" w:hAnsi="Calibri"/>
          <w:sz w:val="22"/>
          <w:szCs w:val="22"/>
          <w:lang w:eastAsia="en-GB"/>
        </w:rPr>
        <w:tab/>
      </w:r>
      <w:r w:rsidRPr="00274CF8">
        <w:rPr>
          <w:lang w:val="en-IN" w:eastAsia="zh-CN"/>
        </w:rPr>
        <w:t>S3: part of ongoing call</w:t>
      </w:r>
      <w:r>
        <w:tab/>
      </w:r>
      <w:r>
        <w:fldChar w:fldCharType="begin" w:fldLock="1"/>
      </w:r>
      <w:r>
        <w:instrText xml:space="preserve"> PAGEREF _Toc73958576 \h </w:instrText>
      </w:r>
      <w:r>
        <w:fldChar w:fldCharType="separate"/>
      </w:r>
      <w:r>
        <w:t>235</w:t>
      </w:r>
      <w:r>
        <w:fldChar w:fldCharType="end"/>
      </w:r>
    </w:p>
    <w:p w14:paraId="2A6201B2" w14:textId="77777777" w:rsidR="002475F5" w:rsidRPr="00CD4CBB" w:rsidRDefault="002475F5">
      <w:pPr>
        <w:pStyle w:val="TOC5"/>
        <w:rPr>
          <w:rFonts w:ascii="Calibri" w:hAnsi="Calibri"/>
          <w:sz w:val="22"/>
          <w:szCs w:val="22"/>
          <w:lang w:eastAsia="en-GB"/>
        </w:rPr>
      </w:pPr>
      <w:r w:rsidRPr="00274CF8">
        <w:rPr>
          <w:lang w:val="en-IN" w:eastAsia="zh-CN"/>
        </w:rPr>
        <w:t>9.3.2.3.4</w:t>
      </w:r>
      <w:r w:rsidRPr="00CD4CBB">
        <w:rPr>
          <w:rFonts w:ascii="Calibri" w:hAnsi="Calibri"/>
          <w:sz w:val="22"/>
          <w:szCs w:val="22"/>
          <w:lang w:eastAsia="en-GB"/>
        </w:rPr>
        <w:tab/>
      </w:r>
      <w:r w:rsidRPr="00274CF8">
        <w:rPr>
          <w:lang w:val="en-IN" w:eastAsia="zh-CN"/>
        </w:rPr>
        <w:t>S4: pending user action without confirm indication</w:t>
      </w:r>
      <w:r>
        <w:tab/>
      </w:r>
      <w:r>
        <w:fldChar w:fldCharType="begin" w:fldLock="1"/>
      </w:r>
      <w:r>
        <w:instrText xml:space="preserve"> PAGEREF _Toc73958577 \h </w:instrText>
      </w:r>
      <w:r>
        <w:fldChar w:fldCharType="separate"/>
      </w:r>
      <w:r>
        <w:t>235</w:t>
      </w:r>
      <w:r>
        <w:fldChar w:fldCharType="end"/>
      </w:r>
    </w:p>
    <w:p w14:paraId="0CE7D6C5" w14:textId="77777777" w:rsidR="002475F5" w:rsidRPr="00CD4CBB" w:rsidRDefault="002475F5">
      <w:pPr>
        <w:pStyle w:val="TOC5"/>
        <w:rPr>
          <w:rFonts w:ascii="Calibri" w:hAnsi="Calibri"/>
          <w:sz w:val="22"/>
          <w:szCs w:val="22"/>
          <w:lang w:eastAsia="en-GB"/>
        </w:rPr>
      </w:pPr>
      <w:r w:rsidRPr="00274CF8">
        <w:rPr>
          <w:lang w:val="en-IN" w:eastAsia="zh-CN"/>
        </w:rPr>
        <w:t>9.3.2.3.5</w:t>
      </w:r>
      <w:r w:rsidRPr="00CD4CBB">
        <w:rPr>
          <w:rFonts w:ascii="Calibri" w:hAnsi="Calibri"/>
          <w:sz w:val="22"/>
          <w:szCs w:val="22"/>
          <w:lang w:eastAsia="en-GB"/>
        </w:rPr>
        <w:tab/>
      </w:r>
      <w:r w:rsidRPr="00274CF8">
        <w:rPr>
          <w:lang w:val="en-IN" w:eastAsia="zh-CN"/>
        </w:rPr>
        <w:t xml:space="preserve">S5: pending user action </w:t>
      </w:r>
      <w:r w:rsidRPr="00274CF8">
        <w:rPr>
          <w:lang w:val="en-IN"/>
        </w:rPr>
        <w:t>with confirm indication</w:t>
      </w:r>
      <w:r>
        <w:tab/>
      </w:r>
      <w:r>
        <w:fldChar w:fldCharType="begin" w:fldLock="1"/>
      </w:r>
      <w:r>
        <w:instrText xml:space="preserve"> PAGEREF _Toc73958578 \h </w:instrText>
      </w:r>
      <w:r>
        <w:fldChar w:fldCharType="separate"/>
      </w:r>
      <w:r>
        <w:t>235</w:t>
      </w:r>
      <w:r>
        <w:fldChar w:fldCharType="end"/>
      </w:r>
    </w:p>
    <w:p w14:paraId="3526F386" w14:textId="77777777" w:rsidR="002475F5" w:rsidRPr="00CD4CBB" w:rsidRDefault="002475F5">
      <w:pPr>
        <w:pStyle w:val="TOC5"/>
        <w:rPr>
          <w:rFonts w:ascii="Calibri" w:hAnsi="Calibri"/>
          <w:sz w:val="22"/>
          <w:szCs w:val="22"/>
          <w:lang w:eastAsia="en-GB"/>
        </w:rPr>
      </w:pPr>
      <w:r w:rsidRPr="00274CF8">
        <w:rPr>
          <w:lang w:val="en-IN" w:eastAsia="zh-CN"/>
        </w:rPr>
        <w:t>9.3.2.3.6</w:t>
      </w:r>
      <w:r w:rsidRPr="00CD4CBB">
        <w:rPr>
          <w:rFonts w:ascii="Calibri" w:hAnsi="Calibri"/>
          <w:sz w:val="22"/>
          <w:szCs w:val="22"/>
          <w:lang w:eastAsia="en-GB"/>
        </w:rPr>
        <w:tab/>
      </w:r>
      <w:r w:rsidRPr="00274CF8">
        <w:rPr>
          <w:lang w:val="en-IN" w:eastAsia="zh-CN"/>
        </w:rPr>
        <w:t xml:space="preserve">S6: </w:t>
      </w:r>
      <w:r w:rsidRPr="00274CF8">
        <w:rPr>
          <w:lang w:val="en-IN" w:eastAsia="ko-KR"/>
        </w:rPr>
        <w:t>ignoring incoming call announcements</w:t>
      </w:r>
      <w:r>
        <w:tab/>
      </w:r>
      <w:r>
        <w:fldChar w:fldCharType="begin" w:fldLock="1"/>
      </w:r>
      <w:r>
        <w:instrText xml:space="preserve"> PAGEREF _Toc73958579 \h </w:instrText>
      </w:r>
      <w:r>
        <w:fldChar w:fldCharType="separate"/>
      </w:r>
      <w:r>
        <w:t>235</w:t>
      </w:r>
      <w:r>
        <w:fldChar w:fldCharType="end"/>
      </w:r>
    </w:p>
    <w:p w14:paraId="325918BF" w14:textId="77777777" w:rsidR="002475F5" w:rsidRPr="00CD4CBB" w:rsidRDefault="002475F5">
      <w:pPr>
        <w:pStyle w:val="TOC5"/>
        <w:rPr>
          <w:rFonts w:ascii="Calibri" w:hAnsi="Calibri"/>
          <w:sz w:val="22"/>
          <w:szCs w:val="22"/>
          <w:lang w:eastAsia="en-GB"/>
        </w:rPr>
      </w:pPr>
      <w:r w:rsidRPr="00274CF8">
        <w:rPr>
          <w:lang w:val="en-IN" w:eastAsia="zh-CN"/>
        </w:rPr>
        <w:t>9.3.2.3.7</w:t>
      </w:r>
      <w:r w:rsidRPr="00CD4CBB">
        <w:rPr>
          <w:rFonts w:ascii="Calibri" w:hAnsi="Calibri"/>
          <w:sz w:val="22"/>
          <w:szCs w:val="22"/>
          <w:lang w:eastAsia="en-GB"/>
        </w:rPr>
        <w:tab/>
      </w:r>
      <w:r w:rsidRPr="00274CF8">
        <w:rPr>
          <w:lang w:val="en-IN" w:eastAsia="zh-CN"/>
        </w:rPr>
        <w:t>S7: waiting for call announcement after call release</w:t>
      </w:r>
      <w:r>
        <w:tab/>
      </w:r>
      <w:r>
        <w:fldChar w:fldCharType="begin" w:fldLock="1"/>
      </w:r>
      <w:r>
        <w:instrText xml:space="preserve"> PAGEREF _Toc73958580 \h </w:instrText>
      </w:r>
      <w:r>
        <w:fldChar w:fldCharType="separate"/>
      </w:r>
      <w:r>
        <w:t>235</w:t>
      </w:r>
      <w:r>
        <w:fldChar w:fldCharType="end"/>
      </w:r>
    </w:p>
    <w:p w14:paraId="1F1732A7" w14:textId="77777777" w:rsidR="002475F5" w:rsidRPr="00CD4CBB" w:rsidRDefault="002475F5">
      <w:pPr>
        <w:pStyle w:val="TOC4"/>
        <w:rPr>
          <w:rFonts w:ascii="Calibri" w:hAnsi="Calibri"/>
          <w:sz w:val="22"/>
          <w:szCs w:val="22"/>
          <w:lang w:eastAsia="en-GB"/>
        </w:rPr>
      </w:pPr>
      <w:r w:rsidRPr="00274CF8">
        <w:rPr>
          <w:rFonts w:eastAsia="Malgun Gothic"/>
          <w:lang w:val="en-IN"/>
        </w:rPr>
        <w:t>9.3.2.4</w:t>
      </w:r>
      <w:r w:rsidRPr="00CD4CBB">
        <w:rPr>
          <w:rFonts w:ascii="Calibri" w:hAnsi="Calibri"/>
          <w:sz w:val="22"/>
          <w:szCs w:val="22"/>
          <w:lang w:eastAsia="en-GB"/>
        </w:rPr>
        <w:tab/>
      </w:r>
      <w:r w:rsidRPr="00274CF8">
        <w:rPr>
          <w:rFonts w:eastAsia="Malgun Gothic"/>
          <w:lang w:val="en-IN"/>
        </w:rPr>
        <w:t>Procedures</w:t>
      </w:r>
      <w:r>
        <w:tab/>
      </w:r>
      <w:r>
        <w:fldChar w:fldCharType="begin" w:fldLock="1"/>
      </w:r>
      <w:r>
        <w:instrText xml:space="preserve"> PAGEREF _Toc73958581 \h </w:instrText>
      </w:r>
      <w:r>
        <w:fldChar w:fldCharType="separate"/>
      </w:r>
      <w:r>
        <w:t>235</w:t>
      </w:r>
      <w:r>
        <w:fldChar w:fldCharType="end"/>
      </w:r>
    </w:p>
    <w:p w14:paraId="57FEED49" w14:textId="77777777" w:rsidR="002475F5" w:rsidRPr="00CD4CBB" w:rsidRDefault="002475F5">
      <w:pPr>
        <w:pStyle w:val="TOC5"/>
        <w:rPr>
          <w:rFonts w:ascii="Calibri" w:hAnsi="Calibri"/>
          <w:sz w:val="22"/>
          <w:szCs w:val="22"/>
          <w:lang w:eastAsia="en-GB"/>
        </w:rPr>
      </w:pPr>
      <w:r w:rsidRPr="00274CF8">
        <w:rPr>
          <w:lang w:val="en-IN" w:eastAsia="zh-CN"/>
        </w:rPr>
        <w:t>9.3.2.4.1</w:t>
      </w:r>
      <w:r w:rsidRPr="00CD4CBB">
        <w:rPr>
          <w:rFonts w:ascii="Calibri" w:hAnsi="Calibri"/>
          <w:sz w:val="22"/>
          <w:szCs w:val="22"/>
          <w:lang w:eastAsia="en-GB"/>
        </w:rPr>
        <w:tab/>
      </w:r>
      <w:r w:rsidRPr="00274CF8">
        <w:rPr>
          <w:lang w:val="en-IN" w:eastAsia="zh-CN"/>
        </w:rPr>
        <w:t>General</w:t>
      </w:r>
      <w:r>
        <w:tab/>
      </w:r>
      <w:r>
        <w:fldChar w:fldCharType="begin" w:fldLock="1"/>
      </w:r>
      <w:r>
        <w:instrText xml:space="preserve"> PAGEREF _Toc73958582 \h </w:instrText>
      </w:r>
      <w:r>
        <w:fldChar w:fldCharType="separate"/>
      </w:r>
      <w:r>
        <w:t>235</w:t>
      </w:r>
      <w:r>
        <w:fldChar w:fldCharType="end"/>
      </w:r>
    </w:p>
    <w:p w14:paraId="69E1E155" w14:textId="77777777" w:rsidR="002475F5" w:rsidRPr="00CD4CBB" w:rsidRDefault="002475F5">
      <w:pPr>
        <w:pStyle w:val="TOC6"/>
        <w:rPr>
          <w:rFonts w:ascii="Calibri" w:hAnsi="Calibri"/>
          <w:sz w:val="22"/>
          <w:szCs w:val="22"/>
          <w:lang w:eastAsia="en-GB"/>
        </w:rPr>
      </w:pPr>
      <w:r w:rsidRPr="00274CF8">
        <w:rPr>
          <w:lang w:val="en-IN"/>
        </w:rPr>
        <w:t>9.3.2.4.1.1</w:t>
      </w:r>
      <w:r w:rsidRPr="00CD4CBB">
        <w:rPr>
          <w:rFonts w:ascii="Calibri" w:hAnsi="Calibri"/>
          <w:sz w:val="22"/>
          <w:szCs w:val="22"/>
          <w:lang w:eastAsia="en-GB"/>
        </w:rPr>
        <w:tab/>
      </w:r>
      <w:r w:rsidRPr="00274CF8">
        <w:rPr>
          <w:lang w:val="en-IN"/>
        </w:rPr>
        <w:t>Call announcement timer calculation</w:t>
      </w:r>
      <w:r>
        <w:tab/>
      </w:r>
      <w:r>
        <w:fldChar w:fldCharType="begin" w:fldLock="1"/>
      </w:r>
      <w:r>
        <w:instrText xml:space="preserve"> PAGEREF _Toc73958583 \h </w:instrText>
      </w:r>
      <w:r>
        <w:fldChar w:fldCharType="separate"/>
      </w:r>
      <w:r>
        <w:t>235</w:t>
      </w:r>
      <w:r>
        <w:fldChar w:fldCharType="end"/>
      </w:r>
    </w:p>
    <w:p w14:paraId="198E7597" w14:textId="77777777" w:rsidR="002475F5" w:rsidRPr="00CD4CBB" w:rsidRDefault="002475F5">
      <w:pPr>
        <w:pStyle w:val="TOC7"/>
        <w:rPr>
          <w:rFonts w:ascii="Calibri" w:hAnsi="Calibri"/>
          <w:sz w:val="22"/>
          <w:szCs w:val="22"/>
          <w:lang w:eastAsia="en-GB"/>
        </w:rPr>
      </w:pPr>
      <w:r w:rsidRPr="00274CF8">
        <w:rPr>
          <w:lang w:val="en-IN"/>
        </w:rPr>
        <w:t>9.3.2.4.1.1.1</w:t>
      </w:r>
      <w:r w:rsidRPr="00CD4CBB">
        <w:rPr>
          <w:rFonts w:ascii="Calibri" w:hAnsi="Calibri"/>
          <w:sz w:val="22"/>
          <w:szCs w:val="22"/>
          <w:lang w:eastAsia="en-GB"/>
        </w:rPr>
        <w:tab/>
      </w:r>
      <w:r w:rsidRPr="00274CF8">
        <w:rPr>
          <w:lang w:val="en-IN"/>
        </w:rPr>
        <w:t>Periodic call announcement timer calculation</w:t>
      </w:r>
      <w:r>
        <w:tab/>
      </w:r>
      <w:r>
        <w:fldChar w:fldCharType="begin" w:fldLock="1"/>
      </w:r>
      <w:r>
        <w:instrText xml:space="preserve"> PAGEREF _Toc73958584 \h </w:instrText>
      </w:r>
      <w:r>
        <w:fldChar w:fldCharType="separate"/>
      </w:r>
      <w:r>
        <w:t>235</w:t>
      </w:r>
      <w:r>
        <w:fldChar w:fldCharType="end"/>
      </w:r>
    </w:p>
    <w:p w14:paraId="0941D110" w14:textId="77777777" w:rsidR="002475F5" w:rsidRPr="00CD4CBB" w:rsidRDefault="002475F5">
      <w:pPr>
        <w:pStyle w:val="TOC7"/>
        <w:rPr>
          <w:rFonts w:ascii="Calibri" w:hAnsi="Calibri"/>
          <w:sz w:val="22"/>
          <w:szCs w:val="22"/>
          <w:lang w:eastAsia="en-GB"/>
        </w:rPr>
      </w:pPr>
      <w:r w:rsidRPr="00274CF8">
        <w:rPr>
          <w:lang w:val="en-IN"/>
        </w:rPr>
        <w:t>9.3.2.4.1.1.2</w:t>
      </w:r>
      <w:r w:rsidRPr="00CD4CBB">
        <w:rPr>
          <w:rFonts w:ascii="Calibri" w:hAnsi="Calibri"/>
          <w:sz w:val="22"/>
          <w:szCs w:val="22"/>
          <w:lang w:eastAsia="en-GB"/>
        </w:rPr>
        <w:tab/>
      </w:r>
      <w:r w:rsidRPr="00274CF8">
        <w:rPr>
          <w:lang w:val="en-IN"/>
        </w:rPr>
        <w:t>Call announcement timer calculation after CALL PROBE</w:t>
      </w:r>
      <w:r>
        <w:tab/>
      </w:r>
      <w:r>
        <w:fldChar w:fldCharType="begin" w:fldLock="1"/>
      </w:r>
      <w:r>
        <w:instrText xml:space="preserve"> PAGEREF _Toc73958585 \h </w:instrText>
      </w:r>
      <w:r>
        <w:fldChar w:fldCharType="separate"/>
      </w:r>
      <w:r>
        <w:t>236</w:t>
      </w:r>
      <w:r>
        <w:fldChar w:fldCharType="end"/>
      </w:r>
    </w:p>
    <w:p w14:paraId="3CFE16EC" w14:textId="77777777" w:rsidR="002475F5" w:rsidRPr="00CD4CBB" w:rsidRDefault="002475F5">
      <w:pPr>
        <w:pStyle w:val="TOC6"/>
        <w:rPr>
          <w:rFonts w:ascii="Calibri" w:hAnsi="Calibri"/>
          <w:sz w:val="22"/>
          <w:szCs w:val="22"/>
          <w:lang w:eastAsia="en-GB"/>
        </w:rPr>
      </w:pPr>
      <w:r w:rsidRPr="00274CF8">
        <w:rPr>
          <w:lang w:val="en-IN"/>
        </w:rPr>
        <w:t>9.3.2.4.1.2</w:t>
      </w:r>
      <w:r w:rsidRPr="00CD4CBB">
        <w:rPr>
          <w:rFonts w:ascii="Calibri" w:hAnsi="Calibri"/>
          <w:sz w:val="22"/>
          <w:szCs w:val="22"/>
          <w:lang w:eastAsia="en-GB"/>
        </w:rPr>
        <w:tab/>
      </w:r>
      <w:r w:rsidRPr="00274CF8">
        <w:rPr>
          <w:lang w:val="en-IN"/>
        </w:rPr>
        <w:t>Max duration timer calculation</w:t>
      </w:r>
      <w:r>
        <w:tab/>
      </w:r>
      <w:r>
        <w:fldChar w:fldCharType="begin" w:fldLock="1"/>
      </w:r>
      <w:r>
        <w:instrText xml:space="preserve"> PAGEREF _Toc73958586 \h </w:instrText>
      </w:r>
      <w:r>
        <w:fldChar w:fldCharType="separate"/>
      </w:r>
      <w:r>
        <w:t>236</w:t>
      </w:r>
      <w:r>
        <w:fldChar w:fldCharType="end"/>
      </w:r>
    </w:p>
    <w:p w14:paraId="7AC239D7" w14:textId="77777777" w:rsidR="002475F5" w:rsidRPr="00CD4CBB" w:rsidRDefault="002475F5">
      <w:pPr>
        <w:pStyle w:val="TOC5"/>
        <w:rPr>
          <w:rFonts w:ascii="Calibri" w:hAnsi="Calibri"/>
          <w:sz w:val="22"/>
          <w:szCs w:val="22"/>
          <w:lang w:eastAsia="en-GB"/>
        </w:rPr>
      </w:pPr>
      <w:r w:rsidRPr="00274CF8">
        <w:rPr>
          <w:rFonts w:eastAsia="SimSun"/>
          <w:lang w:val="en-IN" w:eastAsia="zh-CN"/>
        </w:rPr>
        <w:t>9.3.2.4.2</w:t>
      </w:r>
      <w:r w:rsidRPr="00CD4CBB">
        <w:rPr>
          <w:rFonts w:ascii="Calibri" w:hAnsi="Calibri"/>
          <w:sz w:val="22"/>
          <w:szCs w:val="22"/>
          <w:lang w:eastAsia="en-GB"/>
        </w:rPr>
        <w:tab/>
      </w:r>
      <w:r w:rsidRPr="00274CF8">
        <w:rPr>
          <w:rFonts w:eastAsia="SimSun"/>
          <w:lang w:val="en-IN" w:eastAsia="zh-CN"/>
        </w:rPr>
        <w:t>Call Probe</w:t>
      </w:r>
      <w:r>
        <w:tab/>
      </w:r>
      <w:r>
        <w:fldChar w:fldCharType="begin" w:fldLock="1"/>
      </w:r>
      <w:r>
        <w:instrText xml:space="preserve"> PAGEREF _Toc73958587 \h </w:instrText>
      </w:r>
      <w:r>
        <w:fldChar w:fldCharType="separate"/>
      </w:r>
      <w:r>
        <w:t>236</w:t>
      </w:r>
      <w:r>
        <w:fldChar w:fldCharType="end"/>
      </w:r>
    </w:p>
    <w:p w14:paraId="0831F2B5" w14:textId="77777777" w:rsidR="002475F5" w:rsidRPr="00CD4CBB" w:rsidRDefault="002475F5">
      <w:pPr>
        <w:pStyle w:val="TOC6"/>
        <w:rPr>
          <w:rFonts w:ascii="Calibri" w:hAnsi="Calibri"/>
          <w:sz w:val="22"/>
          <w:szCs w:val="22"/>
          <w:lang w:eastAsia="en-GB"/>
        </w:rPr>
      </w:pPr>
      <w:r w:rsidRPr="00274CF8">
        <w:rPr>
          <w:lang w:val="en-IN" w:eastAsia="zh-CN"/>
        </w:rPr>
        <w:t>9.3.2.4.2.1</w:t>
      </w:r>
      <w:r w:rsidRPr="00CD4CBB">
        <w:rPr>
          <w:rFonts w:ascii="Calibri" w:hAnsi="Calibri"/>
          <w:sz w:val="22"/>
          <w:szCs w:val="22"/>
          <w:lang w:eastAsia="en-GB"/>
        </w:rPr>
        <w:tab/>
      </w:r>
      <w:r w:rsidRPr="00274CF8">
        <w:rPr>
          <w:lang w:val="en-IN" w:eastAsia="zh-CN"/>
        </w:rPr>
        <w:t>Call probe initiation</w:t>
      </w:r>
      <w:r>
        <w:tab/>
      </w:r>
      <w:r>
        <w:fldChar w:fldCharType="begin" w:fldLock="1"/>
      </w:r>
      <w:r>
        <w:instrText xml:space="preserve"> PAGEREF _Toc73958588 \h </w:instrText>
      </w:r>
      <w:r>
        <w:fldChar w:fldCharType="separate"/>
      </w:r>
      <w:r>
        <w:t>236</w:t>
      </w:r>
      <w:r>
        <w:fldChar w:fldCharType="end"/>
      </w:r>
    </w:p>
    <w:p w14:paraId="7F38B822" w14:textId="77777777" w:rsidR="002475F5" w:rsidRPr="00CD4CBB" w:rsidRDefault="002475F5">
      <w:pPr>
        <w:pStyle w:val="TOC6"/>
        <w:rPr>
          <w:rFonts w:ascii="Calibri" w:hAnsi="Calibri"/>
          <w:sz w:val="22"/>
          <w:szCs w:val="22"/>
          <w:lang w:eastAsia="en-GB"/>
        </w:rPr>
      </w:pPr>
      <w:r w:rsidRPr="00274CF8">
        <w:rPr>
          <w:lang w:val="en-IN" w:eastAsia="zh-CN"/>
        </w:rPr>
        <w:t>9.3.2.4.2.2</w:t>
      </w:r>
      <w:r w:rsidRPr="00CD4CBB">
        <w:rPr>
          <w:rFonts w:ascii="Calibri" w:hAnsi="Calibri"/>
          <w:sz w:val="22"/>
          <w:szCs w:val="22"/>
          <w:lang w:eastAsia="en-GB"/>
        </w:rPr>
        <w:tab/>
      </w:r>
      <w:r w:rsidRPr="00274CF8">
        <w:rPr>
          <w:lang w:val="en-IN" w:eastAsia="zh-CN"/>
        </w:rPr>
        <w:t>Call probe retransmission</w:t>
      </w:r>
      <w:r>
        <w:tab/>
      </w:r>
      <w:r>
        <w:fldChar w:fldCharType="begin" w:fldLock="1"/>
      </w:r>
      <w:r>
        <w:instrText xml:space="preserve"> PAGEREF _Toc73958589 \h </w:instrText>
      </w:r>
      <w:r>
        <w:fldChar w:fldCharType="separate"/>
      </w:r>
      <w:r>
        <w:t>236</w:t>
      </w:r>
      <w:r>
        <w:fldChar w:fldCharType="end"/>
      </w:r>
    </w:p>
    <w:p w14:paraId="3DFCDAE6" w14:textId="77777777" w:rsidR="002475F5" w:rsidRPr="00CD4CBB" w:rsidRDefault="002475F5">
      <w:pPr>
        <w:pStyle w:val="TOC6"/>
        <w:rPr>
          <w:rFonts w:ascii="Calibri" w:hAnsi="Calibri"/>
          <w:sz w:val="22"/>
          <w:szCs w:val="22"/>
          <w:lang w:eastAsia="en-GB"/>
        </w:rPr>
      </w:pPr>
      <w:r w:rsidRPr="00274CF8">
        <w:rPr>
          <w:lang w:val="en-IN" w:eastAsia="zh-CN"/>
        </w:rPr>
        <w:t>9.3.2.4.2.3</w:t>
      </w:r>
      <w:r w:rsidRPr="00CD4CBB">
        <w:rPr>
          <w:rFonts w:ascii="Calibri" w:hAnsi="Calibri"/>
          <w:sz w:val="22"/>
          <w:szCs w:val="22"/>
          <w:lang w:eastAsia="en-GB"/>
        </w:rPr>
        <w:tab/>
      </w:r>
      <w:r w:rsidRPr="00274CF8">
        <w:rPr>
          <w:lang w:val="en-IN" w:eastAsia="zh-CN"/>
        </w:rPr>
        <w:t>Receiving GROUP CALL PROBE message when participating in the ongoing call</w:t>
      </w:r>
      <w:r>
        <w:tab/>
      </w:r>
      <w:r>
        <w:fldChar w:fldCharType="begin" w:fldLock="1"/>
      </w:r>
      <w:r>
        <w:instrText xml:space="preserve"> PAGEREF _Toc73958590 \h </w:instrText>
      </w:r>
      <w:r>
        <w:fldChar w:fldCharType="separate"/>
      </w:r>
      <w:r>
        <w:t>237</w:t>
      </w:r>
      <w:r>
        <w:fldChar w:fldCharType="end"/>
      </w:r>
    </w:p>
    <w:p w14:paraId="28668EC9" w14:textId="77777777" w:rsidR="002475F5" w:rsidRPr="00CD4CBB" w:rsidRDefault="002475F5">
      <w:pPr>
        <w:pStyle w:val="TOC5"/>
        <w:rPr>
          <w:rFonts w:ascii="Calibri" w:hAnsi="Calibri"/>
          <w:sz w:val="22"/>
          <w:szCs w:val="22"/>
          <w:lang w:eastAsia="en-GB"/>
        </w:rPr>
      </w:pPr>
      <w:r w:rsidRPr="00274CF8">
        <w:rPr>
          <w:lang w:val="en-IN" w:eastAsia="zh-CN"/>
        </w:rPr>
        <w:t>9.3.2.4.3</w:t>
      </w:r>
      <w:r w:rsidRPr="00CD4CBB">
        <w:rPr>
          <w:rFonts w:ascii="Calibri" w:hAnsi="Calibri"/>
          <w:sz w:val="22"/>
          <w:szCs w:val="22"/>
          <w:lang w:eastAsia="en-GB"/>
        </w:rPr>
        <w:tab/>
      </w:r>
      <w:r w:rsidRPr="00274CF8">
        <w:rPr>
          <w:lang w:val="en-IN" w:eastAsia="zh-CN"/>
        </w:rPr>
        <w:t>Call setup</w:t>
      </w:r>
      <w:r>
        <w:tab/>
      </w:r>
      <w:r>
        <w:fldChar w:fldCharType="begin" w:fldLock="1"/>
      </w:r>
      <w:r>
        <w:instrText xml:space="preserve"> PAGEREF _Toc73958591 \h </w:instrText>
      </w:r>
      <w:r>
        <w:fldChar w:fldCharType="separate"/>
      </w:r>
      <w:r>
        <w:t>237</w:t>
      </w:r>
      <w:r>
        <w:fldChar w:fldCharType="end"/>
      </w:r>
    </w:p>
    <w:p w14:paraId="018077B6" w14:textId="77777777" w:rsidR="002475F5" w:rsidRPr="00CD4CBB" w:rsidRDefault="002475F5">
      <w:pPr>
        <w:pStyle w:val="TOC6"/>
        <w:rPr>
          <w:rFonts w:ascii="Calibri" w:hAnsi="Calibri"/>
          <w:sz w:val="22"/>
          <w:szCs w:val="22"/>
          <w:lang w:eastAsia="en-GB"/>
        </w:rPr>
      </w:pPr>
      <w:r w:rsidRPr="00274CF8">
        <w:rPr>
          <w:lang w:val="en-IN" w:eastAsia="zh-CN"/>
        </w:rPr>
        <w:t>9.3.2.4.3.1</w:t>
      </w:r>
      <w:r w:rsidRPr="00CD4CBB">
        <w:rPr>
          <w:rFonts w:ascii="Calibri" w:hAnsi="Calibri"/>
          <w:sz w:val="22"/>
          <w:szCs w:val="22"/>
          <w:lang w:eastAsia="en-GB"/>
        </w:rPr>
        <w:tab/>
      </w:r>
      <w:r w:rsidRPr="00274CF8">
        <w:rPr>
          <w:lang w:val="en-IN" w:eastAsia="zh-CN"/>
        </w:rPr>
        <w:t>Not receiving any response to GROUP CALL PROBE message</w:t>
      </w:r>
      <w:r>
        <w:tab/>
      </w:r>
      <w:r>
        <w:fldChar w:fldCharType="begin" w:fldLock="1"/>
      </w:r>
      <w:r>
        <w:instrText xml:space="preserve"> PAGEREF _Toc73958592 \h </w:instrText>
      </w:r>
      <w:r>
        <w:fldChar w:fldCharType="separate"/>
      </w:r>
      <w:r>
        <w:t>237</w:t>
      </w:r>
      <w:r>
        <w:fldChar w:fldCharType="end"/>
      </w:r>
    </w:p>
    <w:p w14:paraId="387D278E" w14:textId="77777777" w:rsidR="002475F5" w:rsidRPr="00CD4CBB" w:rsidRDefault="002475F5">
      <w:pPr>
        <w:pStyle w:val="TOC6"/>
        <w:rPr>
          <w:rFonts w:ascii="Calibri" w:hAnsi="Calibri"/>
          <w:sz w:val="22"/>
          <w:szCs w:val="22"/>
          <w:lang w:eastAsia="en-GB"/>
        </w:rPr>
      </w:pPr>
      <w:r w:rsidRPr="00274CF8">
        <w:rPr>
          <w:lang w:val="en-IN" w:eastAsia="zh-CN"/>
        </w:rPr>
        <w:t>9.3.2.4.3.2</w:t>
      </w:r>
      <w:r w:rsidRPr="00CD4CBB">
        <w:rPr>
          <w:rFonts w:ascii="Calibri" w:hAnsi="Calibri"/>
          <w:sz w:val="22"/>
          <w:szCs w:val="22"/>
          <w:lang w:eastAsia="en-GB"/>
        </w:rPr>
        <w:tab/>
      </w:r>
      <w:r w:rsidRPr="00274CF8">
        <w:rPr>
          <w:lang w:val="en-IN" w:eastAsia="zh-CN"/>
        </w:rPr>
        <w:t>Receiving a GROUP CALL ANNOUNCEMENT message</w:t>
      </w:r>
      <w:r>
        <w:tab/>
      </w:r>
      <w:r>
        <w:fldChar w:fldCharType="begin" w:fldLock="1"/>
      </w:r>
      <w:r>
        <w:instrText xml:space="preserve"> PAGEREF _Toc73958593 \h </w:instrText>
      </w:r>
      <w:r>
        <w:fldChar w:fldCharType="separate"/>
      </w:r>
      <w:r>
        <w:t>238</w:t>
      </w:r>
      <w:r>
        <w:fldChar w:fldCharType="end"/>
      </w:r>
    </w:p>
    <w:p w14:paraId="34635365" w14:textId="77777777" w:rsidR="002475F5" w:rsidRPr="00CD4CBB" w:rsidRDefault="002475F5">
      <w:pPr>
        <w:pStyle w:val="TOC6"/>
        <w:rPr>
          <w:rFonts w:ascii="Calibri" w:hAnsi="Calibri"/>
          <w:sz w:val="22"/>
          <w:szCs w:val="22"/>
          <w:lang w:eastAsia="en-GB"/>
        </w:rPr>
      </w:pPr>
      <w:r w:rsidRPr="00274CF8">
        <w:rPr>
          <w:lang w:val="en-IN" w:eastAsia="zh-CN"/>
        </w:rPr>
        <w:t>9.3.2.4.3.3</w:t>
      </w:r>
      <w:r w:rsidRPr="00CD4CBB">
        <w:rPr>
          <w:rFonts w:ascii="Calibri" w:hAnsi="Calibri"/>
          <w:sz w:val="22"/>
          <w:szCs w:val="22"/>
          <w:lang w:eastAsia="en-GB"/>
        </w:rPr>
        <w:tab/>
      </w:r>
      <w:r w:rsidRPr="00274CF8">
        <w:rPr>
          <w:lang w:val="en-IN" w:eastAsia="zh-CN"/>
        </w:rPr>
        <w:t>Receiving a GROUP CALL ANNOUNCEMENT message when not participating in the ongoing call</w:t>
      </w:r>
      <w:r>
        <w:tab/>
      </w:r>
      <w:r>
        <w:fldChar w:fldCharType="begin" w:fldLock="1"/>
      </w:r>
      <w:r>
        <w:instrText xml:space="preserve"> PAGEREF _Toc73958594 \h </w:instrText>
      </w:r>
      <w:r>
        <w:fldChar w:fldCharType="separate"/>
      </w:r>
      <w:r>
        <w:t>238</w:t>
      </w:r>
      <w:r>
        <w:fldChar w:fldCharType="end"/>
      </w:r>
    </w:p>
    <w:p w14:paraId="618322B4" w14:textId="77777777" w:rsidR="002475F5" w:rsidRPr="00CD4CBB" w:rsidRDefault="002475F5">
      <w:pPr>
        <w:pStyle w:val="TOC6"/>
        <w:rPr>
          <w:rFonts w:ascii="Calibri" w:hAnsi="Calibri"/>
          <w:sz w:val="22"/>
          <w:szCs w:val="22"/>
          <w:lang w:eastAsia="en-GB"/>
        </w:rPr>
      </w:pPr>
      <w:r w:rsidRPr="00274CF8">
        <w:rPr>
          <w:lang w:val="en-IN" w:eastAsia="zh-CN"/>
        </w:rPr>
        <w:t>9.3.2.4.3.4</w:t>
      </w:r>
      <w:r w:rsidRPr="00CD4CBB">
        <w:rPr>
          <w:rFonts w:ascii="Calibri" w:hAnsi="Calibri"/>
          <w:sz w:val="22"/>
          <w:szCs w:val="22"/>
          <w:lang w:eastAsia="en-GB"/>
        </w:rPr>
        <w:tab/>
      </w:r>
      <w:r w:rsidRPr="00274CF8">
        <w:rPr>
          <w:lang w:val="en-IN" w:eastAsia="zh-CN"/>
        </w:rPr>
        <w:t>MCVideo user accepts the terminating call with confirm indication</w:t>
      </w:r>
      <w:r>
        <w:tab/>
      </w:r>
      <w:r>
        <w:fldChar w:fldCharType="begin" w:fldLock="1"/>
      </w:r>
      <w:r>
        <w:instrText xml:space="preserve"> PAGEREF _Toc73958595 \h </w:instrText>
      </w:r>
      <w:r>
        <w:fldChar w:fldCharType="separate"/>
      </w:r>
      <w:r>
        <w:t>239</w:t>
      </w:r>
      <w:r>
        <w:fldChar w:fldCharType="end"/>
      </w:r>
    </w:p>
    <w:p w14:paraId="7ED74B7F" w14:textId="77777777" w:rsidR="002475F5" w:rsidRPr="00CD4CBB" w:rsidRDefault="002475F5">
      <w:pPr>
        <w:pStyle w:val="TOC6"/>
        <w:rPr>
          <w:rFonts w:ascii="Calibri" w:hAnsi="Calibri"/>
          <w:sz w:val="22"/>
          <w:szCs w:val="22"/>
          <w:lang w:eastAsia="en-GB"/>
        </w:rPr>
      </w:pPr>
      <w:r w:rsidRPr="00274CF8">
        <w:rPr>
          <w:lang w:val="en-IN" w:eastAsia="zh-CN"/>
        </w:rPr>
        <w:t>9.3.2.4.3.5</w:t>
      </w:r>
      <w:r w:rsidRPr="00CD4CBB">
        <w:rPr>
          <w:rFonts w:ascii="Calibri" w:hAnsi="Calibri"/>
          <w:sz w:val="22"/>
          <w:szCs w:val="22"/>
          <w:lang w:eastAsia="en-GB"/>
        </w:rPr>
        <w:tab/>
      </w:r>
      <w:r w:rsidRPr="00274CF8">
        <w:rPr>
          <w:lang w:val="en-IN" w:eastAsia="zh-CN"/>
        </w:rPr>
        <w:t>MCVideo user accepts the terminating call without confirm indication</w:t>
      </w:r>
      <w:r>
        <w:tab/>
      </w:r>
      <w:r>
        <w:fldChar w:fldCharType="begin" w:fldLock="1"/>
      </w:r>
      <w:r>
        <w:instrText xml:space="preserve"> PAGEREF _Toc73958596 \h </w:instrText>
      </w:r>
      <w:r>
        <w:fldChar w:fldCharType="separate"/>
      </w:r>
      <w:r>
        <w:t>240</w:t>
      </w:r>
      <w:r>
        <w:fldChar w:fldCharType="end"/>
      </w:r>
    </w:p>
    <w:p w14:paraId="24784DDC" w14:textId="77777777" w:rsidR="002475F5" w:rsidRPr="00CD4CBB" w:rsidRDefault="002475F5">
      <w:pPr>
        <w:pStyle w:val="TOC6"/>
        <w:rPr>
          <w:rFonts w:ascii="Calibri" w:hAnsi="Calibri"/>
          <w:sz w:val="22"/>
          <w:szCs w:val="22"/>
          <w:lang w:eastAsia="en-GB"/>
        </w:rPr>
      </w:pPr>
      <w:r w:rsidRPr="00274CF8">
        <w:rPr>
          <w:lang w:val="en-IN" w:eastAsia="zh-CN"/>
        </w:rPr>
        <w:t>9.3.2.4.3.6</w:t>
      </w:r>
      <w:r w:rsidRPr="00CD4CBB">
        <w:rPr>
          <w:rFonts w:ascii="Calibri" w:hAnsi="Calibri"/>
          <w:sz w:val="22"/>
          <w:szCs w:val="22"/>
          <w:lang w:eastAsia="en-GB"/>
        </w:rPr>
        <w:tab/>
      </w:r>
      <w:r w:rsidRPr="00274CF8">
        <w:rPr>
          <w:lang w:val="en-IN" w:eastAsia="zh-CN"/>
        </w:rPr>
        <w:t>Receiving GROUP CALL ACCEPT message</w:t>
      </w:r>
      <w:r>
        <w:tab/>
      </w:r>
      <w:r>
        <w:fldChar w:fldCharType="begin" w:fldLock="1"/>
      </w:r>
      <w:r>
        <w:instrText xml:space="preserve"> PAGEREF _Toc73958597 \h </w:instrText>
      </w:r>
      <w:r>
        <w:fldChar w:fldCharType="separate"/>
      </w:r>
      <w:r>
        <w:t>240</w:t>
      </w:r>
      <w:r>
        <w:fldChar w:fldCharType="end"/>
      </w:r>
    </w:p>
    <w:p w14:paraId="364FBB2D" w14:textId="77777777" w:rsidR="002475F5" w:rsidRPr="00CD4CBB" w:rsidRDefault="002475F5">
      <w:pPr>
        <w:pStyle w:val="TOC6"/>
        <w:rPr>
          <w:rFonts w:ascii="Calibri" w:hAnsi="Calibri"/>
          <w:sz w:val="22"/>
          <w:szCs w:val="22"/>
          <w:lang w:eastAsia="en-GB"/>
        </w:rPr>
      </w:pPr>
      <w:r w:rsidRPr="00274CF8">
        <w:rPr>
          <w:lang w:val="en-IN" w:eastAsia="zh-CN"/>
        </w:rPr>
        <w:t>9.3.2.4.3.7</w:t>
      </w:r>
      <w:r w:rsidRPr="00CD4CBB">
        <w:rPr>
          <w:rFonts w:ascii="Calibri" w:hAnsi="Calibri"/>
          <w:sz w:val="22"/>
          <w:szCs w:val="22"/>
          <w:lang w:eastAsia="en-GB"/>
        </w:rPr>
        <w:tab/>
      </w:r>
      <w:r w:rsidRPr="00274CF8">
        <w:rPr>
          <w:lang w:val="en-IN" w:eastAsia="zh-CN"/>
        </w:rPr>
        <w:t>MCVideo user rejects the terminating call</w:t>
      </w:r>
      <w:r>
        <w:tab/>
      </w:r>
      <w:r>
        <w:fldChar w:fldCharType="begin" w:fldLock="1"/>
      </w:r>
      <w:r>
        <w:instrText xml:space="preserve"> PAGEREF _Toc73958598 \h </w:instrText>
      </w:r>
      <w:r>
        <w:fldChar w:fldCharType="separate"/>
      </w:r>
      <w:r>
        <w:t>240</w:t>
      </w:r>
      <w:r>
        <w:fldChar w:fldCharType="end"/>
      </w:r>
    </w:p>
    <w:p w14:paraId="2BCC876A" w14:textId="77777777" w:rsidR="002475F5" w:rsidRPr="00CD4CBB" w:rsidRDefault="002475F5">
      <w:pPr>
        <w:pStyle w:val="TOC6"/>
        <w:rPr>
          <w:rFonts w:ascii="Calibri" w:hAnsi="Calibri"/>
          <w:sz w:val="22"/>
          <w:szCs w:val="22"/>
          <w:lang w:eastAsia="en-GB"/>
        </w:rPr>
      </w:pPr>
      <w:r w:rsidRPr="00274CF8">
        <w:rPr>
          <w:lang w:val="en-IN" w:eastAsia="zh-CN"/>
        </w:rPr>
        <w:t>9.3.2.4.3.8</w:t>
      </w:r>
      <w:r w:rsidRPr="00CD4CBB">
        <w:rPr>
          <w:rFonts w:ascii="Calibri" w:hAnsi="Calibri"/>
          <w:sz w:val="22"/>
          <w:szCs w:val="22"/>
          <w:lang w:eastAsia="en-GB"/>
        </w:rPr>
        <w:tab/>
      </w:r>
      <w:r w:rsidRPr="00274CF8">
        <w:rPr>
          <w:lang w:val="en-IN" w:eastAsia="zh-CN"/>
        </w:rPr>
        <w:t>MCVideo user does not act on terminating call</w:t>
      </w:r>
      <w:r>
        <w:tab/>
      </w:r>
      <w:r>
        <w:fldChar w:fldCharType="begin" w:fldLock="1"/>
      </w:r>
      <w:r>
        <w:instrText xml:space="preserve"> PAGEREF _Toc73958599 \h </w:instrText>
      </w:r>
      <w:r>
        <w:fldChar w:fldCharType="separate"/>
      </w:r>
      <w:r>
        <w:t>240</w:t>
      </w:r>
      <w:r>
        <w:fldChar w:fldCharType="end"/>
      </w:r>
    </w:p>
    <w:p w14:paraId="6073ADB8" w14:textId="77777777" w:rsidR="002475F5" w:rsidRPr="00CD4CBB" w:rsidRDefault="002475F5">
      <w:pPr>
        <w:pStyle w:val="TOC5"/>
        <w:rPr>
          <w:rFonts w:ascii="Calibri" w:hAnsi="Calibri"/>
          <w:sz w:val="22"/>
          <w:szCs w:val="22"/>
          <w:lang w:eastAsia="en-GB"/>
        </w:rPr>
      </w:pPr>
      <w:r w:rsidRPr="00274CF8">
        <w:rPr>
          <w:lang w:val="en-IN" w:eastAsia="zh-CN"/>
        </w:rPr>
        <w:t>9.3.2.4.4</w:t>
      </w:r>
      <w:r w:rsidRPr="00CD4CBB">
        <w:rPr>
          <w:rFonts w:ascii="Calibri" w:hAnsi="Calibri"/>
          <w:sz w:val="22"/>
          <w:szCs w:val="22"/>
          <w:lang w:eastAsia="en-GB"/>
        </w:rPr>
        <w:tab/>
      </w:r>
      <w:r w:rsidRPr="00274CF8">
        <w:rPr>
          <w:lang w:val="en-IN" w:eastAsia="zh-CN"/>
        </w:rPr>
        <w:t>Periodic group call announcement</w:t>
      </w:r>
      <w:r>
        <w:tab/>
      </w:r>
      <w:r>
        <w:fldChar w:fldCharType="begin" w:fldLock="1"/>
      </w:r>
      <w:r>
        <w:instrText xml:space="preserve"> PAGEREF _Toc73958600 \h </w:instrText>
      </w:r>
      <w:r>
        <w:fldChar w:fldCharType="separate"/>
      </w:r>
      <w:r>
        <w:t>240</w:t>
      </w:r>
      <w:r>
        <w:fldChar w:fldCharType="end"/>
      </w:r>
    </w:p>
    <w:p w14:paraId="50DC5F3C" w14:textId="77777777" w:rsidR="002475F5" w:rsidRPr="00CD4CBB" w:rsidRDefault="002475F5">
      <w:pPr>
        <w:pStyle w:val="TOC6"/>
        <w:rPr>
          <w:rFonts w:ascii="Calibri" w:hAnsi="Calibri"/>
          <w:sz w:val="22"/>
          <w:szCs w:val="22"/>
          <w:lang w:eastAsia="en-GB"/>
        </w:rPr>
      </w:pPr>
      <w:r w:rsidRPr="00274CF8">
        <w:rPr>
          <w:lang w:val="en-IN" w:eastAsia="zh-CN"/>
        </w:rPr>
        <w:t>9.3.2.4.4.1</w:t>
      </w:r>
      <w:r w:rsidRPr="00CD4CBB">
        <w:rPr>
          <w:rFonts w:ascii="Calibri" w:hAnsi="Calibri"/>
          <w:sz w:val="22"/>
          <w:szCs w:val="22"/>
          <w:lang w:eastAsia="en-GB"/>
        </w:rPr>
        <w:tab/>
      </w:r>
      <w:r w:rsidRPr="00274CF8">
        <w:rPr>
          <w:lang w:val="en-IN" w:eastAsia="zh-CN"/>
        </w:rPr>
        <w:t>Sending periodic call announcement</w:t>
      </w:r>
      <w:r>
        <w:tab/>
      </w:r>
      <w:r>
        <w:fldChar w:fldCharType="begin" w:fldLock="1"/>
      </w:r>
      <w:r>
        <w:instrText xml:space="preserve"> PAGEREF _Toc73958601 \h </w:instrText>
      </w:r>
      <w:r>
        <w:fldChar w:fldCharType="separate"/>
      </w:r>
      <w:r>
        <w:t>240</w:t>
      </w:r>
      <w:r>
        <w:fldChar w:fldCharType="end"/>
      </w:r>
    </w:p>
    <w:p w14:paraId="313E5026" w14:textId="77777777" w:rsidR="002475F5" w:rsidRPr="00CD4CBB" w:rsidRDefault="002475F5">
      <w:pPr>
        <w:pStyle w:val="TOC6"/>
        <w:rPr>
          <w:rFonts w:ascii="Calibri" w:hAnsi="Calibri"/>
          <w:sz w:val="22"/>
          <w:szCs w:val="22"/>
          <w:lang w:eastAsia="en-GB"/>
        </w:rPr>
      </w:pPr>
      <w:r w:rsidRPr="00274CF8">
        <w:rPr>
          <w:lang w:val="en-IN" w:eastAsia="zh-CN"/>
        </w:rPr>
        <w:t>9.3.2.4.4.2</w:t>
      </w:r>
      <w:r w:rsidRPr="00CD4CBB">
        <w:rPr>
          <w:rFonts w:ascii="Calibri" w:hAnsi="Calibri"/>
          <w:sz w:val="22"/>
          <w:szCs w:val="22"/>
          <w:lang w:eastAsia="en-GB"/>
        </w:rPr>
        <w:tab/>
      </w:r>
      <w:r w:rsidRPr="00274CF8">
        <w:rPr>
          <w:lang w:val="en-IN" w:eastAsia="zh-CN"/>
        </w:rPr>
        <w:t>Receiving periodic call announcement</w:t>
      </w:r>
      <w:r>
        <w:tab/>
      </w:r>
      <w:r>
        <w:fldChar w:fldCharType="begin" w:fldLock="1"/>
      </w:r>
      <w:r>
        <w:instrText xml:space="preserve"> PAGEREF _Toc73958602 \h </w:instrText>
      </w:r>
      <w:r>
        <w:fldChar w:fldCharType="separate"/>
      </w:r>
      <w:r>
        <w:t>241</w:t>
      </w:r>
      <w:r>
        <w:fldChar w:fldCharType="end"/>
      </w:r>
    </w:p>
    <w:p w14:paraId="3E9582FE" w14:textId="77777777" w:rsidR="002475F5" w:rsidRPr="00CD4CBB" w:rsidRDefault="002475F5">
      <w:pPr>
        <w:pStyle w:val="TOC5"/>
        <w:rPr>
          <w:rFonts w:ascii="Calibri" w:hAnsi="Calibri"/>
          <w:sz w:val="22"/>
          <w:szCs w:val="22"/>
          <w:lang w:eastAsia="en-GB"/>
        </w:rPr>
      </w:pPr>
      <w:r w:rsidRPr="00274CF8">
        <w:rPr>
          <w:rFonts w:eastAsia="SimSun"/>
          <w:lang w:val="en-IN" w:eastAsia="zh-CN"/>
        </w:rPr>
        <w:t>9.3.2.4.5</w:t>
      </w:r>
      <w:r w:rsidRPr="00CD4CBB">
        <w:rPr>
          <w:rFonts w:ascii="Calibri" w:hAnsi="Calibri"/>
          <w:sz w:val="22"/>
          <w:szCs w:val="22"/>
          <w:lang w:eastAsia="en-GB"/>
        </w:rPr>
        <w:tab/>
      </w:r>
      <w:r w:rsidRPr="00274CF8">
        <w:rPr>
          <w:rFonts w:eastAsia="SimSun"/>
          <w:lang w:val="en-IN" w:eastAsia="zh-CN"/>
        </w:rPr>
        <w:t>Call release</w:t>
      </w:r>
      <w:r>
        <w:tab/>
      </w:r>
      <w:r>
        <w:fldChar w:fldCharType="begin" w:fldLock="1"/>
      </w:r>
      <w:r>
        <w:instrText xml:space="preserve"> PAGEREF _Toc73958603 \h </w:instrText>
      </w:r>
      <w:r>
        <w:fldChar w:fldCharType="separate"/>
      </w:r>
      <w:r>
        <w:t>241</w:t>
      </w:r>
      <w:r>
        <w:fldChar w:fldCharType="end"/>
      </w:r>
    </w:p>
    <w:p w14:paraId="08CF252A" w14:textId="77777777" w:rsidR="002475F5" w:rsidRPr="00CD4CBB" w:rsidRDefault="002475F5">
      <w:pPr>
        <w:pStyle w:val="TOC6"/>
        <w:rPr>
          <w:rFonts w:ascii="Calibri" w:hAnsi="Calibri"/>
          <w:sz w:val="22"/>
          <w:szCs w:val="22"/>
          <w:lang w:eastAsia="en-GB"/>
        </w:rPr>
      </w:pPr>
      <w:r w:rsidRPr="00274CF8">
        <w:rPr>
          <w:lang w:val="en-IN" w:eastAsia="zh-CN"/>
        </w:rPr>
        <w:t>9.3.2.4.5.1</w:t>
      </w:r>
      <w:r w:rsidRPr="00CD4CBB">
        <w:rPr>
          <w:rFonts w:ascii="Calibri" w:hAnsi="Calibri"/>
          <w:sz w:val="22"/>
          <w:szCs w:val="22"/>
          <w:lang w:eastAsia="en-GB"/>
        </w:rPr>
        <w:tab/>
      </w:r>
      <w:r w:rsidRPr="00274CF8">
        <w:rPr>
          <w:lang w:val="en-IN" w:eastAsia="zh-CN"/>
        </w:rPr>
        <w:t xml:space="preserve">MCVideo user leaves the call when </w:t>
      </w:r>
      <w:r w:rsidRPr="00274CF8">
        <w:rPr>
          <w:lang w:val="en-IN" w:eastAsia="ko-KR"/>
        </w:rPr>
        <w:t xml:space="preserve">GROUP </w:t>
      </w:r>
      <w:r w:rsidRPr="00274CF8">
        <w:rPr>
          <w:lang w:val="en-IN" w:eastAsia="zh-CN"/>
        </w:rPr>
        <w:t>CALL ANNOUNCEMENT was sent or received</w:t>
      </w:r>
      <w:r>
        <w:tab/>
      </w:r>
      <w:r>
        <w:fldChar w:fldCharType="begin" w:fldLock="1"/>
      </w:r>
      <w:r>
        <w:instrText xml:space="preserve"> PAGEREF _Toc73958604 \h </w:instrText>
      </w:r>
      <w:r>
        <w:fldChar w:fldCharType="separate"/>
      </w:r>
      <w:r>
        <w:t>241</w:t>
      </w:r>
      <w:r>
        <w:fldChar w:fldCharType="end"/>
      </w:r>
    </w:p>
    <w:p w14:paraId="0DD17C66" w14:textId="77777777" w:rsidR="002475F5" w:rsidRPr="00CD4CBB" w:rsidRDefault="002475F5">
      <w:pPr>
        <w:pStyle w:val="TOC6"/>
        <w:rPr>
          <w:rFonts w:ascii="Calibri" w:hAnsi="Calibri"/>
          <w:sz w:val="22"/>
          <w:szCs w:val="22"/>
          <w:lang w:eastAsia="en-GB"/>
        </w:rPr>
      </w:pPr>
      <w:r w:rsidRPr="00274CF8">
        <w:rPr>
          <w:lang w:val="en-IN" w:eastAsia="zh-CN"/>
        </w:rPr>
        <w:t>9.3.2.4.5.2</w:t>
      </w:r>
      <w:r w:rsidRPr="00CD4CBB">
        <w:rPr>
          <w:rFonts w:ascii="Calibri" w:hAnsi="Calibri"/>
          <w:sz w:val="22"/>
          <w:szCs w:val="22"/>
          <w:lang w:eastAsia="en-GB"/>
        </w:rPr>
        <w:tab/>
      </w:r>
      <w:r w:rsidRPr="00274CF8">
        <w:rPr>
          <w:lang w:val="en-IN" w:eastAsia="zh-CN"/>
        </w:rPr>
        <w:t xml:space="preserve">Receiving </w:t>
      </w:r>
      <w:r w:rsidRPr="00274CF8">
        <w:rPr>
          <w:lang w:val="en-IN" w:eastAsia="ko-KR"/>
        </w:rPr>
        <w:t xml:space="preserve">GROUP </w:t>
      </w:r>
      <w:r w:rsidRPr="00274CF8">
        <w:rPr>
          <w:lang w:val="en-IN"/>
        </w:rPr>
        <w:t xml:space="preserve">CALL ANNOUNCEMENT message for </w:t>
      </w:r>
      <w:r w:rsidRPr="00274CF8">
        <w:rPr>
          <w:lang w:val="en-IN" w:eastAsia="zh-CN"/>
        </w:rPr>
        <w:t>rejected or released call</w:t>
      </w:r>
      <w:r>
        <w:tab/>
      </w:r>
      <w:r>
        <w:fldChar w:fldCharType="begin" w:fldLock="1"/>
      </w:r>
      <w:r>
        <w:instrText xml:space="preserve"> PAGEREF _Toc73958605 \h </w:instrText>
      </w:r>
      <w:r>
        <w:fldChar w:fldCharType="separate"/>
      </w:r>
      <w:r>
        <w:t>242</w:t>
      </w:r>
      <w:r>
        <w:fldChar w:fldCharType="end"/>
      </w:r>
    </w:p>
    <w:p w14:paraId="389E1B1D" w14:textId="77777777" w:rsidR="002475F5" w:rsidRPr="00CD4CBB" w:rsidRDefault="002475F5">
      <w:pPr>
        <w:pStyle w:val="TOC6"/>
        <w:rPr>
          <w:rFonts w:ascii="Calibri" w:hAnsi="Calibri"/>
          <w:sz w:val="22"/>
          <w:szCs w:val="22"/>
          <w:lang w:eastAsia="en-GB"/>
        </w:rPr>
      </w:pPr>
      <w:r w:rsidRPr="00274CF8">
        <w:rPr>
          <w:lang w:val="en-IN" w:eastAsia="zh-CN"/>
        </w:rPr>
        <w:t>9.3.2.4.5.3</w:t>
      </w:r>
      <w:r w:rsidRPr="00CD4CBB">
        <w:rPr>
          <w:rFonts w:ascii="Calibri" w:hAnsi="Calibri"/>
          <w:sz w:val="22"/>
          <w:szCs w:val="22"/>
          <w:lang w:eastAsia="en-GB"/>
        </w:rPr>
        <w:tab/>
      </w:r>
      <w:r w:rsidRPr="00274CF8">
        <w:rPr>
          <w:lang w:val="en-IN" w:eastAsia="zh-CN"/>
        </w:rPr>
        <w:t>MCVideo user initiates originating call for rejected or released call</w:t>
      </w:r>
      <w:r>
        <w:tab/>
      </w:r>
      <w:r>
        <w:fldChar w:fldCharType="begin" w:fldLock="1"/>
      </w:r>
      <w:r>
        <w:instrText xml:space="preserve"> PAGEREF _Toc73958606 \h </w:instrText>
      </w:r>
      <w:r>
        <w:fldChar w:fldCharType="separate"/>
      </w:r>
      <w:r>
        <w:t>242</w:t>
      </w:r>
      <w:r>
        <w:fldChar w:fldCharType="end"/>
      </w:r>
    </w:p>
    <w:p w14:paraId="2482FB02" w14:textId="77777777" w:rsidR="002475F5" w:rsidRPr="00CD4CBB" w:rsidRDefault="002475F5">
      <w:pPr>
        <w:pStyle w:val="TOC6"/>
        <w:rPr>
          <w:rFonts w:ascii="Calibri" w:hAnsi="Calibri"/>
          <w:sz w:val="22"/>
          <w:szCs w:val="22"/>
          <w:lang w:eastAsia="en-GB"/>
        </w:rPr>
      </w:pPr>
      <w:r w:rsidRPr="00274CF8">
        <w:rPr>
          <w:lang w:val="en-IN" w:eastAsia="zh-CN"/>
        </w:rPr>
        <w:t>9.3.2.4.5.4</w:t>
      </w:r>
      <w:r w:rsidRPr="00CD4CBB">
        <w:rPr>
          <w:rFonts w:ascii="Calibri" w:hAnsi="Calibri"/>
          <w:sz w:val="22"/>
          <w:szCs w:val="22"/>
          <w:lang w:eastAsia="en-GB"/>
        </w:rPr>
        <w:tab/>
      </w:r>
      <w:r w:rsidRPr="00274CF8">
        <w:rPr>
          <w:lang w:val="en-IN" w:eastAsia="zh-CN"/>
        </w:rPr>
        <w:t xml:space="preserve">No </w:t>
      </w:r>
      <w:r w:rsidRPr="00274CF8">
        <w:rPr>
          <w:lang w:val="en-IN" w:eastAsia="ko-KR"/>
        </w:rPr>
        <w:t xml:space="preserve">GROUP </w:t>
      </w:r>
      <w:r w:rsidRPr="00274CF8">
        <w:rPr>
          <w:lang w:val="en-IN"/>
        </w:rPr>
        <w:t xml:space="preserve">CALL ANNOUNCEMENT messages for </w:t>
      </w:r>
      <w:r w:rsidRPr="00274CF8">
        <w:rPr>
          <w:lang w:val="en-IN" w:eastAsia="zh-CN"/>
        </w:rPr>
        <w:t>rejected or released call</w:t>
      </w:r>
      <w:r>
        <w:tab/>
      </w:r>
      <w:r>
        <w:fldChar w:fldCharType="begin" w:fldLock="1"/>
      </w:r>
      <w:r>
        <w:instrText xml:space="preserve"> PAGEREF _Toc73958607 \h </w:instrText>
      </w:r>
      <w:r>
        <w:fldChar w:fldCharType="separate"/>
      </w:r>
      <w:r>
        <w:t>242</w:t>
      </w:r>
      <w:r>
        <w:fldChar w:fldCharType="end"/>
      </w:r>
    </w:p>
    <w:p w14:paraId="4FE43C8A" w14:textId="77777777" w:rsidR="002475F5" w:rsidRPr="00CD4CBB" w:rsidRDefault="002475F5">
      <w:pPr>
        <w:pStyle w:val="TOC6"/>
        <w:rPr>
          <w:rFonts w:ascii="Calibri" w:hAnsi="Calibri"/>
          <w:sz w:val="22"/>
          <w:szCs w:val="22"/>
          <w:lang w:eastAsia="en-GB"/>
        </w:rPr>
      </w:pPr>
      <w:r w:rsidRPr="00274CF8">
        <w:rPr>
          <w:lang w:val="en-IN" w:eastAsia="zh-CN"/>
        </w:rPr>
        <w:t>9.3.2.4.5.5</w:t>
      </w:r>
      <w:r w:rsidRPr="00CD4CBB">
        <w:rPr>
          <w:rFonts w:ascii="Calibri" w:hAnsi="Calibri"/>
          <w:sz w:val="22"/>
          <w:szCs w:val="22"/>
          <w:lang w:eastAsia="en-GB"/>
        </w:rPr>
        <w:tab/>
      </w:r>
      <w:r w:rsidRPr="00274CF8">
        <w:rPr>
          <w:lang w:val="en-IN" w:eastAsia="zh-CN"/>
        </w:rPr>
        <w:t>MCVideo user leaves the call when GROUP CALL PROBE was sent</w:t>
      </w:r>
      <w:r>
        <w:tab/>
      </w:r>
      <w:r>
        <w:fldChar w:fldCharType="begin" w:fldLock="1"/>
      </w:r>
      <w:r>
        <w:instrText xml:space="preserve"> PAGEREF _Toc73958608 \h </w:instrText>
      </w:r>
      <w:r>
        <w:fldChar w:fldCharType="separate"/>
      </w:r>
      <w:r>
        <w:t>243</w:t>
      </w:r>
      <w:r>
        <w:fldChar w:fldCharType="end"/>
      </w:r>
    </w:p>
    <w:p w14:paraId="01F3588C" w14:textId="77777777" w:rsidR="002475F5" w:rsidRPr="00CD4CBB" w:rsidRDefault="002475F5">
      <w:pPr>
        <w:pStyle w:val="TOC6"/>
        <w:rPr>
          <w:rFonts w:ascii="Calibri" w:hAnsi="Calibri"/>
          <w:sz w:val="22"/>
          <w:szCs w:val="22"/>
          <w:lang w:eastAsia="en-GB"/>
        </w:rPr>
      </w:pPr>
      <w:r w:rsidRPr="00274CF8">
        <w:rPr>
          <w:lang w:val="en-IN" w:eastAsia="zh-CN"/>
        </w:rPr>
        <w:t>9.3.2.4.5.6</w:t>
      </w:r>
      <w:r w:rsidRPr="00CD4CBB">
        <w:rPr>
          <w:rFonts w:ascii="Calibri" w:hAnsi="Calibri"/>
          <w:sz w:val="22"/>
          <w:szCs w:val="22"/>
          <w:lang w:eastAsia="en-GB"/>
        </w:rPr>
        <w:tab/>
      </w:r>
      <w:r w:rsidRPr="00274CF8">
        <w:rPr>
          <w:lang w:val="en-IN" w:eastAsia="zh-CN"/>
        </w:rPr>
        <w:t>MCVideo user initiates originating call for released call</w:t>
      </w:r>
      <w:r>
        <w:tab/>
      </w:r>
      <w:r>
        <w:fldChar w:fldCharType="begin" w:fldLock="1"/>
      </w:r>
      <w:r>
        <w:instrText xml:space="preserve"> PAGEREF _Toc73958609 \h </w:instrText>
      </w:r>
      <w:r>
        <w:fldChar w:fldCharType="separate"/>
      </w:r>
      <w:r>
        <w:t>243</w:t>
      </w:r>
      <w:r>
        <w:fldChar w:fldCharType="end"/>
      </w:r>
    </w:p>
    <w:p w14:paraId="6F98A13D" w14:textId="77777777" w:rsidR="002475F5" w:rsidRPr="00CD4CBB" w:rsidRDefault="002475F5">
      <w:pPr>
        <w:pStyle w:val="TOC6"/>
        <w:rPr>
          <w:rFonts w:ascii="Calibri" w:hAnsi="Calibri"/>
          <w:sz w:val="22"/>
          <w:szCs w:val="22"/>
          <w:lang w:eastAsia="en-GB"/>
        </w:rPr>
      </w:pPr>
      <w:r w:rsidRPr="00274CF8">
        <w:rPr>
          <w:lang w:val="en-IN" w:eastAsia="zh-CN"/>
        </w:rPr>
        <w:t>9.3.2.4.5.7</w:t>
      </w:r>
      <w:r w:rsidRPr="00CD4CBB">
        <w:rPr>
          <w:rFonts w:ascii="Calibri" w:hAnsi="Calibri"/>
          <w:sz w:val="22"/>
          <w:szCs w:val="22"/>
          <w:lang w:eastAsia="en-GB"/>
        </w:rPr>
        <w:tab/>
      </w:r>
      <w:r w:rsidRPr="00274CF8">
        <w:rPr>
          <w:lang w:val="en-IN" w:eastAsia="zh-CN"/>
        </w:rPr>
        <w:t xml:space="preserve">Receiving </w:t>
      </w:r>
      <w:r w:rsidRPr="00274CF8">
        <w:rPr>
          <w:lang w:val="en-IN" w:eastAsia="ko-KR"/>
        </w:rPr>
        <w:t xml:space="preserve">GROUP </w:t>
      </w:r>
      <w:r w:rsidRPr="00274CF8">
        <w:rPr>
          <w:lang w:val="en-IN"/>
        </w:rPr>
        <w:t xml:space="preserve">CALL ANNOUNCEMENT message for </w:t>
      </w:r>
      <w:r w:rsidRPr="00274CF8">
        <w:rPr>
          <w:lang w:val="en-IN" w:eastAsia="zh-CN"/>
        </w:rPr>
        <w:t>released call</w:t>
      </w:r>
      <w:r>
        <w:tab/>
      </w:r>
      <w:r>
        <w:fldChar w:fldCharType="begin" w:fldLock="1"/>
      </w:r>
      <w:r>
        <w:instrText xml:space="preserve"> PAGEREF _Toc73958610 \h </w:instrText>
      </w:r>
      <w:r>
        <w:fldChar w:fldCharType="separate"/>
      </w:r>
      <w:r>
        <w:t>243</w:t>
      </w:r>
      <w:r>
        <w:fldChar w:fldCharType="end"/>
      </w:r>
    </w:p>
    <w:p w14:paraId="4D6E8BB6" w14:textId="77777777" w:rsidR="002475F5" w:rsidRPr="00CD4CBB" w:rsidRDefault="002475F5">
      <w:pPr>
        <w:pStyle w:val="TOC6"/>
        <w:rPr>
          <w:rFonts w:ascii="Calibri" w:hAnsi="Calibri"/>
          <w:sz w:val="22"/>
          <w:szCs w:val="22"/>
          <w:lang w:eastAsia="en-GB"/>
        </w:rPr>
      </w:pPr>
      <w:r w:rsidRPr="00274CF8">
        <w:rPr>
          <w:lang w:val="en-IN" w:eastAsia="zh-CN"/>
        </w:rPr>
        <w:t>9.3.2.4.5.8</w:t>
      </w:r>
      <w:r w:rsidRPr="00CD4CBB">
        <w:rPr>
          <w:rFonts w:ascii="Calibri" w:hAnsi="Calibri"/>
          <w:sz w:val="22"/>
          <w:szCs w:val="22"/>
          <w:lang w:eastAsia="en-GB"/>
        </w:rPr>
        <w:tab/>
      </w:r>
      <w:r w:rsidRPr="00274CF8">
        <w:rPr>
          <w:lang w:val="en-IN" w:eastAsia="zh-CN"/>
        </w:rPr>
        <w:t xml:space="preserve">No </w:t>
      </w:r>
      <w:r w:rsidRPr="00274CF8">
        <w:rPr>
          <w:lang w:val="en-IN" w:eastAsia="ko-KR"/>
        </w:rPr>
        <w:t xml:space="preserve">GROUP </w:t>
      </w:r>
      <w:r w:rsidRPr="00274CF8">
        <w:rPr>
          <w:lang w:val="en-IN"/>
        </w:rPr>
        <w:t xml:space="preserve">CALL ANNOUNCEMENT messages for </w:t>
      </w:r>
      <w:r w:rsidRPr="00274CF8">
        <w:rPr>
          <w:lang w:val="en-IN" w:eastAsia="zh-CN"/>
        </w:rPr>
        <w:t>released call</w:t>
      </w:r>
      <w:r>
        <w:tab/>
      </w:r>
      <w:r>
        <w:fldChar w:fldCharType="begin" w:fldLock="1"/>
      </w:r>
      <w:r>
        <w:instrText xml:space="preserve"> PAGEREF _Toc73958611 \h </w:instrText>
      </w:r>
      <w:r>
        <w:fldChar w:fldCharType="separate"/>
      </w:r>
      <w:r>
        <w:t>243</w:t>
      </w:r>
      <w:r>
        <w:fldChar w:fldCharType="end"/>
      </w:r>
    </w:p>
    <w:p w14:paraId="24F29AE9" w14:textId="77777777" w:rsidR="002475F5" w:rsidRPr="00CD4CBB" w:rsidRDefault="002475F5">
      <w:pPr>
        <w:pStyle w:val="TOC6"/>
        <w:rPr>
          <w:rFonts w:ascii="Calibri" w:hAnsi="Calibri"/>
          <w:sz w:val="22"/>
          <w:szCs w:val="22"/>
          <w:lang w:eastAsia="en-GB"/>
        </w:rPr>
      </w:pPr>
      <w:r w:rsidRPr="00274CF8">
        <w:rPr>
          <w:lang w:val="en-IN" w:eastAsia="zh-CN"/>
        </w:rPr>
        <w:t>9.3.2.4.5.9</w:t>
      </w:r>
      <w:r w:rsidRPr="00CD4CBB">
        <w:rPr>
          <w:rFonts w:ascii="Calibri" w:hAnsi="Calibri"/>
          <w:sz w:val="22"/>
          <w:szCs w:val="22"/>
          <w:lang w:eastAsia="en-GB"/>
        </w:rPr>
        <w:tab/>
      </w:r>
      <w:r w:rsidRPr="00274CF8">
        <w:rPr>
          <w:lang w:val="en-IN" w:eastAsia="zh-CN"/>
        </w:rPr>
        <w:t>Max duration reached</w:t>
      </w:r>
      <w:r>
        <w:tab/>
      </w:r>
      <w:r>
        <w:fldChar w:fldCharType="begin" w:fldLock="1"/>
      </w:r>
      <w:r>
        <w:instrText xml:space="preserve"> PAGEREF _Toc73958612 \h </w:instrText>
      </w:r>
      <w:r>
        <w:fldChar w:fldCharType="separate"/>
      </w:r>
      <w:r>
        <w:t>244</w:t>
      </w:r>
      <w:r>
        <w:fldChar w:fldCharType="end"/>
      </w:r>
    </w:p>
    <w:p w14:paraId="0A2DB5AA" w14:textId="77777777" w:rsidR="002475F5" w:rsidRPr="00CD4CBB" w:rsidRDefault="002475F5">
      <w:pPr>
        <w:pStyle w:val="TOC5"/>
        <w:rPr>
          <w:rFonts w:ascii="Calibri" w:hAnsi="Calibri"/>
          <w:sz w:val="22"/>
          <w:szCs w:val="22"/>
          <w:lang w:eastAsia="en-GB"/>
        </w:rPr>
      </w:pPr>
      <w:r w:rsidRPr="00274CF8">
        <w:rPr>
          <w:rFonts w:eastAsia="SimSun"/>
          <w:lang w:val="en-IN" w:eastAsia="zh-CN"/>
        </w:rPr>
        <w:t>9.3.2.4.6</w:t>
      </w:r>
      <w:r w:rsidRPr="00CD4CBB">
        <w:rPr>
          <w:rFonts w:ascii="Calibri" w:hAnsi="Calibri"/>
          <w:sz w:val="22"/>
          <w:szCs w:val="22"/>
          <w:lang w:eastAsia="en-GB"/>
        </w:rPr>
        <w:tab/>
      </w:r>
      <w:r w:rsidRPr="00274CF8">
        <w:rPr>
          <w:rFonts w:eastAsia="SimSun"/>
          <w:lang w:val="en-IN" w:eastAsia="zh-CN"/>
        </w:rPr>
        <w:t>Merge of calls</w:t>
      </w:r>
      <w:r>
        <w:tab/>
      </w:r>
      <w:r>
        <w:fldChar w:fldCharType="begin" w:fldLock="1"/>
      </w:r>
      <w:r>
        <w:instrText xml:space="preserve"> PAGEREF _Toc73958613 \h </w:instrText>
      </w:r>
      <w:r>
        <w:fldChar w:fldCharType="separate"/>
      </w:r>
      <w:r>
        <w:t>244</w:t>
      </w:r>
      <w:r>
        <w:fldChar w:fldCharType="end"/>
      </w:r>
    </w:p>
    <w:p w14:paraId="169EE625" w14:textId="77777777" w:rsidR="002475F5" w:rsidRPr="00CD4CBB" w:rsidRDefault="002475F5">
      <w:pPr>
        <w:pStyle w:val="TOC6"/>
        <w:rPr>
          <w:rFonts w:ascii="Calibri" w:hAnsi="Calibri"/>
          <w:sz w:val="22"/>
          <w:szCs w:val="22"/>
          <w:lang w:eastAsia="en-GB"/>
        </w:rPr>
      </w:pPr>
      <w:r w:rsidRPr="00274CF8">
        <w:rPr>
          <w:lang w:val="en-IN" w:eastAsia="zh-CN"/>
        </w:rPr>
        <w:t>9.3.2.4.6.1</w:t>
      </w:r>
      <w:r w:rsidRPr="00CD4CBB">
        <w:rPr>
          <w:rFonts w:ascii="Calibri" w:hAnsi="Calibri"/>
          <w:sz w:val="22"/>
          <w:szCs w:val="22"/>
          <w:lang w:eastAsia="en-GB"/>
        </w:rPr>
        <w:tab/>
      </w:r>
      <w:r w:rsidRPr="00274CF8">
        <w:rPr>
          <w:lang w:val="en-IN" w:eastAsia="zh-CN"/>
        </w:rPr>
        <w:t>Merge of two calls</w:t>
      </w:r>
      <w:r>
        <w:tab/>
      </w:r>
      <w:r>
        <w:fldChar w:fldCharType="begin" w:fldLock="1"/>
      </w:r>
      <w:r>
        <w:instrText xml:space="preserve"> PAGEREF _Toc73958614 \h </w:instrText>
      </w:r>
      <w:r>
        <w:fldChar w:fldCharType="separate"/>
      </w:r>
      <w:r>
        <w:t>244</w:t>
      </w:r>
      <w:r>
        <w:fldChar w:fldCharType="end"/>
      </w:r>
    </w:p>
    <w:p w14:paraId="68EFD36F" w14:textId="77777777" w:rsidR="002475F5" w:rsidRPr="00CD4CBB" w:rsidRDefault="002475F5">
      <w:pPr>
        <w:pStyle w:val="TOC5"/>
        <w:rPr>
          <w:rFonts w:ascii="Calibri" w:hAnsi="Calibri"/>
          <w:sz w:val="22"/>
          <w:szCs w:val="22"/>
          <w:lang w:eastAsia="en-GB"/>
        </w:rPr>
      </w:pPr>
      <w:r w:rsidRPr="00274CF8">
        <w:rPr>
          <w:lang w:val="en-IN" w:eastAsia="zh-CN"/>
        </w:rPr>
        <w:t>9.3.2.4.7</w:t>
      </w:r>
      <w:r w:rsidRPr="00CD4CBB">
        <w:rPr>
          <w:rFonts w:ascii="Calibri" w:hAnsi="Calibri"/>
          <w:sz w:val="22"/>
          <w:szCs w:val="22"/>
          <w:lang w:eastAsia="en-GB"/>
        </w:rPr>
        <w:tab/>
      </w:r>
      <w:r w:rsidRPr="00274CF8">
        <w:rPr>
          <w:lang w:val="en-IN" w:eastAsia="zh-CN"/>
        </w:rPr>
        <w:t>Error handling</w:t>
      </w:r>
      <w:r>
        <w:tab/>
      </w:r>
      <w:r>
        <w:fldChar w:fldCharType="begin" w:fldLock="1"/>
      </w:r>
      <w:r>
        <w:instrText xml:space="preserve"> PAGEREF _Toc73958615 \h </w:instrText>
      </w:r>
      <w:r>
        <w:fldChar w:fldCharType="separate"/>
      </w:r>
      <w:r>
        <w:t>245</w:t>
      </w:r>
      <w:r>
        <w:fldChar w:fldCharType="end"/>
      </w:r>
    </w:p>
    <w:p w14:paraId="538F39CA" w14:textId="77777777" w:rsidR="002475F5" w:rsidRPr="00CD4CBB" w:rsidRDefault="002475F5">
      <w:pPr>
        <w:pStyle w:val="TOC6"/>
        <w:rPr>
          <w:rFonts w:ascii="Calibri" w:hAnsi="Calibri"/>
          <w:sz w:val="22"/>
          <w:szCs w:val="22"/>
          <w:lang w:eastAsia="en-GB"/>
        </w:rPr>
      </w:pPr>
      <w:r w:rsidRPr="00274CF8">
        <w:rPr>
          <w:lang w:val="en-IN" w:eastAsia="zh-CN"/>
        </w:rPr>
        <w:t>9.3.2.4.7.1</w:t>
      </w:r>
      <w:r w:rsidRPr="00CD4CBB">
        <w:rPr>
          <w:rFonts w:ascii="Calibri" w:hAnsi="Calibri"/>
          <w:sz w:val="22"/>
          <w:szCs w:val="22"/>
          <w:lang w:eastAsia="en-GB"/>
        </w:rPr>
        <w:tab/>
      </w:r>
      <w:r w:rsidRPr="00274CF8">
        <w:rPr>
          <w:lang w:val="en-IN" w:eastAsia="zh-CN"/>
        </w:rPr>
        <w:t>Unexpected MONP message received</w:t>
      </w:r>
      <w:r>
        <w:tab/>
      </w:r>
      <w:r>
        <w:fldChar w:fldCharType="begin" w:fldLock="1"/>
      </w:r>
      <w:r>
        <w:instrText xml:space="preserve"> PAGEREF _Toc73958616 \h </w:instrText>
      </w:r>
      <w:r>
        <w:fldChar w:fldCharType="separate"/>
      </w:r>
      <w:r>
        <w:t>245</w:t>
      </w:r>
      <w:r>
        <w:fldChar w:fldCharType="end"/>
      </w:r>
    </w:p>
    <w:p w14:paraId="38A8ECE0" w14:textId="77777777" w:rsidR="002475F5" w:rsidRPr="00CD4CBB" w:rsidRDefault="002475F5">
      <w:pPr>
        <w:pStyle w:val="TOC6"/>
        <w:rPr>
          <w:rFonts w:ascii="Calibri" w:hAnsi="Calibri"/>
          <w:sz w:val="22"/>
          <w:szCs w:val="22"/>
          <w:lang w:eastAsia="en-GB"/>
        </w:rPr>
      </w:pPr>
      <w:r w:rsidRPr="00274CF8">
        <w:rPr>
          <w:lang w:val="en-IN" w:eastAsia="zh-CN"/>
        </w:rPr>
        <w:t>9.3.2.4.7.2</w:t>
      </w:r>
      <w:r w:rsidRPr="00CD4CBB">
        <w:rPr>
          <w:rFonts w:ascii="Calibri" w:hAnsi="Calibri"/>
          <w:sz w:val="22"/>
          <w:szCs w:val="22"/>
          <w:lang w:eastAsia="en-GB"/>
        </w:rPr>
        <w:tab/>
      </w:r>
      <w:r w:rsidRPr="00274CF8">
        <w:rPr>
          <w:lang w:val="en-IN" w:eastAsia="zh-CN"/>
        </w:rPr>
        <w:t xml:space="preserve">Unexpected indication from </w:t>
      </w:r>
      <w:r w:rsidRPr="00274CF8">
        <w:rPr>
          <w:lang w:val="en-IN"/>
        </w:rPr>
        <w:t>MCVideo user</w:t>
      </w:r>
      <w:r>
        <w:tab/>
      </w:r>
      <w:r>
        <w:fldChar w:fldCharType="begin" w:fldLock="1"/>
      </w:r>
      <w:r>
        <w:instrText xml:space="preserve"> PAGEREF _Toc73958617 \h </w:instrText>
      </w:r>
      <w:r>
        <w:fldChar w:fldCharType="separate"/>
      </w:r>
      <w:r>
        <w:t>245</w:t>
      </w:r>
      <w:r>
        <w:fldChar w:fldCharType="end"/>
      </w:r>
    </w:p>
    <w:p w14:paraId="439415D5" w14:textId="77777777" w:rsidR="002475F5" w:rsidRPr="00CD4CBB" w:rsidRDefault="002475F5">
      <w:pPr>
        <w:pStyle w:val="TOC6"/>
        <w:rPr>
          <w:rFonts w:ascii="Calibri" w:hAnsi="Calibri"/>
          <w:sz w:val="22"/>
          <w:szCs w:val="22"/>
          <w:lang w:eastAsia="en-GB"/>
        </w:rPr>
      </w:pPr>
      <w:r w:rsidRPr="00274CF8">
        <w:rPr>
          <w:lang w:val="en-IN" w:eastAsia="zh-CN"/>
        </w:rPr>
        <w:t>9.3.2.4.7.3</w:t>
      </w:r>
      <w:r w:rsidRPr="00CD4CBB">
        <w:rPr>
          <w:rFonts w:ascii="Calibri" w:hAnsi="Calibri"/>
          <w:sz w:val="22"/>
          <w:szCs w:val="22"/>
          <w:lang w:eastAsia="en-GB"/>
        </w:rPr>
        <w:tab/>
      </w:r>
      <w:r w:rsidRPr="00274CF8">
        <w:rPr>
          <w:lang w:val="en-IN" w:eastAsia="zh-CN"/>
        </w:rPr>
        <w:t>Unexpected expiration of a timer</w:t>
      </w:r>
      <w:r>
        <w:tab/>
      </w:r>
      <w:r>
        <w:fldChar w:fldCharType="begin" w:fldLock="1"/>
      </w:r>
      <w:r>
        <w:instrText xml:space="preserve"> PAGEREF _Toc73958618 \h </w:instrText>
      </w:r>
      <w:r>
        <w:fldChar w:fldCharType="separate"/>
      </w:r>
      <w:r>
        <w:t>245</w:t>
      </w:r>
      <w:r>
        <w:fldChar w:fldCharType="end"/>
      </w:r>
    </w:p>
    <w:p w14:paraId="231658A8" w14:textId="77777777" w:rsidR="002475F5" w:rsidRPr="00CD4CBB" w:rsidRDefault="002475F5">
      <w:pPr>
        <w:pStyle w:val="TOC3"/>
        <w:rPr>
          <w:rFonts w:ascii="Calibri" w:hAnsi="Calibri"/>
          <w:sz w:val="22"/>
          <w:szCs w:val="22"/>
          <w:lang w:eastAsia="en-GB"/>
        </w:rPr>
      </w:pPr>
      <w:r w:rsidRPr="00274CF8">
        <w:rPr>
          <w:lang w:val="en-IN"/>
        </w:rPr>
        <w:t>9.3.3.</w:t>
      </w:r>
      <w:r w:rsidRPr="00CD4CBB">
        <w:rPr>
          <w:rFonts w:ascii="Calibri" w:hAnsi="Calibri"/>
          <w:sz w:val="22"/>
          <w:szCs w:val="22"/>
          <w:lang w:eastAsia="en-GB"/>
        </w:rPr>
        <w:tab/>
      </w:r>
      <w:r w:rsidRPr="00274CF8">
        <w:rPr>
          <w:lang w:val="en-IN"/>
        </w:rPr>
        <w:t>Call type control</w:t>
      </w:r>
      <w:r>
        <w:tab/>
      </w:r>
      <w:r>
        <w:fldChar w:fldCharType="begin" w:fldLock="1"/>
      </w:r>
      <w:r>
        <w:instrText xml:space="preserve"> PAGEREF _Toc73958619 \h </w:instrText>
      </w:r>
      <w:r>
        <w:fldChar w:fldCharType="separate"/>
      </w:r>
      <w:r>
        <w:t>245</w:t>
      </w:r>
      <w:r>
        <w:fldChar w:fldCharType="end"/>
      </w:r>
    </w:p>
    <w:p w14:paraId="2B53FB6D" w14:textId="77777777" w:rsidR="002475F5" w:rsidRPr="00CD4CBB" w:rsidRDefault="002475F5">
      <w:pPr>
        <w:pStyle w:val="TOC4"/>
        <w:rPr>
          <w:rFonts w:ascii="Calibri" w:hAnsi="Calibri"/>
          <w:sz w:val="22"/>
          <w:szCs w:val="22"/>
          <w:lang w:eastAsia="en-GB"/>
        </w:rPr>
      </w:pPr>
      <w:r w:rsidRPr="00274CF8">
        <w:rPr>
          <w:lang w:val="en-IN"/>
        </w:rPr>
        <w:t>9.3.3.1</w:t>
      </w:r>
      <w:r w:rsidRPr="00CD4CBB">
        <w:rPr>
          <w:rFonts w:ascii="Calibri" w:hAnsi="Calibri"/>
          <w:sz w:val="22"/>
          <w:szCs w:val="22"/>
          <w:lang w:eastAsia="en-GB"/>
        </w:rPr>
        <w:tab/>
      </w:r>
      <w:r w:rsidRPr="00274CF8">
        <w:rPr>
          <w:lang w:val="en-IN"/>
        </w:rPr>
        <w:t>General</w:t>
      </w:r>
      <w:r>
        <w:tab/>
      </w:r>
      <w:r>
        <w:fldChar w:fldCharType="begin" w:fldLock="1"/>
      </w:r>
      <w:r>
        <w:instrText xml:space="preserve"> PAGEREF _Toc73958620 \h </w:instrText>
      </w:r>
      <w:r>
        <w:fldChar w:fldCharType="separate"/>
      </w:r>
      <w:r>
        <w:t>245</w:t>
      </w:r>
      <w:r>
        <w:fldChar w:fldCharType="end"/>
      </w:r>
    </w:p>
    <w:p w14:paraId="4FE148A2" w14:textId="77777777" w:rsidR="002475F5" w:rsidRPr="00CD4CBB" w:rsidRDefault="002475F5">
      <w:pPr>
        <w:pStyle w:val="TOC4"/>
        <w:rPr>
          <w:rFonts w:ascii="Calibri" w:hAnsi="Calibri"/>
          <w:sz w:val="22"/>
          <w:szCs w:val="22"/>
          <w:lang w:eastAsia="en-GB"/>
        </w:rPr>
      </w:pPr>
      <w:r w:rsidRPr="00274CF8">
        <w:rPr>
          <w:lang w:val="en-IN"/>
        </w:rPr>
        <w:t>9.3.3.2</w:t>
      </w:r>
      <w:r w:rsidRPr="00CD4CBB">
        <w:rPr>
          <w:rFonts w:ascii="Calibri" w:hAnsi="Calibri"/>
          <w:sz w:val="22"/>
          <w:szCs w:val="22"/>
          <w:lang w:eastAsia="en-GB"/>
        </w:rPr>
        <w:tab/>
      </w:r>
      <w:r w:rsidRPr="00274CF8">
        <w:rPr>
          <w:lang w:val="en-IN"/>
        </w:rPr>
        <w:t>Call type control state machine</w:t>
      </w:r>
      <w:r>
        <w:tab/>
      </w:r>
      <w:r>
        <w:fldChar w:fldCharType="begin" w:fldLock="1"/>
      </w:r>
      <w:r>
        <w:instrText xml:space="preserve"> PAGEREF _Toc73958621 \h </w:instrText>
      </w:r>
      <w:r>
        <w:fldChar w:fldCharType="separate"/>
      </w:r>
      <w:r>
        <w:t>245</w:t>
      </w:r>
      <w:r>
        <w:fldChar w:fldCharType="end"/>
      </w:r>
    </w:p>
    <w:p w14:paraId="10AC45FF" w14:textId="77777777" w:rsidR="002475F5" w:rsidRPr="00CD4CBB" w:rsidRDefault="002475F5">
      <w:pPr>
        <w:pStyle w:val="TOC4"/>
        <w:rPr>
          <w:rFonts w:ascii="Calibri" w:hAnsi="Calibri"/>
          <w:sz w:val="22"/>
          <w:szCs w:val="22"/>
          <w:lang w:eastAsia="en-GB"/>
        </w:rPr>
      </w:pPr>
      <w:r w:rsidRPr="00274CF8">
        <w:rPr>
          <w:lang w:val="en-IN" w:eastAsia="zh-CN"/>
        </w:rPr>
        <w:t>9.3.3.3</w:t>
      </w:r>
      <w:r w:rsidRPr="00CD4CBB">
        <w:rPr>
          <w:rFonts w:ascii="Calibri" w:hAnsi="Calibri"/>
          <w:sz w:val="22"/>
          <w:szCs w:val="22"/>
          <w:lang w:eastAsia="en-GB"/>
        </w:rPr>
        <w:tab/>
      </w:r>
      <w:r w:rsidRPr="00274CF8">
        <w:rPr>
          <w:lang w:val="en-IN" w:eastAsia="zh-CN"/>
        </w:rPr>
        <w:t>Call type control states</w:t>
      </w:r>
      <w:r>
        <w:tab/>
      </w:r>
      <w:r>
        <w:fldChar w:fldCharType="begin" w:fldLock="1"/>
      </w:r>
      <w:r>
        <w:instrText xml:space="preserve"> PAGEREF _Toc73958622 \h </w:instrText>
      </w:r>
      <w:r>
        <w:fldChar w:fldCharType="separate"/>
      </w:r>
      <w:r>
        <w:t>246</w:t>
      </w:r>
      <w:r>
        <w:fldChar w:fldCharType="end"/>
      </w:r>
    </w:p>
    <w:p w14:paraId="3C0604A1" w14:textId="77777777" w:rsidR="002475F5" w:rsidRPr="00CD4CBB" w:rsidRDefault="002475F5">
      <w:pPr>
        <w:pStyle w:val="TOC5"/>
        <w:rPr>
          <w:rFonts w:ascii="Calibri" w:hAnsi="Calibri"/>
          <w:sz w:val="22"/>
          <w:szCs w:val="22"/>
          <w:lang w:eastAsia="en-GB"/>
        </w:rPr>
      </w:pPr>
      <w:r w:rsidRPr="00274CF8">
        <w:rPr>
          <w:lang w:val="en-IN" w:eastAsia="zh-CN"/>
        </w:rPr>
        <w:t>9.3.3.3.1</w:t>
      </w:r>
      <w:r w:rsidRPr="00CD4CBB">
        <w:rPr>
          <w:rFonts w:ascii="Calibri" w:hAnsi="Calibri"/>
          <w:sz w:val="22"/>
          <w:szCs w:val="22"/>
          <w:lang w:eastAsia="en-GB"/>
        </w:rPr>
        <w:tab/>
      </w:r>
      <w:r w:rsidRPr="00274CF8">
        <w:rPr>
          <w:lang w:val="en-IN" w:eastAsia="zh-CN"/>
        </w:rPr>
        <w:t>T0: waiting for call to establish</w:t>
      </w:r>
      <w:r>
        <w:tab/>
      </w:r>
      <w:r>
        <w:fldChar w:fldCharType="begin" w:fldLock="1"/>
      </w:r>
      <w:r>
        <w:instrText xml:space="preserve"> PAGEREF _Toc73958623 \h </w:instrText>
      </w:r>
      <w:r>
        <w:fldChar w:fldCharType="separate"/>
      </w:r>
      <w:r>
        <w:t>246</w:t>
      </w:r>
      <w:r>
        <w:fldChar w:fldCharType="end"/>
      </w:r>
    </w:p>
    <w:p w14:paraId="4DEC68C8" w14:textId="77777777" w:rsidR="002475F5" w:rsidRPr="00CD4CBB" w:rsidRDefault="002475F5">
      <w:pPr>
        <w:pStyle w:val="TOC5"/>
        <w:rPr>
          <w:rFonts w:ascii="Calibri" w:hAnsi="Calibri"/>
          <w:sz w:val="22"/>
          <w:szCs w:val="22"/>
          <w:lang w:eastAsia="en-GB"/>
        </w:rPr>
      </w:pPr>
      <w:r w:rsidRPr="00274CF8">
        <w:rPr>
          <w:lang w:val="en-IN" w:eastAsia="zh-CN"/>
        </w:rPr>
        <w:t>9.3.3.3.2</w:t>
      </w:r>
      <w:r w:rsidRPr="00CD4CBB">
        <w:rPr>
          <w:rFonts w:ascii="Calibri" w:hAnsi="Calibri"/>
          <w:sz w:val="22"/>
          <w:szCs w:val="22"/>
          <w:lang w:eastAsia="en-GB"/>
        </w:rPr>
        <w:tab/>
      </w:r>
      <w:r w:rsidRPr="00274CF8">
        <w:rPr>
          <w:lang w:val="en-IN" w:eastAsia="zh-CN"/>
        </w:rPr>
        <w:t>T1: in-progress emergency group call</w:t>
      </w:r>
      <w:r>
        <w:tab/>
      </w:r>
      <w:r>
        <w:fldChar w:fldCharType="begin" w:fldLock="1"/>
      </w:r>
      <w:r>
        <w:instrText xml:space="preserve"> PAGEREF _Toc73958624 \h </w:instrText>
      </w:r>
      <w:r>
        <w:fldChar w:fldCharType="separate"/>
      </w:r>
      <w:r>
        <w:t>247</w:t>
      </w:r>
      <w:r>
        <w:fldChar w:fldCharType="end"/>
      </w:r>
    </w:p>
    <w:p w14:paraId="017CA7C3" w14:textId="77777777" w:rsidR="002475F5" w:rsidRPr="00CD4CBB" w:rsidRDefault="002475F5">
      <w:pPr>
        <w:pStyle w:val="TOC5"/>
        <w:rPr>
          <w:rFonts w:ascii="Calibri" w:hAnsi="Calibri"/>
          <w:sz w:val="22"/>
          <w:szCs w:val="22"/>
          <w:lang w:eastAsia="en-GB"/>
        </w:rPr>
      </w:pPr>
      <w:r w:rsidRPr="00274CF8">
        <w:rPr>
          <w:lang w:val="en-IN" w:eastAsia="zh-CN"/>
        </w:rPr>
        <w:t>9.3.3.3.3</w:t>
      </w:r>
      <w:r w:rsidRPr="00CD4CBB">
        <w:rPr>
          <w:rFonts w:ascii="Calibri" w:hAnsi="Calibri"/>
          <w:sz w:val="22"/>
          <w:szCs w:val="22"/>
          <w:lang w:eastAsia="en-GB"/>
        </w:rPr>
        <w:tab/>
      </w:r>
      <w:r w:rsidRPr="00274CF8">
        <w:rPr>
          <w:lang w:val="en-IN" w:eastAsia="zh-CN"/>
        </w:rPr>
        <w:t>T2: in-progress basic group call</w:t>
      </w:r>
      <w:r>
        <w:tab/>
      </w:r>
      <w:r>
        <w:fldChar w:fldCharType="begin" w:fldLock="1"/>
      </w:r>
      <w:r>
        <w:instrText xml:space="preserve"> PAGEREF _Toc73958625 \h </w:instrText>
      </w:r>
      <w:r>
        <w:fldChar w:fldCharType="separate"/>
      </w:r>
      <w:r>
        <w:t>247</w:t>
      </w:r>
      <w:r>
        <w:fldChar w:fldCharType="end"/>
      </w:r>
    </w:p>
    <w:p w14:paraId="263C94EB" w14:textId="77777777" w:rsidR="002475F5" w:rsidRPr="00CD4CBB" w:rsidRDefault="002475F5">
      <w:pPr>
        <w:pStyle w:val="TOC5"/>
        <w:rPr>
          <w:rFonts w:ascii="Calibri" w:hAnsi="Calibri"/>
          <w:sz w:val="22"/>
          <w:szCs w:val="22"/>
          <w:lang w:eastAsia="en-GB"/>
        </w:rPr>
      </w:pPr>
      <w:r w:rsidRPr="00274CF8">
        <w:rPr>
          <w:lang w:val="en-IN" w:eastAsia="zh-CN"/>
        </w:rPr>
        <w:t>9.3.3.3.4</w:t>
      </w:r>
      <w:r w:rsidRPr="00CD4CBB">
        <w:rPr>
          <w:rFonts w:ascii="Calibri" w:hAnsi="Calibri"/>
          <w:sz w:val="22"/>
          <w:szCs w:val="22"/>
          <w:lang w:eastAsia="en-GB"/>
        </w:rPr>
        <w:tab/>
      </w:r>
      <w:r w:rsidRPr="00274CF8">
        <w:rPr>
          <w:lang w:val="en-IN" w:eastAsia="zh-CN"/>
        </w:rPr>
        <w:t>T3: in-progress imminent peril group call</w:t>
      </w:r>
      <w:r>
        <w:tab/>
      </w:r>
      <w:r>
        <w:fldChar w:fldCharType="begin" w:fldLock="1"/>
      </w:r>
      <w:r>
        <w:instrText xml:space="preserve"> PAGEREF _Toc73958626 \h </w:instrText>
      </w:r>
      <w:r>
        <w:fldChar w:fldCharType="separate"/>
      </w:r>
      <w:r>
        <w:t>247</w:t>
      </w:r>
      <w:r>
        <w:fldChar w:fldCharType="end"/>
      </w:r>
    </w:p>
    <w:p w14:paraId="7D29D43C" w14:textId="77777777" w:rsidR="002475F5" w:rsidRPr="00CD4CBB" w:rsidRDefault="002475F5">
      <w:pPr>
        <w:pStyle w:val="TOC4"/>
        <w:rPr>
          <w:rFonts w:ascii="Calibri" w:hAnsi="Calibri"/>
          <w:sz w:val="22"/>
          <w:szCs w:val="22"/>
          <w:lang w:eastAsia="en-GB"/>
        </w:rPr>
      </w:pPr>
      <w:r w:rsidRPr="00274CF8">
        <w:rPr>
          <w:lang w:val="en-IN"/>
        </w:rPr>
        <w:t>9.3.3.4</w:t>
      </w:r>
      <w:r w:rsidRPr="00CD4CBB">
        <w:rPr>
          <w:rFonts w:ascii="Calibri" w:hAnsi="Calibri"/>
          <w:sz w:val="22"/>
          <w:szCs w:val="22"/>
          <w:lang w:eastAsia="en-GB"/>
        </w:rPr>
        <w:tab/>
      </w:r>
      <w:r w:rsidRPr="00274CF8">
        <w:rPr>
          <w:lang w:val="en-IN"/>
        </w:rPr>
        <w:t>Procedures</w:t>
      </w:r>
      <w:r>
        <w:tab/>
      </w:r>
      <w:r>
        <w:fldChar w:fldCharType="begin" w:fldLock="1"/>
      </w:r>
      <w:r>
        <w:instrText xml:space="preserve"> PAGEREF _Toc73958627 \h </w:instrText>
      </w:r>
      <w:r>
        <w:fldChar w:fldCharType="separate"/>
      </w:r>
      <w:r>
        <w:t>247</w:t>
      </w:r>
      <w:r>
        <w:fldChar w:fldCharType="end"/>
      </w:r>
    </w:p>
    <w:p w14:paraId="48BFF779" w14:textId="77777777" w:rsidR="002475F5" w:rsidRPr="00CD4CBB" w:rsidRDefault="002475F5">
      <w:pPr>
        <w:pStyle w:val="TOC5"/>
        <w:rPr>
          <w:rFonts w:ascii="Calibri" w:hAnsi="Calibri"/>
          <w:sz w:val="22"/>
          <w:szCs w:val="22"/>
          <w:lang w:eastAsia="en-GB"/>
        </w:rPr>
      </w:pPr>
      <w:r w:rsidRPr="00274CF8">
        <w:rPr>
          <w:lang w:val="en-IN"/>
        </w:rPr>
        <w:t>9.3.3.4.1</w:t>
      </w:r>
      <w:r w:rsidRPr="00CD4CBB">
        <w:rPr>
          <w:rFonts w:ascii="Calibri" w:hAnsi="Calibri"/>
          <w:sz w:val="22"/>
          <w:szCs w:val="22"/>
          <w:lang w:eastAsia="en-GB"/>
        </w:rPr>
        <w:tab/>
      </w:r>
      <w:r w:rsidRPr="00274CF8">
        <w:rPr>
          <w:lang w:val="en-IN"/>
        </w:rPr>
        <w:t>General</w:t>
      </w:r>
      <w:r>
        <w:tab/>
      </w:r>
      <w:r>
        <w:fldChar w:fldCharType="begin" w:fldLock="1"/>
      </w:r>
      <w:r>
        <w:instrText xml:space="preserve"> PAGEREF _Toc73958628 \h </w:instrText>
      </w:r>
      <w:r>
        <w:fldChar w:fldCharType="separate"/>
      </w:r>
      <w:r>
        <w:t>247</w:t>
      </w:r>
      <w:r>
        <w:fldChar w:fldCharType="end"/>
      </w:r>
    </w:p>
    <w:p w14:paraId="0785ADF5" w14:textId="77777777" w:rsidR="002475F5" w:rsidRPr="00CD4CBB" w:rsidRDefault="002475F5">
      <w:pPr>
        <w:pStyle w:val="TOC6"/>
        <w:rPr>
          <w:rFonts w:ascii="Calibri" w:hAnsi="Calibri"/>
          <w:sz w:val="22"/>
          <w:szCs w:val="22"/>
          <w:lang w:eastAsia="en-GB"/>
        </w:rPr>
      </w:pPr>
      <w:r w:rsidRPr="00274CF8">
        <w:rPr>
          <w:lang w:val="en-IN"/>
        </w:rPr>
        <w:t>9.3.3.4.1.1</w:t>
      </w:r>
      <w:r w:rsidRPr="00CD4CBB">
        <w:rPr>
          <w:rFonts w:ascii="Calibri" w:hAnsi="Calibri"/>
          <w:sz w:val="22"/>
          <w:szCs w:val="22"/>
          <w:lang w:eastAsia="en-GB"/>
        </w:rPr>
        <w:tab/>
      </w:r>
      <w:r w:rsidRPr="00274CF8">
        <w:rPr>
          <w:lang w:val="en-IN"/>
        </w:rPr>
        <w:t>Implicit downgrade (emergency) timer calculation</w:t>
      </w:r>
      <w:r>
        <w:tab/>
      </w:r>
      <w:r>
        <w:fldChar w:fldCharType="begin" w:fldLock="1"/>
      </w:r>
      <w:r>
        <w:instrText xml:space="preserve"> PAGEREF _Toc73958629 \h </w:instrText>
      </w:r>
      <w:r>
        <w:fldChar w:fldCharType="separate"/>
      </w:r>
      <w:r>
        <w:t>247</w:t>
      </w:r>
      <w:r>
        <w:fldChar w:fldCharType="end"/>
      </w:r>
    </w:p>
    <w:p w14:paraId="2E6F510B" w14:textId="77777777" w:rsidR="002475F5" w:rsidRPr="00CD4CBB" w:rsidRDefault="002475F5">
      <w:pPr>
        <w:pStyle w:val="TOC6"/>
        <w:rPr>
          <w:rFonts w:ascii="Calibri" w:hAnsi="Calibri"/>
          <w:sz w:val="22"/>
          <w:szCs w:val="22"/>
          <w:lang w:eastAsia="en-GB"/>
        </w:rPr>
      </w:pPr>
      <w:r w:rsidRPr="00274CF8">
        <w:rPr>
          <w:lang w:val="en-IN"/>
        </w:rPr>
        <w:t>9.3.3.4.1.2</w:t>
      </w:r>
      <w:r w:rsidRPr="00CD4CBB">
        <w:rPr>
          <w:rFonts w:ascii="Calibri" w:hAnsi="Calibri"/>
          <w:sz w:val="22"/>
          <w:szCs w:val="22"/>
          <w:lang w:eastAsia="en-GB"/>
        </w:rPr>
        <w:tab/>
      </w:r>
      <w:r w:rsidRPr="00274CF8">
        <w:rPr>
          <w:lang w:val="en-IN"/>
        </w:rPr>
        <w:t>Implicit downgrade (imminent peril) timer calculation</w:t>
      </w:r>
      <w:r>
        <w:tab/>
      </w:r>
      <w:r>
        <w:fldChar w:fldCharType="begin" w:fldLock="1"/>
      </w:r>
      <w:r>
        <w:instrText xml:space="preserve"> PAGEREF _Toc73958630 \h </w:instrText>
      </w:r>
      <w:r>
        <w:fldChar w:fldCharType="separate"/>
      </w:r>
      <w:r>
        <w:t>247</w:t>
      </w:r>
      <w:r>
        <w:fldChar w:fldCharType="end"/>
      </w:r>
    </w:p>
    <w:p w14:paraId="7F84DFF2" w14:textId="77777777" w:rsidR="002475F5" w:rsidRPr="00CD4CBB" w:rsidRDefault="002475F5">
      <w:pPr>
        <w:pStyle w:val="TOC5"/>
        <w:rPr>
          <w:rFonts w:ascii="Calibri" w:hAnsi="Calibri"/>
          <w:sz w:val="22"/>
          <w:szCs w:val="22"/>
          <w:lang w:eastAsia="en-GB"/>
        </w:rPr>
      </w:pPr>
      <w:r w:rsidRPr="00274CF8">
        <w:rPr>
          <w:lang w:val="en-IN"/>
        </w:rPr>
        <w:t>9.3.3.4.2</w:t>
      </w:r>
      <w:r w:rsidRPr="00CD4CBB">
        <w:rPr>
          <w:rFonts w:ascii="Calibri" w:hAnsi="Calibri"/>
          <w:sz w:val="22"/>
          <w:szCs w:val="22"/>
          <w:lang w:eastAsia="en-GB"/>
        </w:rPr>
        <w:tab/>
      </w:r>
      <w:r w:rsidRPr="00274CF8">
        <w:rPr>
          <w:lang w:val="en-IN"/>
        </w:rPr>
        <w:t>User initiated the call probe</w:t>
      </w:r>
      <w:r>
        <w:tab/>
      </w:r>
      <w:r>
        <w:fldChar w:fldCharType="begin" w:fldLock="1"/>
      </w:r>
      <w:r>
        <w:instrText xml:space="preserve"> PAGEREF _Toc73958631 \h </w:instrText>
      </w:r>
      <w:r>
        <w:fldChar w:fldCharType="separate"/>
      </w:r>
      <w:r>
        <w:t>247</w:t>
      </w:r>
      <w:r>
        <w:fldChar w:fldCharType="end"/>
      </w:r>
    </w:p>
    <w:p w14:paraId="279035A9" w14:textId="77777777" w:rsidR="002475F5" w:rsidRPr="00CD4CBB" w:rsidRDefault="002475F5">
      <w:pPr>
        <w:pStyle w:val="TOC5"/>
        <w:rPr>
          <w:rFonts w:ascii="Calibri" w:hAnsi="Calibri"/>
          <w:sz w:val="22"/>
          <w:szCs w:val="22"/>
          <w:lang w:eastAsia="en-GB"/>
        </w:rPr>
      </w:pPr>
      <w:r w:rsidRPr="00274CF8">
        <w:rPr>
          <w:lang w:val="en-IN"/>
        </w:rPr>
        <w:t>9.3.3.4.3</w:t>
      </w:r>
      <w:r w:rsidRPr="00CD4CBB">
        <w:rPr>
          <w:rFonts w:ascii="Calibri" w:hAnsi="Calibri"/>
          <w:sz w:val="22"/>
          <w:szCs w:val="22"/>
          <w:lang w:eastAsia="en-GB"/>
        </w:rPr>
        <w:tab/>
      </w:r>
      <w:r w:rsidRPr="00274CF8">
        <w:rPr>
          <w:lang w:val="en-IN"/>
        </w:rPr>
        <w:t>Received GROUP CALL ANNOUNCEMENT message as a response to GROUP CALL PROBE message</w:t>
      </w:r>
      <w:r>
        <w:tab/>
      </w:r>
      <w:r>
        <w:fldChar w:fldCharType="begin" w:fldLock="1"/>
      </w:r>
      <w:r>
        <w:instrText xml:space="preserve"> PAGEREF _Toc73958632 \h </w:instrText>
      </w:r>
      <w:r>
        <w:fldChar w:fldCharType="separate"/>
      </w:r>
      <w:r>
        <w:t>248</w:t>
      </w:r>
      <w:r>
        <w:fldChar w:fldCharType="end"/>
      </w:r>
    </w:p>
    <w:p w14:paraId="626759DA" w14:textId="77777777" w:rsidR="002475F5" w:rsidRPr="00CD4CBB" w:rsidRDefault="002475F5">
      <w:pPr>
        <w:pStyle w:val="TOC5"/>
        <w:rPr>
          <w:rFonts w:ascii="Calibri" w:hAnsi="Calibri"/>
          <w:sz w:val="22"/>
          <w:szCs w:val="22"/>
          <w:lang w:eastAsia="en-GB"/>
        </w:rPr>
      </w:pPr>
      <w:r w:rsidRPr="00274CF8">
        <w:rPr>
          <w:lang w:val="en-IN"/>
        </w:rPr>
        <w:t>9.3.3.4.4</w:t>
      </w:r>
      <w:r w:rsidRPr="00CD4CBB">
        <w:rPr>
          <w:rFonts w:ascii="Calibri" w:hAnsi="Calibri"/>
          <w:sz w:val="22"/>
          <w:szCs w:val="22"/>
          <w:lang w:eastAsia="en-GB"/>
        </w:rPr>
        <w:tab/>
      </w:r>
      <w:r w:rsidRPr="00274CF8">
        <w:rPr>
          <w:lang w:val="en-IN"/>
        </w:rPr>
        <w:t>Received GROUP CALL ANNOUNCEMENT</w:t>
      </w:r>
      <w:r w:rsidRPr="00274CF8">
        <w:rPr>
          <w:rFonts w:eastAsia="Malgun Gothic"/>
          <w:lang w:val="en-IN"/>
        </w:rPr>
        <w:t xml:space="preserve"> with MCVideo user acknowledgement required</w:t>
      </w:r>
      <w:r>
        <w:tab/>
      </w:r>
      <w:r>
        <w:fldChar w:fldCharType="begin" w:fldLock="1"/>
      </w:r>
      <w:r>
        <w:instrText xml:space="preserve"> PAGEREF _Toc73958633 \h </w:instrText>
      </w:r>
      <w:r>
        <w:fldChar w:fldCharType="separate"/>
      </w:r>
      <w:r>
        <w:t>249</w:t>
      </w:r>
      <w:r>
        <w:fldChar w:fldCharType="end"/>
      </w:r>
    </w:p>
    <w:p w14:paraId="31EEE8A6" w14:textId="77777777" w:rsidR="002475F5" w:rsidRPr="00CD4CBB" w:rsidRDefault="002475F5">
      <w:pPr>
        <w:pStyle w:val="TOC5"/>
        <w:rPr>
          <w:rFonts w:ascii="Calibri" w:hAnsi="Calibri"/>
          <w:sz w:val="22"/>
          <w:szCs w:val="22"/>
          <w:lang w:eastAsia="en-GB"/>
        </w:rPr>
      </w:pPr>
      <w:r w:rsidRPr="00274CF8">
        <w:rPr>
          <w:rFonts w:eastAsia="Malgun Gothic"/>
          <w:lang w:val="en-IN"/>
        </w:rPr>
        <w:t>9.3.3.4.5</w:t>
      </w:r>
      <w:r w:rsidRPr="00CD4CBB">
        <w:rPr>
          <w:rFonts w:ascii="Calibri" w:hAnsi="Calibri"/>
          <w:sz w:val="22"/>
          <w:szCs w:val="22"/>
          <w:lang w:eastAsia="en-GB"/>
        </w:rPr>
        <w:tab/>
      </w:r>
      <w:r w:rsidRPr="00274CF8">
        <w:rPr>
          <w:rFonts w:eastAsia="Malgun Gothic"/>
          <w:lang w:val="en-IN"/>
        </w:rPr>
        <w:t>Received GROUP CALL ANNOUNCEMENT without MCVideo user acknowledgement required</w:t>
      </w:r>
      <w:r>
        <w:tab/>
      </w:r>
      <w:r>
        <w:fldChar w:fldCharType="begin" w:fldLock="1"/>
      </w:r>
      <w:r>
        <w:instrText xml:space="preserve"> PAGEREF _Toc73958634 \h </w:instrText>
      </w:r>
      <w:r>
        <w:fldChar w:fldCharType="separate"/>
      </w:r>
      <w:r>
        <w:t>249</w:t>
      </w:r>
      <w:r>
        <w:fldChar w:fldCharType="end"/>
      </w:r>
    </w:p>
    <w:p w14:paraId="355FE3B9" w14:textId="77777777" w:rsidR="002475F5" w:rsidRPr="00CD4CBB" w:rsidRDefault="002475F5">
      <w:pPr>
        <w:pStyle w:val="TOC5"/>
        <w:rPr>
          <w:rFonts w:ascii="Calibri" w:hAnsi="Calibri"/>
          <w:sz w:val="22"/>
          <w:szCs w:val="22"/>
          <w:lang w:eastAsia="en-GB"/>
        </w:rPr>
      </w:pPr>
      <w:r w:rsidRPr="00274CF8">
        <w:rPr>
          <w:rFonts w:eastAsia="Malgun Gothic"/>
          <w:lang w:val="en-IN"/>
        </w:rPr>
        <w:t>9.3.3.4.6</w:t>
      </w:r>
      <w:r w:rsidRPr="00CD4CBB">
        <w:rPr>
          <w:rFonts w:ascii="Calibri" w:hAnsi="Calibri"/>
          <w:sz w:val="22"/>
          <w:szCs w:val="22"/>
          <w:lang w:eastAsia="en-GB"/>
        </w:rPr>
        <w:tab/>
      </w:r>
      <w:r w:rsidRPr="00274CF8">
        <w:rPr>
          <w:rFonts w:eastAsia="Malgun Gothic"/>
          <w:lang w:val="en-IN"/>
        </w:rPr>
        <w:t>Call started</w:t>
      </w:r>
      <w:r>
        <w:tab/>
      </w:r>
      <w:r>
        <w:fldChar w:fldCharType="begin" w:fldLock="1"/>
      </w:r>
      <w:r>
        <w:instrText xml:space="preserve"> PAGEREF _Toc73958635 \h </w:instrText>
      </w:r>
      <w:r>
        <w:fldChar w:fldCharType="separate"/>
      </w:r>
      <w:r>
        <w:t>250</w:t>
      </w:r>
      <w:r>
        <w:fldChar w:fldCharType="end"/>
      </w:r>
    </w:p>
    <w:p w14:paraId="3AB00B9F" w14:textId="77777777" w:rsidR="002475F5" w:rsidRPr="00CD4CBB" w:rsidRDefault="002475F5">
      <w:pPr>
        <w:pStyle w:val="TOC5"/>
        <w:rPr>
          <w:rFonts w:ascii="Calibri" w:hAnsi="Calibri"/>
          <w:sz w:val="22"/>
          <w:szCs w:val="22"/>
          <w:lang w:eastAsia="en-GB"/>
        </w:rPr>
      </w:pPr>
      <w:r w:rsidRPr="00274CF8">
        <w:rPr>
          <w:lang w:val="en-IN"/>
        </w:rPr>
        <w:t>9.3.3.4.7</w:t>
      </w:r>
      <w:r w:rsidRPr="00CD4CBB">
        <w:rPr>
          <w:rFonts w:ascii="Calibri" w:hAnsi="Calibri"/>
          <w:sz w:val="22"/>
          <w:szCs w:val="22"/>
          <w:lang w:eastAsia="en-GB"/>
        </w:rPr>
        <w:tab/>
      </w:r>
      <w:r w:rsidRPr="00274CF8">
        <w:rPr>
          <w:lang w:val="en-IN"/>
        </w:rPr>
        <w:t>Upgrade call</w:t>
      </w:r>
      <w:r>
        <w:tab/>
      </w:r>
      <w:r>
        <w:fldChar w:fldCharType="begin" w:fldLock="1"/>
      </w:r>
      <w:r>
        <w:instrText xml:space="preserve"> PAGEREF _Toc73958636 \h </w:instrText>
      </w:r>
      <w:r>
        <w:fldChar w:fldCharType="separate"/>
      </w:r>
      <w:r>
        <w:t>251</w:t>
      </w:r>
      <w:r>
        <w:fldChar w:fldCharType="end"/>
      </w:r>
    </w:p>
    <w:p w14:paraId="0EBA9D52" w14:textId="77777777" w:rsidR="002475F5" w:rsidRPr="00CD4CBB" w:rsidRDefault="002475F5">
      <w:pPr>
        <w:pStyle w:val="TOC6"/>
        <w:rPr>
          <w:rFonts w:ascii="Calibri" w:hAnsi="Calibri"/>
          <w:sz w:val="22"/>
          <w:szCs w:val="22"/>
          <w:lang w:eastAsia="en-GB"/>
        </w:rPr>
      </w:pPr>
      <w:r w:rsidRPr="00274CF8">
        <w:rPr>
          <w:lang w:val="en-IN"/>
        </w:rPr>
        <w:t>9.3.3.4.7.1</w:t>
      </w:r>
      <w:r w:rsidRPr="00CD4CBB">
        <w:rPr>
          <w:rFonts w:ascii="Calibri" w:hAnsi="Calibri"/>
          <w:sz w:val="22"/>
          <w:szCs w:val="22"/>
          <w:lang w:eastAsia="en-GB"/>
        </w:rPr>
        <w:tab/>
      </w:r>
      <w:r w:rsidRPr="00274CF8">
        <w:rPr>
          <w:lang w:val="en-IN"/>
        </w:rPr>
        <w:t>Originating user upgrading the call</w:t>
      </w:r>
      <w:r>
        <w:tab/>
      </w:r>
      <w:r>
        <w:fldChar w:fldCharType="begin" w:fldLock="1"/>
      </w:r>
      <w:r>
        <w:instrText xml:space="preserve"> PAGEREF _Toc73958637 \h </w:instrText>
      </w:r>
      <w:r>
        <w:fldChar w:fldCharType="separate"/>
      </w:r>
      <w:r>
        <w:t>251</w:t>
      </w:r>
      <w:r>
        <w:fldChar w:fldCharType="end"/>
      </w:r>
    </w:p>
    <w:p w14:paraId="2831FC00" w14:textId="77777777" w:rsidR="002475F5" w:rsidRPr="00CD4CBB" w:rsidRDefault="002475F5">
      <w:pPr>
        <w:pStyle w:val="TOC6"/>
        <w:rPr>
          <w:rFonts w:ascii="Calibri" w:hAnsi="Calibri"/>
          <w:sz w:val="22"/>
          <w:szCs w:val="22"/>
          <w:lang w:eastAsia="en-GB"/>
        </w:rPr>
      </w:pPr>
      <w:r w:rsidRPr="00274CF8">
        <w:rPr>
          <w:lang w:val="en-IN"/>
        </w:rPr>
        <w:t>9.3.3.4.7.2</w:t>
      </w:r>
      <w:r w:rsidRPr="00CD4CBB">
        <w:rPr>
          <w:rFonts w:ascii="Calibri" w:hAnsi="Calibri"/>
          <w:sz w:val="22"/>
          <w:szCs w:val="22"/>
          <w:lang w:eastAsia="en-GB"/>
        </w:rPr>
        <w:tab/>
      </w:r>
      <w:r w:rsidRPr="00274CF8">
        <w:rPr>
          <w:lang w:val="en-IN"/>
        </w:rPr>
        <w:t>Terminating UE receiving a GROUP CALL ANNOUNCEMENT message when participating in the ongoing call</w:t>
      </w:r>
      <w:r>
        <w:tab/>
      </w:r>
      <w:r>
        <w:fldChar w:fldCharType="begin" w:fldLock="1"/>
      </w:r>
      <w:r>
        <w:instrText xml:space="preserve"> PAGEREF _Toc73958638 \h </w:instrText>
      </w:r>
      <w:r>
        <w:fldChar w:fldCharType="separate"/>
      </w:r>
      <w:r>
        <w:t>252</w:t>
      </w:r>
      <w:r>
        <w:fldChar w:fldCharType="end"/>
      </w:r>
    </w:p>
    <w:p w14:paraId="209D6218" w14:textId="77777777" w:rsidR="002475F5" w:rsidRPr="00CD4CBB" w:rsidRDefault="002475F5">
      <w:pPr>
        <w:pStyle w:val="TOC5"/>
        <w:rPr>
          <w:rFonts w:ascii="Calibri" w:hAnsi="Calibri"/>
          <w:sz w:val="22"/>
          <w:szCs w:val="22"/>
          <w:lang w:eastAsia="en-GB"/>
        </w:rPr>
      </w:pPr>
      <w:r w:rsidRPr="00274CF8">
        <w:rPr>
          <w:lang w:val="en-IN"/>
        </w:rPr>
        <w:t>9.3.3.4.8</w:t>
      </w:r>
      <w:r w:rsidRPr="00CD4CBB">
        <w:rPr>
          <w:rFonts w:ascii="Calibri" w:hAnsi="Calibri"/>
          <w:sz w:val="22"/>
          <w:szCs w:val="22"/>
          <w:lang w:eastAsia="en-GB"/>
        </w:rPr>
        <w:tab/>
      </w:r>
      <w:r w:rsidRPr="00274CF8">
        <w:rPr>
          <w:lang w:val="en-IN"/>
        </w:rPr>
        <w:t>Downgrade call</w:t>
      </w:r>
      <w:r>
        <w:tab/>
      </w:r>
      <w:r>
        <w:fldChar w:fldCharType="begin" w:fldLock="1"/>
      </w:r>
      <w:r>
        <w:instrText xml:space="preserve"> PAGEREF _Toc73958639 \h </w:instrText>
      </w:r>
      <w:r>
        <w:fldChar w:fldCharType="separate"/>
      </w:r>
      <w:r>
        <w:t>253</w:t>
      </w:r>
      <w:r>
        <w:fldChar w:fldCharType="end"/>
      </w:r>
    </w:p>
    <w:p w14:paraId="50C9013E" w14:textId="77777777" w:rsidR="002475F5" w:rsidRPr="00CD4CBB" w:rsidRDefault="002475F5">
      <w:pPr>
        <w:pStyle w:val="TOC6"/>
        <w:rPr>
          <w:rFonts w:ascii="Calibri" w:hAnsi="Calibri"/>
          <w:sz w:val="22"/>
          <w:szCs w:val="22"/>
          <w:lang w:eastAsia="en-GB"/>
        </w:rPr>
      </w:pPr>
      <w:r w:rsidRPr="00274CF8">
        <w:rPr>
          <w:lang w:val="en-IN"/>
        </w:rPr>
        <w:t>9.3.3.4.8.1</w:t>
      </w:r>
      <w:r w:rsidRPr="00CD4CBB">
        <w:rPr>
          <w:rFonts w:ascii="Calibri" w:hAnsi="Calibri"/>
          <w:sz w:val="22"/>
          <w:szCs w:val="22"/>
          <w:lang w:eastAsia="en-GB"/>
        </w:rPr>
        <w:tab/>
      </w:r>
      <w:r w:rsidRPr="00274CF8">
        <w:rPr>
          <w:lang w:val="en-IN"/>
        </w:rPr>
        <w:t>Originating user downgrading emergency group call</w:t>
      </w:r>
      <w:r>
        <w:tab/>
      </w:r>
      <w:r>
        <w:fldChar w:fldCharType="begin" w:fldLock="1"/>
      </w:r>
      <w:r>
        <w:instrText xml:space="preserve"> PAGEREF _Toc73958640 \h </w:instrText>
      </w:r>
      <w:r>
        <w:fldChar w:fldCharType="separate"/>
      </w:r>
      <w:r>
        <w:t>253</w:t>
      </w:r>
      <w:r>
        <w:fldChar w:fldCharType="end"/>
      </w:r>
    </w:p>
    <w:p w14:paraId="4A418F26" w14:textId="77777777" w:rsidR="002475F5" w:rsidRPr="00CD4CBB" w:rsidRDefault="002475F5">
      <w:pPr>
        <w:pStyle w:val="TOC6"/>
        <w:rPr>
          <w:rFonts w:ascii="Calibri" w:hAnsi="Calibri"/>
          <w:sz w:val="22"/>
          <w:szCs w:val="22"/>
          <w:lang w:eastAsia="en-GB"/>
        </w:rPr>
      </w:pPr>
      <w:r w:rsidRPr="00274CF8">
        <w:rPr>
          <w:lang w:val="en-IN"/>
        </w:rPr>
        <w:t>9.3.3.4.8.2</w:t>
      </w:r>
      <w:r w:rsidRPr="00CD4CBB">
        <w:rPr>
          <w:rFonts w:ascii="Calibri" w:hAnsi="Calibri"/>
          <w:sz w:val="22"/>
          <w:szCs w:val="22"/>
          <w:lang w:eastAsia="en-GB"/>
        </w:rPr>
        <w:tab/>
      </w:r>
      <w:r w:rsidRPr="00274CF8">
        <w:rPr>
          <w:lang w:val="en-IN"/>
        </w:rPr>
        <w:t>Retransmitting GROUP CALL EMERGENCY END</w:t>
      </w:r>
      <w:r>
        <w:tab/>
      </w:r>
      <w:r>
        <w:fldChar w:fldCharType="begin" w:fldLock="1"/>
      </w:r>
      <w:r>
        <w:instrText xml:space="preserve"> PAGEREF _Toc73958641 \h </w:instrText>
      </w:r>
      <w:r>
        <w:fldChar w:fldCharType="separate"/>
      </w:r>
      <w:r>
        <w:t>254</w:t>
      </w:r>
      <w:r>
        <w:fldChar w:fldCharType="end"/>
      </w:r>
    </w:p>
    <w:p w14:paraId="501D86A9" w14:textId="77777777" w:rsidR="002475F5" w:rsidRPr="00CD4CBB" w:rsidRDefault="002475F5">
      <w:pPr>
        <w:pStyle w:val="TOC6"/>
        <w:rPr>
          <w:rFonts w:ascii="Calibri" w:hAnsi="Calibri"/>
          <w:sz w:val="22"/>
          <w:szCs w:val="22"/>
          <w:lang w:eastAsia="en-GB"/>
        </w:rPr>
      </w:pPr>
      <w:r w:rsidRPr="00274CF8">
        <w:rPr>
          <w:lang w:val="en-IN"/>
        </w:rPr>
        <w:t>9.3.3.4.8.3</w:t>
      </w:r>
      <w:r w:rsidRPr="00CD4CBB">
        <w:rPr>
          <w:rFonts w:ascii="Calibri" w:hAnsi="Calibri"/>
          <w:sz w:val="22"/>
          <w:szCs w:val="22"/>
          <w:lang w:eastAsia="en-GB"/>
        </w:rPr>
        <w:tab/>
      </w:r>
      <w:r w:rsidRPr="00274CF8">
        <w:rPr>
          <w:lang w:val="en-IN"/>
        </w:rPr>
        <w:t>Terminating user downgrading emergency group call</w:t>
      </w:r>
      <w:r>
        <w:tab/>
      </w:r>
      <w:r>
        <w:fldChar w:fldCharType="begin" w:fldLock="1"/>
      </w:r>
      <w:r>
        <w:instrText xml:space="preserve"> PAGEREF _Toc73958642 \h </w:instrText>
      </w:r>
      <w:r>
        <w:fldChar w:fldCharType="separate"/>
      </w:r>
      <w:r>
        <w:t>254</w:t>
      </w:r>
      <w:r>
        <w:fldChar w:fldCharType="end"/>
      </w:r>
    </w:p>
    <w:p w14:paraId="17C3E3C7" w14:textId="77777777" w:rsidR="002475F5" w:rsidRPr="00CD4CBB" w:rsidRDefault="002475F5">
      <w:pPr>
        <w:pStyle w:val="TOC6"/>
        <w:rPr>
          <w:rFonts w:ascii="Calibri" w:hAnsi="Calibri"/>
          <w:sz w:val="22"/>
          <w:szCs w:val="22"/>
          <w:lang w:eastAsia="en-GB"/>
        </w:rPr>
      </w:pPr>
      <w:r w:rsidRPr="00274CF8">
        <w:rPr>
          <w:lang w:val="en-IN"/>
        </w:rPr>
        <w:t>9.3.3.4.8.4</w:t>
      </w:r>
      <w:r w:rsidRPr="00CD4CBB">
        <w:rPr>
          <w:rFonts w:ascii="Calibri" w:hAnsi="Calibri"/>
          <w:sz w:val="22"/>
          <w:szCs w:val="22"/>
          <w:lang w:eastAsia="en-GB"/>
        </w:rPr>
        <w:tab/>
      </w:r>
      <w:r w:rsidRPr="00274CF8">
        <w:rPr>
          <w:lang w:val="en-IN"/>
        </w:rPr>
        <w:t>Originating user downgrading imminent peril group call</w:t>
      </w:r>
      <w:r>
        <w:tab/>
      </w:r>
      <w:r>
        <w:fldChar w:fldCharType="begin" w:fldLock="1"/>
      </w:r>
      <w:r>
        <w:instrText xml:space="preserve"> PAGEREF _Toc73958643 \h </w:instrText>
      </w:r>
      <w:r>
        <w:fldChar w:fldCharType="separate"/>
      </w:r>
      <w:r>
        <w:t>255</w:t>
      </w:r>
      <w:r>
        <w:fldChar w:fldCharType="end"/>
      </w:r>
    </w:p>
    <w:p w14:paraId="51060FBA" w14:textId="77777777" w:rsidR="002475F5" w:rsidRPr="00CD4CBB" w:rsidRDefault="002475F5">
      <w:pPr>
        <w:pStyle w:val="TOC6"/>
        <w:rPr>
          <w:rFonts w:ascii="Calibri" w:hAnsi="Calibri"/>
          <w:sz w:val="22"/>
          <w:szCs w:val="22"/>
          <w:lang w:eastAsia="en-GB"/>
        </w:rPr>
      </w:pPr>
      <w:r w:rsidRPr="00274CF8">
        <w:rPr>
          <w:lang w:val="en-IN"/>
        </w:rPr>
        <w:t>9.3.3.4.8.5</w:t>
      </w:r>
      <w:r w:rsidRPr="00CD4CBB">
        <w:rPr>
          <w:rFonts w:ascii="Calibri" w:hAnsi="Calibri"/>
          <w:sz w:val="22"/>
          <w:szCs w:val="22"/>
          <w:lang w:eastAsia="en-GB"/>
        </w:rPr>
        <w:tab/>
      </w:r>
      <w:r w:rsidRPr="00274CF8">
        <w:rPr>
          <w:lang w:val="en-IN"/>
        </w:rPr>
        <w:t>Retransmitting GROUP CALL IMMINENT PERIL END</w:t>
      </w:r>
      <w:r>
        <w:tab/>
      </w:r>
      <w:r>
        <w:fldChar w:fldCharType="begin" w:fldLock="1"/>
      </w:r>
      <w:r>
        <w:instrText xml:space="preserve"> PAGEREF _Toc73958644 \h </w:instrText>
      </w:r>
      <w:r>
        <w:fldChar w:fldCharType="separate"/>
      </w:r>
      <w:r>
        <w:t>255</w:t>
      </w:r>
      <w:r>
        <w:fldChar w:fldCharType="end"/>
      </w:r>
    </w:p>
    <w:p w14:paraId="70962284" w14:textId="77777777" w:rsidR="002475F5" w:rsidRPr="00CD4CBB" w:rsidRDefault="002475F5">
      <w:pPr>
        <w:pStyle w:val="TOC6"/>
        <w:rPr>
          <w:rFonts w:ascii="Calibri" w:hAnsi="Calibri"/>
          <w:sz w:val="22"/>
          <w:szCs w:val="22"/>
          <w:lang w:eastAsia="en-GB"/>
        </w:rPr>
      </w:pPr>
      <w:r w:rsidRPr="00274CF8">
        <w:rPr>
          <w:lang w:val="en-IN"/>
        </w:rPr>
        <w:t>9.3.3.4.8.6</w:t>
      </w:r>
      <w:r w:rsidRPr="00CD4CBB">
        <w:rPr>
          <w:rFonts w:ascii="Calibri" w:hAnsi="Calibri"/>
          <w:sz w:val="22"/>
          <w:szCs w:val="22"/>
          <w:lang w:eastAsia="en-GB"/>
        </w:rPr>
        <w:tab/>
      </w:r>
      <w:r w:rsidRPr="00274CF8">
        <w:rPr>
          <w:lang w:val="en-IN"/>
        </w:rPr>
        <w:t>Terminating user downgrading imminent peril group call</w:t>
      </w:r>
      <w:r>
        <w:tab/>
      </w:r>
      <w:r>
        <w:fldChar w:fldCharType="begin" w:fldLock="1"/>
      </w:r>
      <w:r>
        <w:instrText xml:space="preserve"> PAGEREF _Toc73958645 \h </w:instrText>
      </w:r>
      <w:r>
        <w:fldChar w:fldCharType="separate"/>
      </w:r>
      <w:r>
        <w:t>256</w:t>
      </w:r>
      <w:r>
        <w:fldChar w:fldCharType="end"/>
      </w:r>
    </w:p>
    <w:p w14:paraId="4AB71AE3" w14:textId="77777777" w:rsidR="002475F5" w:rsidRPr="00CD4CBB" w:rsidRDefault="002475F5">
      <w:pPr>
        <w:pStyle w:val="TOC6"/>
        <w:rPr>
          <w:rFonts w:ascii="Calibri" w:hAnsi="Calibri"/>
          <w:sz w:val="22"/>
          <w:szCs w:val="22"/>
          <w:lang w:eastAsia="en-GB"/>
        </w:rPr>
      </w:pPr>
      <w:r w:rsidRPr="00274CF8">
        <w:rPr>
          <w:lang w:val="en-IN"/>
        </w:rPr>
        <w:t>9.3.3.4.8.7</w:t>
      </w:r>
      <w:r w:rsidRPr="00CD4CBB">
        <w:rPr>
          <w:rFonts w:ascii="Calibri" w:hAnsi="Calibri"/>
          <w:sz w:val="22"/>
          <w:szCs w:val="22"/>
          <w:lang w:eastAsia="en-GB"/>
        </w:rPr>
        <w:tab/>
      </w:r>
      <w:r w:rsidRPr="00274CF8">
        <w:rPr>
          <w:lang w:val="en-IN"/>
        </w:rPr>
        <w:t>Implicit emergency priority end</w:t>
      </w:r>
      <w:r>
        <w:tab/>
      </w:r>
      <w:r>
        <w:fldChar w:fldCharType="begin" w:fldLock="1"/>
      </w:r>
      <w:r>
        <w:instrText xml:space="preserve"> PAGEREF _Toc73958646 \h </w:instrText>
      </w:r>
      <w:r>
        <w:fldChar w:fldCharType="separate"/>
      </w:r>
      <w:r>
        <w:t>256</w:t>
      </w:r>
      <w:r>
        <w:fldChar w:fldCharType="end"/>
      </w:r>
    </w:p>
    <w:p w14:paraId="6D8F56E5" w14:textId="77777777" w:rsidR="002475F5" w:rsidRPr="00CD4CBB" w:rsidRDefault="002475F5">
      <w:pPr>
        <w:pStyle w:val="TOC6"/>
        <w:rPr>
          <w:rFonts w:ascii="Calibri" w:hAnsi="Calibri"/>
          <w:sz w:val="22"/>
          <w:szCs w:val="22"/>
          <w:lang w:eastAsia="en-GB"/>
        </w:rPr>
      </w:pPr>
      <w:r w:rsidRPr="00274CF8">
        <w:rPr>
          <w:lang w:val="en-IN"/>
        </w:rPr>
        <w:t>9.3.3.4.8.8</w:t>
      </w:r>
      <w:r w:rsidRPr="00CD4CBB">
        <w:rPr>
          <w:rFonts w:ascii="Calibri" w:hAnsi="Calibri"/>
          <w:sz w:val="22"/>
          <w:szCs w:val="22"/>
          <w:lang w:eastAsia="en-GB"/>
        </w:rPr>
        <w:tab/>
      </w:r>
      <w:r w:rsidRPr="00274CF8">
        <w:rPr>
          <w:lang w:val="en-IN"/>
        </w:rPr>
        <w:t>Implicit imminent peril priority end</w:t>
      </w:r>
      <w:r>
        <w:tab/>
      </w:r>
      <w:r>
        <w:fldChar w:fldCharType="begin" w:fldLock="1"/>
      </w:r>
      <w:r>
        <w:instrText xml:space="preserve"> PAGEREF _Toc73958647 \h </w:instrText>
      </w:r>
      <w:r>
        <w:fldChar w:fldCharType="separate"/>
      </w:r>
      <w:r>
        <w:t>256</w:t>
      </w:r>
      <w:r>
        <w:fldChar w:fldCharType="end"/>
      </w:r>
    </w:p>
    <w:p w14:paraId="2F0586A1" w14:textId="77777777" w:rsidR="002475F5" w:rsidRPr="00CD4CBB" w:rsidRDefault="002475F5">
      <w:pPr>
        <w:pStyle w:val="TOC5"/>
        <w:rPr>
          <w:rFonts w:ascii="Calibri" w:hAnsi="Calibri"/>
          <w:sz w:val="22"/>
          <w:szCs w:val="22"/>
          <w:lang w:eastAsia="en-GB"/>
        </w:rPr>
      </w:pPr>
      <w:r w:rsidRPr="00274CF8">
        <w:rPr>
          <w:rFonts w:eastAsia="Malgun Gothic"/>
          <w:lang w:val="en-IN"/>
        </w:rPr>
        <w:t>9.3.3.4.9</w:t>
      </w:r>
      <w:r w:rsidRPr="00CD4CBB">
        <w:rPr>
          <w:rFonts w:ascii="Calibri" w:hAnsi="Calibri"/>
          <w:sz w:val="22"/>
          <w:szCs w:val="22"/>
          <w:lang w:eastAsia="en-GB"/>
        </w:rPr>
        <w:tab/>
      </w:r>
      <w:r w:rsidRPr="00274CF8">
        <w:rPr>
          <w:rFonts w:eastAsia="Malgun Gothic"/>
          <w:lang w:val="en-IN"/>
        </w:rPr>
        <w:t>Merge of two calls</w:t>
      </w:r>
      <w:r>
        <w:tab/>
      </w:r>
      <w:r>
        <w:fldChar w:fldCharType="begin" w:fldLock="1"/>
      </w:r>
      <w:r>
        <w:instrText xml:space="preserve"> PAGEREF _Toc73958648 \h </w:instrText>
      </w:r>
      <w:r>
        <w:fldChar w:fldCharType="separate"/>
      </w:r>
      <w:r>
        <w:t>257</w:t>
      </w:r>
      <w:r>
        <w:fldChar w:fldCharType="end"/>
      </w:r>
    </w:p>
    <w:p w14:paraId="020A96A6" w14:textId="77777777" w:rsidR="002475F5" w:rsidRPr="00CD4CBB" w:rsidRDefault="002475F5">
      <w:pPr>
        <w:pStyle w:val="TOC5"/>
        <w:rPr>
          <w:rFonts w:ascii="Calibri" w:hAnsi="Calibri"/>
          <w:sz w:val="22"/>
          <w:szCs w:val="22"/>
          <w:lang w:eastAsia="en-GB"/>
        </w:rPr>
      </w:pPr>
      <w:r w:rsidRPr="00274CF8">
        <w:rPr>
          <w:lang w:val="en-IN"/>
        </w:rPr>
        <w:t>9.3.3.4.10</w:t>
      </w:r>
      <w:r w:rsidRPr="00CD4CBB">
        <w:rPr>
          <w:rFonts w:ascii="Calibri" w:hAnsi="Calibri"/>
          <w:sz w:val="22"/>
          <w:szCs w:val="22"/>
          <w:lang w:eastAsia="en-GB"/>
        </w:rPr>
        <w:tab/>
      </w:r>
      <w:r w:rsidRPr="00274CF8">
        <w:rPr>
          <w:lang w:val="en-IN"/>
        </w:rPr>
        <w:t>Call release after call establishment</w:t>
      </w:r>
      <w:r>
        <w:tab/>
      </w:r>
      <w:r>
        <w:fldChar w:fldCharType="begin" w:fldLock="1"/>
      </w:r>
      <w:r>
        <w:instrText xml:space="preserve"> PAGEREF _Toc73958649 \h </w:instrText>
      </w:r>
      <w:r>
        <w:fldChar w:fldCharType="separate"/>
      </w:r>
      <w:r>
        <w:t>257</w:t>
      </w:r>
      <w:r>
        <w:fldChar w:fldCharType="end"/>
      </w:r>
    </w:p>
    <w:p w14:paraId="6B420EB5" w14:textId="77777777" w:rsidR="002475F5" w:rsidRPr="00CD4CBB" w:rsidRDefault="002475F5">
      <w:pPr>
        <w:pStyle w:val="TOC5"/>
        <w:rPr>
          <w:rFonts w:ascii="Calibri" w:hAnsi="Calibri"/>
          <w:sz w:val="22"/>
          <w:szCs w:val="22"/>
          <w:lang w:eastAsia="en-GB"/>
        </w:rPr>
      </w:pPr>
      <w:r w:rsidRPr="00274CF8">
        <w:rPr>
          <w:rFonts w:eastAsia="Malgun Gothic"/>
          <w:lang w:val="en-IN"/>
        </w:rPr>
        <w:t>9.3.3.4.11</w:t>
      </w:r>
      <w:r w:rsidRPr="00CD4CBB">
        <w:rPr>
          <w:rFonts w:ascii="Calibri" w:hAnsi="Calibri"/>
          <w:sz w:val="22"/>
          <w:szCs w:val="22"/>
          <w:lang w:eastAsia="en-GB"/>
        </w:rPr>
        <w:tab/>
      </w:r>
      <w:r w:rsidRPr="00274CF8">
        <w:rPr>
          <w:rFonts w:eastAsia="Malgun Gothic"/>
          <w:lang w:val="en-IN"/>
        </w:rPr>
        <w:t>Call release or reject before call establishment</w:t>
      </w:r>
      <w:r>
        <w:tab/>
      </w:r>
      <w:r>
        <w:fldChar w:fldCharType="begin" w:fldLock="1"/>
      </w:r>
      <w:r>
        <w:instrText xml:space="preserve"> PAGEREF _Toc73958650 \h </w:instrText>
      </w:r>
      <w:r>
        <w:fldChar w:fldCharType="separate"/>
      </w:r>
      <w:r>
        <w:t>258</w:t>
      </w:r>
      <w:r>
        <w:fldChar w:fldCharType="end"/>
      </w:r>
    </w:p>
    <w:p w14:paraId="603B1CA2" w14:textId="77777777" w:rsidR="002475F5" w:rsidRPr="00CD4CBB" w:rsidRDefault="002475F5">
      <w:pPr>
        <w:pStyle w:val="TOC5"/>
        <w:rPr>
          <w:rFonts w:ascii="Calibri" w:hAnsi="Calibri"/>
          <w:sz w:val="22"/>
          <w:szCs w:val="22"/>
          <w:lang w:eastAsia="en-GB"/>
        </w:rPr>
      </w:pPr>
      <w:r w:rsidRPr="00274CF8">
        <w:rPr>
          <w:lang w:val="en-IN"/>
        </w:rPr>
        <w:t>9.3.3.4.12</w:t>
      </w:r>
      <w:r w:rsidRPr="00CD4CBB">
        <w:rPr>
          <w:rFonts w:ascii="Calibri" w:hAnsi="Calibri"/>
          <w:sz w:val="22"/>
          <w:szCs w:val="22"/>
          <w:lang w:eastAsia="en-GB"/>
        </w:rPr>
        <w:tab/>
      </w:r>
      <w:r w:rsidRPr="00274CF8">
        <w:rPr>
          <w:lang w:val="en-IN"/>
        </w:rPr>
        <w:t>Error handling</w:t>
      </w:r>
      <w:r>
        <w:tab/>
      </w:r>
      <w:r>
        <w:fldChar w:fldCharType="begin" w:fldLock="1"/>
      </w:r>
      <w:r>
        <w:instrText xml:space="preserve"> PAGEREF _Toc73958651 \h </w:instrText>
      </w:r>
      <w:r>
        <w:fldChar w:fldCharType="separate"/>
      </w:r>
      <w:r>
        <w:t>258</w:t>
      </w:r>
      <w:r>
        <w:fldChar w:fldCharType="end"/>
      </w:r>
    </w:p>
    <w:p w14:paraId="56C64C64" w14:textId="77777777" w:rsidR="002475F5" w:rsidRPr="00CD4CBB" w:rsidRDefault="002475F5">
      <w:pPr>
        <w:pStyle w:val="TOC6"/>
        <w:rPr>
          <w:rFonts w:ascii="Calibri" w:hAnsi="Calibri"/>
          <w:sz w:val="22"/>
          <w:szCs w:val="22"/>
          <w:lang w:eastAsia="en-GB"/>
        </w:rPr>
      </w:pPr>
      <w:r w:rsidRPr="00274CF8">
        <w:rPr>
          <w:lang w:val="en-IN"/>
        </w:rPr>
        <w:t>9.3.3.4.12.1</w:t>
      </w:r>
      <w:r w:rsidRPr="00CD4CBB">
        <w:rPr>
          <w:rFonts w:ascii="Calibri" w:hAnsi="Calibri"/>
          <w:sz w:val="22"/>
          <w:szCs w:val="22"/>
          <w:lang w:eastAsia="en-GB"/>
        </w:rPr>
        <w:tab/>
      </w:r>
      <w:r w:rsidRPr="00274CF8">
        <w:rPr>
          <w:lang w:val="en-IN"/>
        </w:rPr>
        <w:t>Unexpected MONP message received</w:t>
      </w:r>
      <w:r>
        <w:tab/>
      </w:r>
      <w:r>
        <w:fldChar w:fldCharType="begin" w:fldLock="1"/>
      </w:r>
      <w:r>
        <w:instrText xml:space="preserve"> PAGEREF _Toc73958652 \h </w:instrText>
      </w:r>
      <w:r>
        <w:fldChar w:fldCharType="separate"/>
      </w:r>
      <w:r>
        <w:t>258</w:t>
      </w:r>
      <w:r>
        <w:fldChar w:fldCharType="end"/>
      </w:r>
    </w:p>
    <w:p w14:paraId="106D747E" w14:textId="77777777" w:rsidR="002475F5" w:rsidRPr="00CD4CBB" w:rsidRDefault="002475F5">
      <w:pPr>
        <w:pStyle w:val="TOC6"/>
        <w:rPr>
          <w:rFonts w:ascii="Calibri" w:hAnsi="Calibri"/>
          <w:sz w:val="22"/>
          <w:szCs w:val="22"/>
          <w:lang w:eastAsia="en-GB"/>
        </w:rPr>
      </w:pPr>
      <w:r w:rsidRPr="00274CF8">
        <w:rPr>
          <w:lang w:val="en-IN"/>
        </w:rPr>
        <w:t>9.3.3.4.12.2</w:t>
      </w:r>
      <w:r w:rsidRPr="00CD4CBB">
        <w:rPr>
          <w:rFonts w:ascii="Calibri" w:hAnsi="Calibri"/>
          <w:sz w:val="22"/>
          <w:szCs w:val="22"/>
          <w:lang w:eastAsia="en-GB"/>
        </w:rPr>
        <w:tab/>
      </w:r>
      <w:r w:rsidRPr="00274CF8">
        <w:rPr>
          <w:lang w:val="en-IN"/>
        </w:rPr>
        <w:t>Unexpected indication from MCVideo user</w:t>
      </w:r>
      <w:r>
        <w:tab/>
      </w:r>
      <w:r>
        <w:fldChar w:fldCharType="begin" w:fldLock="1"/>
      </w:r>
      <w:r>
        <w:instrText xml:space="preserve"> PAGEREF _Toc73958653 \h </w:instrText>
      </w:r>
      <w:r>
        <w:fldChar w:fldCharType="separate"/>
      </w:r>
      <w:r>
        <w:t>258</w:t>
      </w:r>
      <w:r>
        <w:fldChar w:fldCharType="end"/>
      </w:r>
    </w:p>
    <w:p w14:paraId="521AC948" w14:textId="77777777" w:rsidR="002475F5" w:rsidRPr="00CD4CBB" w:rsidRDefault="002475F5">
      <w:pPr>
        <w:pStyle w:val="TOC6"/>
        <w:rPr>
          <w:rFonts w:ascii="Calibri" w:hAnsi="Calibri"/>
          <w:sz w:val="22"/>
          <w:szCs w:val="22"/>
          <w:lang w:eastAsia="en-GB"/>
        </w:rPr>
      </w:pPr>
      <w:r w:rsidRPr="00274CF8">
        <w:rPr>
          <w:lang w:val="en-IN"/>
        </w:rPr>
        <w:t>9.3.3.4.12.3</w:t>
      </w:r>
      <w:r w:rsidRPr="00CD4CBB">
        <w:rPr>
          <w:rFonts w:ascii="Calibri" w:hAnsi="Calibri"/>
          <w:sz w:val="22"/>
          <w:szCs w:val="22"/>
          <w:lang w:eastAsia="en-GB"/>
        </w:rPr>
        <w:tab/>
      </w:r>
      <w:r w:rsidRPr="00274CF8">
        <w:rPr>
          <w:lang w:val="en-IN"/>
        </w:rPr>
        <w:t>Unexpected expiration of a timer</w:t>
      </w:r>
      <w:r>
        <w:tab/>
      </w:r>
      <w:r>
        <w:fldChar w:fldCharType="begin" w:fldLock="1"/>
      </w:r>
      <w:r>
        <w:instrText xml:space="preserve"> PAGEREF _Toc73958654 \h </w:instrText>
      </w:r>
      <w:r>
        <w:fldChar w:fldCharType="separate"/>
      </w:r>
      <w:r>
        <w:t>258</w:t>
      </w:r>
      <w:r>
        <w:fldChar w:fldCharType="end"/>
      </w:r>
    </w:p>
    <w:p w14:paraId="68A8C23E" w14:textId="77777777" w:rsidR="002475F5" w:rsidRPr="00CD4CBB" w:rsidRDefault="002475F5">
      <w:pPr>
        <w:pStyle w:val="TOC2"/>
        <w:rPr>
          <w:rFonts w:ascii="Calibri" w:hAnsi="Calibri"/>
          <w:sz w:val="22"/>
          <w:szCs w:val="22"/>
          <w:lang w:eastAsia="en-GB"/>
        </w:rPr>
      </w:pPr>
      <w:r w:rsidRPr="00274CF8">
        <w:rPr>
          <w:lang w:val="en-IN"/>
        </w:rPr>
        <w:t>9.4</w:t>
      </w:r>
      <w:r w:rsidRPr="00CD4CBB">
        <w:rPr>
          <w:rFonts w:ascii="Calibri" w:hAnsi="Calibri"/>
          <w:sz w:val="22"/>
          <w:szCs w:val="22"/>
          <w:lang w:eastAsia="en-GB"/>
        </w:rPr>
        <w:tab/>
      </w:r>
      <w:r w:rsidRPr="00274CF8">
        <w:rPr>
          <w:lang w:val="en-IN"/>
        </w:rPr>
        <w:t>Off-network Broadcast group call</w:t>
      </w:r>
      <w:r>
        <w:tab/>
      </w:r>
      <w:r>
        <w:fldChar w:fldCharType="begin" w:fldLock="1"/>
      </w:r>
      <w:r>
        <w:instrText xml:space="preserve"> PAGEREF _Toc73958655 \h </w:instrText>
      </w:r>
      <w:r>
        <w:fldChar w:fldCharType="separate"/>
      </w:r>
      <w:r>
        <w:t>258</w:t>
      </w:r>
      <w:r>
        <w:fldChar w:fldCharType="end"/>
      </w:r>
    </w:p>
    <w:p w14:paraId="2D30C4BA" w14:textId="77777777" w:rsidR="002475F5" w:rsidRPr="00CD4CBB" w:rsidRDefault="002475F5">
      <w:pPr>
        <w:pStyle w:val="TOC3"/>
        <w:rPr>
          <w:rFonts w:ascii="Calibri" w:hAnsi="Calibri"/>
          <w:sz w:val="22"/>
          <w:szCs w:val="22"/>
          <w:lang w:eastAsia="en-GB"/>
        </w:rPr>
      </w:pPr>
      <w:r w:rsidRPr="00274CF8">
        <w:rPr>
          <w:lang w:val="en-IN"/>
        </w:rPr>
        <w:t>9.4.1</w:t>
      </w:r>
      <w:r w:rsidRPr="00CD4CBB">
        <w:rPr>
          <w:rFonts w:ascii="Calibri" w:hAnsi="Calibri"/>
          <w:sz w:val="22"/>
          <w:szCs w:val="22"/>
          <w:lang w:eastAsia="en-GB"/>
        </w:rPr>
        <w:tab/>
      </w:r>
      <w:r w:rsidRPr="00274CF8">
        <w:rPr>
          <w:lang w:val="en-IN"/>
        </w:rPr>
        <w:t>General</w:t>
      </w:r>
      <w:r>
        <w:tab/>
      </w:r>
      <w:r>
        <w:fldChar w:fldCharType="begin" w:fldLock="1"/>
      </w:r>
      <w:r>
        <w:instrText xml:space="preserve"> PAGEREF _Toc73958656 \h </w:instrText>
      </w:r>
      <w:r>
        <w:fldChar w:fldCharType="separate"/>
      </w:r>
      <w:r>
        <w:t>258</w:t>
      </w:r>
      <w:r>
        <w:fldChar w:fldCharType="end"/>
      </w:r>
    </w:p>
    <w:p w14:paraId="42F7E53E" w14:textId="77777777" w:rsidR="002475F5" w:rsidRPr="00CD4CBB" w:rsidRDefault="002475F5">
      <w:pPr>
        <w:pStyle w:val="TOC3"/>
        <w:rPr>
          <w:rFonts w:ascii="Calibri" w:hAnsi="Calibri"/>
          <w:sz w:val="22"/>
          <w:szCs w:val="22"/>
          <w:lang w:eastAsia="en-GB"/>
        </w:rPr>
      </w:pPr>
      <w:r w:rsidRPr="00274CF8">
        <w:rPr>
          <w:rFonts w:eastAsia="Malgun Gothic"/>
          <w:lang w:val="en-IN"/>
        </w:rPr>
        <w:t>9.4.2</w:t>
      </w:r>
      <w:r w:rsidRPr="00CD4CBB">
        <w:rPr>
          <w:rFonts w:ascii="Calibri" w:hAnsi="Calibri"/>
          <w:sz w:val="22"/>
          <w:szCs w:val="22"/>
          <w:lang w:eastAsia="en-GB"/>
        </w:rPr>
        <w:tab/>
      </w:r>
      <w:r w:rsidRPr="00274CF8">
        <w:rPr>
          <w:rFonts w:eastAsia="Malgun Gothic"/>
          <w:lang w:val="en-IN"/>
        </w:rPr>
        <w:t>Basic call control</w:t>
      </w:r>
      <w:r>
        <w:tab/>
      </w:r>
      <w:r>
        <w:fldChar w:fldCharType="begin" w:fldLock="1"/>
      </w:r>
      <w:r>
        <w:instrText xml:space="preserve"> PAGEREF _Toc73958657 \h </w:instrText>
      </w:r>
      <w:r>
        <w:fldChar w:fldCharType="separate"/>
      </w:r>
      <w:r>
        <w:t>258</w:t>
      </w:r>
      <w:r>
        <w:fldChar w:fldCharType="end"/>
      </w:r>
    </w:p>
    <w:p w14:paraId="3B2254EA" w14:textId="77777777" w:rsidR="002475F5" w:rsidRPr="00CD4CBB" w:rsidRDefault="002475F5">
      <w:pPr>
        <w:pStyle w:val="TOC4"/>
        <w:rPr>
          <w:rFonts w:ascii="Calibri" w:hAnsi="Calibri"/>
          <w:sz w:val="22"/>
          <w:szCs w:val="22"/>
          <w:lang w:eastAsia="en-GB"/>
        </w:rPr>
      </w:pPr>
      <w:r w:rsidRPr="00274CF8">
        <w:rPr>
          <w:rFonts w:eastAsia="Malgun Gothic"/>
          <w:lang w:val="en-IN"/>
        </w:rPr>
        <w:t>9.4.2.1</w:t>
      </w:r>
      <w:r w:rsidRPr="00CD4CBB">
        <w:rPr>
          <w:rFonts w:ascii="Calibri" w:hAnsi="Calibri"/>
          <w:sz w:val="22"/>
          <w:szCs w:val="22"/>
          <w:lang w:eastAsia="en-GB"/>
        </w:rPr>
        <w:tab/>
      </w:r>
      <w:r w:rsidRPr="00274CF8">
        <w:rPr>
          <w:rFonts w:eastAsia="Malgun Gothic"/>
          <w:lang w:val="en-IN"/>
        </w:rPr>
        <w:t>General</w:t>
      </w:r>
      <w:r>
        <w:tab/>
      </w:r>
      <w:r>
        <w:fldChar w:fldCharType="begin" w:fldLock="1"/>
      </w:r>
      <w:r>
        <w:instrText xml:space="preserve"> PAGEREF _Toc73958658 \h </w:instrText>
      </w:r>
      <w:r>
        <w:fldChar w:fldCharType="separate"/>
      </w:r>
      <w:r>
        <w:t>258</w:t>
      </w:r>
      <w:r>
        <w:fldChar w:fldCharType="end"/>
      </w:r>
    </w:p>
    <w:p w14:paraId="2F20633C" w14:textId="77777777" w:rsidR="002475F5" w:rsidRPr="00CD4CBB" w:rsidRDefault="002475F5">
      <w:pPr>
        <w:pStyle w:val="TOC4"/>
        <w:rPr>
          <w:rFonts w:ascii="Calibri" w:hAnsi="Calibri"/>
          <w:sz w:val="22"/>
          <w:szCs w:val="22"/>
          <w:lang w:eastAsia="en-GB"/>
        </w:rPr>
      </w:pPr>
      <w:r w:rsidRPr="00274CF8">
        <w:rPr>
          <w:rFonts w:eastAsia="Malgun Gothic"/>
          <w:lang w:val="en-IN"/>
        </w:rPr>
        <w:t>9.4.2.2</w:t>
      </w:r>
      <w:r w:rsidRPr="00CD4CBB">
        <w:rPr>
          <w:rFonts w:ascii="Calibri" w:hAnsi="Calibri"/>
          <w:sz w:val="22"/>
          <w:szCs w:val="22"/>
          <w:lang w:eastAsia="en-GB"/>
        </w:rPr>
        <w:tab/>
      </w:r>
      <w:r w:rsidRPr="00274CF8">
        <w:rPr>
          <w:rFonts w:eastAsia="Malgun Gothic"/>
          <w:lang w:val="en-IN"/>
        </w:rPr>
        <w:t>Broadcast group call control state machine</w:t>
      </w:r>
      <w:r>
        <w:tab/>
      </w:r>
      <w:r>
        <w:fldChar w:fldCharType="begin" w:fldLock="1"/>
      </w:r>
      <w:r>
        <w:instrText xml:space="preserve"> PAGEREF _Toc73958659 \h </w:instrText>
      </w:r>
      <w:r>
        <w:fldChar w:fldCharType="separate"/>
      </w:r>
      <w:r>
        <w:t>258</w:t>
      </w:r>
      <w:r>
        <w:fldChar w:fldCharType="end"/>
      </w:r>
    </w:p>
    <w:p w14:paraId="088BC08E" w14:textId="77777777" w:rsidR="002475F5" w:rsidRPr="00CD4CBB" w:rsidRDefault="002475F5">
      <w:pPr>
        <w:pStyle w:val="TOC4"/>
        <w:rPr>
          <w:rFonts w:ascii="Calibri" w:hAnsi="Calibri"/>
          <w:sz w:val="22"/>
          <w:szCs w:val="22"/>
          <w:lang w:eastAsia="en-GB"/>
        </w:rPr>
      </w:pPr>
      <w:r w:rsidRPr="00274CF8">
        <w:rPr>
          <w:rFonts w:eastAsia="Malgun Gothic"/>
          <w:lang w:val="en-IN"/>
        </w:rPr>
        <w:t>9.4.2.3</w:t>
      </w:r>
      <w:r w:rsidRPr="00CD4CBB">
        <w:rPr>
          <w:rFonts w:ascii="Calibri" w:hAnsi="Calibri"/>
          <w:sz w:val="22"/>
          <w:szCs w:val="22"/>
          <w:lang w:eastAsia="en-GB"/>
        </w:rPr>
        <w:tab/>
      </w:r>
      <w:r w:rsidRPr="00274CF8">
        <w:rPr>
          <w:rFonts w:eastAsia="Malgun Gothic"/>
          <w:lang w:val="en-IN"/>
        </w:rPr>
        <w:t>Broadcast group call Control states</w:t>
      </w:r>
      <w:r>
        <w:tab/>
      </w:r>
      <w:r>
        <w:fldChar w:fldCharType="begin" w:fldLock="1"/>
      </w:r>
      <w:r>
        <w:instrText xml:space="preserve"> PAGEREF _Toc73958660 \h </w:instrText>
      </w:r>
      <w:r>
        <w:fldChar w:fldCharType="separate"/>
      </w:r>
      <w:r>
        <w:t>259</w:t>
      </w:r>
      <w:r>
        <w:fldChar w:fldCharType="end"/>
      </w:r>
    </w:p>
    <w:p w14:paraId="7466AD32" w14:textId="77777777" w:rsidR="002475F5" w:rsidRPr="00CD4CBB" w:rsidRDefault="002475F5">
      <w:pPr>
        <w:pStyle w:val="TOC5"/>
        <w:rPr>
          <w:rFonts w:ascii="Calibri" w:hAnsi="Calibri"/>
          <w:sz w:val="22"/>
          <w:szCs w:val="22"/>
          <w:lang w:eastAsia="en-GB"/>
        </w:rPr>
      </w:pPr>
      <w:r w:rsidRPr="00274CF8">
        <w:rPr>
          <w:rFonts w:eastAsia="Malgun Gothic"/>
          <w:lang w:val="en-IN"/>
        </w:rPr>
        <w:t>9.4.2.3.1</w:t>
      </w:r>
      <w:r w:rsidRPr="00CD4CBB">
        <w:rPr>
          <w:rFonts w:ascii="Calibri" w:hAnsi="Calibri"/>
          <w:sz w:val="22"/>
          <w:szCs w:val="22"/>
          <w:lang w:eastAsia="en-GB"/>
        </w:rPr>
        <w:tab/>
      </w:r>
      <w:r w:rsidRPr="00274CF8">
        <w:rPr>
          <w:rFonts w:eastAsia="Malgun Gothic"/>
          <w:lang w:val="en-IN"/>
        </w:rPr>
        <w:t>B1: start-stop</w:t>
      </w:r>
      <w:r>
        <w:tab/>
      </w:r>
      <w:r>
        <w:fldChar w:fldCharType="begin" w:fldLock="1"/>
      </w:r>
      <w:r>
        <w:instrText xml:space="preserve"> PAGEREF _Toc73958661 \h </w:instrText>
      </w:r>
      <w:r>
        <w:fldChar w:fldCharType="separate"/>
      </w:r>
      <w:r>
        <w:t>259</w:t>
      </w:r>
      <w:r>
        <w:fldChar w:fldCharType="end"/>
      </w:r>
    </w:p>
    <w:p w14:paraId="220F5E69" w14:textId="77777777" w:rsidR="002475F5" w:rsidRPr="00CD4CBB" w:rsidRDefault="002475F5">
      <w:pPr>
        <w:pStyle w:val="TOC5"/>
        <w:rPr>
          <w:rFonts w:ascii="Calibri" w:hAnsi="Calibri"/>
          <w:sz w:val="22"/>
          <w:szCs w:val="22"/>
          <w:lang w:eastAsia="en-GB"/>
        </w:rPr>
      </w:pPr>
      <w:r w:rsidRPr="00274CF8">
        <w:rPr>
          <w:rFonts w:eastAsia="Malgun Gothic"/>
          <w:lang w:val="en-IN"/>
        </w:rPr>
        <w:t>9.4.2.3.2</w:t>
      </w:r>
      <w:r w:rsidRPr="00CD4CBB">
        <w:rPr>
          <w:rFonts w:ascii="Calibri" w:hAnsi="Calibri"/>
          <w:sz w:val="22"/>
          <w:szCs w:val="22"/>
          <w:lang w:eastAsia="en-GB"/>
        </w:rPr>
        <w:tab/>
      </w:r>
      <w:r w:rsidRPr="00274CF8">
        <w:rPr>
          <w:rFonts w:eastAsia="Malgun Gothic"/>
          <w:lang w:val="en-IN"/>
        </w:rPr>
        <w:t>B2: in-progress broadcast group call</w:t>
      </w:r>
      <w:r>
        <w:tab/>
      </w:r>
      <w:r>
        <w:fldChar w:fldCharType="begin" w:fldLock="1"/>
      </w:r>
      <w:r>
        <w:instrText xml:space="preserve"> PAGEREF _Toc73958662 \h </w:instrText>
      </w:r>
      <w:r>
        <w:fldChar w:fldCharType="separate"/>
      </w:r>
      <w:r>
        <w:t>259</w:t>
      </w:r>
      <w:r>
        <w:fldChar w:fldCharType="end"/>
      </w:r>
    </w:p>
    <w:p w14:paraId="42A5B6BD" w14:textId="77777777" w:rsidR="002475F5" w:rsidRPr="00CD4CBB" w:rsidRDefault="002475F5">
      <w:pPr>
        <w:pStyle w:val="TOC5"/>
        <w:rPr>
          <w:rFonts w:ascii="Calibri" w:hAnsi="Calibri"/>
          <w:sz w:val="22"/>
          <w:szCs w:val="22"/>
          <w:lang w:eastAsia="en-GB"/>
        </w:rPr>
      </w:pPr>
      <w:r w:rsidRPr="00274CF8">
        <w:rPr>
          <w:rFonts w:eastAsia="Malgun Gothic"/>
          <w:lang w:val="en-IN"/>
        </w:rPr>
        <w:t>9.4.2.3.3</w:t>
      </w:r>
      <w:r w:rsidRPr="00CD4CBB">
        <w:rPr>
          <w:rFonts w:ascii="Calibri" w:hAnsi="Calibri"/>
          <w:sz w:val="22"/>
          <w:szCs w:val="22"/>
          <w:lang w:eastAsia="en-GB"/>
        </w:rPr>
        <w:tab/>
      </w:r>
      <w:r w:rsidRPr="00274CF8">
        <w:rPr>
          <w:rFonts w:eastAsia="Malgun Gothic"/>
          <w:lang w:val="en-IN"/>
        </w:rPr>
        <w:t>B3: pending user action</w:t>
      </w:r>
      <w:r>
        <w:tab/>
      </w:r>
      <w:r>
        <w:fldChar w:fldCharType="begin" w:fldLock="1"/>
      </w:r>
      <w:r>
        <w:instrText xml:space="preserve"> PAGEREF _Toc73958663 \h </w:instrText>
      </w:r>
      <w:r>
        <w:fldChar w:fldCharType="separate"/>
      </w:r>
      <w:r>
        <w:t>259</w:t>
      </w:r>
      <w:r>
        <w:fldChar w:fldCharType="end"/>
      </w:r>
    </w:p>
    <w:p w14:paraId="6A604D45" w14:textId="77777777" w:rsidR="002475F5" w:rsidRPr="00CD4CBB" w:rsidRDefault="002475F5">
      <w:pPr>
        <w:pStyle w:val="TOC5"/>
        <w:rPr>
          <w:rFonts w:ascii="Calibri" w:hAnsi="Calibri"/>
          <w:sz w:val="22"/>
          <w:szCs w:val="22"/>
          <w:lang w:eastAsia="en-GB"/>
        </w:rPr>
      </w:pPr>
      <w:r w:rsidRPr="00274CF8">
        <w:rPr>
          <w:rFonts w:eastAsia="Malgun Gothic"/>
          <w:lang w:val="en-IN" w:eastAsia="zh-CN"/>
        </w:rPr>
        <w:t>9.4.2.3.4</w:t>
      </w:r>
      <w:r w:rsidRPr="00CD4CBB">
        <w:rPr>
          <w:rFonts w:ascii="Calibri" w:hAnsi="Calibri"/>
          <w:sz w:val="22"/>
          <w:szCs w:val="22"/>
          <w:lang w:eastAsia="en-GB"/>
        </w:rPr>
        <w:tab/>
      </w:r>
      <w:r w:rsidRPr="00274CF8">
        <w:rPr>
          <w:rFonts w:eastAsia="Malgun Gothic"/>
          <w:lang w:val="en-IN" w:eastAsia="zh-CN"/>
        </w:rPr>
        <w:t>B4: i</w:t>
      </w:r>
      <w:r w:rsidRPr="00274CF8">
        <w:rPr>
          <w:rFonts w:eastAsia="Malgun Gothic"/>
          <w:lang w:val="en-IN" w:eastAsia="ko-KR"/>
        </w:rPr>
        <w:t>gnoring same call ID</w:t>
      </w:r>
      <w:r>
        <w:tab/>
      </w:r>
      <w:r>
        <w:fldChar w:fldCharType="begin" w:fldLock="1"/>
      </w:r>
      <w:r>
        <w:instrText xml:space="preserve"> PAGEREF _Toc73958664 \h </w:instrText>
      </w:r>
      <w:r>
        <w:fldChar w:fldCharType="separate"/>
      </w:r>
      <w:r>
        <w:t>259</w:t>
      </w:r>
      <w:r>
        <w:fldChar w:fldCharType="end"/>
      </w:r>
    </w:p>
    <w:p w14:paraId="0B813D64" w14:textId="77777777" w:rsidR="002475F5" w:rsidRPr="00CD4CBB" w:rsidRDefault="002475F5">
      <w:pPr>
        <w:pStyle w:val="TOC4"/>
        <w:rPr>
          <w:rFonts w:ascii="Calibri" w:hAnsi="Calibri"/>
          <w:sz w:val="22"/>
          <w:szCs w:val="22"/>
          <w:lang w:eastAsia="en-GB"/>
        </w:rPr>
      </w:pPr>
      <w:r w:rsidRPr="00274CF8">
        <w:rPr>
          <w:rFonts w:eastAsia="Malgun Gothic"/>
          <w:lang w:val="en-IN"/>
        </w:rPr>
        <w:t>9.4.2.4</w:t>
      </w:r>
      <w:r w:rsidRPr="00CD4CBB">
        <w:rPr>
          <w:rFonts w:ascii="Calibri" w:hAnsi="Calibri"/>
          <w:sz w:val="22"/>
          <w:szCs w:val="22"/>
          <w:lang w:eastAsia="en-GB"/>
        </w:rPr>
        <w:tab/>
      </w:r>
      <w:r w:rsidRPr="00274CF8">
        <w:rPr>
          <w:rFonts w:eastAsia="Malgun Gothic"/>
          <w:lang w:val="en-IN"/>
        </w:rPr>
        <w:t>Procedures</w:t>
      </w:r>
      <w:r>
        <w:tab/>
      </w:r>
      <w:r>
        <w:fldChar w:fldCharType="begin" w:fldLock="1"/>
      </w:r>
      <w:r>
        <w:instrText xml:space="preserve"> PAGEREF _Toc73958665 \h </w:instrText>
      </w:r>
      <w:r>
        <w:fldChar w:fldCharType="separate"/>
      </w:r>
      <w:r>
        <w:t>260</w:t>
      </w:r>
      <w:r>
        <w:fldChar w:fldCharType="end"/>
      </w:r>
    </w:p>
    <w:p w14:paraId="781CD953" w14:textId="77777777" w:rsidR="002475F5" w:rsidRPr="00CD4CBB" w:rsidRDefault="002475F5">
      <w:pPr>
        <w:pStyle w:val="TOC5"/>
        <w:rPr>
          <w:rFonts w:ascii="Calibri" w:hAnsi="Calibri"/>
          <w:sz w:val="22"/>
          <w:szCs w:val="22"/>
          <w:lang w:eastAsia="en-GB"/>
        </w:rPr>
      </w:pPr>
      <w:r w:rsidRPr="00274CF8">
        <w:rPr>
          <w:rFonts w:eastAsia="Malgun Gothic"/>
          <w:lang w:val="en-IN" w:eastAsia="zh-CN"/>
        </w:rPr>
        <w:t>9.4.2.4.1</w:t>
      </w:r>
      <w:r w:rsidRPr="00CD4CBB">
        <w:rPr>
          <w:rFonts w:ascii="Calibri" w:hAnsi="Calibri"/>
          <w:sz w:val="22"/>
          <w:szCs w:val="22"/>
          <w:lang w:eastAsia="en-GB"/>
        </w:rPr>
        <w:tab/>
      </w:r>
      <w:r w:rsidRPr="00274CF8">
        <w:rPr>
          <w:rFonts w:eastAsia="Malgun Gothic"/>
          <w:lang w:val="en-IN" w:eastAsia="zh-CN"/>
        </w:rPr>
        <w:t>User initiating a broadcast group call</w:t>
      </w:r>
      <w:r>
        <w:tab/>
      </w:r>
      <w:r>
        <w:fldChar w:fldCharType="begin" w:fldLock="1"/>
      </w:r>
      <w:r>
        <w:instrText xml:space="preserve"> PAGEREF _Toc73958666 \h </w:instrText>
      </w:r>
      <w:r>
        <w:fldChar w:fldCharType="separate"/>
      </w:r>
      <w:r>
        <w:t>260</w:t>
      </w:r>
      <w:r>
        <w:fldChar w:fldCharType="end"/>
      </w:r>
    </w:p>
    <w:p w14:paraId="05CA479B" w14:textId="77777777" w:rsidR="002475F5" w:rsidRPr="00CD4CBB" w:rsidRDefault="002475F5">
      <w:pPr>
        <w:pStyle w:val="TOC5"/>
        <w:rPr>
          <w:rFonts w:ascii="Calibri" w:hAnsi="Calibri"/>
          <w:sz w:val="22"/>
          <w:szCs w:val="22"/>
          <w:lang w:eastAsia="en-GB"/>
        </w:rPr>
      </w:pPr>
      <w:r w:rsidRPr="00274CF8">
        <w:rPr>
          <w:rFonts w:eastAsia="Malgun Gothic"/>
          <w:lang w:val="en-IN" w:eastAsia="zh-CN"/>
        </w:rPr>
        <w:t>9.4.2.4.2</w:t>
      </w:r>
      <w:r w:rsidRPr="00CD4CBB">
        <w:rPr>
          <w:rFonts w:ascii="Calibri" w:hAnsi="Calibri"/>
          <w:sz w:val="22"/>
          <w:szCs w:val="22"/>
          <w:lang w:eastAsia="en-GB"/>
        </w:rPr>
        <w:tab/>
      </w:r>
      <w:r w:rsidRPr="00274CF8">
        <w:rPr>
          <w:rFonts w:eastAsia="Malgun Gothic"/>
          <w:lang w:val="en-IN" w:eastAsia="zh-CN"/>
        </w:rPr>
        <w:t>Terminating UE receiving a GROUP CALL BROADCAST message when not participating in the in-progress broadcast group call</w:t>
      </w:r>
      <w:r>
        <w:tab/>
      </w:r>
      <w:r>
        <w:fldChar w:fldCharType="begin" w:fldLock="1"/>
      </w:r>
      <w:r>
        <w:instrText xml:space="preserve"> PAGEREF _Toc73958667 \h </w:instrText>
      </w:r>
      <w:r>
        <w:fldChar w:fldCharType="separate"/>
      </w:r>
      <w:r>
        <w:t>260</w:t>
      </w:r>
      <w:r>
        <w:fldChar w:fldCharType="end"/>
      </w:r>
    </w:p>
    <w:p w14:paraId="3C29C1ED" w14:textId="77777777" w:rsidR="002475F5" w:rsidRPr="00CD4CBB" w:rsidRDefault="002475F5">
      <w:pPr>
        <w:pStyle w:val="TOC5"/>
        <w:rPr>
          <w:rFonts w:ascii="Calibri" w:hAnsi="Calibri"/>
          <w:sz w:val="22"/>
          <w:szCs w:val="22"/>
          <w:lang w:eastAsia="en-GB"/>
        </w:rPr>
      </w:pPr>
      <w:r w:rsidRPr="00274CF8">
        <w:rPr>
          <w:lang w:val="en-IN"/>
        </w:rPr>
        <w:t>9.4.2.4.3</w:t>
      </w:r>
      <w:r w:rsidRPr="00CD4CBB">
        <w:rPr>
          <w:rFonts w:ascii="Calibri" w:hAnsi="Calibri"/>
          <w:sz w:val="22"/>
          <w:szCs w:val="22"/>
          <w:lang w:eastAsia="en-GB"/>
        </w:rPr>
        <w:tab/>
      </w:r>
      <w:r w:rsidRPr="00274CF8">
        <w:rPr>
          <w:lang w:val="en-IN"/>
        </w:rPr>
        <w:t>MCVideo user accepts the terminating call</w:t>
      </w:r>
      <w:r>
        <w:tab/>
      </w:r>
      <w:r>
        <w:fldChar w:fldCharType="begin" w:fldLock="1"/>
      </w:r>
      <w:r>
        <w:instrText xml:space="preserve"> PAGEREF _Toc73958668 \h </w:instrText>
      </w:r>
      <w:r>
        <w:fldChar w:fldCharType="separate"/>
      </w:r>
      <w:r>
        <w:t>261</w:t>
      </w:r>
      <w:r>
        <w:fldChar w:fldCharType="end"/>
      </w:r>
    </w:p>
    <w:p w14:paraId="290178EA" w14:textId="77777777" w:rsidR="002475F5" w:rsidRPr="00CD4CBB" w:rsidRDefault="002475F5">
      <w:pPr>
        <w:pStyle w:val="TOC5"/>
        <w:rPr>
          <w:rFonts w:ascii="Calibri" w:hAnsi="Calibri"/>
          <w:sz w:val="22"/>
          <w:szCs w:val="22"/>
          <w:lang w:eastAsia="en-GB"/>
        </w:rPr>
      </w:pPr>
      <w:r w:rsidRPr="00274CF8">
        <w:rPr>
          <w:rFonts w:eastAsia="Malgun Gothic"/>
          <w:lang w:val="en-IN"/>
        </w:rPr>
        <w:t>9.4.2.4.4</w:t>
      </w:r>
      <w:r w:rsidRPr="00CD4CBB">
        <w:rPr>
          <w:rFonts w:ascii="Calibri" w:hAnsi="Calibri"/>
          <w:sz w:val="22"/>
          <w:szCs w:val="22"/>
          <w:lang w:eastAsia="en-GB"/>
        </w:rPr>
        <w:tab/>
      </w:r>
      <w:r w:rsidRPr="00274CF8">
        <w:rPr>
          <w:rFonts w:eastAsia="Malgun Gothic"/>
          <w:lang w:val="en-IN"/>
        </w:rPr>
        <w:t>MCVideo user rejects the terminating call</w:t>
      </w:r>
      <w:r>
        <w:tab/>
      </w:r>
      <w:r>
        <w:fldChar w:fldCharType="begin" w:fldLock="1"/>
      </w:r>
      <w:r>
        <w:instrText xml:space="preserve"> PAGEREF _Toc73958669 \h </w:instrText>
      </w:r>
      <w:r>
        <w:fldChar w:fldCharType="separate"/>
      </w:r>
      <w:r>
        <w:t>261</w:t>
      </w:r>
      <w:r>
        <w:fldChar w:fldCharType="end"/>
      </w:r>
    </w:p>
    <w:p w14:paraId="38887E5A" w14:textId="77777777" w:rsidR="002475F5" w:rsidRPr="00CD4CBB" w:rsidRDefault="002475F5">
      <w:pPr>
        <w:pStyle w:val="TOC5"/>
        <w:rPr>
          <w:rFonts w:ascii="Calibri" w:hAnsi="Calibri"/>
          <w:sz w:val="22"/>
          <w:szCs w:val="22"/>
          <w:lang w:eastAsia="en-GB"/>
        </w:rPr>
      </w:pPr>
      <w:r w:rsidRPr="00274CF8">
        <w:rPr>
          <w:lang w:val="en-IN" w:eastAsia="zh-CN"/>
        </w:rPr>
        <w:t>9.4.2.4.5</w:t>
      </w:r>
      <w:r w:rsidRPr="00CD4CBB">
        <w:rPr>
          <w:rFonts w:ascii="Calibri" w:hAnsi="Calibri"/>
          <w:sz w:val="22"/>
          <w:szCs w:val="22"/>
          <w:lang w:eastAsia="en-GB"/>
        </w:rPr>
        <w:tab/>
      </w:r>
      <w:r w:rsidRPr="00274CF8">
        <w:rPr>
          <w:lang w:val="en-IN" w:eastAsia="zh-CN"/>
        </w:rPr>
        <w:t>MCVideo user does not act on terminating call</w:t>
      </w:r>
      <w:r>
        <w:tab/>
      </w:r>
      <w:r>
        <w:fldChar w:fldCharType="begin" w:fldLock="1"/>
      </w:r>
      <w:r>
        <w:instrText xml:space="preserve"> PAGEREF _Toc73958670 \h </w:instrText>
      </w:r>
      <w:r>
        <w:fldChar w:fldCharType="separate"/>
      </w:r>
      <w:r>
        <w:t>261</w:t>
      </w:r>
      <w:r>
        <w:fldChar w:fldCharType="end"/>
      </w:r>
    </w:p>
    <w:p w14:paraId="67641843" w14:textId="77777777" w:rsidR="002475F5" w:rsidRPr="00CD4CBB" w:rsidRDefault="002475F5">
      <w:pPr>
        <w:pStyle w:val="TOC5"/>
        <w:rPr>
          <w:rFonts w:ascii="Calibri" w:hAnsi="Calibri"/>
          <w:sz w:val="22"/>
          <w:szCs w:val="22"/>
          <w:lang w:eastAsia="en-GB"/>
        </w:rPr>
      </w:pPr>
      <w:r w:rsidRPr="00274CF8">
        <w:rPr>
          <w:lang w:val="en-IN" w:eastAsia="zh-CN"/>
        </w:rPr>
        <w:t>9.4.2.4.6</w:t>
      </w:r>
      <w:r w:rsidRPr="00CD4CBB">
        <w:rPr>
          <w:rFonts w:ascii="Calibri" w:hAnsi="Calibri"/>
          <w:sz w:val="22"/>
          <w:szCs w:val="22"/>
          <w:lang w:eastAsia="en-GB"/>
        </w:rPr>
        <w:tab/>
      </w:r>
      <w:r w:rsidRPr="00274CF8">
        <w:rPr>
          <w:lang w:val="en-IN" w:eastAsia="zh-CN"/>
        </w:rPr>
        <w:t>Terminating user releasing the call</w:t>
      </w:r>
      <w:r>
        <w:tab/>
      </w:r>
      <w:r>
        <w:fldChar w:fldCharType="begin" w:fldLock="1"/>
      </w:r>
      <w:r>
        <w:instrText xml:space="preserve"> PAGEREF _Toc73958671 \h </w:instrText>
      </w:r>
      <w:r>
        <w:fldChar w:fldCharType="separate"/>
      </w:r>
      <w:r>
        <w:t>261</w:t>
      </w:r>
      <w:r>
        <w:fldChar w:fldCharType="end"/>
      </w:r>
    </w:p>
    <w:p w14:paraId="0603ACD1" w14:textId="77777777" w:rsidR="002475F5" w:rsidRPr="00CD4CBB" w:rsidRDefault="002475F5">
      <w:pPr>
        <w:pStyle w:val="TOC5"/>
        <w:rPr>
          <w:rFonts w:ascii="Calibri" w:hAnsi="Calibri"/>
          <w:sz w:val="22"/>
          <w:szCs w:val="22"/>
          <w:lang w:eastAsia="en-GB"/>
        </w:rPr>
      </w:pPr>
      <w:r w:rsidRPr="00274CF8">
        <w:rPr>
          <w:lang w:val="en-IN" w:eastAsia="zh-CN"/>
        </w:rPr>
        <w:t>9.4.2.4.7</w:t>
      </w:r>
      <w:r w:rsidRPr="00CD4CBB">
        <w:rPr>
          <w:rFonts w:ascii="Calibri" w:hAnsi="Calibri"/>
          <w:sz w:val="22"/>
          <w:szCs w:val="22"/>
          <w:lang w:eastAsia="en-GB"/>
        </w:rPr>
        <w:tab/>
      </w:r>
      <w:r w:rsidRPr="00274CF8">
        <w:rPr>
          <w:lang w:val="en-IN" w:eastAsia="zh-CN"/>
        </w:rPr>
        <w:t>Originating user releasing the call</w:t>
      </w:r>
      <w:r>
        <w:tab/>
      </w:r>
      <w:r>
        <w:fldChar w:fldCharType="begin" w:fldLock="1"/>
      </w:r>
      <w:r>
        <w:instrText xml:space="preserve"> PAGEREF _Toc73958672 \h </w:instrText>
      </w:r>
      <w:r>
        <w:fldChar w:fldCharType="separate"/>
      </w:r>
      <w:r>
        <w:t>261</w:t>
      </w:r>
      <w:r>
        <w:fldChar w:fldCharType="end"/>
      </w:r>
    </w:p>
    <w:p w14:paraId="560985AC" w14:textId="77777777" w:rsidR="002475F5" w:rsidRPr="00CD4CBB" w:rsidRDefault="002475F5">
      <w:pPr>
        <w:pStyle w:val="TOC5"/>
        <w:rPr>
          <w:rFonts w:ascii="Calibri" w:hAnsi="Calibri"/>
          <w:sz w:val="22"/>
          <w:szCs w:val="22"/>
          <w:lang w:eastAsia="en-GB"/>
        </w:rPr>
      </w:pPr>
      <w:r w:rsidRPr="00274CF8">
        <w:rPr>
          <w:lang w:val="en-IN" w:eastAsia="zh-CN"/>
        </w:rPr>
        <w:t>9.4.2.4.8</w:t>
      </w:r>
      <w:r w:rsidRPr="00CD4CBB">
        <w:rPr>
          <w:rFonts w:ascii="Calibri" w:hAnsi="Calibri"/>
          <w:sz w:val="22"/>
          <w:szCs w:val="22"/>
          <w:lang w:eastAsia="en-GB"/>
        </w:rPr>
        <w:tab/>
      </w:r>
      <w:r w:rsidRPr="00274CF8">
        <w:rPr>
          <w:lang w:val="en-IN" w:eastAsia="zh-CN"/>
        </w:rPr>
        <w:t>Receiving GROUP CALL BROADCAST END message</w:t>
      </w:r>
      <w:r>
        <w:tab/>
      </w:r>
      <w:r>
        <w:fldChar w:fldCharType="begin" w:fldLock="1"/>
      </w:r>
      <w:r>
        <w:instrText xml:space="preserve"> PAGEREF _Toc73958673 \h </w:instrText>
      </w:r>
      <w:r>
        <w:fldChar w:fldCharType="separate"/>
      </w:r>
      <w:r>
        <w:t>262</w:t>
      </w:r>
      <w:r>
        <w:fldChar w:fldCharType="end"/>
      </w:r>
    </w:p>
    <w:p w14:paraId="4659F6B8" w14:textId="77777777" w:rsidR="002475F5" w:rsidRPr="00CD4CBB" w:rsidRDefault="002475F5">
      <w:pPr>
        <w:pStyle w:val="TOC5"/>
        <w:rPr>
          <w:rFonts w:ascii="Calibri" w:hAnsi="Calibri"/>
          <w:sz w:val="22"/>
          <w:szCs w:val="22"/>
          <w:lang w:eastAsia="en-GB"/>
        </w:rPr>
      </w:pPr>
      <w:r w:rsidRPr="00274CF8">
        <w:rPr>
          <w:lang w:val="en-IN" w:eastAsia="zh-CN"/>
        </w:rPr>
        <w:t>9.4.2.4.9</w:t>
      </w:r>
      <w:r w:rsidRPr="00CD4CBB">
        <w:rPr>
          <w:rFonts w:ascii="Calibri" w:hAnsi="Calibri"/>
          <w:sz w:val="22"/>
          <w:szCs w:val="22"/>
          <w:lang w:eastAsia="en-GB"/>
        </w:rPr>
        <w:tab/>
      </w:r>
      <w:r w:rsidRPr="00274CF8">
        <w:rPr>
          <w:lang w:val="en-IN" w:eastAsia="zh-CN"/>
        </w:rPr>
        <w:t>Originating UE retransmitting GROUP CALL BROADCAST message</w:t>
      </w:r>
      <w:r>
        <w:tab/>
      </w:r>
      <w:r>
        <w:fldChar w:fldCharType="begin" w:fldLock="1"/>
      </w:r>
      <w:r>
        <w:instrText xml:space="preserve"> PAGEREF _Toc73958674 \h </w:instrText>
      </w:r>
      <w:r>
        <w:fldChar w:fldCharType="separate"/>
      </w:r>
      <w:r>
        <w:t>262</w:t>
      </w:r>
      <w:r>
        <w:fldChar w:fldCharType="end"/>
      </w:r>
    </w:p>
    <w:p w14:paraId="045AC584" w14:textId="77777777" w:rsidR="002475F5" w:rsidRPr="00CD4CBB" w:rsidRDefault="002475F5">
      <w:pPr>
        <w:pStyle w:val="TOC5"/>
        <w:rPr>
          <w:rFonts w:ascii="Calibri" w:hAnsi="Calibri"/>
          <w:sz w:val="22"/>
          <w:szCs w:val="22"/>
          <w:lang w:eastAsia="en-GB"/>
        </w:rPr>
      </w:pPr>
      <w:r w:rsidRPr="00274CF8">
        <w:rPr>
          <w:lang w:val="en-IN" w:eastAsia="zh-CN"/>
        </w:rPr>
        <w:t>9.4.2.4.10</w:t>
      </w:r>
      <w:r w:rsidRPr="00CD4CBB">
        <w:rPr>
          <w:rFonts w:ascii="Calibri" w:hAnsi="Calibri"/>
          <w:sz w:val="22"/>
          <w:szCs w:val="22"/>
          <w:lang w:eastAsia="en-GB"/>
        </w:rPr>
        <w:tab/>
      </w:r>
      <w:r w:rsidRPr="00274CF8">
        <w:rPr>
          <w:lang w:val="en-IN" w:eastAsia="zh-CN"/>
        </w:rPr>
        <w:t>Ignoring same call ID</w:t>
      </w:r>
      <w:r>
        <w:tab/>
      </w:r>
      <w:r>
        <w:fldChar w:fldCharType="begin" w:fldLock="1"/>
      </w:r>
      <w:r>
        <w:instrText xml:space="preserve"> PAGEREF _Toc73958675 \h </w:instrText>
      </w:r>
      <w:r>
        <w:fldChar w:fldCharType="separate"/>
      </w:r>
      <w:r>
        <w:t>262</w:t>
      </w:r>
      <w:r>
        <w:fldChar w:fldCharType="end"/>
      </w:r>
    </w:p>
    <w:p w14:paraId="2958162C" w14:textId="77777777" w:rsidR="002475F5" w:rsidRPr="00CD4CBB" w:rsidRDefault="002475F5">
      <w:pPr>
        <w:pStyle w:val="TOC5"/>
        <w:rPr>
          <w:rFonts w:ascii="Calibri" w:hAnsi="Calibri"/>
          <w:sz w:val="22"/>
          <w:szCs w:val="22"/>
          <w:lang w:eastAsia="en-GB"/>
        </w:rPr>
      </w:pPr>
      <w:r w:rsidRPr="00274CF8">
        <w:rPr>
          <w:lang w:val="en-IN" w:eastAsia="zh-CN"/>
        </w:rPr>
        <w:t>9.4.2.4.11</w:t>
      </w:r>
      <w:r w:rsidRPr="00CD4CBB">
        <w:rPr>
          <w:rFonts w:ascii="Calibri" w:hAnsi="Calibri"/>
          <w:sz w:val="22"/>
          <w:szCs w:val="22"/>
          <w:lang w:eastAsia="en-GB"/>
        </w:rPr>
        <w:tab/>
      </w:r>
      <w:r w:rsidRPr="00274CF8">
        <w:rPr>
          <w:lang w:val="en-IN" w:eastAsia="zh-CN"/>
        </w:rPr>
        <w:t>Releasing the call</w:t>
      </w:r>
      <w:r>
        <w:tab/>
      </w:r>
      <w:r>
        <w:fldChar w:fldCharType="begin" w:fldLock="1"/>
      </w:r>
      <w:r>
        <w:instrText xml:space="preserve"> PAGEREF _Toc73958676 \h </w:instrText>
      </w:r>
      <w:r>
        <w:fldChar w:fldCharType="separate"/>
      </w:r>
      <w:r>
        <w:t>262</w:t>
      </w:r>
      <w:r>
        <w:fldChar w:fldCharType="end"/>
      </w:r>
    </w:p>
    <w:p w14:paraId="335758D2" w14:textId="77777777" w:rsidR="002475F5" w:rsidRPr="00CD4CBB" w:rsidRDefault="002475F5">
      <w:pPr>
        <w:pStyle w:val="TOC1"/>
        <w:rPr>
          <w:rFonts w:ascii="Calibri" w:hAnsi="Calibri"/>
          <w:szCs w:val="22"/>
          <w:lang w:eastAsia="en-GB"/>
        </w:rPr>
      </w:pPr>
      <w:r>
        <w:t>10</w:t>
      </w:r>
      <w:r w:rsidRPr="00CD4CBB">
        <w:rPr>
          <w:rFonts w:ascii="Calibri" w:hAnsi="Calibri"/>
          <w:szCs w:val="22"/>
          <w:lang w:eastAsia="en-GB"/>
        </w:rPr>
        <w:tab/>
      </w:r>
      <w:r>
        <w:t>Private call</w:t>
      </w:r>
      <w:r>
        <w:tab/>
      </w:r>
      <w:r>
        <w:fldChar w:fldCharType="begin" w:fldLock="1"/>
      </w:r>
      <w:r>
        <w:instrText xml:space="preserve"> PAGEREF _Toc73958677 \h </w:instrText>
      </w:r>
      <w:r>
        <w:fldChar w:fldCharType="separate"/>
      </w:r>
      <w:r>
        <w:t>263</w:t>
      </w:r>
      <w:r>
        <w:fldChar w:fldCharType="end"/>
      </w:r>
    </w:p>
    <w:p w14:paraId="38F74B07" w14:textId="77777777" w:rsidR="002475F5" w:rsidRPr="00CD4CBB" w:rsidRDefault="002475F5">
      <w:pPr>
        <w:pStyle w:val="TOC2"/>
        <w:rPr>
          <w:rFonts w:ascii="Calibri" w:hAnsi="Calibri"/>
          <w:sz w:val="22"/>
          <w:szCs w:val="22"/>
          <w:lang w:eastAsia="en-GB"/>
        </w:rPr>
      </w:pPr>
      <w:r w:rsidRPr="00274CF8">
        <w:t>10</w:t>
      </w:r>
      <w:r>
        <w:t>.1</w:t>
      </w:r>
      <w:r w:rsidRPr="00CD4CBB">
        <w:rPr>
          <w:rFonts w:ascii="Calibri" w:hAnsi="Calibri"/>
          <w:sz w:val="22"/>
          <w:szCs w:val="22"/>
          <w:lang w:eastAsia="en-GB"/>
        </w:rPr>
        <w:tab/>
      </w:r>
      <w:r>
        <w:t>General</w:t>
      </w:r>
      <w:r>
        <w:tab/>
      </w:r>
      <w:r>
        <w:fldChar w:fldCharType="begin" w:fldLock="1"/>
      </w:r>
      <w:r>
        <w:instrText xml:space="preserve"> PAGEREF _Toc73958678 \h </w:instrText>
      </w:r>
      <w:r>
        <w:fldChar w:fldCharType="separate"/>
      </w:r>
      <w:r>
        <w:t>263</w:t>
      </w:r>
      <w:r>
        <w:fldChar w:fldCharType="end"/>
      </w:r>
    </w:p>
    <w:p w14:paraId="0206241D" w14:textId="77777777" w:rsidR="002475F5" w:rsidRPr="00CD4CBB" w:rsidRDefault="002475F5">
      <w:pPr>
        <w:pStyle w:val="TOC2"/>
        <w:rPr>
          <w:rFonts w:ascii="Calibri" w:hAnsi="Calibri"/>
          <w:sz w:val="22"/>
          <w:szCs w:val="22"/>
          <w:lang w:eastAsia="en-GB"/>
        </w:rPr>
      </w:pPr>
      <w:r w:rsidRPr="00274CF8">
        <w:t>10</w:t>
      </w:r>
      <w:r>
        <w:t>.2</w:t>
      </w:r>
      <w:r w:rsidRPr="00CD4CBB">
        <w:rPr>
          <w:rFonts w:ascii="Calibri" w:hAnsi="Calibri"/>
          <w:sz w:val="22"/>
          <w:szCs w:val="22"/>
          <w:lang w:eastAsia="en-GB"/>
        </w:rPr>
        <w:tab/>
      </w:r>
      <w:r>
        <w:t>Private call in on-network</w:t>
      </w:r>
      <w:r>
        <w:tab/>
      </w:r>
      <w:r>
        <w:fldChar w:fldCharType="begin" w:fldLock="1"/>
      </w:r>
      <w:r>
        <w:instrText xml:space="preserve"> PAGEREF _Toc73958679 \h </w:instrText>
      </w:r>
      <w:r>
        <w:fldChar w:fldCharType="separate"/>
      </w:r>
      <w:r>
        <w:t>263</w:t>
      </w:r>
      <w:r>
        <w:fldChar w:fldCharType="end"/>
      </w:r>
    </w:p>
    <w:p w14:paraId="40A41479" w14:textId="77777777" w:rsidR="002475F5" w:rsidRPr="00CD4CBB" w:rsidRDefault="002475F5">
      <w:pPr>
        <w:pStyle w:val="TOC3"/>
        <w:rPr>
          <w:rFonts w:ascii="Calibri" w:hAnsi="Calibri"/>
          <w:sz w:val="22"/>
          <w:szCs w:val="22"/>
          <w:lang w:eastAsia="en-GB"/>
        </w:rPr>
      </w:pPr>
      <w:r w:rsidRPr="00274CF8">
        <w:t>10</w:t>
      </w:r>
      <w:r>
        <w:t>.2.1</w:t>
      </w:r>
      <w:r w:rsidRPr="00CD4CBB">
        <w:rPr>
          <w:rFonts w:ascii="Calibri" w:hAnsi="Calibri"/>
          <w:sz w:val="22"/>
          <w:szCs w:val="22"/>
          <w:lang w:eastAsia="en-GB"/>
        </w:rPr>
        <w:tab/>
      </w:r>
      <w:r>
        <w:t>General</w:t>
      </w:r>
      <w:r>
        <w:tab/>
      </w:r>
      <w:r>
        <w:fldChar w:fldCharType="begin" w:fldLock="1"/>
      </w:r>
      <w:r>
        <w:instrText xml:space="preserve"> PAGEREF _Toc73958680 \h </w:instrText>
      </w:r>
      <w:r>
        <w:fldChar w:fldCharType="separate"/>
      </w:r>
      <w:r>
        <w:t>263</w:t>
      </w:r>
      <w:r>
        <w:fldChar w:fldCharType="end"/>
      </w:r>
    </w:p>
    <w:p w14:paraId="71B238AD" w14:textId="77777777" w:rsidR="002475F5" w:rsidRPr="00CD4CBB" w:rsidRDefault="002475F5">
      <w:pPr>
        <w:pStyle w:val="TOC3"/>
        <w:rPr>
          <w:rFonts w:ascii="Calibri" w:hAnsi="Calibri"/>
          <w:sz w:val="22"/>
          <w:szCs w:val="22"/>
          <w:lang w:eastAsia="en-GB"/>
        </w:rPr>
      </w:pPr>
      <w:r w:rsidRPr="00274CF8">
        <w:t>10</w:t>
      </w:r>
      <w:r>
        <w:t>.2.2</w:t>
      </w:r>
      <w:r w:rsidRPr="00CD4CBB">
        <w:rPr>
          <w:rFonts w:ascii="Calibri" w:hAnsi="Calibri"/>
          <w:sz w:val="22"/>
          <w:szCs w:val="22"/>
          <w:lang w:eastAsia="en-GB"/>
        </w:rPr>
        <w:tab/>
      </w:r>
      <w:r w:rsidRPr="00274CF8">
        <w:rPr>
          <w:lang w:val="en-US" w:eastAsia="ko-KR"/>
        </w:rPr>
        <w:t>P</w:t>
      </w:r>
      <w:r>
        <w:rPr>
          <w:lang w:eastAsia="ko-KR"/>
        </w:rPr>
        <w:t xml:space="preserve">rivate call </w:t>
      </w:r>
      <w:r w:rsidRPr="00274CF8">
        <w:rPr>
          <w:lang w:val="en-US" w:eastAsia="ko-KR"/>
        </w:rPr>
        <w:t>with transmission control</w:t>
      </w:r>
      <w:r>
        <w:tab/>
      </w:r>
      <w:r>
        <w:fldChar w:fldCharType="begin" w:fldLock="1"/>
      </w:r>
      <w:r>
        <w:instrText xml:space="preserve"> PAGEREF _Toc73958681 \h </w:instrText>
      </w:r>
      <w:r>
        <w:fldChar w:fldCharType="separate"/>
      </w:r>
      <w:r>
        <w:t>263</w:t>
      </w:r>
      <w:r>
        <w:fldChar w:fldCharType="end"/>
      </w:r>
    </w:p>
    <w:p w14:paraId="5D354A12" w14:textId="77777777" w:rsidR="002475F5" w:rsidRPr="00CD4CBB" w:rsidRDefault="002475F5">
      <w:pPr>
        <w:pStyle w:val="TOC4"/>
        <w:rPr>
          <w:rFonts w:ascii="Calibri" w:hAnsi="Calibri"/>
          <w:sz w:val="22"/>
          <w:szCs w:val="22"/>
          <w:lang w:eastAsia="en-GB"/>
        </w:rPr>
      </w:pPr>
      <w:r w:rsidRPr="00274CF8">
        <w:rPr>
          <w:rFonts w:eastAsia="Malgun Gothic"/>
        </w:rPr>
        <w:t>10.2.2.1</w:t>
      </w:r>
      <w:r w:rsidRPr="00CD4CBB">
        <w:rPr>
          <w:rFonts w:ascii="Calibri" w:hAnsi="Calibri"/>
          <w:sz w:val="22"/>
          <w:szCs w:val="22"/>
          <w:lang w:eastAsia="en-GB"/>
        </w:rPr>
        <w:tab/>
      </w:r>
      <w:r w:rsidRPr="00274CF8">
        <w:rPr>
          <w:rFonts w:eastAsia="Malgun Gothic"/>
        </w:rPr>
        <w:t>General</w:t>
      </w:r>
      <w:r>
        <w:tab/>
      </w:r>
      <w:r>
        <w:fldChar w:fldCharType="begin" w:fldLock="1"/>
      </w:r>
      <w:r>
        <w:instrText xml:space="preserve"> PAGEREF _Toc73958682 \h </w:instrText>
      </w:r>
      <w:r>
        <w:fldChar w:fldCharType="separate"/>
      </w:r>
      <w:r>
        <w:t>263</w:t>
      </w:r>
      <w:r>
        <w:fldChar w:fldCharType="end"/>
      </w:r>
    </w:p>
    <w:p w14:paraId="60676CE1" w14:textId="77777777" w:rsidR="002475F5" w:rsidRPr="00CD4CBB" w:rsidRDefault="002475F5">
      <w:pPr>
        <w:pStyle w:val="TOC4"/>
        <w:rPr>
          <w:rFonts w:ascii="Calibri" w:hAnsi="Calibri"/>
          <w:sz w:val="22"/>
          <w:szCs w:val="22"/>
          <w:lang w:eastAsia="en-GB"/>
        </w:rPr>
      </w:pPr>
      <w:r w:rsidRPr="00274CF8">
        <w:rPr>
          <w:rFonts w:eastAsia="Malgun Gothic"/>
        </w:rPr>
        <w:t>10.2.2.2</w:t>
      </w:r>
      <w:r w:rsidRPr="00CD4CBB">
        <w:rPr>
          <w:rFonts w:ascii="Calibri" w:hAnsi="Calibri"/>
          <w:sz w:val="22"/>
          <w:szCs w:val="22"/>
          <w:lang w:eastAsia="en-GB"/>
        </w:rPr>
        <w:tab/>
      </w:r>
      <w:r w:rsidRPr="00274CF8">
        <w:rPr>
          <w:rFonts w:eastAsia="Malgun Gothic"/>
        </w:rPr>
        <w:t>MCVideo client procedures</w:t>
      </w:r>
      <w:r>
        <w:tab/>
      </w:r>
      <w:r>
        <w:fldChar w:fldCharType="begin" w:fldLock="1"/>
      </w:r>
      <w:r>
        <w:instrText xml:space="preserve"> PAGEREF _Toc73958683 \h </w:instrText>
      </w:r>
      <w:r>
        <w:fldChar w:fldCharType="separate"/>
      </w:r>
      <w:r>
        <w:t>264</w:t>
      </w:r>
      <w:r>
        <w:fldChar w:fldCharType="end"/>
      </w:r>
    </w:p>
    <w:p w14:paraId="7AC8D37E" w14:textId="77777777" w:rsidR="002475F5" w:rsidRPr="00CD4CBB" w:rsidRDefault="002475F5">
      <w:pPr>
        <w:pStyle w:val="TOC5"/>
        <w:rPr>
          <w:rFonts w:ascii="Calibri" w:hAnsi="Calibri"/>
          <w:sz w:val="22"/>
          <w:szCs w:val="22"/>
          <w:lang w:eastAsia="en-GB"/>
        </w:rPr>
      </w:pPr>
      <w:r>
        <w:rPr>
          <w:lang w:eastAsia="ko-KR"/>
        </w:rPr>
        <w:t>10.2.2.</w:t>
      </w:r>
      <w:r w:rsidRPr="00274CF8">
        <w:rPr>
          <w:lang w:val="en-US" w:eastAsia="ko-KR"/>
        </w:rPr>
        <w:t>2</w:t>
      </w:r>
      <w:r>
        <w:rPr>
          <w:lang w:eastAsia="ko-KR"/>
        </w:rPr>
        <w:t>.1</w:t>
      </w:r>
      <w:r w:rsidRPr="00CD4CBB">
        <w:rPr>
          <w:rFonts w:ascii="Calibri" w:hAnsi="Calibri"/>
          <w:sz w:val="22"/>
          <w:szCs w:val="22"/>
          <w:lang w:eastAsia="en-GB"/>
        </w:rPr>
        <w:tab/>
      </w:r>
      <w:r>
        <w:rPr>
          <w:lang w:eastAsia="ko-KR"/>
        </w:rPr>
        <w:t>Client originating procedures</w:t>
      </w:r>
      <w:r>
        <w:tab/>
      </w:r>
      <w:r>
        <w:fldChar w:fldCharType="begin" w:fldLock="1"/>
      </w:r>
      <w:r>
        <w:instrText xml:space="preserve"> PAGEREF _Toc73958684 \h </w:instrText>
      </w:r>
      <w:r>
        <w:fldChar w:fldCharType="separate"/>
      </w:r>
      <w:r>
        <w:t>264</w:t>
      </w:r>
      <w:r>
        <w:fldChar w:fldCharType="end"/>
      </w:r>
    </w:p>
    <w:p w14:paraId="05668E3A" w14:textId="77777777" w:rsidR="002475F5" w:rsidRPr="00CD4CBB" w:rsidRDefault="002475F5">
      <w:pPr>
        <w:pStyle w:val="TOC5"/>
        <w:rPr>
          <w:rFonts w:ascii="Calibri" w:hAnsi="Calibri"/>
          <w:sz w:val="22"/>
          <w:szCs w:val="22"/>
          <w:lang w:eastAsia="en-GB"/>
        </w:rPr>
      </w:pPr>
      <w:r w:rsidRPr="00274CF8">
        <w:rPr>
          <w:lang w:val="en-US" w:eastAsia="ko-KR"/>
        </w:rPr>
        <w:t>10.2.2.2.2</w:t>
      </w:r>
      <w:r w:rsidRPr="00CD4CBB">
        <w:rPr>
          <w:rFonts w:ascii="Calibri" w:hAnsi="Calibri"/>
          <w:sz w:val="22"/>
          <w:szCs w:val="22"/>
          <w:lang w:eastAsia="en-GB"/>
        </w:rPr>
        <w:tab/>
      </w:r>
      <w:r>
        <w:rPr>
          <w:lang w:eastAsia="ko-KR"/>
        </w:rPr>
        <w:t>Client terminating procedures</w:t>
      </w:r>
      <w:r>
        <w:tab/>
      </w:r>
      <w:r>
        <w:fldChar w:fldCharType="begin" w:fldLock="1"/>
      </w:r>
      <w:r>
        <w:instrText xml:space="preserve"> PAGEREF _Toc73958685 \h </w:instrText>
      </w:r>
      <w:r>
        <w:fldChar w:fldCharType="separate"/>
      </w:r>
      <w:r>
        <w:t>265</w:t>
      </w:r>
      <w:r>
        <w:fldChar w:fldCharType="end"/>
      </w:r>
    </w:p>
    <w:p w14:paraId="4A6AE784" w14:textId="77777777" w:rsidR="002475F5" w:rsidRPr="00CD4CBB" w:rsidRDefault="002475F5">
      <w:pPr>
        <w:pStyle w:val="TOC5"/>
        <w:rPr>
          <w:rFonts w:ascii="Calibri" w:hAnsi="Calibri"/>
          <w:sz w:val="22"/>
          <w:szCs w:val="22"/>
          <w:lang w:eastAsia="en-GB"/>
        </w:rPr>
      </w:pPr>
      <w:r w:rsidRPr="00274CF8">
        <w:rPr>
          <w:lang w:val="en-US" w:eastAsia="ko-KR"/>
        </w:rPr>
        <w:t>10.2.2.2.3</w:t>
      </w:r>
      <w:r w:rsidRPr="00CD4CBB">
        <w:rPr>
          <w:rFonts w:ascii="Calibri" w:hAnsi="Calibri"/>
          <w:sz w:val="22"/>
          <w:szCs w:val="22"/>
          <w:lang w:eastAsia="en-GB"/>
        </w:rPr>
        <w:tab/>
      </w:r>
      <w:r>
        <w:rPr>
          <w:lang w:eastAsia="ko-KR"/>
        </w:rPr>
        <w:t>Client terminating procedures for reception of SIP re-INVITE request</w:t>
      </w:r>
      <w:r>
        <w:tab/>
      </w:r>
      <w:r>
        <w:fldChar w:fldCharType="begin" w:fldLock="1"/>
      </w:r>
      <w:r>
        <w:instrText xml:space="preserve"> PAGEREF _Toc73958686 \h </w:instrText>
      </w:r>
      <w:r>
        <w:fldChar w:fldCharType="separate"/>
      </w:r>
      <w:r>
        <w:t>267</w:t>
      </w:r>
      <w:r>
        <w:fldChar w:fldCharType="end"/>
      </w:r>
    </w:p>
    <w:p w14:paraId="02407F62" w14:textId="77777777" w:rsidR="002475F5" w:rsidRPr="00CD4CBB" w:rsidRDefault="002475F5">
      <w:pPr>
        <w:pStyle w:val="TOC5"/>
        <w:rPr>
          <w:rFonts w:ascii="Calibri" w:hAnsi="Calibri"/>
          <w:sz w:val="22"/>
          <w:szCs w:val="22"/>
          <w:lang w:eastAsia="en-GB"/>
        </w:rPr>
      </w:pPr>
      <w:r w:rsidRPr="00274CF8">
        <w:rPr>
          <w:lang w:val="en-US" w:eastAsia="ko-KR"/>
        </w:rPr>
        <w:t>10.2.2.2.4</w:t>
      </w:r>
      <w:r w:rsidRPr="00CD4CBB">
        <w:rPr>
          <w:rFonts w:ascii="Calibri" w:hAnsi="Calibri"/>
          <w:sz w:val="22"/>
          <w:szCs w:val="22"/>
          <w:lang w:eastAsia="en-GB"/>
        </w:rPr>
        <w:tab/>
      </w:r>
      <w:r>
        <w:t>MCVideo in-progress emergency cancel</w:t>
      </w:r>
      <w:r>
        <w:tab/>
      </w:r>
      <w:r>
        <w:fldChar w:fldCharType="begin" w:fldLock="1"/>
      </w:r>
      <w:r>
        <w:instrText xml:space="preserve"> PAGEREF _Toc73958687 \h </w:instrText>
      </w:r>
      <w:r>
        <w:fldChar w:fldCharType="separate"/>
      </w:r>
      <w:r>
        <w:t>268</w:t>
      </w:r>
      <w:r>
        <w:fldChar w:fldCharType="end"/>
      </w:r>
    </w:p>
    <w:p w14:paraId="7F639090" w14:textId="77777777" w:rsidR="002475F5" w:rsidRPr="00CD4CBB" w:rsidRDefault="002475F5">
      <w:pPr>
        <w:pStyle w:val="TOC5"/>
        <w:rPr>
          <w:rFonts w:ascii="Calibri" w:hAnsi="Calibri"/>
          <w:sz w:val="22"/>
          <w:szCs w:val="22"/>
          <w:lang w:eastAsia="en-GB"/>
        </w:rPr>
      </w:pPr>
      <w:r w:rsidRPr="00274CF8">
        <w:rPr>
          <w:lang w:val="en-US" w:eastAsia="ko-KR"/>
        </w:rPr>
        <w:t>10.2.2.2.5</w:t>
      </w:r>
      <w:r w:rsidRPr="00CD4CBB">
        <w:rPr>
          <w:rFonts w:ascii="Calibri" w:hAnsi="Calibri"/>
          <w:sz w:val="22"/>
          <w:szCs w:val="22"/>
          <w:lang w:eastAsia="en-GB"/>
        </w:rPr>
        <w:tab/>
      </w:r>
      <w:r>
        <w:rPr>
          <w:lang w:eastAsia="ko-KR"/>
        </w:rPr>
        <w:t>Upgrade to MCVideo emergency private call</w:t>
      </w:r>
      <w:r>
        <w:tab/>
      </w:r>
      <w:r>
        <w:fldChar w:fldCharType="begin" w:fldLock="1"/>
      </w:r>
      <w:r>
        <w:instrText xml:space="preserve"> PAGEREF _Toc73958688 \h </w:instrText>
      </w:r>
      <w:r>
        <w:fldChar w:fldCharType="separate"/>
      </w:r>
      <w:r>
        <w:t>269</w:t>
      </w:r>
      <w:r>
        <w:fldChar w:fldCharType="end"/>
      </w:r>
    </w:p>
    <w:p w14:paraId="29ADECD6" w14:textId="77777777" w:rsidR="002475F5" w:rsidRPr="00CD4CBB" w:rsidRDefault="002475F5">
      <w:pPr>
        <w:pStyle w:val="TOC4"/>
        <w:rPr>
          <w:rFonts w:ascii="Calibri" w:hAnsi="Calibri"/>
          <w:sz w:val="22"/>
          <w:szCs w:val="22"/>
          <w:lang w:eastAsia="en-GB"/>
        </w:rPr>
      </w:pPr>
      <w:r w:rsidRPr="00274CF8">
        <w:rPr>
          <w:rFonts w:eastAsia="Malgun Gothic"/>
        </w:rPr>
        <w:t>10.2.2.3</w:t>
      </w:r>
      <w:r w:rsidRPr="00CD4CBB">
        <w:rPr>
          <w:rFonts w:ascii="Calibri" w:hAnsi="Calibri"/>
          <w:sz w:val="22"/>
          <w:szCs w:val="22"/>
          <w:lang w:eastAsia="en-GB"/>
        </w:rPr>
        <w:tab/>
      </w:r>
      <w:r w:rsidRPr="00274CF8">
        <w:rPr>
          <w:rFonts w:eastAsia="Malgun Gothic"/>
        </w:rPr>
        <w:t>Participating MCVideo function procedures</w:t>
      </w:r>
      <w:r>
        <w:tab/>
      </w:r>
      <w:r>
        <w:fldChar w:fldCharType="begin" w:fldLock="1"/>
      </w:r>
      <w:r>
        <w:instrText xml:space="preserve"> PAGEREF _Toc73958689 \h </w:instrText>
      </w:r>
      <w:r>
        <w:fldChar w:fldCharType="separate"/>
      </w:r>
      <w:r>
        <w:t>270</w:t>
      </w:r>
      <w:r>
        <w:fldChar w:fldCharType="end"/>
      </w:r>
    </w:p>
    <w:p w14:paraId="1063965A" w14:textId="77777777" w:rsidR="002475F5" w:rsidRPr="00CD4CBB" w:rsidRDefault="002475F5">
      <w:pPr>
        <w:pStyle w:val="TOC5"/>
        <w:rPr>
          <w:rFonts w:ascii="Calibri" w:hAnsi="Calibri"/>
          <w:sz w:val="22"/>
          <w:szCs w:val="22"/>
          <w:lang w:eastAsia="en-GB"/>
        </w:rPr>
      </w:pPr>
      <w:r>
        <w:t>10.2.2.3.1</w:t>
      </w:r>
      <w:r w:rsidRPr="00CD4CBB">
        <w:rPr>
          <w:rFonts w:ascii="Calibri" w:hAnsi="Calibri"/>
          <w:sz w:val="22"/>
          <w:szCs w:val="22"/>
          <w:lang w:eastAsia="en-GB"/>
        </w:rPr>
        <w:tab/>
      </w:r>
      <w:r>
        <w:rPr>
          <w:lang w:eastAsia="ko-KR"/>
        </w:rPr>
        <w:t>O</w:t>
      </w:r>
      <w:r>
        <w:t>riginating procedures</w:t>
      </w:r>
      <w:r>
        <w:tab/>
      </w:r>
      <w:r>
        <w:fldChar w:fldCharType="begin" w:fldLock="1"/>
      </w:r>
      <w:r>
        <w:instrText xml:space="preserve"> PAGEREF _Toc73958690 \h </w:instrText>
      </w:r>
      <w:r>
        <w:fldChar w:fldCharType="separate"/>
      </w:r>
      <w:r>
        <w:t>270</w:t>
      </w:r>
      <w:r>
        <w:fldChar w:fldCharType="end"/>
      </w:r>
    </w:p>
    <w:p w14:paraId="578BAE8B" w14:textId="77777777" w:rsidR="002475F5" w:rsidRPr="00CD4CBB" w:rsidRDefault="002475F5">
      <w:pPr>
        <w:pStyle w:val="TOC6"/>
        <w:rPr>
          <w:rFonts w:ascii="Calibri" w:hAnsi="Calibri"/>
          <w:sz w:val="22"/>
          <w:szCs w:val="22"/>
          <w:lang w:eastAsia="en-GB"/>
        </w:rPr>
      </w:pPr>
      <w:r>
        <w:rPr>
          <w:lang w:eastAsia="ko-KR"/>
        </w:rPr>
        <w:t>10.2.2.3.1.1</w:t>
      </w:r>
      <w:r w:rsidRPr="00CD4CBB">
        <w:rPr>
          <w:rFonts w:ascii="Calibri" w:hAnsi="Calibri"/>
          <w:sz w:val="22"/>
          <w:szCs w:val="22"/>
          <w:lang w:eastAsia="en-GB"/>
        </w:rPr>
        <w:tab/>
      </w:r>
      <w:r>
        <w:rPr>
          <w:lang w:eastAsia="ko-KR"/>
        </w:rPr>
        <w:t>On-demand private call</w:t>
      </w:r>
      <w:r>
        <w:tab/>
      </w:r>
      <w:r>
        <w:fldChar w:fldCharType="begin" w:fldLock="1"/>
      </w:r>
      <w:r>
        <w:instrText xml:space="preserve"> PAGEREF _Toc73958691 \h </w:instrText>
      </w:r>
      <w:r>
        <w:fldChar w:fldCharType="separate"/>
      </w:r>
      <w:r>
        <w:t>270</w:t>
      </w:r>
      <w:r>
        <w:fldChar w:fldCharType="end"/>
      </w:r>
    </w:p>
    <w:p w14:paraId="24B3FF03" w14:textId="77777777" w:rsidR="002475F5" w:rsidRPr="00CD4CBB" w:rsidRDefault="002475F5">
      <w:pPr>
        <w:pStyle w:val="TOC6"/>
        <w:rPr>
          <w:rFonts w:ascii="Calibri" w:hAnsi="Calibri"/>
          <w:sz w:val="22"/>
          <w:szCs w:val="22"/>
          <w:lang w:eastAsia="en-GB"/>
        </w:rPr>
      </w:pPr>
      <w:r>
        <w:rPr>
          <w:lang w:eastAsia="ko-KR"/>
        </w:rPr>
        <w:t>10.2.2.3.1.2</w:t>
      </w:r>
      <w:r w:rsidRPr="00CD4CBB">
        <w:rPr>
          <w:rFonts w:ascii="Calibri" w:hAnsi="Calibri"/>
          <w:sz w:val="22"/>
          <w:szCs w:val="22"/>
          <w:lang w:eastAsia="en-GB"/>
        </w:rPr>
        <w:tab/>
      </w:r>
      <w:r>
        <w:rPr>
          <w:lang w:eastAsia="ko-KR"/>
        </w:rPr>
        <w:t>Private call initiation using pre-established session</w:t>
      </w:r>
      <w:r>
        <w:tab/>
      </w:r>
      <w:r>
        <w:fldChar w:fldCharType="begin" w:fldLock="1"/>
      </w:r>
      <w:r>
        <w:instrText xml:space="preserve"> PAGEREF _Toc73958692 \h </w:instrText>
      </w:r>
      <w:r>
        <w:fldChar w:fldCharType="separate"/>
      </w:r>
      <w:r>
        <w:t>273</w:t>
      </w:r>
      <w:r>
        <w:fldChar w:fldCharType="end"/>
      </w:r>
    </w:p>
    <w:p w14:paraId="284ADAE0" w14:textId="77777777" w:rsidR="002475F5" w:rsidRPr="00CD4CBB" w:rsidRDefault="002475F5">
      <w:pPr>
        <w:pStyle w:val="TOC6"/>
        <w:rPr>
          <w:rFonts w:ascii="Calibri" w:hAnsi="Calibri"/>
          <w:sz w:val="22"/>
          <w:szCs w:val="22"/>
          <w:lang w:eastAsia="en-GB"/>
        </w:rPr>
      </w:pPr>
      <w:r>
        <w:rPr>
          <w:lang w:eastAsia="ko-KR"/>
        </w:rPr>
        <w:t>10.2.2.3.1.3</w:t>
      </w:r>
      <w:r w:rsidRPr="00CD4CBB">
        <w:rPr>
          <w:rFonts w:ascii="Calibri" w:hAnsi="Calibri"/>
          <w:sz w:val="22"/>
          <w:szCs w:val="22"/>
          <w:lang w:eastAsia="en-GB"/>
        </w:rPr>
        <w:tab/>
      </w:r>
      <w:r>
        <w:rPr>
          <w:lang w:eastAsia="ko-KR"/>
        </w:rPr>
        <w:t>Receipt of SIP re-INVITE for MCVideo private call from the served user</w:t>
      </w:r>
      <w:r>
        <w:tab/>
      </w:r>
      <w:r>
        <w:fldChar w:fldCharType="begin" w:fldLock="1"/>
      </w:r>
      <w:r>
        <w:instrText xml:space="preserve"> PAGEREF _Toc73958693 \h </w:instrText>
      </w:r>
      <w:r>
        <w:fldChar w:fldCharType="separate"/>
      </w:r>
      <w:r>
        <w:t>276</w:t>
      </w:r>
      <w:r>
        <w:fldChar w:fldCharType="end"/>
      </w:r>
    </w:p>
    <w:p w14:paraId="5ABB9379" w14:textId="77777777" w:rsidR="002475F5" w:rsidRPr="00CD4CBB" w:rsidRDefault="002475F5">
      <w:pPr>
        <w:pStyle w:val="TOC5"/>
        <w:rPr>
          <w:rFonts w:ascii="Calibri" w:hAnsi="Calibri"/>
          <w:sz w:val="22"/>
          <w:szCs w:val="22"/>
          <w:lang w:eastAsia="en-GB"/>
        </w:rPr>
      </w:pPr>
      <w:r>
        <w:rPr>
          <w:lang w:eastAsia="ko-KR"/>
        </w:rPr>
        <w:t>10.2.2.3.2</w:t>
      </w:r>
      <w:r w:rsidRPr="00CD4CBB">
        <w:rPr>
          <w:rFonts w:ascii="Calibri" w:hAnsi="Calibri"/>
          <w:sz w:val="22"/>
          <w:szCs w:val="22"/>
          <w:lang w:eastAsia="en-GB"/>
        </w:rPr>
        <w:tab/>
      </w:r>
      <w:r>
        <w:rPr>
          <w:lang w:eastAsia="ko-KR"/>
        </w:rPr>
        <w:t>Terminating procedures</w:t>
      </w:r>
      <w:r>
        <w:tab/>
      </w:r>
      <w:r>
        <w:fldChar w:fldCharType="begin" w:fldLock="1"/>
      </w:r>
      <w:r>
        <w:instrText xml:space="preserve"> PAGEREF _Toc73958694 \h </w:instrText>
      </w:r>
      <w:r>
        <w:fldChar w:fldCharType="separate"/>
      </w:r>
      <w:r>
        <w:t>277</w:t>
      </w:r>
      <w:r>
        <w:fldChar w:fldCharType="end"/>
      </w:r>
    </w:p>
    <w:p w14:paraId="69156976" w14:textId="77777777" w:rsidR="002475F5" w:rsidRPr="00CD4CBB" w:rsidRDefault="002475F5">
      <w:pPr>
        <w:pStyle w:val="TOC5"/>
        <w:rPr>
          <w:rFonts w:ascii="Calibri" w:hAnsi="Calibri"/>
          <w:sz w:val="22"/>
          <w:szCs w:val="22"/>
          <w:lang w:eastAsia="en-GB"/>
        </w:rPr>
      </w:pPr>
      <w:r>
        <w:rPr>
          <w:lang w:eastAsia="ko-KR"/>
        </w:rPr>
        <w:t>10.2.2.3.3</w:t>
      </w:r>
      <w:r w:rsidRPr="00CD4CBB">
        <w:rPr>
          <w:rFonts w:ascii="Calibri" w:hAnsi="Calibri"/>
          <w:sz w:val="22"/>
          <w:szCs w:val="22"/>
          <w:lang w:eastAsia="en-GB"/>
        </w:rPr>
        <w:tab/>
      </w:r>
      <w:r>
        <w:rPr>
          <w:lang w:eastAsia="ko-KR"/>
        </w:rPr>
        <w:t>Receipt of SIP re-INVITE request by terminating participating function</w:t>
      </w:r>
      <w:r>
        <w:tab/>
      </w:r>
      <w:r>
        <w:fldChar w:fldCharType="begin" w:fldLock="1"/>
      </w:r>
      <w:r>
        <w:instrText xml:space="preserve"> PAGEREF _Toc73958695 \h </w:instrText>
      </w:r>
      <w:r>
        <w:fldChar w:fldCharType="separate"/>
      </w:r>
      <w:r>
        <w:t>278</w:t>
      </w:r>
      <w:r>
        <w:fldChar w:fldCharType="end"/>
      </w:r>
    </w:p>
    <w:p w14:paraId="757BD245" w14:textId="77777777" w:rsidR="002475F5" w:rsidRPr="00CD4CBB" w:rsidRDefault="002475F5">
      <w:pPr>
        <w:pStyle w:val="TOC4"/>
        <w:rPr>
          <w:rFonts w:ascii="Calibri" w:hAnsi="Calibri"/>
          <w:sz w:val="22"/>
          <w:szCs w:val="22"/>
          <w:lang w:eastAsia="en-GB"/>
        </w:rPr>
      </w:pPr>
      <w:r>
        <w:rPr>
          <w:lang w:eastAsia="ko-KR"/>
        </w:rPr>
        <w:t>10.2.2.4</w:t>
      </w:r>
      <w:r w:rsidRPr="00CD4CBB">
        <w:rPr>
          <w:rFonts w:ascii="Calibri" w:hAnsi="Calibri"/>
          <w:sz w:val="22"/>
          <w:szCs w:val="22"/>
          <w:lang w:eastAsia="en-GB"/>
        </w:rPr>
        <w:tab/>
      </w:r>
      <w:r>
        <w:rPr>
          <w:lang w:eastAsia="ko-KR"/>
        </w:rPr>
        <w:t>Controlling MCVideo function procedures</w:t>
      </w:r>
      <w:r>
        <w:tab/>
      </w:r>
      <w:r>
        <w:fldChar w:fldCharType="begin" w:fldLock="1"/>
      </w:r>
      <w:r>
        <w:instrText xml:space="preserve"> PAGEREF _Toc73958696 \h </w:instrText>
      </w:r>
      <w:r>
        <w:fldChar w:fldCharType="separate"/>
      </w:r>
      <w:r>
        <w:t>279</w:t>
      </w:r>
      <w:r>
        <w:fldChar w:fldCharType="end"/>
      </w:r>
    </w:p>
    <w:p w14:paraId="2A3E8B51" w14:textId="77777777" w:rsidR="002475F5" w:rsidRPr="00CD4CBB" w:rsidRDefault="002475F5">
      <w:pPr>
        <w:pStyle w:val="TOC5"/>
        <w:rPr>
          <w:rFonts w:ascii="Calibri" w:hAnsi="Calibri"/>
          <w:sz w:val="22"/>
          <w:szCs w:val="22"/>
          <w:lang w:eastAsia="en-GB"/>
        </w:rPr>
      </w:pPr>
      <w:r>
        <w:rPr>
          <w:lang w:eastAsia="ko-KR"/>
        </w:rPr>
        <w:t>10.2.2.4.1</w:t>
      </w:r>
      <w:r w:rsidRPr="00CD4CBB">
        <w:rPr>
          <w:rFonts w:ascii="Calibri" w:hAnsi="Calibri"/>
          <w:sz w:val="22"/>
          <w:szCs w:val="22"/>
          <w:lang w:eastAsia="en-GB"/>
        </w:rPr>
        <w:tab/>
      </w:r>
      <w:r>
        <w:rPr>
          <w:lang w:eastAsia="ko-KR"/>
        </w:rPr>
        <w:t>Originating procedures</w:t>
      </w:r>
      <w:r>
        <w:tab/>
      </w:r>
      <w:r>
        <w:fldChar w:fldCharType="begin" w:fldLock="1"/>
      </w:r>
      <w:r>
        <w:instrText xml:space="preserve"> PAGEREF _Toc73958697 \h </w:instrText>
      </w:r>
      <w:r>
        <w:fldChar w:fldCharType="separate"/>
      </w:r>
      <w:r>
        <w:t>279</w:t>
      </w:r>
      <w:r>
        <w:fldChar w:fldCharType="end"/>
      </w:r>
    </w:p>
    <w:p w14:paraId="3C736BC8" w14:textId="77777777" w:rsidR="002475F5" w:rsidRPr="00CD4CBB" w:rsidRDefault="002475F5">
      <w:pPr>
        <w:pStyle w:val="TOC5"/>
        <w:rPr>
          <w:rFonts w:ascii="Calibri" w:hAnsi="Calibri"/>
          <w:sz w:val="22"/>
          <w:szCs w:val="22"/>
          <w:lang w:eastAsia="en-GB"/>
        </w:rPr>
      </w:pPr>
      <w:r>
        <w:rPr>
          <w:lang w:eastAsia="ko-KR"/>
        </w:rPr>
        <w:t>10.2.2.4.2</w:t>
      </w:r>
      <w:r w:rsidRPr="00CD4CBB">
        <w:rPr>
          <w:rFonts w:ascii="Calibri" w:hAnsi="Calibri"/>
          <w:sz w:val="22"/>
          <w:szCs w:val="22"/>
          <w:lang w:eastAsia="en-GB"/>
        </w:rPr>
        <w:tab/>
      </w:r>
      <w:r>
        <w:rPr>
          <w:lang w:eastAsia="ko-KR"/>
        </w:rPr>
        <w:t>Terminating procedures</w:t>
      </w:r>
      <w:r>
        <w:tab/>
      </w:r>
      <w:r>
        <w:fldChar w:fldCharType="begin" w:fldLock="1"/>
      </w:r>
      <w:r>
        <w:instrText xml:space="preserve"> PAGEREF _Toc73958698 \h </w:instrText>
      </w:r>
      <w:r>
        <w:fldChar w:fldCharType="separate"/>
      </w:r>
      <w:r>
        <w:t>280</w:t>
      </w:r>
      <w:r>
        <w:fldChar w:fldCharType="end"/>
      </w:r>
    </w:p>
    <w:p w14:paraId="32FAAAD4" w14:textId="77777777" w:rsidR="002475F5" w:rsidRPr="00CD4CBB" w:rsidRDefault="002475F5">
      <w:pPr>
        <w:pStyle w:val="TOC5"/>
        <w:rPr>
          <w:rFonts w:ascii="Calibri" w:hAnsi="Calibri"/>
          <w:sz w:val="22"/>
          <w:szCs w:val="22"/>
          <w:lang w:eastAsia="en-GB"/>
        </w:rPr>
      </w:pPr>
      <w:r>
        <w:rPr>
          <w:lang w:eastAsia="ko-KR"/>
        </w:rPr>
        <w:t>10.2.2.4.</w:t>
      </w:r>
      <w:r w:rsidRPr="00274CF8">
        <w:rPr>
          <w:lang w:val="en-US" w:eastAsia="ko-KR"/>
        </w:rPr>
        <w:t>3</w:t>
      </w:r>
      <w:r w:rsidRPr="00CD4CBB">
        <w:rPr>
          <w:rFonts w:ascii="Calibri" w:hAnsi="Calibri"/>
          <w:sz w:val="22"/>
          <w:szCs w:val="22"/>
          <w:lang w:eastAsia="en-GB"/>
        </w:rPr>
        <w:tab/>
      </w:r>
      <w:r>
        <w:rPr>
          <w:lang w:eastAsia="ko-KR"/>
        </w:rPr>
        <w:t>Receiving a SIP re-INVITE for upgrade to emergency private call</w:t>
      </w:r>
      <w:r>
        <w:tab/>
      </w:r>
      <w:r>
        <w:fldChar w:fldCharType="begin" w:fldLock="1"/>
      </w:r>
      <w:r>
        <w:instrText xml:space="preserve"> PAGEREF _Toc73958699 \h </w:instrText>
      </w:r>
      <w:r>
        <w:fldChar w:fldCharType="separate"/>
      </w:r>
      <w:r>
        <w:t>282</w:t>
      </w:r>
      <w:r>
        <w:fldChar w:fldCharType="end"/>
      </w:r>
    </w:p>
    <w:p w14:paraId="55785251" w14:textId="77777777" w:rsidR="002475F5" w:rsidRPr="00CD4CBB" w:rsidRDefault="002475F5">
      <w:pPr>
        <w:pStyle w:val="TOC5"/>
        <w:rPr>
          <w:rFonts w:ascii="Calibri" w:hAnsi="Calibri"/>
          <w:sz w:val="22"/>
          <w:szCs w:val="22"/>
          <w:lang w:eastAsia="en-GB"/>
        </w:rPr>
      </w:pPr>
      <w:r>
        <w:rPr>
          <w:lang w:eastAsia="ko-KR"/>
        </w:rPr>
        <w:t>10.2.2.4.</w:t>
      </w:r>
      <w:r w:rsidRPr="00274CF8">
        <w:rPr>
          <w:lang w:val="en-US" w:eastAsia="ko-KR"/>
        </w:rPr>
        <w:t>4</w:t>
      </w:r>
      <w:r w:rsidRPr="00CD4CBB">
        <w:rPr>
          <w:rFonts w:ascii="Calibri" w:hAnsi="Calibri"/>
          <w:sz w:val="22"/>
          <w:szCs w:val="22"/>
          <w:lang w:eastAsia="en-GB"/>
        </w:rPr>
        <w:tab/>
      </w:r>
      <w:r>
        <w:rPr>
          <w:lang w:eastAsia="ko-KR"/>
        </w:rPr>
        <w:t>Receiving a SIP re-INVITE for cancellation of emergency private call</w:t>
      </w:r>
      <w:r>
        <w:tab/>
      </w:r>
      <w:r>
        <w:fldChar w:fldCharType="begin" w:fldLock="1"/>
      </w:r>
      <w:r>
        <w:instrText xml:space="preserve"> PAGEREF _Toc73958700 \h </w:instrText>
      </w:r>
      <w:r>
        <w:fldChar w:fldCharType="separate"/>
      </w:r>
      <w:r>
        <w:t>283</w:t>
      </w:r>
      <w:r>
        <w:fldChar w:fldCharType="end"/>
      </w:r>
    </w:p>
    <w:p w14:paraId="03FADC53" w14:textId="77777777" w:rsidR="002475F5" w:rsidRPr="00CD4CBB" w:rsidRDefault="002475F5">
      <w:pPr>
        <w:pStyle w:val="TOC5"/>
        <w:rPr>
          <w:rFonts w:ascii="Calibri" w:hAnsi="Calibri"/>
          <w:sz w:val="22"/>
          <w:szCs w:val="22"/>
          <w:lang w:eastAsia="en-GB"/>
        </w:rPr>
      </w:pPr>
      <w:r>
        <w:rPr>
          <w:lang w:eastAsia="ko-KR"/>
        </w:rPr>
        <w:t>10.2.2.4.</w:t>
      </w:r>
      <w:r w:rsidRPr="00274CF8">
        <w:rPr>
          <w:lang w:val="en-US" w:eastAsia="ko-KR"/>
        </w:rPr>
        <w:t>5</w:t>
      </w:r>
      <w:r w:rsidRPr="00CD4CBB">
        <w:rPr>
          <w:rFonts w:ascii="Calibri" w:hAnsi="Calibri"/>
          <w:sz w:val="22"/>
          <w:szCs w:val="22"/>
          <w:lang w:eastAsia="en-GB"/>
        </w:rPr>
        <w:tab/>
      </w:r>
      <w:r>
        <w:rPr>
          <w:lang w:eastAsia="ko-KR"/>
        </w:rPr>
        <w:t>Sending a SIP re-INVITE for upgrade to emergency private call</w:t>
      </w:r>
      <w:r>
        <w:tab/>
      </w:r>
      <w:r>
        <w:fldChar w:fldCharType="begin" w:fldLock="1"/>
      </w:r>
      <w:r>
        <w:instrText xml:space="preserve"> PAGEREF _Toc73958701 \h </w:instrText>
      </w:r>
      <w:r>
        <w:fldChar w:fldCharType="separate"/>
      </w:r>
      <w:r>
        <w:t>285</w:t>
      </w:r>
      <w:r>
        <w:fldChar w:fldCharType="end"/>
      </w:r>
    </w:p>
    <w:p w14:paraId="49E30909" w14:textId="77777777" w:rsidR="002475F5" w:rsidRPr="00CD4CBB" w:rsidRDefault="002475F5">
      <w:pPr>
        <w:pStyle w:val="TOC5"/>
        <w:rPr>
          <w:rFonts w:ascii="Calibri" w:hAnsi="Calibri"/>
          <w:sz w:val="22"/>
          <w:szCs w:val="22"/>
          <w:lang w:eastAsia="en-GB"/>
        </w:rPr>
      </w:pPr>
      <w:r>
        <w:rPr>
          <w:lang w:eastAsia="ko-KR"/>
        </w:rPr>
        <w:t>10.2.2.4.</w:t>
      </w:r>
      <w:r w:rsidRPr="00274CF8">
        <w:rPr>
          <w:lang w:val="en-US" w:eastAsia="ko-KR"/>
        </w:rPr>
        <w:t>6</w:t>
      </w:r>
      <w:r w:rsidRPr="00CD4CBB">
        <w:rPr>
          <w:rFonts w:ascii="Calibri" w:hAnsi="Calibri"/>
          <w:sz w:val="22"/>
          <w:szCs w:val="22"/>
          <w:lang w:eastAsia="en-GB"/>
        </w:rPr>
        <w:tab/>
      </w:r>
      <w:r>
        <w:rPr>
          <w:lang w:eastAsia="ko-KR"/>
        </w:rPr>
        <w:t>Sending a SIP re-INVITE for cancellation of emergency private call</w:t>
      </w:r>
      <w:r>
        <w:tab/>
      </w:r>
      <w:r>
        <w:fldChar w:fldCharType="begin" w:fldLock="1"/>
      </w:r>
      <w:r>
        <w:instrText xml:space="preserve"> PAGEREF _Toc73958702 \h </w:instrText>
      </w:r>
      <w:r>
        <w:fldChar w:fldCharType="separate"/>
      </w:r>
      <w:r>
        <w:t>285</w:t>
      </w:r>
      <w:r>
        <w:fldChar w:fldCharType="end"/>
      </w:r>
    </w:p>
    <w:p w14:paraId="25DE708B" w14:textId="77777777" w:rsidR="002475F5" w:rsidRPr="00CD4CBB" w:rsidRDefault="002475F5">
      <w:pPr>
        <w:pStyle w:val="TOC3"/>
        <w:rPr>
          <w:rFonts w:ascii="Calibri" w:hAnsi="Calibri"/>
          <w:sz w:val="22"/>
          <w:szCs w:val="22"/>
          <w:lang w:eastAsia="en-GB"/>
        </w:rPr>
      </w:pPr>
      <w:r w:rsidRPr="00274CF8">
        <w:t>10</w:t>
      </w:r>
      <w:r>
        <w:t>.2.3</w:t>
      </w:r>
      <w:r w:rsidRPr="00CD4CBB">
        <w:rPr>
          <w:rFonts w:ascii="Calibri" w:hAnsi="Calibri"/>
          <w:sz w:val="22"/>
          <w:szCs w:val="22"/>
          <w:lang w:eastAsia="en-GB"/>
        </w:rPr>
        <w:tab/>
      </w:r>
      <w:r w:rsidRPr="00274CF8">
        <w:rPr>
          <w:lang w:val="en-US"/>
        </w:rPr>
        <w:t>Private call without transmission control</w:t>
      </w:r>
      <w:r>
        <w:tab/>
      </w:r>
      <w:r>
        <w:fldChar w:fldCharType="begin" w:fldLock="1"/>
      </w:r>
      <w:r>
        <w:instrText xml:space="preserve"> PAGEREF _Toc73958703 \h </w:instrText>
      </w:r>
      <w:r>
        <w:fldChar w:fldCharType="separate"/>
      </w:r>
      <w:r>
        <w:t>286</w:t>
      </w:r>
      <w:r>
        <w:fldChar w:fldCharType="end"/>
      </w:r>
    </w:p>
    <w:p w14:paraId="619048E7" w14:textId="77777777" w:rsidR="002475F5" w:rsidRPr="00CD4CBB" w:rsidRDefault="002475F5">
      <w:pPr>
        <w:pStyle w:val="TOC4"/>
        <w:rPr>
          <w:rFonts w:ascii="Calibri" w:hAnsi="Calibri"/>
          <w:sz w:val="22"/>
          <w:szCs w:val="22"/>
          <w:lang w:eastAsia="en-GB"/>
        </w:rPr>
      </w:pPr>
      <w:r w:rsidRPr="00274CF8">
        <w:rPr>
          <w:rFonts w:eastAsia="Malgun Gothic"/>
        </w:rPr>
        <w:t>10.2.3.1</w:t>
      </w:r>
      <w:r w:rsidRPr="00CD4CBB">
        <w:rPr>
          <w:rFonts w:ascii="Calibri" w:hAnsi="Calibri"/>
          <w:sz w:val="22"/>
          <w:szCs w:val="22"/>
          <w:lang w:eastAsia="en-GB"/>
        </w:rPr>
        <w:tab/>
      </w:r>
      <w:r w:rsidRPr="00274CF8">
        <w:rPr>
          <w:rFonts w:eastAsia="Malgun Gothic"/>
        </w:rPr>
        <w:t>MCVideo client procedures</w:t>
      </w:r>
      <w:r>
        <w:tab/>
      </w:r>
      <w:r>
        <w:fldChar w:fldCharType="begin" w:fldLock="1"/>
      </w:r>
      <w:r>
        <w:instrText xml:space="preserve"> PAGEREF _Toc73958704 \h </w:instrText>
      </w:r>
      <w:r>
        <w:fldChar w:fldCharType="separate"/>
      </w:r>
      <w:r>
        <w:t>286</w:t>
      </w:r>
      <w:r>
        <w:fldChar w:fldCharType="end"/>
      </w:r>
    </w:p>
    <w:p w14:paraId="7749BFE6" w14:textId="77777777" w:rsidR="002475F5" w:rsidRPr="00CD4CBB" w:rsidRDefault="002475F5">
      <w:pPr>
        <w:pStyle w:val="TOC4"/>
        <w:rPr>
          <w:rFonts w:ascii="Calibri" w:hAnsi="Calibri"/>
          <w:sz w:val="22"/>
          <w:szCs w:val="22"/>
          <w:lang w:eastAsia="en-GB"/>
        </w:rPr>
      </w:pPr>
      <w:r w:rsidRPr="00274CF8">
        <w:rPr>
          <w:rFonts w:eastAsia="Malgun Gothic"/>
        </w:rPr>
        <w:t>10.2.3.2</w:t>
      </w:r>
      <w:r w:rsidRPr="00CD4CBB">
        <w:rPr>
          <w:rFonts w:ascii="Calibri" w:hAnsi="Calibri"/>
          <w:sz w:val="22"/>
          <w:szCs w:val="22"/>
          <w:lang w:eastAsia="en-GB"/>
        </w:rPr>
        <w:tab/>
      </w:r>
      <w:r w:rsidRPr="00274CF8">
        <w:rPr>
          <w:rFonts w:eastAsia="Malgun Gothic"/>
        </w:rPr>
        <w:t>Participating MCVideo function procedures</w:t>
      </w:r>
      <w:r>
        <w:tab/>
      </w:r>
      <w:r>
        <w:fldChar w:fldCharType="begin" w:fldLock="1"/>
      </w:r>
      <w:r>
        <w:instrText xml:space="preserve"> PAGEREF _Toc73958705 \h </w:instrText>
      </w:r>
      <w:r>
        <w:fldChar w:fldCharType="separate"/>
      </w:r>
      <w:r>
        <w:t>286</w:t>
      </w:r>
      <w:r>
        <w:fldChar w:fldCharType="end"/>
      </w:r>
    </w:p>
    <w:p w14:paraId="6353CFAA" w14:textId="77777777" w:rsidR="002475F5" w:rsidRPr="00CD4CBB" w:rsidRDefault="002475F5">
      <w:pPr>
        <w:pStyle w:val="TOC5"/>
        <w:rPr>
          <w:rFonts w:ascii="Calibri" w:hAnsi="Calibri"/>
          <w:sz w:val="22"/>
          <w:szCs w:val="22"/>
          <w:lang w:eastAsia="en-GB"/>
        </w:rPr>
      </w:pPr>
      <w:r>
        <w:t>10.2.3.2.1</w:t>
      </w:r>
      <w:r w:rsidRPr="00CD4CBB">
        <w:rPr>
          <w:rFonts w:ascii="Calibri" w:hAnsi="Calibri"/>
          <w:sz w:val="22"/>
          <w:szCs w:val="22"/>
          <w:lang w:eastAsia="en-GB"/>
        </w:rPr>
        <w:tab/>
      </w:r>
      <w:r>
        <w:rPr>
          <w:lang w:eastAsia="ko-KR"/>
        </w:rPr>
        <w:t>O</w:t>
      </w:r>
      <w:r>
        <w:t>riginating procedures</w:t>
      </w:r>
      <w:r>
        <w:tab/>
      </w:r>
      <w:r>
        <w:fldChar w:fldCharType="begin" w:fldLock="1"/>
      </w:r>
      <w:r>
        <w:instrText xml:space="preserve"> PAGEREF _Toc73958706 \h </w:instrText>
      </w:r>
      <w:r>
        <w:fldChar w:fldCharType="separate"/>
      </w:r>
      <w:r>
        <w:t>286</w:t>
      </w:r>
      <w:r>
        <w:fldChar w:fldCharType="end"/>
      </w:r>
    </w:p>
    <w:p w14:paraId="2152A95E" w14:textId="77777777" w:rsidR="002475F5" w:rsidRPr="00CD4CBB" w:rsidRDefault="002475F5">
      <w:pPr>
        <w:pStyle w:val="TOC5"/>
        <w:rPr>
          <w:rFonts w:ascii="Calibri" w:hAnsi="Calibri"/>
          <w:sz w:val="22"/>
          <w:szCs w:val="22"/>
          <w:lang w:eastAsia="en-GB"/>
        </w:rPr>
      </w:pPr>
      <w:r>
        <w:t>10.2.3</w:t>
      </w:r>
      <w:r>
        <w:rPr>
          <w:lang w:eastAsia="ko-KR"/>
        </w:rPr>
        <w:t>.2.2</w:t>
      </w:r>
      <w:r w:rsidRPr="00CD4CBB">
        <w:rPr>
          <w:rFonts w:ascii="Calibri" w:hAnsi="Calibri"/>
          <w:sz w:val="22"/>
          <w:szCs w:val="22"/>
          <w:lang w:eastAsia="en-GB"/>
        </w:rPr>
        <w:tab/>
      </w:r>
      <w:r>
        <w:rPr>
          <w:lang w:eastAsia="ko-KR"/>
        </w:rPr>
        <w:t>Terminating procedures</w:t>
      </w:r>
      <w:r>
        <w:tab/>
      </w:r>
      <w:r>
        <w:fldChar w:fldCharType="begin" w:fldLock="1"/>
      </w:r>
      <w:r>
        <w:instrText xml:space="preserve"> PAGEREF _Toc73958707 \h </w:instrText>
      </w:r>
      <w:r>
        <w:fldChar w:fldCharType="separate"/>
      </w:r>
      <w:r>
        <w:t>287</w:t>
      </w:r>
      <w:r>
        <w:fldChar w:fldCharType="end"/>
      </w:r>
    </w:p>
    <w:p w14:paraId="7B38313E" w14:textId="77777777" w:rsidR="002475F5" w:rsidRPr="00CD4CBB" w:rsidRDefault="002475F5">
      <w:pPr>
        <w:pStyle w:val="TOC4"/>
        <w:rPr>
          <w:rFonts w:ascii="Calibri" w:hAnsi="Calibri"/>
          <w:sz w:val="22"/>
          <w:szCs w:val="22"/>
          <w:lang w:eastAsia="en-GB"/>
        </w:rPr>
      </w:pPr>
      <w:r>
        <w:t>10.2.3.3</w:t>
      </w:r>
      <w:r w:rsidRPr="00CD4CBB">
        <w:rPr>
          <w:rFonts w:ascii="Calibri" w:hAnsi="Calibri"/>
          <w:sz w:val="22"/>
          <w:szCs w:val="22"/>
          <w:lang w:eastAsia="en-GB"/>
        </w:rPr>
        <w:tab/>
      </w:r>
      <w:r>
        <w:t>Controlling MCVideo function procedures</w:t>
      </w:r>
      <w:r>
        <w:tab/>
      </w:r>
      <w:r>
        <w:fldChar w:fldCharType="begin" w:fldLock="1"/>
      </w:r>
      <w:r>
        <w:instrText xml:space="preserve"> PAGEREF _Toc73958708 \h </w:instrText>
      </w:r>
      <w:r>
        <w:fldChar w:fldCharType="separate"/>
      </w:r>
      <w:r>
        <w:t>287</w:t>
      </w:r>
      <w:r>
        <w:fldChar w:fldCharType="end"/>
      </w:r>
    </w:p>
    <w:p w14:paraId="35C61D45" w14:textId="77777777" w:rsidR="002475F5" w:rsidRPr="00CD4CBB" w:rsidRDefault="002475F5">
      <w:pPr>
        <w:pStyle w:val="TOC5"/>
        <w:rPr>
          <w:rFonts w:ascii="Calibri" w:hAnsi="Calibri"/>
          <w:sz w:val="22"/>
          <w:szCs w:val="22"/>
          <w:lang w:eastAsia="en-GB"/>
        </w:rPr>
      </w:pPr>
      <w:r>
        <w:rPr>
          <w:lang w:eastAsia="ko-KR"/>
        </w:rPr>
        <w:t>10.2.3.3.1</w:t>
      </w:r>
      <w:r w:rsidRPr="00CD4CBB">
        <w:rPr>
          <w:rFonts w:ascii="Calibri" w:hAnsi="Calibri"/>
          <w:sz w:val="22"/>
          <w:szCs w:val="22"/>
          <w:lang w:eastAsia="en-GB"/>
        </w:rPr>
        <w:tab/>
      </w:r>
      <w:r>
        <w:rPr>
          <w:lang w:eastAsia="ko-KR"/>
        </w:rPr>
        <w:t>Originating procedures</w:t>
      </w:r>
      <w:r>
        <w:tab/>
      </w:r>
      <w:r>
        <w:fldChar w:fldCharType="begin" w:fldLock="1"/>
      </w:r>
      <w:r>
        <w:instrText xml:space="preserve"> PAGEREF _Toc73958709 \h </w:instrText>
      </w:r>
      <w:r>
        <w:fldChar w:fldCharType="separate"/>
      </w:r>
      <w:r>
        <w:t>287</w:t>
      </w:r>
      <w:r>
        <w:fldChar w:fldCharType="end"/>
      </w:r>
    </w:p>
    <w:p w14:paraId="0C5DC2C0" w14:textId="77777777" w:rsidR="002475F5" w:rsidRPr="00CD4CBB" w:rsidRDefault="002475F5">
      <w:pPr>
        <w:pStyle w:val="TOC5"/>
        <w:rPr>
          <w:rFonts w:ascii="Calibri" w:hAnsi="Calibri"/>
          <w:sz w:val="22"/>
          <w:szCs w:val="22"/>
          <w:lang w:eastAsia="en-GB"/>
        </w:rPr>
      </w:pPr>
      <w:r>
        <w:rPr>
          <w:lang w:eastAsia="ko-KR"/>
        </w:rPr>
        <w:t>10.2.3.3.2</w:t>
      </w:r>
      <w:r w:rsidRPr="00CD4CBB">
        <w:rPr>
          <w:rFonts w:ascii="Calibri" w:hAnsi="Calibri"/>
          <w:sz w:val="22"/>
          <w:szCs w:val="22"/>
          <w:lang w:eastAsia="en-GB"/>
        </w:rPr>
        <w:tab/>
      </w:r>
      <w:r>
        <w:rPr>
          <w:lang w:eastAsia="ko-KR"/>
        </w:rPr>
        <w:t>Terminating procedures</w:t>
      </w:r>
      <w:r>
        <w:tab/>
      </w:r>
      <w:r>
        <w:fldChar w:fldCharType="begin" w:fldLock="1"/>
      </w:r>
      <w:r>
        <w:instrText xml:space="preserve"> PAGEREF _Toc73958710 \h </w:instrText>
      </w:r>
      <w:r>
        <w:fldChar w:fldCharType="separate"/>
      </w:r>
      <w:r>
        <w:t>287</w:t>
      </w:r>
      <w:r>
        <w:fldChar w:fldCharType="end"/>
      </w:r>
    </w:p>
    <w:p w14:paraId="0404FBB2" w14:textId="77777777" w:rsidR="002475F5" w:rsidRPr="00CD4CBB" w:rsidRDefault="002475F5">
      <w:pPr>
        <w:pStyle w:val="TOC3"/>
        <w:rPr>
          <w:rFonts w:ascii="Calibri" w:hAnsi="Calibri"/>
          <w:sz w:val="22"/>
          <w:szCs w:val="22"/>
          <w:lang w:eastAsia="en-GB"/>
        </w:rPr>
      </w:pPr>
      <w:r>
        <w:t>10.2.4</w:t>
      </w:r>
      <w:r w:rsidRPr="00CD4CBB">
        <w:rPr>
          <w:rFonts w:ascii="Calibri" w:hAnsi="Calibri"/>
          <w:sz w:val="22"/>
          <w:szCs w:val="22"/>
          <w:lang w:eastAsia="en-GB"/>
        </w:rPr>
        <w:tab/>
      </w:r>
      <w:r>
        <w:t>Ending the private call initiated by MCVideo client</w:t>
      </w:r>
      <w:r>
        <w:tab/>
      </w:r>
      <w:r>
        <w:fldChar w:fldCharType="begin" w:fldLock="1"/>
      </w:r>
      <w:r>
        <w:instrText xml:space="preserve"> PAGEREF _Toc73958711 \h </w:instrText>
      </w:r>
      <w:r>
        <w:fldChar w:fldCharType="separate"/>
      </w:r>
      <w:r>
        <w:t>287</w:t>
      </w:r>
      <w:r>
        <w:fldChar w:fldCharType="end"/>
      </w:r>
    </w:p>
    <w:p w14:paraId="4E389B21" w14:textId="77777777" w:rsidR="002475F5" w:rsidRPr="00CD4CBB" w:rsidRDefault="002475F5">
      <w:pPr>
        <w:pStyle w:val="TOC4"/>
        <w:rPr>
          <w:rFonts w:ascii="Calibri" w:hAnsi="Calibri"/>
          <w:sz w:val="22"/>
          <w:szCs w:val="22"/>
          <w:lang w:eastAsia="en-GB"/>
        </w:rPr>
      </w:pPr>
      <w:r>
        <w:t>10.2.4.1</w:t>
      </w:r>
      <w:r w:rsidRPr="00CD4CBB">
        <w:rPr>
          <w:rFonts w:ascii="Calibri" w:hAnsi="Calibri"/>
          <w:sz w:val="22"/>
          <w:szCs w:val="22"/>
          <w:lang w:eastAsia="en-GB"/>
        </w:rPr>
        <w:tab/>
      </w:r>
      <w:r>
        <w:t>MCVideo client procedures</w:t>
      </w:r>
      <w:r>
        <w:tab/>
      </w:r>
      <w:r>
        <w:fldChar w:fldCharType="begin" w:fldLock="1"/>
      </w:r>
      <w:r>
        <w:instrText xml:space="preserve"> PAGEREF _Toc73958712 \h </w:instrText>
      </w:r>
      <w:r>
        <w:fldChar w:fldCharType="separate"/>
      </w:r>
      <w:r>
        <w:t>287</w:t>
      </w:r>
      <w:r>
        <w:fldChar w:fldCharType="end"/>
      </w:r>
    </w:p>
    <w:p w14:paraId="6CA4150E" w14:textId="77777777" w:rsidR="002475F5" w:rsidRPr="00CD4CBB" w:rsidRDefault="002475F5">
      <w:pPr>
        <w:pStyle w:val="TOC5"/>
        <w:rPr>
          <w:rFonts w:ascii="Calibri" w:hAnsi="Calibri"/>
          <w:sz w:val="22"/>
          <w:szCs w:val="22"/>
          <w:lang w:eastAsia="en-GB"/>
        </w:rPr>
      </w:pPr>
      <w:r>
        <w:rPr>
          <w:lang w:eastAsia="ko-KR"/>
        </w:rPr>
        <w:t>10.2.4.1.1</w:t>
      </w:r>
      <w:r w:rsidRPr="00CD4CBB">
        <w:rPr>
          <w:rFonts w:ascii="Calibri" w:hAnsi="Calibri"/>
          <w:sz w:val="22"/>
          <w:szCs w:val="22"/>
          <w:lang w:eastAsia="en-GB"/>
        </w:rPr>
        <w:tab/>
      </w:r>
      <w:r>
        <w:rPr>
          <w:lang w:eastAsia="ko-KR"/>
        </w:rPr>
        <w:t>On-demand private call</w:t>
      </w:r>
      <w:r>
        <w:tab/>
      </w:r>
      <w:r>
        <w:fldChar w:fldCharType="begin" w:fldLock="1"/>
      </w:r>
      <w:r>
        <w:instrText xml:space="preserve"> PAGEREF _Toc73958713 \h </w:instrText>
      </w:r>
      <w:r>
        <w:fldChar w:fldCharType="separate"/>
      </w:r>
      <w:r>
        <w:t>287</w:t>
      </w:r>
      <w:r>
        <w:fldChar w:fldCharType="end"/>
      </w:r>
    </w:p>
    <w:p w14:paraId="6DC8B2A5" w14:textId="77777777" w:rsidR="002475F5" w:rsidRPr="00CD4CBB" w:rsidRDefault="002475F5">
      <w:pPr>
        <w:pStyle w:val="TOC6"/>
        <w:rPr>
          <w:rFonts w:ascii="Calibri" w:hAnsi="Calibri"/>
          <w:sz w:val="22"/>
          <w:szCs w:val="22"/>
          <w:lang w:eastAsia="en-GB"/>
        </w:rPr>
      </w:pPr>
      <w:r>
        <w:rPr>
          <w:lang w:eastAsia="ko-KR"/>
        </w:rPr>
        <w:t>10.2.4.1.1.1</w:t>
      </w:r>
      <w:r w:rsidRPr="00CD4CBB">
        <w:rPr>
          <w:rFonts w:ascii="Calibri" w:hAnsi="Calibri"/>
          <w:sz w:val="22"/>
          <w:szCs w:val="22"/>
          <w:lang w:eastAsia="en-GB"/>
        </w:rPr>
        <w:tab/>
      </w:r>
      <w:r>
        <w:rPr>
          <w:lang w:eastAsia="ko-KR"/>
        </w:rPr>
        <w:t>Client originating procedures</w:t>
      </w:r>
      <w:r>
        <w:tab/>
      </w:r>
      <w:r>
        <w:fldChar w:fldCharType="begin" w:fldLock="1"/>
      </w:r>
      <w:r>
        <w:instrText xml:space="preserve"> PAGEREF _Toc73958714 \h </w:instrText>
      </w:r>
      <w:r>
        <w:fldChar w:fldCharType="separate"/>
      </w:r>
      <w:r>
        <w:t>287</w:t>
      </w:r>
      <w:r>
        <w:fldChar w:fldCharType="end"/>
      </w:r>
    </w:p>
    <w:p w14:paraId="477A47D2" w14:textId="77777777" w:rsidR="002475F5" w:rsidRPr="00CD4CBB" w:rsidRDefault="002475F5">
      <w:pPr>
        <w:pStyle w:val="TOC6"/>
        <w:rPr>
          <w:rFonts w:ascii="Calibri" w:hAnsi="Calibri"/>
          <w:sz w:val="22"/>
          <w:szCs w:val="22"/>
          <w:lang w:eastAsia="en-GB"/>
        </w:rPr>
      </w:pPr>
      <w:r>
        <w:rPr>
          <w:lang w:eastAsia="ko-KR"/>
        </w:rPr>
        <w:t>10.2.4.1.1.2</w:t>
      </w:r>
      <w:r w:rsidRPr="00CD4CBB">
        <w:rPr>
          <w:rFonts w:ascii="Calibri" w:hAnsi="Calibri"/>
          <w:sz w:val="22"/>
          <w:szCs w:val="22"/>
          <w:lang w:eastAsia="en-GB"/>
        </w:rPr>
        <w:tab/>
      </w:r>
      <w:r>
        <w:rPr>
          <w:lang w:eastAsia="ko-KR"/>
        </w:rPr>
        <w:t>Client terminating procedures</w:t>
      </w:r>
      <w:r>
        <w:tab/>
      </w:r>
      <w:r>
        <w:fldChar w:fldCharType="begin" w:fldLock="1"/>
      </w:r>
      <w:r>
        <w:instrText xml:space="preserve"> PAGEREF _Toc73958715 \h </w:instrText>
      </w:r>
      <w:r>
        <w:fldChar w:fldCharType="separate"/>
      </w:r>
      <w:r>
        <w:t>287</w:t>
      </w:r>
      <w:r>
        <w:fldChar w:fldCharType="end"/>
      </w:r>
    </w:p>
    <w:p w14:paraId="39222213" w14:textId="77777777" w:rsidR="002475F5" w:rsidRPr="00CD4CBB" w:rsidRDefault="002475F5">
      <w:pPr>
        <w:pStyle w:val="TOC4"/>
        <w:rPr>
          <w:rFonts w:ascii="Calibri" w:hAnsi="Calibri"/>
          <w:sz w:val="22"/>
          <w:szCs w:val="22"/>
          <w:lang w:eastAsia="en-GB"/>
        </w:rPr>
      </w:pPr>
      <w:r>
        <w:t>10.2.4.2</w:t>
      </w:r>
      <w:r w:rsidRPr="00CD4CBB">
        <w:rPr>
          <w:rFonts w:ascii="Calibri" w:hAnsi="Calibri"/>
          <w:sz w:val="22"/>
          <w:szCs w:val="22"/>
          <w:lang w:eastAsia="en-GB"/>
        </w:rPr>
        <w:tab/>
      </w:r>
      <w:r>
        <w:t>Participating MCVideo function procedures</w:t>
      </w:r>
      <w:r>
        <w:tab/>
      </w:r>
      <w:r>
        <w:fldChar w:fldCharType="begin" w:fldLock="1"/>
      </w:r>
      <w:r>
        <w:instrText xml:space="preserve"> PAGEREF _Toc73958716 \h </w:instrText>
      </w:r>
      <w:r>
        <w:fldChar w:fldCharType="separate"/>
      </w:r>
      <w:r>
        <w:t>287</w:t>
      </w:r>
      <w:r>
        <w:fldChar w:fldCharType="end"/>
      </w:r>
    </w:p>
    <w:p w14:paraId="6D82041F" w14:textId="77777777" w:rsidR="002475F5" w:rsidRPr="00CD4CBB" w:rsidRDefault="002475F5">
      <w:pPr>
        <w:pStyle w:val="TOC5"/>
        <w:rPr>
          <w:rFonts w:ascii="Calibri" w:hAnsi="Calibri"/>
          <w:sz w:val="22"/>
          <w:szCs w:val="22"/>
          <w:lang w:eastAsia="en-GB"/>
        </w:rPr>
      </w:pPr>
      <w:r>
        <w:rPr>
          <w:lang w:eastAsia="ko-KR"/>
        </w:rPr>
        <w:t>10.2.4.2.1</w:t>
      </w:r>
      <w:r w:rsidRPr="00CD4CBB">
        <w:rPr>
          <w:rFonts w:ascii="Calibri" w:hAnsi="Calibri"/>
          <w:sz w:val="22"/>
          <w:szCs w:val="22"/>
          <w:lang w:eastAsia="en-GB"/>
        </w:rPr>
        <w:tab/>
      </w:r>
      <w:r>
        <w:rPr>
          <w:lang w:eastAsia="ko-KR"/>
        </w:rPr>
        <w:t>Originating procedures</w:t>
      </w:r>
      <w:r>
        <w:tab/>
      </w:r>
      <w:r>
        <w:fldChar w:fldCharType="begin" w:fldLock="1"/>
      </w:r>
      <w:r>
        <w:instrText xml:space="preserve"> PAGEREF _Toc73958717 \h </w:instrText>
      </w:r>
      <w:r>
        <w:fldChar w:fldCharType="separate"/>
      </w:r>
      <w:r>
        <w:t>287</w:t>
      </w:r>
      <w:r>
        <w:fldChar w:fldCharType="end"/>
      </w:r>
    </w:p>
    <w:p w14:paraId="2FE51592" w14:textId="77777777" w:rsidR="002475F5" w:rsidRPr="00CD4CBB" w:rsidRDefault="002475F5">
      <w:pPr>
        <w:pStyle w:val="TOC6"/>
        <w:rPr>
          <w:rFonts w:ascii="Calibri" w:hAnsi="Calibri"/>
          <w:sz w:val="22"/>
          <w:szCs w:val="22"/>
          <w:lang w:eastAsia="en-GB"/>
        </w:rPr>
      </w:pPr>
      <w:r>
        <w:rPr>
          <w:lang w:eastAsia="ko-KR"/>
        </w:rPr>
        <w:t>10.2.4.2.1.1</w:t>
      </w:r>
      <w:r w:rsidRPr="00CD4CBB">
        <w:rPr>
          <w:rFonts w:ascii="Calibri" w:hAnsi="Calibri"/>
          <w:sz w:val="22"/>
          <w:szCs w:val="22"/>
          <w:lang w:eastAsia="en-GB"/>
        </w:rPr>
        <w:tab/>
      </w:r>
      <w:r>
        <w:rPr>
          <w:lang w:eastAsia="ko-KR"/>
        </w:rPr>
        <w:t>Receipt of SIP BYE request for on-demand private call</w:t>
      </w:r>
      <w:r>
        <w:tab/>
      </w:r>
      <w:r>
        <w:fldChar w:fldCharType="begin" w:fldLock="1"/>
      </w:r>
      <w:r>
        <w:instrText xml:space="preserve"> PAGEREF _Toc73958718 \h </w:instrText>
      </w:r>
      <w:r>
        <w:fldChar w:fldCharType="separate"/>
      </w:r>
      <w:r>
        <w:t>287</w:t>
      </w:r>
      <w:r>
        <w:fldChar w:fldCharType="end"/>
      </w:r>
    </w:p>
    <w:p w14:paraId="027942B5" w14:textId="77777777" w:rsidR="002475F5" w:rsidRPr="00CD4CBB" w:rsidRDefault="002475F5">
      <w:pPr>
        <w:pStyle w:val="TOC5"/>
        <w:rPr>
          <w:rFonts w:ascii="Calibri" w:hAnsi="Calibri"/>
          <w:sz w:val="22"/>
          <w:szCs w:val="22"/>
          <w:lang w:eastAsia="en-GB"/>
        </w:rPr>
      </w:pPr>
      <w:r>
        <w:rPr>
          <w:lang w:eastAsia="ko-KR"/>
        </w:rPr>
        <w:t>10.2.4.2.2</w:t>
      </w:r>
      <w:r w:rsidRPr="00CD4CBB">
        <w:rPr>
          <w:rFonts w:ascii="Calibri" w:hAnsi="Calibri"/>
          <w:sz w:val="22"/>
          <w:szCs w:val="22"/>
          <w:lang w:eastAsia="en-GB"/>
        </w:rPr>
        <w:tab/>
      </w:r>
      <w:r>
        <w:rPr>
          <w:lang w:eastAsia="ko-KR"/>
        </w:rPr>
        <w:t>Terminating procedures</w:t>
      </w:r>
      <w:r>
        <w:tab/>
      </w:r>
      <w:r>
        <w:fldChar w:fldCharType="begin" w:fldLock="1"/>
      </w:r>
      <w:r>
        <w:instrText xml:space="preserve"> PAGEREF _Toc73958719 \h </w:instrText>
      </w:r>
      <w:r>
        <w:fldChar w:fldCharType="separate"/>
      </w:r>
      <w:r>
        <w:t>287</w:t>
      </w:r>
      <w:r>
        <w:fldChar w:fldCharType="end"/>
      </w:r>
    </w:p>
    <w:p w14:paraId="0100C3DE" w14:textId="77777777" w:rsidR="002475F5" w:rsidRPr="00CD4CBB" w:rsidRDefault="002475F5">
      <w:pPr>
        <w:pStyle w:val="TOC6"/>
        <w:rPr>
          <w:rFonts w:ascii="Calibri" w:hAnsi="Calibri"/>
          <w:sz w:val="22"/>
          <w:szCs w:val="22"/>
          <w:lang w:eastAsia="en-GB"/>
        </w:rPr>
      </w:pPr>
      <w:r>
        <w:rPr>
          <w:lang w:eastAsia="ko-KR"/>
        </w:rPr>
        <w:t>10.2.4.2.2.1</w:t>
      </w:r>
      <w:r w:rsidRPr="00CD4CBB">
        <w:rPr>
          <w:rFonts w:ascii="Calibri" w:hAnsi="Calibri"/>
          <w:sz w:val="22"/>
          <w:szCs w:val="22"/>
          <w:lang w:eastAsia="en-GB"/>
        </w:rPr>
        <w:tab/>
      </w:r>
      <w:r>
        <w:rPr>
          <w:lang w:eastAsia="ko-KR"/>
        </w:rPr>
        <w:t>Receipt of SIP BYE request for private call on-demand</w:t>
      </w:r>
      <w:r>
        <w:tab/>
      </w:r>
      <w:r>
        <w:fldChar w:fldCharType="begin" w:fldLock="1"/>
      </w:r>
      <w:r>
        <w:instrText xml:space="preserve"> PAGEREF _Toc73958720 \h </w:instrText>
      </w:r>
      <w:r>
        <w:fldChar w:fldCharType="separate"/>
      </w:r>
      <w:r>
        <w:t>287</w:t>
      </w:r>
      <w:r>
        <w:fldChar w:fldCharType="end"/>
      </w:r>
    </w:p>
    <w:p w14:paraId="1566D247" w14:textId="77777777" w:rsidR="002475F5" w:rsidRPr="00CD4CBB" w:rsidRDefault="002475F5">
      <w:pPr>
        <w:pStyle w:val="TOC4"/>
        <w:rPr>
          <w:rFonts w:ascii="Calibri" w:hAnsi="Calibri"/>
          <w:sz w:val="22"/>
          <w:szCs w:val="22"/>
          <w:lang w:eastAsia="en-GB"/>
        </w:rPr>
      </w:pPr>
      <w:r>
        <w:t>10.2.4.3</w:t>
      </w:r>
      <w:r w:rsidRPr="00CD4CBB">
        <w:rPr>
          <w:rFonts w:ascii="Calibri" w:hAnsi="Calibri"/>
          <w:sz w:val="22"/>
          <w:szCs w:val="22"/>
          <w:lang w:eastAsia="en-GB"/>
        </w:rPr>
        <w:tab/>
      </w:r>
      <w:r>
        <w:t>Controlling MCVideo function procedures</w:t>
      </w:r>
      <w:r>
        <w:tab/>
      </w:r>
      <w:r>
        <w:fldChar w:fldCharType="begin" w:fldLock="1"/>
      </w:r>
      <w:r>
        <w:instrText xml:space="preserve"> PAGEREF _Toc73958721 \h </w:instrText>
      </w:r>
      <w:r>
        <w:fldChar w:fldCharType="separate"/>
      </w:r>
      <w:r>
        <w:t>288</w:t>
      </w:r>
      <w:r>
        <w:fldChar w:fldCharType="end"/>
      </w:r>
    </w:p>
    <w:p w14:paraId="249DA1DD" w14:textId="77777777" w:rsidR="002475F5" w:rsidRPr="00CD4CBB" w:rsidRDefault="002475F5">
      <w:pPr>
        <w:pStyle w:val="TOC5"/>
        <w:rPr>
          <w:rFonts w:ascii="Calibri" w:hAnsi="Calibri"/>
          <w:sz w:val="22"/>
          <w:szCs w:val="22"/>
          <w:lang w:eastAsia="en-GB"/>
        </w:rPr>
      </w:pPr>
      <w:r>
        <w:rPr>
          <w:lang w:eastAsia="ko-KR"/>
        </w:rPr>
        <w:t>10.2.4.3.1</w:t>
      </w:r>
      <w:r w:rsidRPr="00CD4CBB">
        <w:rPr>
          <w:rFonts w:ascii="Calibri" w:hAnsi="Calibri"/>
          <w:sz w:val="22"/>
          <w:szCs w:val="22"/>
          <w:lang w:eastAsia="en-GB"/>
        </w:rPr>
        <w:tab/>
      </w:r>
      <w:r>
        <w:rPr>
          <w:lang w:eastAsia="ko-KR"/>
        </w:rPr>
        <w:t>Terminating procedures</w:t>
      </w:r>
      <w:r>
        <w:tab/>
      </w:r>
      <w:r>
        <w:fldChar w:fldCharType="begin" w:fldLock="1"/>
      </w:r>
      <w:r>
        <w:instrText xml:space="preserve"> PAGEREF _Toc73958722 \h </w:instrText>
      </w:r>
      <w:r>
        <w:fldChar w:fldCharType="separate"/>
      </w:r>
      <w:r>
        <w:t>288</w:t>
      </w:r>
      <w:r>
        <w:fldChar w:fldCharType="end"/>
      </w:r>
    </w:p>
    <w:p w14:paraId="4E576B37" w14:textId="77777777" w:rsidR="002475F5" w:rsidRPr="00CD4CBB" w:rsidRDefault="002475F5">
      <w:pPr>
        <w:pStyle w:val="TOC3"/>
        <w:rPr>
          <w:rFonts w:ascii="Calibri" w:hAnsi="Calibri"/>
          <w:sz w:val="22"/>
          <w:szCs w:val="22"/>
          <w:lang w:eastAsia="en-GB"/>
        </w:rPr>
      </w:pPr>
      <w:r>
        <w:t>10.2.5</w:t>
      </w:r>
      <w:r w:rsidRPr="00CD4CBB">
        <w:rPr>
          <w:rFonts w:ascii="Calibri" w:hAnsi="Calibri"/>
          <w:sz w:val="22"/>
          <w:szCs w:val="22"/>
          <w:lang w:eastAsia="en-GB"/>
        </w:rPr>
        <w:tab/>
      </w:r>
      <w:r>
        <w:t>Ending the private call initiated by the MCVideo server</w:t>
      </w:r>
      <w:r>
        <w:tab/>
      </w:r>
      <w:r>
        <w:fldChar w:fldCharType="begin" w:fldLock="1"/>
      </w:r>
      <w:r>
        <w:instrText xml:space="preserve"> PAGEREF _Toc73958723 \h </w:instrText>
      </w:r>
      <w:r>
        <w:fldChar w:fldCharType="separate"/>
      </w:r>
      <w:r>
        <w:t>288</w:t>
      </w:r>
      <w:r>
        <w:fldChar w:fldCharType="end"/>
      </w:r>
    </w:p>
    <w:p w14:paraId="0AB8F76C" w14:textId="77777777" w:rsidR="002475F5" w:rsidRPr="00CD4CBB" w:rsidRDefault="002475F5">
      <w:pPr>
        <w:pStyle w:val="TOC4"/>
        <w:rPr>
          <w:rFonts w:ascii="Calibri" w:hAnsi="Calibri"/>
          <w:sz w:val="22"/>
          <w:szCs w:val="22"/>
          <w:lang w:eastAsia="en-GB"/>
        </w:rPr>
      </w:pPr>
      <w:r>
        <w:t>10.2.5.1</w:t>
      </w:r>
      <w:r w:rsidRPr="00CD4CBB">
        <w:rPr>
          <w:rFonts w:ascii="Calibri" w:hAnsi="Calibri"/>
          <w:sz w:val="22"/>
          <w:szCs w:val="22"/>
          <w:lang w:eastAsia="en-GB"/>
        </w:rPr>
        <w:tab/>
      </w:r>
      <w:r>
        <w:t>General</w:t>
      </w:r>
      <w:r>
        <w:tab/>
      </w:r>
      <w:r>
        <w:fldChar w:fldCharType="begin" w:fldLock="1"/>
      </w:r>
      <w:r>
        <w:instrText xml:space="preserve"> PAGEREF _Toc73958724 \h </w:instrText>
      </w:r>
      <w:r>
        <w:fldChar w:fldCharType="separate"/>
      </w:r>
      <w:r>
        <w:t>288</w:t>
      </w:r>
      <w:r>
        <w:fldChar w:fldCharType="end"/>
      </w:r>
    </w:p>
    <w:p w14:paraId="74F8A6EC" w14:textId="77777777" w:rsidR="002475F5" w:rsidRPr="00CD4CBB" w:rsidRDefault="002475F5">
      <w:pPr>
        <w:pStyle w:val="TOC4"/>
        <w:rPr>
          <w:rFonts w:ascii="Calibri" w:hAnsi="Calibri"/>
          <w:sz w:val="22"/>
          <w:szCs w:val="22"/>
          <w:lang w:eastAsia="en-GB"/>
        </w:rPr>
      </w:pPr>
      <w:r>
        <w:t>10.2.5.2</w:t>
      </w:r>
      <w:r w:rsidRPr="00CD4CBB">
        <w:rPr>
          <w:rFonts w:ascii="Calibri" w:hAnsi="Calibri"/>
          <w:sz w:val="22"/>
          <w:szCs w:val="22"/>
          <w:lang w:eastAsia="en-GB"/>
        </w:rPr>
        <w:tab/>
      </w:r>
      <w:r>
        <w:t>MCVideo client procedures</w:t>
      </w:r>
      <w:r>
        <w:tab/>
      </w:r>
      <w:r>
        <w:fldChar w:fldCharType="begin" w:fldLock="1"/>
      </w:r>
      <w:r>
        <w:instrText xml:space="preserve"> PAGEREF _Toc73958725 \h </w:instrText>
      </w:r>
      <w:r>
        <w:fldChar w:fldCharType="separate"/>
      </w:r>
      <w:r>
        <w:t>288</w:t>
      </w:r>
      <w:r>
        <w:fldChar w:fldCharType="end"/>
      </w:r>
    </w:p>
    <w:p w14:paraId="0228B0E3" w14:textId="77777777" w:rsidR="002475F5" w:rsidRPr="00CD4CBB" w:rsidRDefault="002475F5">
      <w:pPr>
        <w:pStyle w:val="TOC4"/>
        <w:rPr>
          <w:rFonts w:ascii="Calibri" w:hAnsi="Calibri"/>
          <w:sz w:val="22"/>
          <w:szCs w:val="22"/>
          <w:lang w:eastAsia="en-GB"/>
        </w:rPr>
      </w:pPr>
      <w:r>
        <w:t>10.2.5.3</w:t>
      </w:r>
      <w:r w:rsidRPr="00CD4CBB">
        <w:rPr>
          <w:rFonts w:ascii="Calibri" w:hAnsi="Calibri"/>
          <w:sz w:val="22"/>
          <w:szCs w:val="22"/>
          <w:lang w:eastAsia="en-GB"/>
        </w:rPr>
        <w:tab/>
      </w:r>
      <w:r>
        <w:t>Participating MCVideo function procedures</w:t>
      </w:r>
      <w:r>
        <w:tab/>
      </w:r>
      <w:r>
        <w:fldChar w:fldCharType="begin" w:fldLock="1"/>
      </w:r>
      <w:r>
        <w:instrText xml:space="preserve"> PAGEREF _Toc73958726 \h </w:instrText>
      </w:r>
      <w:r>
        <w:fldChar w:fldCharType="separate"/>
      </w:r>
      <w:r>
        <w:t>288</w:t>
      </w:r>
      <w:r>
        <w:fldChar w:fldCharType="end"/>
      </w:r>
    </w:p>
    <w:p w14:paraId="6E169F65" w14:textId="77777777" w:rsidR="002475F5" w:rsidRPr="00CD4CBB" w:rsidRDefault="002475F5">
      <w:pPr>
        <w:pStyle w:val="TOC5"/>
        <w:rPr>
          <w:rFonts w:ascii="Calibri" w:hAnsi="Calibri"/>
          <w:sz w:val="22"/>
          <w:szCs w:val="22"/>
          <w:lang w:eastAsia="en-GB"/>
        </w:rPr>
      </w:pPr>
      <w:r>
        <w:rPr>
          <w:lang w:eastAsia="ko-KR"/>
        </w:rPr>
        <w:t>10.2.5.3.1</w:t>
      </w:r>
      <w:r w:rsidRPr="00CD4CBB">
        <w:rPr>
          <w:rFonts w:ascii="Calibri" w:hAnsi="Calibri"/>
          <w:sz w:val="22"/>
          <w:szCs w:val="22"/>
          <w:lang w:eastAsia="en-GB"/>
        </w:rPr>
        <w:tab/>
      </w:r>
      <w:r>
        <w:rPr>
          <w:lang w:eastAsia="ko-KR"/>
        </w:rPr>
        <w:t>Originating procedures</w:t>
      </w:r>
      <w:r>
        <w:tab/>
      </w:r>
      <w:r>
        <w:fldChar w:fldCharType="begin" w:fldLock="1"/>
      </w:r>
      <w:r>
        <w:instrText xml:space="preserve"> PAGEREF _Toc73958727 \h </w:instrText>
      </w:r>
      <w:r>
        <w:fldChar w:fldCharType="separate"/>
      </w:r>
      <w:r>
        <w:t>288</w:t>
      </w:r>
      <w:r>
        <w:fldChar w:fldCharType="end"/>
      </w:r>
    </w:p>
    <w:p w14:paraId="74EDE8F7" w14:textId="77777777" w:rsidR="002475F5" w:rsidRPr="00CD4CBB" w:rsidRDefault="002475F5">
      <w:pPr>
        <w:pStyle w:val="TOC5"/>
        <w:rPr>
          <w:rFonts w:ascii="Calibri" w:hAnsi="Calibri"/>
          <w:sz w:val="22"/>
          <w:szCs w:val="22"/>
          <w:lang w:eastAsia="en-GB"/>
        </w:rPr>
      </w:pPr>
      <w:r>
        <w:rPr>
          <w:lang w:eastAsia="ko-KR"/>
        </w:rPr>
        <w:t>10.2.5.3.2</w:t>
      </w:r>
      <w:r w:rsidRPr="00CD4CBB">
        <w:rPr>
          <w:rFonts w:ascii="Calibri" w:hAnsi="Calibri"/>
          <w:sz w:val="22"/>
          <w:szCs w:val="22"/>
          <w:lang w:eastAsia="en-GB"/>
        </w:rPr>
        <w:tab/>
      </w:r>
      <w:r>
        <w:rPr>
          <w:lang w:eastAsia="ko-KR"/>
        </w:rPr>
        <w:t>Terminating procedures</w:t>
      </w:r>
      <w:r>
        <w:tab/>
      </w:r>
      <w:r>
        <w:fldChar w:fldCharType="begin" w:fldLock="1"/>
      </w:r>
      <w:r>
        <w:instrText xml:space="preserve"> PAGEREF _Toc73958728 \h </w:instrText>
      </w:r>
      <w:r>
        <w:fldChar w:fldCharType="separate"/>
      </w:r>
      <w:r>
        <w:t>288</w:t>
      </w:r>
      <w:r>
        <w:fldChar w:fldCharType="end"/>
      </w:r>
    </w:p>
    <w:p w14:paraId="660F45A3" w14:textId="77777777" w:rsidR="002475F5" w:rsidRPr="00CD4CBB" w:rsidRDefault="002475F5">
      <w:pPr>
        <w:pStyle w:val="TOC6"/>
        <w:rPr>
          <w:rFonts w:ascii="Calibri" w:hAnsi="Calibri"/>
          <w:sz w:val="22"/>
          <w:szCs w:val="22"/>
          <w:lang w:eastAsia="en-GB"/>
        </w:rPr>
      </w:pPr>
      <w:r>
        <w:rPr>
          <w:lang w:eastAsia="ko-KR"/>
        </w:rPr>
        <w:t>10.2.5.3.2.1</w:t>
      </w:r>
      <w:r w:rsidRPr="00CD4CBB">
        <w:rPr>
          <w:rFonts w:ascii="Calibri" w:hAnsi="Calibri"/>
          <w:sz w:val="22"/>
          <w:szCs w:val="22"/>
          <w:lang w:eastAsia="en-GB"/>
        </w:rPr>
        <w:tab/>
      </w:r>
      <w:r>
        <w:rPr>
          <w:lang w:eastAsia="ko-KR"/>
        </w:rPr>
        <w:t>Receipt of SIP BYE request for private call on-demand</w:t>
      </w:r>
      <w:r>
        <w:tab/>
      </w:r>
      <w:r>
        <w:fldChar w:fldCharType="begin" w:fldLock="1"/>
      </w:r>
      <w:r>
        <w:instrText xml:space="preserve"> PAGEREF _Toc73958729 \h </w:instrText>
      </w:r>
      <w:r>
        <w:fldChar w:fldCharType="separate"/>
      </w:r>
      <w:r>
        <w:t>288</w:t>
      </w:r>
      <w:r>
        <w:fldChar w:fldCharType="end"/>
      </w:r>
    </w:p>
    <w:p w14:paraId="72EF6C6E" w14:textId="77777777" w:rsidR="002475F5" w:rsidRPr="00CD4CBB" w:rsidRDefault="002475F5">
      <w:pPr>
        <w:pStyle w:val="TOC4"/>
        <w:rPr>
          <w:rFonts w:ascii="Calibri" w:hAnsi="Calibri"/>
          <w:sz w:val="22"/>
          <w:szCs w:val="22"/>
          <w:lang w:eastAsia="en-GB"/>
        </w:rPr>
      </w:pPr>
      <w:r>
        <w:t>10.2.5.4</w:t>
      </w:r>
      <w:r w:rsidRPr="00CD4CBB">
        <w:rPr>
          <w:rFonts w:ascii="Calibri" w:hAnsi="Calibri"/>
          <w:sz w:val="22"/>
          <w:szCs w:val="22"/>
          <w:lang w:eastAsia="en-GB"/>
        </w:rPr>
        <w:tab/>
      </w:r>
      <w:r>
        <w:t>Controlling MCVideo function procedures</w:t>
      </w:r>
      <w:r>
        <w:tab/>
      </w:r>
      <w:r>
        <w:fldChar w:fldCharType="begin" w:fldLock="1"/>
      </w:r>
      <w:r>
        <w:instrText xml:space="preserve"> PAGEREF _Toc73958730 \h </w:instrText>
      </w:r>
      <w:r>
        <w:fldChar w:fldCharType="separate"/>
      </w:r>
      <w:r>
        <w:t>288</w:t>
      </w:r>
      <w:r>
        <w:fldChar w:fldCharType="end"/>
      </w:r>
    </w:p>
    <w:p w14:paraId="661FBF94" w14:textId="77777777" w:rsidR="002475F5" w:rsidRPr="00CD4CBB" w:rsidRDefault="002475F5">
      <w:pPr>
        <w:pStyle w:val="TOC2"/>
        <w:rPr>
          <w:rFonts w:ascii="Calibri" w:hAnsi="Calibri"/>
          <w:sz w:val="22"/>
          <w:szCs w:val="22"/>
          <w:lang w:eastAsia="en-GB"/>
        </w:rPr>
      </w:pPr>
      <w:r w:rsidRPr="00274CF8">
        <w:t>10</w:t>
      </w:r>
      <w:r>
        <w:t>.3</w:t>
      </w:r>
      <w:r w:rsidRPr="00CD4CBB">
        <w:rPr>
          <w:rFonts w:ascii="Calibri" w:hAnsi="Calibri"/>
          <w:sz w:val="22"/>
          <w:szCs w:val="22"/>
          <w:lang w:eastAsia="en-GB"/>
        </w:rPr>
        <w:tab/>
      </w:r>
      <w:r>
        <w:t>Off-network p</w:t>
      </w:r>
      <w:r>
        <w:rPr>
          <w:lang w:eastAsia="zh-CN"/>
        </w:rPr>
        <w:t xml:space="preserve">rivate </w:t>
      </w:r>
      <w:r w:rsidRPr="00274CF8">
        <w:rPr>
          <w:lang w:eastAsia="zh-CN"/>
        </w:rPr>
        <w:t>call</w:t>
      </w:r>
      <w:r>
        <w:tab/>
      </w:r>
      <w:r>
        <w:fldChar w:fldCharType="begin" w:fldLock="1"/>
      </w:r>
      <w:r>
        <w:instrText xml:space="preserve"> PAGEREF _Toc73958731 \h </w:instrText>
      </w:r>
      <w:r>
        <w:fldChar w:fldCharType="separate"/>
      </w:r>
      <w:r>
        <w:t>288</w:t>
      </w:r>
      <w:r>
        <w:fldChar w:fldCharType="end"/>
      </w:r>
    </w:p>
    <w:p w14:paraId="6B058846" w14:textId="77777777" w:rsidR="002475F5" w:rsidRPr="00CD4CBB" w:rsidRDefault="002475F5">
      <w:pPr>
        <w:pStyle w:val="TOC3"/>
        <w:rPr>
          <w:rFonts w:ascii="Calibri" w:hAnsi="Calibri"/>
          <w:sz w:val="22"/>
          <w:szCs w:val="22"/>
          <w:lang w:eastAsia="en-GB"/>
        </w:rPr>
      </w:pPr>
      <w:r w:rsidRPr="00274CF8">
        <w:t>10</w:t>
      </w:r>
      <w:r>
        <w:t>.3.1</w:t>
      </w:r>
      <w:r w:rsidRPr="00CD4CBB">
        <w:rPr>
          <w:rFonts w:ascii="Calibri" w:hAnsi="Calibri"/>
          <w:sz w:val="22"/>
          <w:szCs w:val="22"/>
          <w:lang w:eastAsia="en-GB"/>
        </w:rPr>
        <w:tab/>
      </w:r>
      <w:r>
        <w:t>General</w:t>
      </w:r>
      <w:r>
        <w:tab/>
      </w:r>
      <w:r>
        <w:fldChar w:fldCharType="begin" w:fldLock="1"/>
      </w:r>
      <w:r>
        <w:instrText xml:space="preserve"> PAGEREF _Toc73958732 \h </w:instrText>
      </w:r>
      <w:r>
        <w:fldChar w:fldCharType="separate"/>
      </w:r>
      <w:r>
        <w:t>288</w:t>
      </w:r>
      <w:r>
        <w:fldChar w:fldCharType="end"/>
      </w:r>
    </w:p>
    <w:p w14:paraId="4E49DAC4" w14:textId="77777777" w:rsidR="002475F5" w:rsidRPr="00CD4CBB" w:rsidRDefault="002475F5">
      <w:pPr>
        <w:pStyle w:val="TOC4"/>
        <w:rPr>
          <w:rFonts w:ascii="Calibri" w:hAnsi="Calibri"/>
          <w:sz w:val="22"/>
          <w:szCs w:val="22"/>
          <w:lang w:eastAsia="en-GB"/>
        </w:rPr>
      </w:pPr>
      <w:r>
        <w:t>10.3.1.1</w:t>
      </w:r>
      <w:r w:rsidRPr="00CD4CBB">
        <w:rPr>
          <w:rFonts w:ascii="Calibri" w:hAnsi="Calibri"/>
          <w:sz w:val="22"/>
          <w:szCs w:val="22"/>
          <w:lang w:eastAsia="en-GB"/>
        </w:rPr>
        <w:tab/>
      </w:r>
      <w:r>
        <w:t>Common procedures</w:t>
      </w:r>
      <w:r>
        <w:tab/>
      </w:r>
      <w:r>
        <w:fldChar w:fldCharType="begin" w:fldLock="1"/>
      </w:r>
      <w:r>
        <w:instrText xml:space="preserve"> PAGEREF _Toc73958733 \h </w:instrText>
      </w:r>
      <w:r>
        <w:fldChar w:fldCharType="separate"/>
      </w:r>
      <w:r>
        <w:t>288</w:t>
      </w:r>
      <w:r>
        <w:fldChar w:fldCharType="end"/>
      </w:r>
    </w:p>
    <w:p w14:paraId="025A7C6E" w14:textId="77777777" w:rsidR="002475F5" w:rsidRPr="00CD4CBB" w:rsidRDefault="002475F5">
      <w:pPr>
        <w:pStyle w:val="TOC5"/>
        <w:rPr>
          <w:rFonts w:ascii="Calibri" w:hAnsi="Calibri"/>
          <w:sz w:val="22"/>
          <w:szCs w:val="22"/>
          <w:lang w:eastAsia="en-GB"/>
        </w:rPr>
      </w:pPr>
      <w:r>
        <w:rPr>
          <w:lang w:eastAsia="zh-CN"/>
        </w:rPr>
        <w:t>10.3.1.1.1</w:t>
      </w:r>
      <w:r w:rsidRPr="00CD4CBB">
        <w:rPr>
          <w:rFonts w:ascii="Calibri" w:hAnsi="Calibri"/>
          <w:sz w:val="22"/>
          <w:szCs w:val="22"/>
          <w:lang w:eastAsia="en-GB"/>
        </w:rPr>
        <w:tab/>
      </w:r>
      <w:r>
        <w:rPr>
          <w:lang w:eastAsia="zh-CN"/>
        </w:rPr>
        <w:t>Sending</w:t>
      </w:r>
      <w:r>
        <w:rPr>
          <w:lang w:eastAsia="ko-KR"/>
        </w:rPr>
        <w:t xml:space="preserve">/Receiving </w:t>
      </w:r>
      <w:r>
        <w:rPr>
          <w:lang w:eastAsia="zh-CN"/>
        </w:rPr>
        <w:t>a message</w:t>
      </w:r>
      <w:r>
        <w:tab/>
      </w:r>
      <w:r>
        <w:fldChar w:fldCharType="begin" w:fldLock="1"/>
      </w:r>
      <w:r>
        <w:instrText xml:space="preserve"> PAGEREF _Toc73958734 \h </w:instrText>
      </w:r>
      <w:r>
        <w:fldChar w:fldCharType="separate"/>
      </w:r>
      <w:r>
        <w:t>288</w:t>
      </w:r>
      <w:r>
        <w:fldChar w:fldCharType="end"/>
      </w:r>
    </w:p>
    <w:p w14:paraId="646438AA" w14:textId="77777777" w:rsidR="002475F5" w:rsidRPr="00CD4CBB" w:rsidRDefault="002475F5">
      <w:pPr>
        <w:pStyle w:val="TOC5"/>
        <w:rPr>
          <w:rFonts w:ascii="Calibri" w:hAnsi="Calibri"/>
          <w:sz w:val="22"/>
          <w:szCs w:val="22"/>
          <w:lang w:eastAsia="en-GB"/>
        </w:rPr>
      </w:pPr>
      <w:r>
        <w:t>10.3.1.1.2</w:t>
      </w:r>
      <w:r w:rsidRPr="00CD4CBB">
        <w:rPr>
          <w:rFonts w:ascii="Calibri" w:hAnsi="Calibri"/>
          <w:sz w:val="22"/>
          <w:szCs w:val="22"/>
          <w:lang w:eastAsia="en-GB"/>
        </w:rPr>
        <w:tab/>
      </w:r>
      <w:r>
        <w:t>Session description</w:t>
      </w:r>
      <w:r>
        <w:tab/>
      </w:r>
      <w:r>
        <w:fldChar w:fldCharType="begin" w:fldLock="1"/>
      </w:r>
      <w:r>
        <w:instrText xml:space="preserve"> PAGEREF _Toc73958735 \h </w:instrText>
      </w:r>
      <w:r>
        <w:fldChar w:fldCharType="separate"/>
      </w:r>
      <w:r>
        <w:t>289</w:t>
      </w:r>
      <w:r>
        <w:fldChar w:fldCharType="end"/>
      </w:r>
    </w:p>
    <w:p w14:paraId="73DEAE25" w14:textId="77777777" w:rsidR="002475F5" w:rsidRPr="00CD4CBB" w:rsidRDefault="002475F5">
      <w:pPr>
        <w:pStyle w:val="TOC3"/>
        <w:rPr>
          <w:rFonts w:ascii="Calibri" w:hAnsi="Calibri"/>
          <w:sz w:val="22"/>
          <w:szCs w:val="22"/>
          <w:lang w:eastAsia="en-GB"/>
        </w:rPr>
      </w:pPr>
      <w:r>
        <w:t>10.3.2</w:t>
      </w:r>
      <w:r w:rsidRPr="00CD4CBB">
        <w:rPr>
          <w:rFonts w:ascii="Calibri" w:hAnsi="Calibri"/>
          <w:sz w:val="22"/>
          <w:szCs w:val="22"/>
          <w:lang w:eastAsia="en-GB"/>
        </w:rPr>
        <w:tab/>
      </w:r>
      <w:r>
        <w:t>Basic call control</w:t>
      </w:r>
      <w:r>
        <w:tab/>
      </w:r>
      <w:r>
        <w:fldChar w:fldCharType="begin" w:fldLock="1"/>
      </w:r>
      <w:r>
        <w:instrText xml:space="preserve"> PAGEREF _Toc73958736 \h </w:instrText>
      </w:r>
      <w:r>
        <w:fldChar w:fldCharType="separate"/>
      </w:r>
      <w:r>
        <w:t>290</w:t>
      </w:r>
      <w:r>
        <w:fldChar w:fldCharType="end"/>
      </w:r>
    </w:p>
    <w:p w14:paraId="40CBB0DC" w14:textId="77777777" w:rsidR="002475F5" w:rsidRPr="00CD4CBB" w:rsidRDefault="002475F5">
      <w:pPr>
        <w:pStyle w:val="TOC4"/>
        <w:rPr>
          <w:rFonts w:ascii="Calibri" w:hAnsi="Calibri"/>
          <w:sz w:val="22"/>
          <w:szCs w:val="22"/>
          <w:lang w:eastAsia="en-GB"/>
        </w:rPr>
      </w:pPr>
      <w:r>
        <w:t>10.3.2.1</w:t>
      </w:r>
      <w:r w:rsidRPr="00CD4CBB">
        <w:rPr>
          <w:rFonts w:ascii="Calibri" w:hAnsi="Calibri"/>
          <w:sz w:val="22"/>
          <w:szCs w:val="22"/>
          <w:lang w:eastAsia="en-GB"/>
        </w:rPr>
        <w:tab/>
      </w:r>
      <w:r>
        <w:t>General</w:t>
      </w:r>
      <w:r>
        <w:tab/>
      </w:r>
      <w:r>
        <w:fldChar w:fldCharType="begin" w:fldLock="1"/>
      </w:r>
      <w:r>
        <w:instrText xml:space="preserve"> PAGEREF _Toc73958737 \h </w:instrText>
      </w:r>
      <w:r>
        <w:fldChar w:fldCharType="separate"/>
      </w:r>
      <w:r>
        <w:t>290</w:t>
      </w:r>
      <w:r>
        <w:fldChar w:fldCharType="end"/>
      </w:r>
    </w:p>
    <w:p w14:paraId="614CC5A8" w14:textId="77777777" w:rsidR="002475F5" w:rsidRPr="00CD4CBB" w:rsidRDefault="002475F5">
      <w:pPr>
        <w:pStyle w:val="TOC4"/>
        <w:rPr>
          <w:rFonts w:ascii="Calibri" w:hAnsi="Calibri"/>
          <w:sz w:val="22"/>
          <w:szCs w:val="22"/>
          <w:lang w:eastAsia="en-GB"/>
        </w:rPr>
      </w:pPr>
      <w:r>
        <w:t>10.3.2.2</w:t>
      </w:r>
      <w:r w:rsidRPr="00CD4CBB">
        <w:rPr>
          <w:rFonts w:ascii="Calibri" w:hAnsi="Calibri"/>
          <w:sz w:val="22"/>
          <w:szCs w:val="22"/>
          <w:lang w:eastAsia="en-GB"/>
        </w:rPr>
        <w:tab/>
      </w:r>
      <w:r>
        <w:t>Private call control state machine</w:t>
      </w:r>
      <w:r>
        <w:tab/>
      </w:r>
      <w:r>
        <w:fldChar w:fldCharType="begin" w:fldLock="1"/>
      </w:r>
      <w:r>
        <w:instrText xml:space="preserve"> PAGEREF _Toc73958738 \h </w:instrText>
      </w:r>
      <w:r>
        <w:fldChar w:fldCharType="separate"/>
      </w:r>
      <w:r>
        <w:t>290</w:t>
      </w:r>
      <w:r>
        <w:fldChar w:fldCharType="end"/>
      </w:r>
    </w:p>
    <w:p w14:paraId="5947A0C9" w14:textId="77777777" w:rsidR="002475F5" w:rsidRPr="00CD4CBB" w:rsidRDefault="002475F5">
      <w:pPr>
        <w:pStyle w:val="TOC4"/>
        <w:rPr>
          <w:rFonts w:ascii="Calibri" w:hAnsi="Calibri"/>
          <w:sz w:val="22"/>
          <w:szCs w:val="22"/>
          <w:lang w:eastAsia="en-GB"/>
        </w:rPr>
      </w:pPr>
      <w:r>
        <w:rPr>
          <w:lang w:eastAsia="zh-CN"/>
        </w:rPr>
        <w:t>10.3.2</w:t>
      </w:r>
      <w:r>
        <w:rPr>
          <w:lang w:eastAsia="ko-KR"/>
        </w:rPr>
        <w:t>.3</w:t>
      </w:r>
      <w:r w:rsidRPr="00CD4CBB">
        <w:rPr>
          <w:rFonts w:ascii="Calibri" w:hAnsi="Calibri"/>
          <w:sz w:val="22"/>
          <w:szCs w:val="22"/>
          <w:lang w:eastAsia="en-GB"/>
        </w:rPr>
        <w:tab/>
      </w:r>
      <w:r>
        <w:rPr>
          <w:lang w:eastAsia="zh-CN"/>
        </w:rPr>
        <w:t>Private call control states</w:t>
      </w:r>
      <w:r>
        <w:tab/>
      </w:r>
      <w:r>
        <w:fldChar w:fldCharType="begin" w:fldLock="1"/>
      </w:r>
      <w:r>
        <w:instrText xml:space="preserve"> PAGEREF _Toc73958739 \h </w:instrText>
      </w:r>
      <w:r>
        <w:fldChar w:fldCharType="separate"/>
      </w:r>
      <w:r>
        <w:t>290</w:t>
      </w:r>
      <w:r>
        <w:fldChar w:fldCharType="end"/>
      </w:r>
    </w:p>
    <w:p w14:paraId="2BF0284C" w14:textId="77777777" w:rsidR="002475F5" w:rsidRPr="00CD4CBB" w:rsidRDefault="002475F5">
      <w:pPr>
        <w:pStyle w:val="TOC5"/>
        <w:rPr>
          <w:rFonts w:ascii="Calibri" w:hAnsi="Calibri"/>
          <w:sz w:val="22"/>
          <w:szCs w:val="22"/>
          <w:lang w:eastAsia="en-GB"/>
        </w:rPr>
      </w:pPr>
      <w:r>
        <w:rPr>
          <w:lang w:eastAsia="zh-CN"/>
        </w:rPr>
        <w:t>10.3.2.</w:t>
      </w:r>
      <w:r>
        <w:rPr>
          <w:lang w:eastAsia="ko-KR"/>
        </w:rPr>
        <w:t>3</w:t>
      </w:r>
      <w:r>
        <w:rPr>
          <w:lang w:eastAsia="zh-CN"/>
        </w:rPr>
        <w:t>.1</w:t>
      </w:r>
      <w:r w:rsidRPr="00CD4CBB">
        <w:rPr>
          <w:rFonts w:ascii="Calibri" w:hAnsi="Calibri"/>
          <w:sz w:val="22"/>
          <w:szCs w:val="22"/>
          <w:lang w:eastAsia="en-GB"/>
        </w:rPr>
        <w:tab/>
      </w:r>
      <w:r>
        <w:rPr>
          <w:lang w:eastAsia="ko-KR"/>
        </w:rPr>
        <w:t>P0: start-stop</w:t>
      </w:r>
      <w:r>
        <w:tab/>
      </w:r>
      <w:r>
        <w:fldChar w:fldCharType="begin" w:fldLock="1"/>
      </w:r>
      <w:r>
        <w:instrText xml:space="preserve"> PAGEREF _Toc73958740 \h </w:instrText>
      </w:r>
      <w:r>
        <w:fldChar w:fldCharType="separate"/>
      </w:r>
      <w:r>
        <w:t>290</w:t>
      </w:r>
      <w:r>
        <w:fldChar w:fldCharType="end"/>
      </w:r>
    </w:p>
    <w:p w14:paraId="3746A6F4" w14:textId="77777777" w:rsidR="002475F5" w:rsidRPr="00CD4CBB" w:rsidRDefault="002475F5">
      <w:pPr>
        <w:pStyle w:val="TOC5"/>
        <w:rPr>
          <w:rFonts w:ascii="Calibri" w:hAnsi="Calibri"/>
          <w:sz w:val="22"/>
          <w:szCs w:val="22"/>
          <w:lang w:eastAsia="en-GB"/>
        </w:rPr>
      </w:pPr>
      <w:r>
        <w:rPr>
          <w:lang w:eastAsia="zh-CN"/>
        </w:rPr>
        <w:t>10.3.2.</w:t>
      </w:r>
      <w:r>
        <w:rPr>
          <w:lang w:eastAsia="ko-KR"/>
        </w:rPr>
        <w:t>3</w:t>
      </w:r>
      <w:r>
        <w:rPr>
          <w:lang w:eastAsia="zh-CN"/>
        </w:rPr>
        <w:t>.2</w:t>
      </w:r>
      <w:r w:rsidRPr="00CD4CBB">
        <w:rPr>
          <w:rFonts w:ascii="Calibri" w:hAnsi="Calibri"/>
          <w:sz w:val="22"/>
          <w:szCs w:val="22"/>
          <w:lang w:eastAsia="en-GB"/>
        </w:rPr>
        <w:tab/>
      </w:r>
      <w:r>
        <w:rPr>
          <w:lang w:eastAsia="ko-KR"/>
        </w:rPr>
        <w:t>P1: ignoring same call id</w:t>
      </w:r>
      <w:r>
        <w:tab/>
      </w:r>
      <w:r>
        <w:fldChar w:fldCharType="begin" w:fldLock="1"/>
      </w:r>
      <w:r>
        <w:instrText xml:space="preserve"> PAGEREF _Toc73958741 \h </w:instrText>
      </w:r>
      <w:r>
        <w:fldChar w:fldCharType="separate"/>
      </w:r>
      <w:r>
        <w:t>291</w:t>
      </w:r>
      <w:r>
        <w:fldChar w:fldCharType="end"/>
      </w:r>
    </w:p>
    <w:p w14:paraId="2C7FB316" w14:textId="77777777" w:rsidR="002475F5" w:rsidRPr="00CD4CBB" w:rsidRDefault="002475F5">
      <w:pPr>
        <w:pStyle w:val="TOC5"/>
        <w:rPr>
          <w:rFonts w:ascii="Calibri" w:hAnsi="Calibri"/>
          <w:sz w:val="22"/>
          <w:szCs w:val="22"/>
          <w:lang w:eastAsia="en-GB"/>
        </w:rPr>
      </w:pPr>
      <w:r>
        <w:rPr>
          <w:lang w:eastAsia="zh-CN"/>
        </w:rPr>
        <w:t>10.3.2.</w:t>
      </w:r>
      <w:r>
        <w:rPr>
          <w:lang w:eastAsia="ko-KR"/>
        </w:rPr>
        <w:t>3</w:t>
      </w:r>
      <w:r>
        <w:rPr>
          <w:lang w:eastAsia="zh-CN"/>
        </w:rPr>
        <w:t>.3</w:t>
      </w:r>
      <w:r w:rsidRPr="00CD4CBB">
        <w:rPr>
          <w:rFonts w:ascii="Calibri" w:hAnsi="Calibri"/>
          <w:sz w:val="22"/>
          <w:szCs w:val="22"/>
          <w:lang w:eastAsia="en-GB"/>
        </w:rPr>
        <w:tab/>
      </w:r>
      <w:r>
        <w:rPr>
          <w:lang w:eastAsia="ko-KR"/>
        </w:rPr>
        <w:t xml:space="preserve">P2: </w:t>
      </w:r>
      <w:r>
        <w:rPr>
          <w:lang w:eastAsia="zh-CN"/>
        </w:rPr>
        <w:t xml:space="preserve">waiting for call </w:t>
      </w:r>
      <w:r>
        <w:rPr>
          <w:lang w:eastAsia="ko-KR"/>
        </w:rPr>
        <w:t>response</w:t>
      </w:r>
      <w:r>
        <w:tab/>
      </w:r>
      <w:r>
        <w:fldChar w:fldCharType="begin" w:fldLock="1"/>
      </w:r>
      <w:r>
        <w:instrText xml:space="preserve"> PAGEREF _Toc73958742 \h </w:instrText>
      </w:r>
      <w:r>
        <w:fldChar w:fldCharType="separate"/>
      </w:r>
      <w:r>
        <w:t>291</w:t>
      </w:r>
      <w:r>
        <w:fldChar w:fldCharType="end"/>
      </w:r>
    </w:p>
    <w:p w14:paraId="3A0621AB" w14:textId="77777777" w:rsidR="002475F5" w:rsidRPr="00CD4CBB" w:rsidRDefault="002475F5">
      <w:pPr>
        <w:pStyle w:val="TOC5"/>
        <w:rPr>
          <w:rFonts w:ascii="Calibri" w:hAnsi="Calibri"/>
          <w:sz w:val="22"/>
          <w:szCs w:val="22"/>
          <w:lang w:eastAsia="en-GB"/>
        </w:rPr>
      </w:pPr>
      <w:r>
        <w:rPr>
          <w:lang w:eastAsia="zh-CN"/>
        </w:rPr>
        <w:t>10.3.2.</w:t>
      </w:r>
      <w:r>
        <w:rPr>
          <w:lang w:eastAsia="ko-KR"/>
        </w:rPr>
        <w:t>3</w:t>
      </w:r>
      <w:r>
        <w:rPr>
          <w:lang w:eastAsia="zh-CN"/>
        </w:rPr>
        <w:t>.</w:t>
      </w:r>
      <w:r>
        <w:rPr>
          <w:lang w:eastAsia="ko-KR"/>
        </w:rPr>
        <w:t>4</w:t>
      </w:r>
      <w:r w:rsidRPr="00CD4CBB">
        <w:rPr>
          <w:rFonts w:ascii="Calibri" w:hAnsi="Calibri"/>
          <w:sz w:val="22"/>
          <w:szCs w:val="22"/>
          <w:lang w:eastAsia="en-GB"/>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fldLock="1"/>
      </w:r>
      <w:r>
        <w:instrText xml:space="preserve"> PAGEREF _Toc73958743 \h </w:instrText>
      </w:r>
      <w:r>
        <w:fldChar w:fldCharType="separate"/>
      </w:r>
      <w:r>
        <w:t>291</w:t>
      </w:r>
      <w:r>
        <w:fldChar w:fldCharType="end"/>
      </w:r>
    </w:p>
    <w:p w14:paraId="18466C53" w14:textId="77777777" w:rsidR="002475F5" w:rsidRPr="00CD4CBB" w:rsidRDefault="002475F5">
      <w:pPr>
        <w:pStyle w:val="TOC5"/>
        <w:rPr>
          <w:rFonts w:ascii="Calibri" w:hAnsi="Calibri"/>
          <w:sz w:val="22"/>
          <w:szCs w:val="22"/>
          <w:lang w:eastAsia="en-GB"/>
        </w:rPr>
      </w:pPr>
      <w:r>
        <w:rPr>
          <w:lang w:eastAsia="zh-CN"/>
        </w:rPr>
        <w:t>10.3.2.</w:t>
      </w:r>
      <w:r>
        <w:rPr>
          <w:lang w:eastAsia="ko-KR"/>
        </w:rPr>
        <w:t>3</w:t>
      </w:r>
      <w:r>
        <w:rPr>
          <w:lang w:eastAsia="zh-CN"/>
        </w:rPr>
        <w:t>.</w:t>
      </w:r>
      <w:r>
        <w:rPr>
          <w:lang w:eastAsia="ko-KR"/>
        </w:rPr>
        <w:t>5</w:t>
      </w:r>
      <w:r w:rsidRPr="00CD4CBB">
        <w:rPr>
          <w:rFonts w:ascii="Calibri" w:hAnsi="Calibri"/>
          <w:sz w:val="22"/>
          <w:szCs w:val="22"/>
          <w:lang w:eastAsia="en-GB"/>
        </w:rPr>
        <w:tab/>
      </w:r>
      <w:r>
        <w:rPr>
          <w:lang w:eastAsia="ko-KR"/>
        </w:rPr>
        <w:t xml:space="preserve">P4: </w:t>
      </w:r>
      <w:r>
        <w:rPr>
          <w:lang w:eastAsia="zh-CN"/>
        </w:rPr>
        <w:t>part of ongoing call</w:t>
      </w:r>
      <w:r>
        <w:tab/>
      </w:r>
      <w:r>
        <w:fldChar w:fldCharType="begin" w:fldLock="1"/>
      </w:r>
      <w:r>
        <w:instrText xml:space="preserve"> PAGEREF _Toc73958744 \h </w:instrText>
      </w:r>
      <w:r>
        <w:fldChar w:fldCharType="separate"/>
      </w:r>
      <w:r>
        <w:t>291</w:t>
      </w:r>
      <w:r>
        <w:fldChar w:fldCharType="end"/>
      </w:r>
    </w:p>
    <w:p w14:paraId="60B65F67" w14:textId="77777777" w:rsidR="002475F5" w:rsidRPr="00CD4CBB" w:rsidRDefault="002475F5">
      <w:pPr>
        <w:pStyle w:val="TOC5"/>
        <w:rPr>
          <w:rFonts w:ascii="Calibri" w:hAnsi="Calibri"/>
          <w:sz w:val="22"/>
          <w:szCs w:val="22"/>
          <w:lang w:eastAsia="en-GB"/>
        </w:rPr>
      </w:pPr>
      <w:r>
        <w:rPr>
          <w:lang w:eastAsia="zh-CN"/>
        </w:rPr>
        <w:t>10.3.2.</w:t>
      </w:r>
      <w:r>
        <w:rPr>
          <w:lang w:eastAsia="ko-KR"/>
        </w:rPr>
        <w:t>3</w:t>
      </w:r>
      <w:r>
        <w:rPr>
          <w:lang w:eastAsia="zh-CN"/>
        </w:rPr>
        <w:t>.6</w:t>
      </w:r>
      <w:r w:rsidRPr="00CD4CBB">
        <w:rPr>
          <w:rFonts w:ascii="Calibri" w:hAnsi="Calibri"/>
          <w:sz w:val="22"/>
          <w:szCs w:val="22"/>
          <w:lang w:eastAsia="en-GB"/>
        </w:rPr>
        <w:tab/>
      </w:r>
      <w:r>
        <w:rPr>
          <w:lang w:eastAsia="ko-KR"/>
        </w:rPr>
        <w:t xml:space="preserve">P5: </w:t>
      </w:r>
      <w:r>
        <w:rPr>
          <w:lang w:eastAsia="zh-CN"/>
        </w:rPr>
        <w:t>pending</w:t>
      </w:r>
      <w:r>
        <w:tab/>
      </w:r>
      <w:r>
        <w:fldChar w:fldCharType="begin" w:fldLock="1"/>
      </w:r>
      <w:r>
        <w:instrText xml:space="preserve"> PAGEREF _Toc73958745 \h </w:instrText>
      </w:r>
      <w:r>
        <w:fldChar w:fldCharType="separate"/>
      </w:r>
      <w:r>
        <w:t>291</w:t>
      </w:r>
      <w:r>
        <w:fldChar w:fldCharType="end"/>
      </w:r>
    </w:p>
    <w:p w14:paraId="4F76D58C" w14:textId="77777777" w:rsidR="002475F5" w:rsidRPr="00CD4CBB" w:rsidRDefault="002475F5">
      <w:pPr>
        <w:pStyle w:val="TOC4"/>
        <w:rPr>
          <w:rFonts w:ascii="Calibri" w:hAnsi="Calibri"/>
          <w:sz w:val="22"/>
          <w:szCs w:val="22"/>
          <w:lang w:eastAsia="en-GB"/>
        </w:rPr>
      </w:pPr>
      <w:r w:rsidRPr="00274CF8">
        <w:rPr>
          <w:rFonts w:eastAsia="Malgun Gothic"/>
        </w:rPr>
        <w:t>10.3.2.4</w:t>
      </w:r>
      <w:r w:rsidRPr="00CD4CBB">
        <w:rPr>
          <w:rFonts w:ascii="Calibri" w:hAnsi="Calibri"/>
          <w:sz w:val="22"/>
          <w:szCs w:val="22"/>
          <w:lang w:eastAsia="en-GB"/>
        </w:rPr>
        <w:tab/>
      </w:r>
      <w:r w:rsidRPr="00274CF8">
        <w:rPr>
          <w:rFonts w:eastAsia="Malgun Gothic"/>
        </w:rPr>
        <w:t>Procedures</w:t>
      </w:r>
      <w:r>
        <w:tab/>
      </w:r>
      <w:r>
        <w:fldChar w:fldCharType="begin" w:fldLock="1"/>
      </w:r>
      <w:r>
        <w:instrText xml:space="preserve"> PAGEREF _Toc73958746 \h </w:instrText>
      </w:r>
      <w:r>
        <w:fldChar w:fldCharType="separate"/>
      </w:r>
      <w:r>
        <w:t>291</w:t>
      </w:r>
      <w:r>
        <w:fldChar w:fldCharType="end"/>
      </w:r>
    </w:p>
    <w:p w14:paraId="1CEB419D" w14:textId="77777777" w:rsidR="002475F5" w:rsidRPr="00CD4CBB" w:rsidRDefault="002475F5">
      <w:pPr>
        <w:pStyle w:val="TOC5"/>
        <w:rPr>
          <w:rFonts w:ascii="Calibri" w:hAnsi="Calibri"/>
          <w:sz w:val="22"/>
          <w:szCs w:val="22"/>
          <w:lang w:eastAsia="en-GB"/>
        </w:rPr>
      </w:pPr>
      <w:r>
        <w:rPr>
          <w:lang w:eastAsia="zh-CN"/>
        </w:rPr>
        <w:t>10.3.2.4.1</w:t>
      </w:r>
      <w:r w:rsidRPr="00CD4CBB">
        <w:rPr>
          <w:rFonts w:ascii="Calibri" w:hAnsi="Calibri"/>
          <w:sz w:val="22"/>
          <w:szCs w:val="22"/>
          <w:lang w:eastAsia="en-GB"/>
        </w:rPr>
        <w:tab/>
      </w:r>
      <w:r>
        <w:rPr>
          <w:lang w:eastAsia="zh-CN"/>
        </w:rPr>
        <w:t>General</w:t>
      </w:r>
      <w:r>
        <w:tab/>
      </w:r>
      <w:r>
        <w:fldChar w:fldCharType="begin" w:fldLock="1"/>
      </w:r>
      <w:r>
        <w:instrText xml:space="preserve"> PAGEREF _Toc73958747 \h </w:instrText>
      </w:r>
      <w:r>
        <w:fldChar w:fldCharType="separate"/>
      </w:r>
      <w:r>
        <w:t>291</w:t>
      </w:r>
      <w:r>
        <w:fldChar w:fldCharType="end"/>
      </w:r>
    </w:p>
    <w:p w14:paraId="0840F124" w14:textId="77777777" w:rsidR="002475F5" w:rsidRPr="00CD4CBB" w:rsidRDefault="002475F5">
      <w:pPr>
        <w:pStyle w:val="TOC5"/>
        <w:rPr>
          <w:rFonts w:ascii="Calibri" w:hAnsi="Calibri"/>
          <w:sz w:val="22"/>
          <w:szCs w:val="22"/>
          <w:lang w:eastAsia="en-GB"/>
        </w:rPr>
      </w:pPr>
      <w:r>
        <w:t>10.3.</w:t>
      </w:r>
      <w:r>
        <w:rPr>
          <w:lang w:eastAsia="ko-KR"/>
        </w:rPr>
        <w:t>2.4.2</w:t>
      </w:r>
      <w:r w:rsidRPr="00CD4CBB">
        <w:rPr>
          <w:rFonts w:ascii="Calibri" w:hAnsi="Calibri"/>
          <w:sz w:val="22"/>
          <w:szCs w:val="22"/>
          <w:lang w:eastAsia="en-GB"/>
        </w:rPr>
        <w:tab/>
      </w:r>
      <w:r>
        <w:rPr>
          <w:lang w:eastAsia="ko-KR"/>
        </w:rPr>
        <w:t>Private call setup</w:t>
      </w:r>
      <w:r>
        <w:tab/>
      </w:r>
      <w:r>
        <w:fldChar w:fldCharType="begin" w:fldLock="1"/>
      </w:r>
      <w:r>
        <w:instrText xml:space="preserve"> PAGEREF _Toc73958748 \h </w:instrText>
      </w:r>
      <w:r>
        <w:fldChar w:fldCharType="separate"/>
      </w:r>
      <w:r>
        <w:t>291</w:t>
      </w:r>
      <w:r>
        <w:fldChar w:fldCharType="end"/>
      </w:r>
    </w:p>
    <w:p w14:paraId="3E6FA208" w14:textId="77777777" w:rsidR="002475F5" w:rsidRPr="00CD4CBB" w:rsidRDefault="002475F5">
      <w:pPr>
        <w:pStyle w:val="TOC6"/>
        <w:rPr>
          <w:rFonts w:ascii="Calibri" w:hAnsi="Calibri"/>
          <w:sz w:val="22"/>
          <w:szCs w:val="22"/>
          <w:lang w:eastAsia="en-GB"/>
        </w:rPr>
      </w:pPr>
      <w:r>
        <w:rPr>
          <w:lang w:eastAsia="zh-CN"/>
        </w:rPr>
        <w:t>10.3.2.4.2.1</w:t>
      </w:r>
      <w:r w:rsidRPr="00CD4CBB">
        <w:rPr>
          <w:rFonts w:ascii="Calibri" w:hAnsi="Calibri"/>
          <w:sz w:val="22"/>
          <w:szCs w:val="22"/>
          <w:lang w:eastAsia="en-GB"/>
        </w:rPr>
        <w:tab/>
      </w:r>
      <w:r>
        <w:rPr>
          <w:lang w:eastAsia="zh-CN"/>
        </w:rPr>
        <w:t>Initiating a p</w:t>
      </w:r>
      <w:r>
        <w:rPr>
          <w:lang w:eastAsia="ko-KR"/>
        </w:rPr>
        <w:t xml:space="preserve">rivate </w:t>
      </w:r>
      <w:r>
        <w:rPr>
          <w:lang w:eastAsia="zh-CN"/>
        </w:rPr>
        <w:t>call</w:t>
      </w:r>
      <w:r>
        <w:tab/>
      </w:r>
      <w:r>
        <w:fldChar w:fldCharType="begin" w:fldLock="1"/>
      </w:r>
      <w:r>
        <w:instrText xml:space="preserve"> PAGEREF _Toc73958749 \h </w:instrText>
      </w:r>
      <w:r>
        <w:fldChar w:fldCharType="separate"/>
      </w:r>
      <w:r>
        <w:t>291</w:t>
      </w:r>
      <w:r>
        <w:fldChar w:fldCharType="end"/>
      </w:r>
    </w:p>
    <w:p w14:paraId="5BA7F056" w14:textId="77777777" w:rsidR="002475F5" w:rsidRPr="00CD4CBB" w:rsidRDefault="002475F5">
      <w:pPr>
        <w:pStyle w:val="TOC6"/>
        <w:rPr>
          <w:rFonts w:ascii="Calibri" w:hAnsi="Calibri"/>
          <w:sz w:val="22"/>
          <w:szCs w:val="22"/>
          <w:lang w:eastAsia="en-GB"/>
        </w:rPr>
      </w:pPr>
      <w:r>
        <w:rPr>
          <w:lang w:eastAsia="zh-CN"/>
        </w:rPr>
        <w:t>10.3.2.4.2.</w:t>
      </w:r>
      <w:r>
        <w:rPr>
          <w:lang w:eastAsia="ko-KR"/>
        </w:rPr>
        <w:t>2</w:t>
      </w:r>
      <w:r w:rsidRPr="00CD4CBB">
        <w:rPr>
          <w:rFonts w:ascii="Calibri" w:hAnsi="Calibri"/>
          <w:sz w:val="22"/>
          <w:szCs w:val="22"/>
          <w:lang w:eastAsia="en-GB"/>
        </w:rPr>
        <w:tab/>
      </w:r>
      <w:r>
        <w:rPr>
          <w:lang w:eastAsia="zh-CN"/>
        </w:rPr>
        <w:t>P</w:t>
      </w:r>
      <w:r>
        <w:rPr>
          <w:lang w:eastAsia="ko-KR"/>
        </w:rPr>
        <w:t>rivate call setup request retransmission</w:t>
      </w:r>
      <w:r>
        <w:tab/>
      </w:r>
      <w:r>
        <w:fldChar w:fldCharType="begin" w:fldLock="1"/>
      </w:r>
      <w:r>
        <w:instrText xml:space="preserve"> PAGEREF _Toc73958750 \h </w:instrText>
      </w:r>
      <w:r>
        <w:fldChar w:fldCharType="separate"/>
      </w:r>
      <w:r>
        <w:t>292</w:t>
      </w:r>
      <w:r>
        <w:fldChar w:fldCharType="end"/>
      </w:r>
    </w:p>
    <w:p w14:paraId="54BBEE81" w14:textId="77777777" w:rsidR="002475F5" w:rsidRPr="00CD4CBB" w:rsidRDefault="002475F5">
      <w:pPr>
        <w:pStyle w:val="TOC6"/>
        <w:rPr>
          <w:rFonts w:ascii="Calibri" w:hAnsi="Calibri"/>
          <w:sz w:val="22"/>
          <w:szCs w:val="22"/>
          <w:lang w:eastAsia="en-GB"/>
        </w:rPr>
      </w:pPr>
      <w:r>
        <w:rPr>
          <w:lang w:eastAsia="zh-CN"/>
        </w:rPr>
        <w:t>10.3.2.4.2.</w:t>
      </w:r>
      <w:r>
        <w:rPr>
          <w:lang w:eastAsia="ko-KR"/>
        </w:rPr>
        <w:t>3</w:t>
      </w:r>
      <w:r w:rsidRPr="00CD4CBB">
        <w:rPr>
          <w:rFonts w:ascii="Calibri" w:hAnsi="Calibri"/>
          <w:sz w:val="22"/>
          <w:szCs w:val="22"/>
          <w:lang w:eastAsia="en-GB"/>
        </w:rPr>
        <w:tab/>
      </w:r>
      <w:r>
        <w:rPr>
          <w:lang w:eastAsia="ko-KR"/>
        </w:rPr>
        <w:t>Ringing notification to the user</w:t>
      </w:r>
      <w:r>
        <w:tab/>
      </w:r>
      <w:r>
        <w:fldChar w:fldCharType="begin" w:fldLock="1"/>
      </w:r>
      <w:r>
        <w:instrText xml:space="preserve"> PAGEREF _Toc73958751 \h </w:instrText>
      </w:r>
      <w:r>
        <w:fldChar w:fldCharType="separate"/>
      </w:r>
      <w:r>
        <w:t>293</w:t>
      </w:r>
      <w:r>
        <w:fldChar w:fldCharType="end"/>
      </w:r>
    </w:p>
    <w:p w14:paraId="48B9ADD8" w14:textId="77777777" w:rsidR="002475F5" w:rsidRPr="00CD4CBB" w:rsidRDefault="002475F5">
      <w:pPr>
        <w:pStyle w:val="TOC6"/>
        <w:rPr>
          <w:rFonts w:ascii="Calibri" w:hAnsi="Calibri"/>
          <w:sz w:val="22"/>
          <w:szCs w:val="22"/>
          <w:lang w:eastAsia="en-GB"/>
        </w:rPr>
      </w:pPr>
      <w:r>
        <w:rPr>
          <w:lang w:eastAsia="zh-CN"/>
        </w:rPr>
        <w:t>10.3.2.4.2.</w:t>
      </w:r>
      <w:r>
        <w:rPr>
          <w:lang w:eastAsia="ko-KR"/>
        </w:rPr>
        <w:t>4</w:t>
      </w:r>
      <w:r w:rsidRPr="00CD4CBB">
        <w:rPr>
          <w:rFonts w:ascii="Calibri" w:hAnsi="Calibri"/>
          <w:sz w:val="22"/>
          <w:szCs w:val="22"/>
          <w:lang w:eastAsia="en-GB"/>
        </w:rPr>
        <w:tab/>
      </w:r>
      <w:r>
        <w:rPr>
          <w:lang w:eastAsia="ko-KR"/>
        </w:rPr>
        <w:t xml:space="preserve">No response to </w:t>
      </w:r>
      <w:r>
        <w:rPr>
          <w:lang w:eastAsia="zh-CN"/>
        </w:rPr>
        <w:t>p</w:t>
      </w:r>
      <w:r>
        <w:rPr>
          <w:lang w:eastAsia="ko-KR"/>
        </w:rPr>
        <w:t>rivate call setup request with automatic commencement mode</w:t>
      </w:r>
      <w:r>
        <w:tab/>
      </w:r>
      <w:r>
        <w:fldChar w:fldCharType="begin" w:fldLock="1"/>
      </w:r>
      <w:r>
        <w:instrText xml:space="preserve"> PAGEREF _Toc73958752 \h </w:instrText>
      </w:r>
      <w:r>
        <w:fldChar w:fldCharType="separate"/>
      </w:r>
      <w:r>
        <w:t>293</w:t>
      </w:r>
      <w:r>
        <w:fldChar w:fldCharType="end"/>
      </w:r>
    </w:p>
    <w:p w14:paraId="164F0F4A" w14:textId="77777777" w:rsidR="002475F5" w:rsidRPr="00CD4CBB" w:rsidRDefault="002475F5">
      <w:pPr>
        <w:pStyle w:val="TOC6"/>
        <w:rPr>
          <w:rFonts w:ascii="Calibri" w:hAnsi="Calibri"/>
          <w:sz w:val="22"/>
          <w:szCs w:val="22"/>
          <w:lang w:eastAsia="en-GB"/>
        </w:rPr>
      </w:pPr>
      <w:r>
        <w:rPr>
          <w:lang w:eastAsia="zh-CN"/>
        </w:rPr>
        <w:t>10.3.2.4.2.</w:t>
      </w:r>
      <w:r>
        <w:rPr>
          <w:lang w:eastAsia="ko-KR"/>
        </w:rPr>
        <w:t>5</w:t>
      </w:r>
      <w:r w:rsidRPr="00CD4CBB">
        <w:rPr>
          <w:rFonts w:ascii="Calibri" w:hAnsi="Calibri"/>
          <w:sz w:val="22"/>
          <w:szCs w:val="22"/>
          <w:lang w:eastAsia="en-GB"/>
        </w:rPr>
        <w:tab/>
      </w:r>
      <w:r>
        <w:rPr>
          <w:lang w:eastAsia="ko-KR"/>
        </w:rPr>
        <w:t xml:space="preserve">No response to </w:t>
      </w:r>
      <w:r>
        <w:rPr>
          <w:lang w:eastAsia="zh-CN"/>
        </w:rPr>
        <w:t>p</w:t>
      </w:r>
      <w:r>
        <w:rPr>
          <w:lang w:eastAsia="ko-KR"/>
        </w:rPr>
        <w:t>rivate call setup request with manual commencement mode</w:t>
      </w:r>
      <w:r>
        <w:tab/>
      </w:r>
      <w:r>
        <w:fldChar w:fldCharType="begin" w:fldLock="1"/>
      </w:r>
      <w:r>
        <w:instrText xml:space="preserve"> PAGEREF _Toc73958753 \h </w:instrText>
      </w:r>
      <w:r>
        <w:fldChar w:fldCharType="separate"/>
      </w:r>
      <w:r>
        <w:t>293</w:t>
      </w:r>
      <w:r>
        <w:fldChar w:fldCharType="end"/>
      </w:r>
    </w:p>
    <w:p w14:paraId="720A38DC" w14:textId="77777777" w:rsidR="002475F5" w:rsidRPr="00CD4CBB" w:rsidRDefault="002475F5">
      <w:pPr>
        <w:pStyle w:val="TOC6"/>
        <w:rPr>
          <w:rFonts w:ascii="Calibri" w:hAnsi="Calibri"/>
          <w:sz w:val="22"/>
          <w:szCs w:val="22"/>
          <w:lang w:eastAsia="en-GB"/>
        </w:rPr>
      </w:pPr>
      <w:r>
        <w:rPr>
          <w:lang w:eastAsia="zh-CN"/>
        </w:rPr>
        <w:t>10.3.2.4.2.6</w:t>
      </w:r>
      <w:r w:rsidRPr="00CD4CBB">
        <w:rPr>
          <w:rFonts w:ascii="Calibri" w:hAnsi="Calibri"/>
          <w:sz w:val="22"/>
          <w:szCs w:val="22"/>
          <w:lang w:eastAsia="en-GB"/>
        </w:rPr>
        <w:tab/>
      </w:r>
      <w:r>
        <w:t>No response to private call setup request after waiting for user acknowledgement</w:t>
      </w:r>
      <w:r>
        <w:tab/>
      </w:r>
      <w:r>
        <w:fldChar w:fldCharType="begin" w:fldLock="1"/>
      </w:r>
      <w:r>
        <w:instrText xml:space="preserve"> PAGEREF _Toc73958754 \h </w:instrText>
      </w:r>
      <w:r>
        <w:fldChar w:fldCharType="separate"/>
      </w:r>
      <w:r>
        <w:t>293</w:t>
      </w:r>
      <w:r>
        <w:fldChar w:fldCharType="end"/>
      </w:r>
    </w:p>
    <w:p w14:paraId="0D344BDB" w14:textId="77777777" w:rsidR="002475F5" w:rsidRPr="00CD4CBB" w:rsidRDefault="002475F5">
      <w:pPr>
        <w:pStyle w:val="TOC6"/>
        <w:rPr>
          <w:rFonts w:ascii="Calibri" w:hAnsi="Calibri"/>
          <w:sz w:val="22"/>
          <w:szCs w:val="22"/>
          <w:lang w:eastAsia="en-GB"/>
        </w:rPr>
      </w:pPr>
      <w:r>
        <w:rPr>
          <w:lang w:eastAsia="zh-CN"/>
        </w:rPr>
        <w:t>10.3.2.4.2.</w:t>
      </w:r>
      <w:r>
        <w:rPr>
          <w:lang w:eastAsia="ko-KR"/>
        </w:rPr>
        <w:t>7</w:t>
      </w:r>
      <w:r w:rsidRPr="00CD4CBB">
        <w:rPr>
          <w:rFonts w:ascii="Calibri" w:hAnsi="Calibri"/>
          <w:sz w:val="22"/>
          <w:szCs w:val="22"/>
          <w:lang w:eastAsia="en-GB"/>
        </w:rPr>
        <w:tab/>
      </w:r>
      <w:r>
        <w:rPr>
          <w:lang w:eastAsia="zh-CN"/>
        </w:rPr>
        <w:t>P</w:t>
      </w:r>
      <w:r>
        <w:rPr>
          <w:lang w:eastAsia="ko-KR"/>
        </w:rPr>
        <w:t>rivate call setup request rejected</w:t>
      </w:r>
      <w:r>
        <w:tab/>
      </w:r>
      <w:r>
        <w:fldChar w:fldCharType="begin" w:fldLock="1"/>
      </w:r>
      <w:r>
        <w:instrText xml:space="preserve"> PAGEREF _Toc73958755 \h </w:instrText>
      </w:r>
      <w:r>
        <w:fldChar w:fldCharType="separate"/>
      </w:r>
      <w:r>
        <w:t>293</w:t>
      </w:r>
      <w:r>
        <w:fldChar w:fldCharType="end"/>
      </w:r>
    </w:p>
    <w:p w14:paraId="2A4ED4D2" w14:textId="77777777" w:rsidR="002475F5" w:rsidRPr="00CD4CBB" w:rsidRDefault="002475F5">
      <w:pPr>
        <w:pStyle w:val="TOC6"/>
        <w:rPr>
          <w:rFonts w:ascii="Calibri" w:hAnsi="Calibri"/>
          <w:sz w:val="22"/>
          <w:szCs w:val="22"/>
          <w:lang w:eastAsia="en-GB"/>
        </w:rPr>
      </w:pPr>
      <w:r>
        <w:rPr>
          <w:lang w:eastAsia="zh-CN"/>
        </w:rPr>
        <w:t>10.3.2.4.2.</w:t>
      </w:r>
      <w:r>
        <w:rPr>
          <w:lang w:eastAsia="ko-KR"/>
        </w:rPr>
        <w:t>8</w:t>
      </w:r>
      <w:r w:rsidRPr="00CD4CBB">
        <w:rPr>
          <w:rFonts w:ascii="Calibri" w:hAnsi="Calibri"/>
          <w:sz w:val="22"/>
          <w:szCs w:val="22"/>
          <w:lang w:eastAsia="en-GB"/>
        </w:rPr>
        <w:tab/>
      </w:r>
      <w:r>
        <w:rPr>
          <w:lang w:eastAsia="zh-CN"/>
        </w:rPr>
        <w:t>P</w:t>
      </w:r>
      <w:r>
        <w:rPr>
          <w:lang w:eastAsia="ko-KR"/>
        </w:rPr>
        <w:t>rivate call setup request accepted</w:t>
      </w:r>
      <w:r>
        <w:tab/>
      </w:r>
      <w:r>
        <w:fldChar w:fldCharType="begin" w:fldLock="1"/>
      </w:r>
      <w:r>
        <w:instrText xml:space="preserve"> PAGEREF _Toc73958756 \h </w:instrText>
      </w:r>
      <w:r>
        <w:fldChar w:fldCharType="separate"/>
      </w:r>
      <w:r>
        <w:t>294</w:t>
      </w:r>
      <w:r>
        <w:fldChar w:fldCharType="end"/>
      </w:r>
    </w:p>
    <w:p w14:paraId="2D4741F9" w14:textId="77777777" w:rsidR="002475F5" w:rsidRPr="00CD4CBB" w:rsidRDefault="002475F5">
      <w:pPr>
        <w:pStyle w:val="TOC6"/>
        <w:rPr>
          <w:rFonts w:ascii="Calibri" w:hAnsi="Calibri"/>
          <w:sz w:val="22"/>
          <w:szCs w:val="22"/>
          <w:lang w:eastAsia="en-GB"/>
        </w:rPr>
      </w:pPr>
      <w:r>
        <w:rPr>
          <w:lang w:eastAsia="zh-CN"/>
        </w:rPr>
        <w:t>10.3.2.4.</w:t>
      </w:r>
      <w:r>
        <w:rPr>
          <w:lang w:eastAsia="ko-KR"/>
        </w:rPr>
        <w:t>2</w:t>
      </w:r>
      <w:r>
        <w:rPr>
          <w:lang w:eastAsia="zh-CN"/>
        </w:rPr>
        <w:t>.</w:t>
      </w:r>
      <w:r>
        <w:rPr>
          <w:lang w:eastAsia="ko-KR"/>
        </w:rPr>
        <w:t>9</w:t>
      </w:r>
      <w:r w:rsidRPr="00CD4CBB">
        <w:rPr>
          <w:rFonts w:ascii="Calibri" w:hAnsi="Calibri"/>
          <w:sz w:val="22"/>
          <w:szCs w:val="22"/>
          <w:lang w:eastAsia="en-GB"/>
        </w:rPr>
        <w:tab/>
      </w:r>
      <w:r>
        <w:rPr>
          <w:lang w:eastAsia="ko-KR"/>
        </w:rPr>
        <w:t>User cancels the private call setup request</w:t>
      </w:r>
      <w:r>
        <w:tab/>
      </w:r>
      <w:r>
        <w:fldChar w:fldCharType="begin" w:fldLock="1"/>
      </w:r>
      <w:r>
        <w:instrText xml:space="preserve"> PAGEREF _Toc73958757 \h </w:instrText>
      </w:r>
      <w:r>
        <w:fldChar w:fldCharType="separate"/>
      </w:r>
      <w:r>
        <w:t>294</w:t>
      </w:r>
      <w:r>
        <w:fldChar w:fldCharType="end"/>
      </w:r>
    </w:p>
    <w:p w14:paraId="21BAC473" w14:textId="77777777" w:rsidR="002475F5" w:rsidRPr="00CD4CBB" w:rsidRDefault="002475F5">
      <w:pPr>
        <w:pStyle w:val="TOC5"/>
        <w:rPr>
          <w:rFonts w:ascii="Calibri" w:hAnsi="Calibri"/>
          <w:sz w:val="22"/>
          <w:szCs w:val="22"/>
          <w:lang w:eastAsia="en-GB"/>
        </w:rPr>
      </w:pPr>
      <w:r w:rsidRPr="00274CF8">
        <w:rPr>
          <w:rFonts w:eastAsia="Malgun Gothic"/>
        </w:rPr>
        <w:t>10.3.2.4.3</w:t>
      </w:r>
      <w:r w:rsidRPr="00CD4CBB">
        <w:rPr>
          <w:rFonts w:ascii="Calibri" w:hAnsi="Calibri"/>
          <w:sz w:val="22"/>
          <w:szCs w:val="22"/>
          <w:lang w:eastAsia="en-GB"/>
        </w:rPr>
        <w:tab/>
      </w:r>
      <w:r w:rsidRPr="00274CF8">
        <w:rPr>
          <w:rFonts w:eastAsia="Malgun Gothic"/>
        </w:rPr>
        <w:t>Private call setup in automatic commencement mode</w:t>
      </w:r>
      <w:r>
        <w:tab/>
      </w:r>
      <w:r>
        <w:fldChar w:fldCharType="begin" w:fldLock="1"/>
      </w:r>
      <w:r>
        <w:instrText xml:space="preserve"> PAGEREF _Toc73958758 \h </w:instrText>
      </w:r>
      <w:r>
        <w:fldChar w:fldCharType="separate"/>
      </w:r>
      <w:r>
        <w:t>294</w:t>
      </w:r>
      <w:r>
        <w:fldChar w:fldCharType="end"/>
      </w:r>
    </w:p>
    <w:p w14:paraId="150F4533" w14:textId="77777777" w:rsidR="002475F5" w:rsidRPr="00CD4CBB" w:rsidRDefault="002475F5">
      <w:pPr>
        <w:pStyle w:val="TOC6"/>
        <w:rPr>
          <w:rFonts w:ascii="Calibri" w:hAnsi="Calibri"/>
          <w:sz w:val="22"/>
          <w:szCs w:val="22"/>
          <w:lang w:eastAsia="en-GB"/>
        </w:rPr>
      </w:pPr>
      <w:r>
        <w:rPr>
          <w:lang w:eastAsia="zh-CN"/>
        </w:rPr>
        <w:t>10.3.2.4.</w:t>
      </w:r>
      <w:r>
        <w:rPr>
          <w:lang w:eastAsia="ko-KR"/>
        </w:rPr>
        <w:t>3</w:t>
      </w:r>
      <w:r>
        <w:rPr>
          <w:lang w:eastAsia="zh-CN"/>
        </w:rPr>
        <w:t>.</w:t>
      </w:r>
      <w:r>
        <w:rPr>
          <w:lang w:eastAsia="ko-KR"/>
        </w:rPr>
        <w:t>1</w:t>
      </w:r>
      <w:r w:rsidRPr="00CD4CBB">
        <w:rPr>
          <w:rFonts w:ascii="Calibri" w:hAnsi="Calibri"/>
          <w:sz w:val="22"/>
          <w:szCs w:val="22"/>
          <w:lang w:eastAsia="en-GB"/>
        </w:rPr>
        <w:tab/>
      </w:r>
      <w:r>
        <w:rPr>
          <w:lang w:eastAsia="ko-KR"/>
        </w:rPr>
        <w:t>Unable to establish media</w:t>
      </w:r>
      <w:r>
        <w:tab/>
      </w:r>
      <w:r>
        <w:fldChar w:fldCharType="begin" w:fldLock="1"/>
      </w:r>
      <w:r>
        <w:instrText xml:space="preserve"> PAGEREF _Toc73958759 \h </w:instrText>
      </w:r>
      <w:r>
        <w:fldChar w:fldCharType="separate"/>
      </w:r>
      <w:r>
        <w:t>294</w:t>
      </w:r>
      <w:r>
        <w:fldChar w:fldCharType="end"/>
      </w:r>
    </w:p>
    <w:p w14:paraId="05DE6BB4" w14:textId="77777777" w:rsidR="002475F5" w:rsidRPr="00CD4CBB" w:rsidRDefault="002475F5">
      <w:pPr>
        <w:pStyle w:val="TOC6"/>
        <w:rPr>
          <w:rFonts w:ascii="Calibri" w:hAnsi="Calibri"/>
          <w:sz w:val="22"/>
          <w:szCs w:val="22"/>
          <w:lang w:eastAsia="en-GB"/>
        </w:rPr>
      </w:pPr>
      <w:r>
        <w:rPr>
          <w:lang w:eastAsia="zh-CN"/>
        </w:rPr>
        <w:t>10.3.2.4.3.2</w:t>
      </w:r>
      <w:r w:rsidRPr="00CD4CBB">
        <w:rPr>
          <w:rFonts w:ascii="Calibri" w:hAnsi="Calibri"/>
          <w:sz w:val="22"/>
          <w:szCs w:val="22"/>
          <w:lang w:eastAsia="en-GB"/>
        </w:rPr>
        <w:tab/>
      </w:r>
      <w:r>
        <w:rPr>
          <w:lang w:eastAsia="zh-CN"/>
        </w:rPr>
        <w:t>Responding to private call setup request when not participating in the ongoing call</w:t>
      </w:r>
      <w:r>
        <w:tab/>
      </w:r>
      <w:r>
        <w:fldChar w:fldCharType="begin" w:fldLock="1"/>
      </w:r>
      <w:r>
        <w:instrText xml:space="preserve"> PAGEREF _Toc73958760 \h </w:instrText>
      </w:r>
      <w:r>
        <w:fldChar w:fldCharType="separate"/>
      </w:r>
      <w:r>
        <w:t>295</w:t>
      </w:r>
      <w:r>
        <w:fldChar w:fldCharType="end"/>
      </w:r>
    </w:p>
    <w:p w14:paraId="40D69861" w14:textId="77777777" w:rsidR="002475F5" w:rsidRPr="00CD4CBB" w:rsidRDefault="002475F5">
      <w:pPr>
        <w:pStyle w:val="TOC6"/>
        <w:rPr>
          <w:rFonts w:ascii="Calibri" w:hAnsi="Calibri"/>
          <w:sz w:val="22"/>
          <w:szCs w:val="22"/>
          <w:lang w:eastAsia="en-GB"/>
        </w:rPr>
      </w:pPr>
      <w:r>
        <w:rPr>
          <w:lang w:eastAsia="zh-CN"/>
        </w:rPr>
        <w:t>10.3.2.4.3.3</w:t>
      </w:r>
      <w:r w:rsidRPr="00CD4CBB">
        <w:rPr>
          <w:rFonts w:ascii="Calibri" w:hAnsi="Calibri"/>
          <w:sz w:val="22"/>
          <w:szCs w:val="22"/>
          <w:lang w:eastAsia="en-GB"/>
        </w:rPr>
        <w:tab/>
      </w:r>
      <w:r>
        <w:rPr>
          <w:lang w:eastAsia="zh-CN"/>
        </w:rPr>
        <w:t>Private call accept retransmission</w:t>
      </w:r>
      <w:r>
        <w:tab/>
      </w:r>
      <w:r>
        <w:fldChar w:fldCharType="begin" w:fldLock="1"/>
      </w:r>
      <w:r>
        <w:instrText xml:space="preserve"> PAGEREF _Toc73958761 \h </w:instrText>
      </w:r>
      <w:r>
        <w:fldChar w:fldCharType="separate"/>
      </w:r>
      <w:r>
        <w:t>296</w:t>
      </w:r>
      <w:r>
        <w:fldChar w:fldCharType="end"/>
      </w:r>
    </w:p>
    <w:p w14:paraId="03A09FBA" w14:textId="77777777" w:rsidR="002475F5" w:rsidRPr="00CD4CBB" w:rsidRDefault="002475F5">
      <w:pPr>
        <w:pStyle w:val="TOC6"/>
        <w:rPr>
          <w:rFonts w:ascii="Calibri" w:hAnsi="Calibri"/>
          <w:sz w:val="22"/>
          <w:szCs w:val="22"/>
          <w:lang w:eastAsia="en-GB"/>
        </w:rPr>
      </w:pPr>
      <w:r>
        <w:rPr>
          <w:lang w:eastAsia="zh-CN"/>
        </w:rPr>
        <w:t>10.3.2.4.3.4</w:t>
      </w:r>
      <w:r w:rsidRPr="00CD4CBB">
        <w:rPr>
          <w:rFonts w:ascii="Calibri" w:hAnsi="Calibri"/>
          <w:sz w:val="22"/>
          <w:szCs w:val="22"/>
          <w:lang w:eastAsia="en-GB"/>
        </w:rPr>
        <w:tab/>
      </w:r>
      <w:r>
        <w:rPr>
          <w:lang w:eastAsia="zh-CN"/>
        </w:rPr>
        <w:t>Establishing the call</w:t>
      </w:r>
      <w:r>
        <w:tab/>
      </w:r>
      <w:r>
        <w:fldChar w:fldCharType="begin" w:fldLock="1"/>
      </w:r>
      <w:r>
        <w:instrText xml:space="preserve"> PAGEREF _Toc73958762 \h </w:instrText>
      </w:r>
      <w:r>
        <w:fldChar w:fldCharType="separate"/>
      </w:r>
      <w:r>
        <w:t>297</w:t>
      </w:r>
      <w:r>
        <w:fldChar w:fldCharType="end"/>
      </w:r>
    </w:p>
    <w:p w14:paraId="441C57EB" w14:textId="77777777" w:rsidR="002475F5" w:rsidRPr="00CD4CBB" w:rsidRDefault="002475F5">
      <w:pPr>
        <w:pStyle w:val="TOC6"/>
        <w:rPr>
          <w:rFonts w:ascii="Calibri" w:hAnsi="Calibri"/>
          <w:sz w:val="22"/>
          <w:szCs w:val="22"/>
          <w:lang w:eastAsia="en-GB"/>
        </w:rPr>
      </w:pPr>
      <w:r>
        <w:rPr>
          <w:lang w:eastAsia="zh-CN"/>
        </w:rPr>
        <w:t>10.3.2.4.3.5</w:t>
      </w:r>
      <w:r w:rsidRPr="00CD4CBB">
        <w:rPr>
          <w:rFonts w:ascii="Calibri" w:hAnsi="Calibri"/>
          <w:sz w:val="22"/>
          <w:szCs w:val="22"/>
          <w:lang w:eastAsia="en-GB"/>
        </w:rPr>
        <w:tab/>
      </w:r>
      <w:r>
        <w:rPr>
          <w:lang w:eastAsia="zh-CN"/>
        </w:rPr>
        <w:t>Call failure</w:t>
      </w:r>
      <w:r>
        <w:tab/>
      </w:r>
      <w:r>
        <w:fldChar w:fldCharType="begin" w:fldLock="1"/>
      </w:r>
      <w:r>
        <w:instrText xml:space="preserve"> PAGEREF _Toc73958763 \h </w:instrText>
      </w:r>
      <w:r>
        <w:fldChar w:fldCharType="separate"/>
      </w:r>
      <w:r>
        <w:t>297</w:t>
      </w:r>
      <w:r>
        <w:fldChar w:fldCharType="end"/>
      </w:r>
    </w:p>
    <w:p w14:paraId="0E65B8CD" w14:textId="77777777" w:rsidR="002475F5" w:rsidRPr="00CD4CBB" w:rsidRDefault="002475F5">
      <w:pPr>
        <w:pStyle w:val="TOC5"/>
        <w:rPr>
          <w:rFonts w:ascii="Calibri" w:hAnsi="Calibri"/>
          <w:sz w:val="22"/>
          <w:szCs w:val="22"/>
          <w:lang w:eastAsia="en-GB"/>
        </w:rPr>
      </w:pPr>
      <w:r w:rsidRPr="00274CF8">
        <w:rPr>
          <w:rFonts w:eastAsia="Malgun Gothic"/>
        </w:rPr>
        <w:t>10.3.2.4.4</w:t>
      </w:r>
      <w:r w:rsidRPr="00CD4CBB">
        <w:rPr>
          <w:rFonts w:ascii="Calibri" w:hAnsi="Calibri"/>
          <w:sz w:val="22"/>
          <w:szCs w:val="22"/>
          <w:lang w:eastAsia="en-GB"/>
        </w:rPr>
        <w:tab/>
      </w:r>
      <w:r w:rsidRPr="00274CF8">
        <w:rPr>
          <w:rFonts w:eastAsia="Malgun Gothic"/>
        </w:rPr>
        <w:t>Private call setup in manual commencement mode</w:t>
      </w:r>
      <w:r>
        <w:tab/>
      </w:r>
      <w:r>
        <w:fldChar w:fldCharType="begin" w:fldLock="1"/>
      </w:r>
      <w:r>
        <w:instrText xml:space="preserve"> PAGEREF _Toc73958764 \h </w:instrText>
      </w:r>
      <w:r>
        <w:fldChar w:fldCharType="separate"/>
      </w:r>
      <w:r>
        <w:t>297</w:t>
      </w:r>
      <w:r>
        <w:fldChar w:fldCharType="end"/>
      </w:r>
    </w:p>
    <w:p w14:paraId="6F6F4F8F" w14:textId="77777777" w:rsidR="002475F5" w:rsidRPr="00CD4CBB" w:rsidRDefault="002475F5">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1</w:t>
      </w:r>
      <w:r w:rsidRPr="00CD4CBB">
        <w:rPr>
          <w:rFonts w:ascii="Calibri" w:hAnsi="Calibri"/>
          <w:sz w:val="22"/>
          <w:szCs w:val="22"/>
          <w:lang w:eastAsia="en-GB"/>
        </w:rPr>
        <w:tab/>
      </w:r>
      <w:r>
        <w:rPr>
          <w:lang w:eastAsia="zh-CN"/>
        </w:rPr>
        <w:t>Incoming private call</w:t>
      </w:r>
      <w:r>
        <w:tab/>
      </w:r>
      <w:r>
        <w:fldChar w:fldCharType="begin" w:fldLock="1"/>
      </w:r>
      <w:r>
        <w:instrText xml:space="preserve"> PAGEREF _Toc73958765 \h </w:instrText>
      </w:r>
      <w:r>
        <w:fldChar w:fldCharType="separate"/>
      </w:r>
      <w:r>
        <w:t>297</w:t>
      </w:r>
      <w:r>
        <w:fldChar w:fldCharType="end"/>
      </w:r>
    </w:p>
    <w:p w14:paraId="1C4C1EE8" w14:textId="77777777" w:rsidR="002475F5" w:rsidRPr="00CD4CBB" w:rsidRDefault="002475F5">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2</w:t>
      </w:r>
      <w:r w:rsidRPr="00CD4CBB">
        <w:rPr>
          <w:rFonts w:ascii="Calibri" w:hAnsi="Calibri"/>
          <w:sz w:val="22"/>
          <w:szCs w:val="22"/>
          <w:lang w:eastAsia="en-GB"/>
        </w:rPr>
        <w:tab/>
      </w:r>
      <w:r>
        <w:rPr>
          <w:lang w:eastAsia="ko-KR"/>
        </w:rPr>
        <w:t>No response from the user</w:t>
      </w:r>
      <w:r>
        <w:tab/>
      </w:r>
      <w:r>
        <w:fldChar w:fldCharType="begin" w:fldLock="1"/>
      </w:r>
      <w:r>
        <w:instrText xml:space="preserve"> PAGEREF _Toc73958766 \h </w:instrText>
      </w:r>
      <w:r>
        <w:fldChar w:fldCharType="separate"/>
      </w:r>
      <w:r>
        <w:t>298</w:t>
      </w:r>
      <w:r>
        <w:fldChar w:fldCharType="end"/>
      </w:r>
    </w:p>
    <w:p w14:paraId="2F4A6ACC" w14:textId="77777777" w:rsidR="002475F5" w:rsidRPr="00CD4CBB" w:rsidRDefault="002475F5">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3</w:t>
      </w:r>
      <w:r w:rsidRPr="00CD4CBB">
        <w:rPr>
          <w:rFonts w:ascii="Calibri" w:hAnsi="Calibri"/>
          <w:sz w:val="22"/>
          <w:szCs w:val="22"/>
          <w:lang w:eastAsia="en-GB"/>
        </w:rPr>
        <w:tab/>
      </w:r>
      <w:r>
        <w:rPr>
          <w:lang w:eastAsia="ko-KR"/>
        </w:rPr>
        <w:t>User accepts the private call setup request</w:t>
      </w:r>
      <w:r>
        <w:tab/>
      </w:r>
      <w:r>
        <w:fldChar w:fldCharType="begin" w:fldLock="1"/>
      </w:r>
      <w:r>
        <w:instrText xml:space="preserve"> PAGEREF _Toc73958767 \h </w:instrText>
      </w:r>
      <w:r>
        <w:fldChar w:fldCharType="separate"/>
      </w:r>
      <w:r>
        <w:t>298</w:t>
      </w:r>
      <w:r>
        <w:fldChar w:fldCharType="end"/>
      </w:r>
    </w:p>
    <w:p w14:paraId="54EFD6A5" w14:textId="77777777" w:rsidR="002475F5" w:rsidRPr="00CD4CBB" w:rsidRDefault="002475F5">
      <w:pPr>
        <w:pStyle w:val="TOC6"/>
        <w:rPr>
          <w:rFonts w:ascii="Calibri" w:hAnsi="Calibri"/>
          <w:sz w:val="22"/>
          <w:szCs w:val="22"/>
          <w:lang w:eastAsia="en-GB"/>
        </w:rPr>
      </w:pPr>
      <w:r>
        <w:rPr>
          <w:lang w:eastAsia="zh-CN"/>
        </w:rPr>
        <w:t>10.3.2.4.4.4</w:t>
      </w:r>
      <w:r w:rsidRPr="00CD4CBB">
        <w:rPr>
          <w:rFonts w:ascii="Calibri" w:hAnsi="Calibri"/>
          <w:sz w:val="22"/>
          <w:szCs w:val="22"/>
          <w:lang w:eastAsia="en-GB"/>
        </w:rPr>
        <w:tab/>
      </w:r>
      <w:r>
        <w:rPr>
          <w:lang w:eastAsia="zh-CN"/>
        </w:rPr>
        <w:t>P</w:t>
      </w:r>
      <w:r>
        <w:rPr>
          <w:lang w:eastAsia="ko-KR"/>
        </w:rPr>
        <w:t>rivate call accept retransmission</w:t>
      </w:r>
      <w:r>
        <w:tab/>
      </w:r>
      <w:r>
        <w:fldChar w:fldCharType="begin" w:fldLock="1"/>
      </w:r>
      <w:r>
        <w:instrText xml:space="preserve"> PAGEREF _Toc73958768 \h </w:instrText>
      </w:r>
      <w:r>
        <w:fldChar w:fldCharType="separate"/>
      </w:r>
      <w:r>
        <w:t>300</w:t>
      </w:r>
      <w:r>
        <w:fldChar w:fldCharType="end"/>
      </w:r>
    </w:p>
    <w:p w14:paraId="100A5D2C" w14:textId="77777777" w:rsidR="002475F5" w:rsidRPr="00CD4CBB" w:rsidRDefault="002475F5">
      <w:pPr>
        <w:pStyle w:val="TOC6"/>
        <w:rPr>
          <w:rFonts w:ascii="Calibri" w:hAnsi="Calibri"/>
          <w:sz w:val="22"/>
          <w:szCs w:val="22"/>
          <w:lang w:eastAsia="en-GB"/>
        </w:rPr>
      </w:pPr>
      <w:r>
        <w:rPr>
          <w:lang w:eastAsia="zh-CN"/>
        </w:rPr>
        <w:t>10.3.2.4.4.5</w:t>
      </w:r>
      <w:r w:rsidRPr="00CD4CBB">
        <w:rPr>
          <w:rFonts w:ascii="Calibri" w:hAnsi="Calibri"/>
          <w:sz w:val="22"/>
          <w:szCs w:val="22"/>
          <w:lang w:eastAsia="en-GB"/>
        </w:rPr>
        <w:tab/>
      </w:r>
      <w:r>
        <w:rPr>
          <w:lang w:eastAsia="zh-CN"/>
        </w:rPr>
        <w:t>Establishing the call</w:t>
      </w:r>
      <w:r>
        <w:tab/>
      </w:r>
      <w:r>
        <w:fldChar w:fldCharType="begin" w:fldLock="1"/>
      </w:r>
      <w:r>
        <w:instrText xml:space="preserve"> PAGEREF _Toc73958769 \h </w:instrText>
      </w:r>
      <w:r>
        <w:fldChar w:fldCharType="separate"/>
      </w:r>
      <w:r>
        <w:t>300</w:t>
      </w:r>
      <w:r>
        <w:fldChar w:fldCharType="end"/>
      </w:r>
    </w:p>
    <w:p w14:paraId="78A523AB" w14:textId="77777777" w:rsidR="002475F5" w:rsidRPr="00CD4CBB" w:rsidRDefault="002475F5">
      <w:pPr>
        <w:pStyle w:val="TOC6"/>
        <w:rPr>
          <w:rFonts w:ascii="Calibri" w:hAnsi="Calibri"/>
          <w:sz w:val="22"/>
          <w:szCs w:val="22"/>
          <w:lang w:eastAsia="en-GB"/>
        </w:rPr>
      </w:pPr>
      <w:r>
        <w:rPr>
          <w:lang w:eastAsia="zh-CN"/>
        </w:rPr>
        <w:t>10.3.2.4.4.6</w:t>
      </w:r>
      <w:r w:rsidRPr="00CD4CBB">
        <w:rPr>
          <w:rFonts w:ascii="Calibri" w:hAnsi="Calibri"/>
          <w:sz w:val="22"/>
          <w:szCs w:val="22"/>
          <w:lang w:eastAsia="en-GB"/>
        </w:rPr>
        <w:tab/>
      </w:r>
      <w:r>
        <w:rPr>
          <w:lang w:eastAsia="zh-CN"/>
        </w:rPr>
        <w:t>Call failure</w:t>
      </w:r>
      <w:r>
        <w:tab/>
      </w:r>
      <w:r>
        <w:fldChar w:fldCharType="begin" w:fldLock="1"/>
      </w:r>
      <w:r>
        <w:instrText xml:space="preserve"> PAGEREF _Toc73958770 \h </w:instrText>
      </w:r>
      <w:r>
        <w:fldChar w:fldCharType="separate"/>
      </w:r>
      <w:r>
        <w:t>300</w:t>
      </w:r>
      <w:r>
        <w:fldChar w:fldCharType="end"/>
      </w:r>
    </w:p>
    <w:p w14:paraId="72564A48" w14:textId="77777777" w:rsidR="002475F5" w:rsidRPr="00CD4CBB" w:rsidRDefault="002475F5">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7</w:t>
      </w:r>
      <w:r w:rsidRPr="00CD4CBB">
        <w:rPr>
          <w:rFonts w:ascii="Calibri" w:hAnsi="Calibri"/>
          <w:sz w:val="22"/>
          <w:szCs w:val="22"/>
          <w:lang w:eastAsia="en-GB"/>
        </w:rPr>
        <w:tab/>
      </w:r>
      <w:r>
        <w:rPr>
          <w:lang w:eastAsia="ko-KR"/>
        </w:rPr>
        <w:t>User rejects the private call setup request</w:t>
      </w:r>
      <w:r>
        <w:tab/>
      </w:r>
      <w:r>
        <w:fldChar w:fldCharType="begin" w:fldLock="1"/>
      </w:r>
      <w:r>
        <w:instrText xml:space="preserve"> PAGEREF _Toc73958771 \h </w:instrText>
      </w:r>
      <w:r>
        <w:fldChar w:fldCharType="separate"/>
      </w:r>
      <w:r>
        <w:t>300</w:t>
      </w:r>
      <w:r>
        <w:fldChar w:fldCharType="end"/>
      </w:r>
    </w:p>
    <w:p w14:paraId="736CB366" w14:textId="77777777" w:rsidR="002475F5" w:rsidRPr="00CD4CBB" w:rsidRDefault="002475F5">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8</w:t>
      </w:r>
      <w:r w:rsidRPr="00CD4CBB">
        <w:rPr>
          <w:rFonts w:ascii="Calibri" w:hAnsi="Calibri"/>
          <w:sz w:val="22"/>
          <w:szCs w:val="22"/>
          <w:lang w:eastAsia="en-GB"/>
        </w:rPr>
        <w:tab/>
      </w:r>
      <w:r>
        <w:rPr>
          <w:lang w:eastAsia="ko-KR"/>
        </w:rPr>
        <w:t>Caller cancels the private call setup request before call establishment</w:t>
      </w:r>
      <w:r>
        <w:tab/>
      </w:r>
      <w:r>
        <w:fldChar w:fldCharType="begin" w:fldLock="1"/>
      </w:r>
      <w:r>
        <w:instrText xml:space="preserve"> PAGEREF _Toc73958772 \h </w:instrText>
      </w:r>
      <w:r>
        <w:fldChar w:fldCharType="separate"/>
      </w:r>
      <w:r>
        <w:t>301</w:t>
      </w:r>
      <w:r>
        <w:fldChar w:fldCharType="end"/>
      </w:r>
    </w:p>
    <w:p w14:paraId="2C2B4B03" w14:textId="77777777" w:rsidR="002475F5" w:rsidRPr="00CD4CBB" w:rsidRDefault="002475F5">
      <w:pPr>
        <w:pStyle w:val="TOC5"/>
        <w:rPr>
          <w:rFonts w:ascii="Calibri" w:hAnsi="Calibri"/>
          <w:sz w:val="22"/>
          <w:szCs w:val="22"/>
          <w:lang w:eastAsia="en-GB"/>
        </w:rPr>
      </w:pPr>
      <w:r w:rsidRPr="00274CF8">
        <w:rPr>
          <w:rFonts w:eastAsia="Malgun Gothic"/>
        </w:rPr>
        <w:t>10.3.2.4.5</w:t>
      </w:r>
      <w:r w:rsidRPr="00CD4CBB">
        <w:rPr>
          <w:rFonts w:ascii="Calibri" w:hAnsi="Calibri"/>
          <w:sz w:val="22"/>
          <w:szCs w:val="22"/>
          <w:lang w:eastAsia="en-GB"/>
        </w:rPr>
        <w:tab/>
      </w:r>
      <w:r w:rsidRPr="00274CF8">
        <w:rPr>
          <w:rFonts w:eastAsia="Malgun Gothic"/>
        </w:rPr>
        <w:t>Private call release</w:t>
      </w:r>
      <w:r>
        <w:tab/>
      </w:r>
      <w:r>
        <w:fldChar w:fldCharType="begin" w:fldLock="1"/>
      </w:r>
      <w:r>
        <w:instrText xml:space="preserve"> PAGEREF _Toc73958773 \h </w:instrText>
      </w:r>
      <w:r>
        <w:fldChar w:fldCharType="separate"/>
      </w:r>
      <w:r>
        <w:t>301</w:t>
      </w:r>
      <w:r>
        <w:fldChar w:fldCharType="end"/>
      </w:r>
    </w:p>
    <w:p w14:paraId="13E98EC7" w14:textId="77777777" w:rsidR="002475F5" w:rsidRPr="00CD4CBB" w:rsidRDefault="002475F5">
      <w:pPr>
        <w:pStyle w:val="TOC6"/>
        <w:rPr>
          <w:rFonts w:ascii="Calibri" w:hAnsi="Calibri"/>
          <w:sz w:val="22"/>
          <w:szCs w:val="22"/>
          <w:lang w:eastAsia="en-GB"/>
        </w:rPr>
      </w:pPr>
      <w:r>
        <w:rPr>
          <w:lang w:eastAsia="zh-CN"/>
        </w:rPr>
        <w:t>10.3.2.4.</w:t>
      </w:r>
      <w:r>
        <w:rPr>
          <w:lang w:eastAsia="ko-KR"/>
        </w:rPr>
        <w:t>5</w:t>
      </w:r>
      <w:r>
        <w:rPr>
          <w:lang w:eastAsia="zh-CN"/>
        </w:rPr>
        <w:t>.1</w:t>
      </w:r>
      <w:r w:rsidRPr="00CD4CBB">
        <w:rPr>
          <w:rFonts w:ascii="Calibri" w:hAnsi="Calibri"/>
          <w:sz w:val="22"/>
          <w:szCs w:val="22"/>
          <w:lang w:eastAsia="en-GB"/>
        </w:rPr>
        <w:tab/>
      </w:r>
      <w:r>
        <w:rPr>
          <w:lang w:eastAsia="zh-CN"/>
        </w:rPr>
        <w:t>Releasing a private call</w:t>
      </w:r>
      <w:r>
        <w:tab/>
      </w:r>
      <w:r>
        <w:fldChar w:fldCharType="begin" w:fldLock="1"/>
      </w:r>
      <w:r>
        <w:instrText xml:space="preserve"> PAGEREF _Toc73958774 \h </w:instrText>
      </w:r>
      <w:r>
        <w:fldChar w:fldCharType="separate"/>
      </w:r>
      <w:r>
        <w:t>301</w:t>
      </w:r>
      <w:r>
        <w:fldChar w:fldCharType="end"/>
      </w:r>
    </w:p>
    <w:p w14:paraId="02173639" w14:textId="77777777" w:rsidR="002475F5" w:rsidRPr="00CD4CBB" w:rsidRDefault="002475F5">
      <w:pPr>
        <w:pStyle w:val="TOC6"/>
        <w:rPr>
          <w:rFonts w:ascii="Calibri" w:hAnsi="Calibri"/>
          <w:sz w:val="22"/>
          <w:szCs w:val="22"/>
          <w:lang w:eastAsia="en-GB"/>
        </w:rPr>
      </w:pPr>
      <w:r>
        <w:rPr>
          <w:lang w:eastAsia="zh-CN"/>
        </w:rPr>
        <w:t>10.3.2.4.</w:t>
      </w:r>
      <w:r>
        <w:rPr>
          <w:lang w:eastAsia="ko-KR"/>
        </w:rPr>
        <w:t>5</w:t>
      </w:r>
      <w:r>
        <w:rPr>
          <w:lang w:eastAsia="zh-CN"/>
        </w:rPr>
        <w:t>.</w:t>
      </w:r>
      <w:r>
        <w:rPr>
          <w:lang w:eastAsia="ko-KR"/>
        </w:rPr>
        <w:t>2</w:t>
      </w:r>
      <w:r w:rsidRPr="00CD4CBB">
        <w:rPr>
          <w:rFonts w:ascii="Calibri" w:hAnsi="Calibri"/>
          <w:sz w:val="22"/>
          <w:szCs w:val="22"/>
          <w:lang w:eastAsia="en-GB"/>
        </w:rPr>
        <w:tab/>
      </w:r>
      <w:r>
        <w:rPr>
          <w:lang w:eastAsia="zh-CN"/>
        </w:rPr>
        <w:t xml:space="preserve">Private call release </w:t>
      </w:r>
      <w:r>
        <w:rPr>
          <w:lang w:eastAsia="ko-KR"/>
        </w:rPr>
        <w:t>retransmission</w:t>
      </w:r>
      <w:r>
        <w:tab/>
      </w:r>
      <w:r>
        <w:fldChar w:fldCharType="begin" w:fldLock="1"/>
      </w:r>
      <w:r>
        <w:instrText xml:space="preserve"> PAGEREF _Toc73958775 \h </w:instrText>
      </w:r>
      <w:r>
        <w:fldChar w:fldCharType="separate"/>
      </w:r>
      <w:r>
        <w:t>301</w:t>
      </w:r>
      <w:r>
        <w:fldChar w:fldCharType="end"/>
      </w:r>
    </w:p>
    <w:p w14:paraId="4F87D896" w14:textId="77777777" w:rsidR="002475F5" w:rsidRPr="00CD4CBB" w:rsidRDefault="002475F5">
      <w:pPr>
        <w:pStyle w:val="TOC6"/>
        <w:rPr>
          <w:rFonts w:ascii="Calibri" w:hAnsi="Calibri"/>
          <w:sz w:val="22"/>
          <w:szCs w:val="22"/>
          <w:lang w:eastAsia="en-GB"/>
        </w:rPr>
      </w:pPr>
      <w:r>
        <w:rPr>
          <w:lang w:eastAsia="zh-CN"/>
        </w:rPr>
        <w:t>10.3.2.4.</w:t>
      </w:r>
      <w:r>
        <w:rPr>
          <w:lang w:eastAsia="ko-KR"/>
        </w:rPr>
        <w:t>5</w:t>
      </w:r>
      <w:r>
        <w:rPr>
          <w:lang w:eastAsia="zh-CN"/>
        </w:rPr>
        <w:t>.</w:t>
      </w:r>
      <w:r>
        <w:rPr>
          <w:lang w:eastAsia="ko-KR"/>
        </w:rPr>
        <w:t>3</w:t>
      </w:r>
      <w:r w:rsidRPr="00CD4CBB">
        <w:rPr>
          <w:rFonts w:ascii="Calibri" w:hAnsi="Calibri"/>
          <w:sz w:val="22"/>
          <w:szCs w:val="22"/>
          <w:lang w:eastAsia="en-GB"/>
        </w:rPr>
        <w:tab/>
      </w:r>
      <w:r>
        <w:rPr>
          <w:lang w:eastAsia="ko-KR"/>
        </w:rPr>
        <w:t>No response to private call release</w:t>
      </w:r>
      <w:r>
        <w:tab/>
      </w:r>
      <w:r>
        <w:fldChar w:fldCharType="begin" w:fldLock="1"/>
      </w:r>
      <w:r>
        <w:instrText xml:space="preserve"> PAGEREF _Toc73958776 \h </w:instrText>
      </w:r>
      <w:r>
        <w:fldChar w:fldCharType="separate"/>
      </w:r>
      <w:r>
        <w:t>302</w:t>
      </w:r>
      <w:r>
        <w:fldChar w:fldCharType="end"/>
      </w:r>
    </w:p>
    <w:p w14:paraId="298CCEF5" w14:textId="77777777" w:rsidR="002475F5" w:rsidRPr="00CD4CBB" w:rsidRDefault="002475F5">
      <w:pPr>
        <w:pStyle w:val="TOC6"/>
        <w:rPr>
          <w:rFonts w:ascii="Calibri" w:hAnsi="Calibri"/>
          <w:sz w:val="22"/>
          <w:szCs w:val="22"/>
          <w:lang w:eastAsia="en-GB"/>
        </w:rPr>
      </w:pPr>
      <w:r>
        <w:rPr>
          <w:lang w:eastAsia="zh-CN"/>
        </w:rPr>
        <w:t>10.3.2.4.</w:t>
      </w:r>
      <w:r>
        <w:rPr>
          <w:lang w:eastAsia="ko-KR"/>
        </w:rPr>
        <w:t>5</w:t>
      </w:r>
      <w:r>
        <w:rPr>
          <w:lang w:eastAsia="zh-CN"/>
        </w:rPr>
        <w:t>.</w:t>
      </w:r>
      <w:r>
        <w:rPr>
          <w:lang w:eastAsia="ko-KR"/>
        </w:rPr>
        <w:t>4</w:t>
      </w:r>
      <w:r w:rsidRPr="00CD4CBB">
        <w:rPr>
          <w:rFonts w:ascii="Calibri" w:hAnsi="Calibri"/>
          <w:sz w:val="22"/>
          <w:szCs w:val="22"/>
          <w:lang w:eastAsia="en-GB"/>
        </w:rPr>
        <w:tab/>
      </w:r>
      <w:r>
        <w:rPr>
          <w:lang w:eastAsia="ko-KR"/>
        </w:rPr>
        <w:t>Acknowledging private call release after call establishment</w:t>
      </w:r>
      <w:r>
        <w:tab/>
      </w:r>
      <w:r>
        <w:fldChar w:fldCharType="begin" w:fldLock="1"/>
      </w:r>
      <w:r>
        <w:instrText xml:space="preserve"> PAGEREF _Toc73958777 \h </w:instrText>
      </w:r>
      <w:r>
        <w:fldChar w:fldCharType="separate"/>
      </w:r>
      <w:r>
        <w:t>302</w:t>
      </w:r>
      <w:r>
        <w:fldChar w:fldCharType="end"/>
      </w:r>
    </w:p>
    <w:p w14:paraId="19EC5D08" w14:textId="77777777" w:rsidR="002475F5" w:rsidRPr="00CD4CBB" w:rsidRDefault="002475F5">
      <w:pPr>
        <w:pStyle w:val="TOC6"/>
        <w:rPr>
          <w:rFonts w:ascii="Calibri" w:hAnsi="Calibri"/>
          <w:sz w:val="22"/>
          <w:szCs w:val="22"/>
          <w:lang w:eastAsia="en-GB"/>
        </w:rPr>
      </w:pPr>
      <w:r>
        <w:rPr>
          <w:lang w:eastAsia="zh-CN"/>
        </w:rPr>
        <w:t>10.3.2.4.</w:t>
      </w:r>
      <w:r>
        <w:rPr>
          <w:lang w:eastAsia="ko-KR"/>
        </w:rPr>
        <w:t>5.5</w:t>
      </w:r>
      <w:r w:rsidRPr="00CD4CBB">
        <w:rPr>
          <w:rFonts w:ascii="Calibri" w:hAnsi="Calibri"/>
          <w:sz w:val="22"/>
          <w:szCs w:val="22"/>
          <w:lang w:eastAsia="en-GB"/>
        </w:rPr>
        <w:tab/>
      </w:r>
      <w:r>
        <w:rPr>
          <w:lang w:eastAsia="ko-KR"/>
        </w:rPr>
        <w:t>Private call release acknowledged</w:t>
      </w:r>
      <w:r>
        <w:tab/>
      </w:r>
      <w:r>
        <w:fldChar w:fldCharType="begin" w:fldLock="1"/>
      </w:r>
      <w:r>
        <w:instrText xml:space="preserve"> PAGEREF _Toc73958778 \h </w:instrText>
      </w:r>
      <w:r>
        <w:fldChar w:fldCharType="separate"/>
      </w:r>
      <w:r>
        <w:t>302</w:t>
      </w:r>
      <w:r>
        <w:fldChar w:fldCharType="end"/>
      </w:r>
    </w:p>
    <w:p w14:paraId="1BB9AF16" w14:textId="77777777" w:rsidR="002475F5" w:rsidRPr="00CD4CBB" w:rsidRDefault="002475F5">
      <w:pPr>
        <w:pStyle w:val="TOC6"/>
        <w:rPr>
          <w:rFonts w:ascii="Calibri" w:hAnsi="Calibri"/>
          <w:sz w:val="22"/>
          <w:szCs w:val="22"/>
          <w:lang w:eastAsia="en-GB"/>
        </w:rPr>
      </w:pPr>
      <w:r>
        <w:rPr>
          <w:lang w:eastAsia="zh-CN"/>
        </w:rPr>
        <w:t>10.3.2.4.5.</w:t>
      </w:r>
      <w:r>
        <w:rPr>
          <w:lang w:eastAsia="ko-KR"/>
        </w:rPr>
        <w:t>6</w:t>
      </w:r>
      <w:r w:rsidRPr="00CD4CBB">
        <w:rPr>
          <w:rFonts w:ascii="Calibri" w:hAnsi="Calibri"/>
          <w:sz w:val="22"/>
          <w:szCs w:val="22"/>
          <w:lang w:eastAsia="en-GB"/>
        </w:rPr>
        <w:tab/>
      </w:r>
      <w:r>
        <w:rPr>
          <w:lang w:eastAsia="zh-CN"/>
        </w:rPr>
        <w:t>Max duration reached</w:t>
      </w:r>
      <w:r>
        <w:tab/>
      </w:r>
      <w:r>
        <w:fldChar w:fldCharType="begin" w:fldLock="1"/>
      </w:r>
      <w:r>
        <w:instrText xml:space="preserve"> PAGEREF _Toc73958779 \h </w:instrText>
      </w:r>
      <w:r>
        <w:fldChar w:fldCharType="separate"/>
      </w:r>
      <w:r>
        <w:t>302</w:t>
      </w:r>
      <w:r>
        <w:fldChar w:fldCharType="end"/>
      </w:r>
    </w:p>
    <w:p w14:paraId="3D7E94CB" w14:textId="77777777" w:rsidR="002475F5" w:rsidRPr="00CD4CBB" w:rsidRDefault="002475F5">
      <w:pPr>
        <w:pStyle w:val="TOC6"/>
        <w:rPr>
          <w:rFonts w:ascii="Calibri" w:hAnsi="Calibri"/>
          <w:sz w:val="22"/>
          <w:szCs w:val="22"/>
          <w:lang w:eastAsia="en-GB"/>
        </w:rPr>
      </w:pPr>
      <w:r>
        <w:t>10.3.2.4.5</w:t>
      </w:r>
      <w:r>
        <w:rPr>
          <w:lang w:eastAsia="zh-CN"/>
        </w:rPr>
        <w:t>.</w:t>
      </w:r>
      <w:r>
        <w:t>7</w:t>
      </w:r>
      <w:r w:rsidRPr="00CD4CBB">
        <w:rPr>
          <w:rFonts w:ascii="Calibri" w:hAnsi="Calibri"/>
          <w:sz w:val="22"/>
          <w:szCs w:val="22"/>
          <w:lang w:eastAsia="en-GB"/>
        </w:rPr>
        <w:tab/>
      </w:r>
      <w:r>
        <w:t>Stop ignoring same call id</w:t>
      </w:r>
      <w:r>
        <w:tab/>
      </w:r>
      <w:r>
        <w:fldChar w:fldCharType="begin" w:fldLock="1"/>
      </w:r>
      <w:r>
        <w:instrText xml:space="preserve"> PAGEREF _Toc73958780 \h </w:instrText>
      </w:r>
      <w:r>
        <w:fldChar w:fldCharType="separate"/>
      </w:r>
      <w:r>
        <w:t>303</w:t>
      </w:r>
      <w:r>
        <w:fldChar w:fldCharType="end"/>
      </w:r>
    </w:p>
    <w:p w14:paraId="3C1EF342" w14:textId="77777777" w:rsidR="002475F5" w:rsidRPr="00CD4CBB" w:rsidRDefault="002475F5">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8</w:t>
      </w:r>
      <w:r w:rsidRPr="00CD4CBB">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_Toc73958781 \h </w:instrText>
      </w:r>
      <w:r>
        <w:fldChar w:fldCharType="separate"/>
      </w:r>
      <w:r>
        <w:t>303</w:t>
      </w:r>
      <w:r>
        <w:fldChar w:fldCharType="end"/>
      </w:r>
    </w:p>
    <w:p w14:paraId="0A66F7B5" w14:textId="77777777" w:rsidR="002475F5" w:rsidRPr="00CD4CBB" w:rsidRDefault="002475F5">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9</w:t>
      </w:r>
      <w:r w:rsidRPr="00CD4CBB">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_Toc73958782 \h </w:instrText>
      </w:r>
      <w:r>
        <w:fldChar w:fldCharType="separate"/>
      </w:r>
      <w:r>
        <w:t>303</w:t>
      </w:r>
      <w:r>
        <w:fldChar w:fldCharType="end"/>
      </w:r>
    </w:p>
    <w:p w14:paraId="2B398E3B" w14:textId="77777777" w:rsidR="002475F5" w:rsidRPr="00CD4CBB" w:rsidRDefault="002475F5">
      <w:pPr>
        <w:pStyle w:val="TOC5"/>
        <w:rPr>
          <w:rFonts w:ascii="Calibri" w:hAnsi="Calibri"/>
          <w:sz w:val="22"/>
          <w:szCs w:val="22"/>
          <w:lang w:eastAsia="en-GB"/>
        </w:rPr>
      </w:pPr>
      <w:r>
        <w:t>10.3.2.4.6</w:t>
      </w:r>
      <w:r w:rsidRPr="00CD4CBB">
        <w:rPr>
          <w:rFonts w:ascii="Calibri" w:hAnsi="Calibri"/>
          <w:sz w:val="22"/>
          <w:szCs w:val="22"/>
          <w:lang w:eastAsia="en-GB"/>
        </w:rPr>
        <w:tab/>
      </w:r>
      <w:r>
        <w:t>Error handling</w:t>
      </w:r>
      <w:r>
        <w:tab/>
      </w:r>
      <w:r>
        <w:fldChar w:fldCharType="begin" w:fldLock="1"/>
      </w:r>
      <w:r>
        <w:instrText xml:space="preserve"> PAGEREF _Toc73958783 \h </w:instrText>
      </w:r>
      <w:r>
        <w:fldChar w:fldCharType="separate"/>
      </w:r>
      <w:r>
        <w:t>303</w:t>
      </w:r>
      <w:r>
        <w:fldChar w:fldCharType="end"/>
      </w:r>
    </w:p>
    <w:p w14:paraId="5A123F1B" w14:textId="77777777" w:rsidR="002475F5" w:rsidRPr="00CD4CBB" w:rsidRDefault="002475F5">
      <w:pPr>
        <w:pStyle w:val="TOC6"/>
        <w:rPr>
          <w:rFonts w:ascii="Calibri" w:hAnsi="Calibri"/>
          <w:sz w:val="22"/>
          <w:szCs w:val="22"/>
          <w:lang w:eastAsia="en-GB"/>
        </w:rPr>
      </w:pPr>
      <w:r>
        <w:t>10.3.2.4.6.1</w:t>
      </w:r>
      <w:r w:rsidRPr="00CD4CBB">
        <w:rPr>
          <w:rFonts w:ascii="Calibri" w:hAnsi="Calibri"/>
          <w:sz w:val="22"/>
          <w:szCs w:val="22"/>
          <w:lang w:eastAsia="en-GB"/>
        </w:rPr>
        <w:tab/>
      </w:r>
      <w:r>
        <w:t>Unexpected MONP message received</w:t>
      </w:r>
      <w:r>
        <w:tab/>
      </w:r>
      <w:r>
        <w:fldChar w:fldCharType="begin" w:fldLock="1"/>
      </w:r>
      <w:r>
        <w:instrText xml:space="preserve"> PAGEREF _Toc73958784 \h </w:instrText>
      </w:r>
      <w:r>
        <w:fldChar w:fldCharType="separate"/>
      </w:r>
      <w:r>
        <w:t>303</w:t>
      </w:r>
      <w:r>
        <w:fldChar w:fldCharType="end"/>
      </w:r>
    </w:p>
    <w:p w14:paraId="090BC834" w14:textId="77777777" w:rsidR="002475F5" w:rsidRPr="00CD4CBB" w:rsidRDefault="002475F5">
      <w:pPr>
        <w:pStyle w:val="TOC6"/>
        <w:rPr>
          <w:rFonts w:ascii="Calibri" w:hAnsi="Calibri"/>
          <w:sz w:val="22"/>
          <w:szCs w:val="22"/>
          <w:lang w:eastAsia="en-GB"/>
        </w:rPr>
      </w:pPr>
      <w:r>
        <w:t>10.3.2.4.6.2</w:t>
      </w:r>
      <w:r w:rsidRPr="00CD4CBB">
        <w:rPr>
          <w:rFonts w:ascii="Calibri" w:hAnsi="Calibri"/>
          <w:sz w:val="22"/>
          <w:szCs w:val="22"/>
          <w:lang w:eastAsia="en-GB"/>
        </w:rPr>
        <w:tab/>
      </w:r>
      <w:r>
        <w:t>Unexpected indication from MCVideo user</w:t>
      </w:r>
      <w:r>
        <w:tab/>
      </w:r>
      <w:r>
        <w:fldChar w:fldCharType="begin" w:fldLock="1"/>
      </w:r>
      <w:r>
        <w:instrText xml:space="preserve"> PAGEREF _Toc73958785 \h </w:instrText>
      </w:r>
      <w:r>
        <w:fldChar w:fldCharType="separate"/>
      </w:r>
      <w:r>
        <w:t>303</w:t>
      </w:r>
      <w:r>
        <w:fldChar w:fldCharType="end"/>
      </w:r>
    </w:p>
    <w:p w14:paraId="240C1AC1" w14:textId="77777777" w:rsidR="002475F5" w:rsidRPr="00CD4CBB" w:rsidRDefault="002475F5">
      <w:pPr>
        <w:pStyle w:val="TOC6"/>
        <w:rPr>
          <w:rFonts w:ascii="Calibri" w:hAnsi="Calibri"/>
          <w:sz w:val="22"/>
          <w:szCs w:val="22"/>
          <w:lang w:eastAsia="en-GB"/>
        </w:rPr>
      </w:pPr>
      <w:r>
        <w:t>10.3.2.4.6.3</w:t>
      </w:r>
      <w:r w:rsidRPr="00CD4CBB">
        <w:rPr>
          <w:rFonts w:ascii="Calibri" w:hAnsi="Calibri"/>
          <w:sz w:val="22"/>
          <w:szCs w:val="22"/>
          <w:lang w:eastAsia="en-GB"/>
        </w:rPr>
        <w:tab/>
      </w:r>
      <w:r>
        <w:t>Unexpected expiration of a timer</w:t>
      </w:r>
      <w:r>
        <w:tab/>
      </w:r>
      <w:r>
        <w:fldChar w:fldCharType="begin" w:fldLock="1"/>
      </w:r>
      <w:r>
        <w:instrText xml:space="preserve"> PAGEREF _Toc73958786 \h </w:instrText>
      </w:r>
      <w:r>
        <w:fldChar w:fldCharType="separate"/>
      </w:r>
      <w:r>
        <w:t>303</w:t>
      </w:r>
      <w:r>
        <w:fldChar w:fldCharType="end"/>
      </w:r>
    </w:p>
    <w:p w14:paraId="7F6B29DD" w14:textId="77777777" w:rsidR="002475F5" w:rsidRPr="00CD4CBB" w:rsidRDefault="002475F5">
      <w:pPr>
        <w:pStyle w:val="TOC1"/>
        <w:rPr>
          <w:rFonts w:ascii="Calibri" w:hAnsi="Calibri"/>
          <w:szCs w:val="22"/>
          <w:lang w:eastAsia="en-GB"/>
        </w:rPr>
      </w:pPr>
      <w:r>
        <w:t>11</w:t>
      </w:r>
      <w:r w:rsidRPr="00CD4CBB">
        <w:rPr>
          <w:rFonts w:ascii="Calibri" w:hAnsi="Calibri"/>
          <w:szCs w:val="22"/>
          <w:lang w:eastAsia="en-GB"/>
        </w:rPr>
        <w:tab/>
      </w:r>
      <w:r>
        <w:t>Emergency Alert</w:t>
      </w:r>
      <w:r>
        <w:tab/>
      </w:r>
      <w:r>
        <w:fldChar w:fldCharType="begin" w:fldLock="1"/>
      </w:r>
      <w:r>
        <w:instrText xml:space="preserve"> PAGEREF _Toc73958787 \h </w:instrText>
      </w:r>
      <w:r>
        <w:fldChar w:fldCharType="separate"/>
      </w:r>
      <w:r>
        <w:t>303</w:t>
      </w:r>
      <w:r>
        <w:fldChar w:fldCharType="end"/>
      </w:r>
    </w:p>
    <w:p w14:paraId="4D31F5A0" w14:textId="77777777" w:rsidR="002475F5" w:rsidRPr="00CD4CBB" w:rsidRDefault="002475F5">
      <w:pPr>
        <w:pStyle w:val="TOC2"/>
        <w:rPr>
          <w:rFonts w:ascii="Calibri" w:hAnsi="Calibri"/>
          <w:sz w:val="22"/>
          <w:szCs w:val="22"/>
          <w:lang w:eastAsia="en-GB"/>
        </w:rPr>
      </w:pPr>
      <w:r w:rsidRPr="00274CF8">
        <w:t>11.1</w:t>
      </w:r>
      <w:r w:rsidRPr="00CD4CBB">
        <w:rPr>
          <w:rFonts w:ascii="Calibri" w:hAnsi="Calibri"/>
          <w:sz w:val="22"/>
          <w:szCs w:val="22"/>
          <w:lang w:eastAsia="en-GB"/>
        </w:rPr>
        <w:tab/>
      </w:r>
      <w:r w:rsidRPr="00274CF8">
        <w:t>General</w:t>
      </w:r>
      <w:r>
        <w:tab/>
      </w:r>
      <w:r>
        <w:fldChar w:fldCharType="begin" w:fldLock="1"/>
      </w:r>
      <w:r>
        <w:instrText xml:space="preserve"> PAGEREF _Toc73958788 \h </w:instrText>
      </w:r>
      <w:r>
        <w:fldChar w:fldCharType="separate"/>
      </w:r>
      <w:r>
        <w:t>303</w:t>
      </w:r>
      <w:r>
        <w:fldChar w:fldCharType="end"/>
      </w:r>
    </w:p>
    <w:p w14:paraId="10A8DC29" w14:textId="77777777" w:rsidR="002475F5" w:rsidRPr="00CD4CBB" w:rsidRDefault="002475F5">
      <w:pPr>
        <w:pStyle w:val="TOC2"/>
        <w:rPr>
          <w:rFonts w:ascii="Calibri" w:hAnsi="Calibri"/>
          <w:sz w:val="22"/>
          <w:szCs w:val="22"/>
          <w:lang w:eastAsia="en-GB"/>
        </w:rPr>
      </w:pPr>
      <w:r>
        <w:t>11.2</w:t>
      </w:r>
      <w:r w:rsidRPr="00CD4CBB">
        <w:rPr>
          <w:rFonts w:ascii="Calibri" w:hAnsi="Calibri"/>
          <w:sz w:val="22"/>
          <w:szCs w:val="22"/>
          <w:lang w:eastAsia="en-GB"/>
        </w:rPr>
        <w:tab/>
      </w:r>
      <w:r>
        <w:t>On-network emergency alert</w:t>
      </w:r>
      <w:r>
        <w:tab/>
      </w:r>
      <w:r>
        <w:fldChar w:fldCharType="begin" w:fldLock="1"/>
      </w:r>
      <w:r>
        <w:instrText xml:space="preserve"> PAGEREF _Toc73958789 \h </w:instrText>
      </w:r>
      <w:r>
        <w:fldChar w:fldCharType="separate"/>
      </w:r>
      <w:r>
        <w:t>304</w:t>
      </w:r>
      <w:r>
        <w:fldChar w:fldCharType="end"/>
      </w:r>
    </w:p>
    <w:p w14:paraId="3912CCFD" w14:textId="77777777" w:rsidR="002475F5" w:rsidRPr="00CD4CBB" w:rsidRDefault="002475F5">
      <w:pPr>
        <w:pStyle w:val="TOC3"/>
        <w:rPr>
          <w:rFonts w:ascii="Calibri" w:hAnsi="Calibri"/>
          <w:sz w:val="22"/>
          <w:szCs w:val="22"/>
          <w:lang w:eastAsia="en-GB"/>
        </w:rPr>
      </w:pPr>
      <w:r w:rsidRPr="00274CF8">
        <w:rPr>
          <w:rFonts w:eastAsia="Malgun Gothic"/>
        </w:rPr>
        <w:t>11.2.1</w:t>
      </w:r>
      <w:r w:rsidRPr="00CD4CBB">
        <w:rPr>
          <w:rFonts w:ascii="Calibri" w:hAnsi="Calibri"/>
          <w:sz w:val="22"/>
          <w:szCs w:val="22"/>
          <w:lang w:eastAsia="en-GB"/>
        </w:rPr>
        <w:tab/>
      </w:r>
      <w:r w:rsidRPr="00274CF8">
        <w:rPr>
          <w:rFonts w:eastAsia="Malgun Gothic"/>
        </w:rPr>
        <w:t>Client procedures</w:t>
      </w:r>
      <w:r>
        <w:tab/>
      </w:r>
      <w:r>
        <w:fldChar w:fldCharType="begin" w:fldLock="1"/>
      </w:r>
      <w:r>
        <w:instrText xml:space="preserve"> PAGEREF _Toc73958790 \h </w:instrText>
      </w:r>
      <w:r>
        <w:fldChar w:fldCharType="separate"/>
      </w:r>
      <w:r>
        <w:t>304</w:t>
      </w:r>
      <w:r>
        <w:fldChar w:fldCharType="end"/>
      </w:r>
    </w:p>
    <w:p w14:paraId="214ED350" w14:textId="77777777" w:rsidR="002475F5" w:rsidRPr="00CD4CBB" w:rsidRDefault="002475F5">
      <w:pPr>
        <w:pStyle w:val="TOC4"/>
        <w:rPr>
          <w:rFonts w:ascii="Calibri" w:hAnsi="Calibri"/>
          <w:sz w:val="22"/>
          <w:szCs w:val="22"/>
          <w:lang w:eastAsia="en-GB"/>
        </w:rPr>
      </w:pPr>
      <w:r w:rsidRPr="00274CF8">
        <w:rPr>
          <w:rFonts w:eastAsia="Malgun Gothic"/>
        </w:rPr>
        <w:t>11.2.1.1</w:t>
      </w:r>
      <w:r w:rsidRPr="00CD4CBB">
        <w:rPr>
          <w:rFonts w:ascii="Calibri" w:hAnsi="Calibri"/>
          <w:sz w:val="22"/>
          <w:szCs w:val="22"/>
          <w:lang w:eastAsia="en-GB"/>
        </w:rPr>
        <w:tab/>
      </w:r>
      <w:r w:rsidRPr="00274CF8">
        <w:rPr>
          <w:rFonts w:eastAsia="Malgun Gothic"/>
        </w:rPr>
        <w:t>Emergency alert origination</w:t>
      </w:r>
      <w:r>
        <w:tab/>
      </w:r>
      <w:r>
        <w:fldChar w:fldCharType="begin" w:fldLock="1"/>
      </w:r>
      <w:r>
        <w:instrText xml:space="preserve"> PAGEREF _Toc73958791 \h </w:instrText>
      </w:r>
      <w:r>
        <w:fldChar w:fldCharType="separate"/>
      </w:r>
      <w:r>
        <w:t>304</w:t>
      </w:r>
      <w:r>
        <w:fldChar w:fldCharType="end"/>
      </w:r>
    </w:p>
    <w:p w14:paraId="680D6FE3" w14:textId="77777777" w:rsidR="002475F5" w:rsidRPr="00CD4CBB" w:rsidRDefault="002475F5">
      <w:pPr>
        <w:pStyle w:val="TOC4"/>
        <w:rPr>
          <w:rFonts w:ascii="Calibri" w:hAnsi="Calibri"/>
          <w:sz w:val="22"/>
          <w:szCs w:val="22"/>
          <w:lang w:eastAsia="en-GB"/>
        </w:rPr>
      </w:pPr>
      <w:r w:rsidRPr="00274CF8">
        <w:rPr>
          <w:rFonts w:eastAsia="Malgun Gothic"/>
        </w:rPr>
        <w:t>11.2.1.2</w:t>
      </w:r>
      <w:r w:rsidRPr="00CD4CBB">
        <w:rPr>
          <w:rFonts w:ascii="Calibri" w:hAnsi="Calibri"/>
          <w:sz w:val="22"/>
          <w:szCs w:val="22"/>
          <w:lang w:eastAsia="en-GB"/>
        </w:rPr>
        <w:tab/>
      </w:r>
      <w:r w:rsidRPr="00274CF8">
        <w:rPr>
          <w:rFonts w:eastAsia="Malgun Gothic"/>
        </w:rPr>
        <w:t>Emergency alert cancellation</w:t>
      </w:r>
      <w:r>
        <w:tab/>
      </w:r>
      <w:r>
        <w:fldChar w:fldCharType="begin" w:fldLock="1"/>
      </w:r>
      <w:r>
        <w:instrText xml:space="preserve"> PAGEREF _Toc73958792 \h </w:instrText>
      </w:r>
      <w:r>
        <w:fldChar w:fldCharType="separate"/>
      </w:r>
      <w:r>
        <w:t>305</w:t>
      </w:r>
      <w:r>
        <w:fldChar w:fldCharType="end"/>
      </w:r>
    </w:p>
    <w:p w14:paraId="668A50C6" w14:textId="77777777" w:rsidR="002475F5" w:rsidRPr="00CD4CBB" w:rsidRDefault="002475F5">
      <w:pPr>
        <w:pStyle w:val="TOC4"/>
        <w:rPr>
          <w:rFonts w:ascii="Calibri" w:hAnsi="Calibri"/>
          <w:sz w:val="22"/>
          <w:szCs w:val="22"/>
          <w:lang w:eastAsia="en-GB"/>
        </w:rPr>
      </w:pPr>
      <w:r w:rsidRPr="00274CF8">
        <w:rPr>
          <w:rFonts w:eastAsia="Malgun Gothic"/>
        </w:rPr>
        <w:t>11.2.1.3</w:t>
      </w:r>
      <w:r w:rsidRPr="00CD4CBB">
        <w:rPr>
          <w:rFonts w:ascii="Calibri" w:hAnsi="Calibri"/>
          <w:sz w:val="22"/>
          <w:szCs w:val="22"/>
          <w:lang w:eastAsia="en-GB"/>
        </w:rPr>
        <w:tab/>
      </w:r>
      <w:r w:rsidRPr="00274CF8">
        <w:rPr>
          <w:rFonts w:eastAsia="Malgun Gothic"/>
        </w:rPr>
        <w:t>MCVideo client receives an MCVideo emergency alert or call notification</w:t>
      </w:r>
      <w:r>
        <w:tab/>
      </w:r>
      <w:r>
        <w:fldChar w:fldCharType="begin" w:fldLock="1"/>
      </w:r>
      <w:r>
        <w:instrText xml:space="preserve"> PAGEREF _Toc73958793 \h </w:instrText>
      </w:r>
      <w:r>
        <w:fldChar w:fldCharType="separate"/>
      </w:r>
      <w:r>
        <w:t>306</w:t>
      </w:r>
      <w:r>
        <w:fldChar w:fldCharType="end"/>
      </w:r>
    </w:p>
    <w:p w14:paraId="634998B0" w14:textId="77777777" w:rsidR="002475F5" w:rsidRPr="00CD4CBB" w:rsidRDefault="002475F5">
      <w:pPr>
        <w:pStyle w:val="TOC3"/>
        <w:rPr>
          <w:rFonts w:ascii="Calibri" w:hAnsi="Calibri"/>
          <w:sz w:val="22"/>
          <w:szCs w:val="22"/>
          <w:lang w:eastAsia="en-GB"/>
        </w:rPr>
      </w:pPr>
      <w:r>
        <w:t>11.2.2</w:t>
      </w:r>
      <w:r w:rsidRPr="00CD4CBB">
        <w:rPr>
          <w:rFonts w:ascii="Calibri" w:hAnsi="Calibri"/>
          <w:sz w:val="22"/>
          <w:szCs w:val="22"/>
          <w:lang w:eastAsia="en-GB"/>
        </w:rPr>
        <w:tab/>
      </w:r>
      <w:r>
        <w:t>Participating MCVideo function procedures</w:t>
      </w:r>
      <w:r>
        <w:tab/>
      </w:r>
      <w:r>
        <w:fldChar w:fldCharType="begin" w:fldLock="1"/>
      </w:r>
      <w:r>
        <w:instrText xml:space="preserve"> PAGEREF _Toc73958794 \h </w:instrText>
      </w:r>
      <w:r>
        <w:fldChar w:fldCharType="separate"/>
      </w:r>
      <w:r>
        <w:t>308</w:t>
      </w:r>
      <w:r>
        <w:fldChar w:fldCharType="end"/>
      </w:r>
    </w:p>
    <w:p w14:paraId="19739332" w14:textId="77777777" w:rsidR="002475F5" w:rsidRPr="00CD4CBB" w:rsidRDefault="002475F5">
      <w:pPr>
        <w:pStyle w:val="TOC4"/>
        <w:rPr>
          <w:rFonts w:ascii="Calibri" w:hAnsi="Calibri"/>
          <w:sz w:val="22"/>
          <w:szCs w:val="22"/>
          <w:lang w:eastAsia="en-GB"/>
        </w:rPr>
      </w:pPr>
      <w:r>
        <w:t>11.2.2.1</w:t>
      </w:r>
      <w:r w:rsidRPr="00CD4CBB">
        <w:rPr>
          <w:rFonts w:ascii="Calibri" w:hAnsi="Calibri"/>
          <w:sz w:val="22"/>
          <w:szCs w:val="22"/>
          <w:lang w:eastAsia="en-GB"/>
        </w:rPr>
        <w:tab/>
      </w:r>
      <w:r>
        <w:t>Receipt of a SIP MESSAGE request for emergency notification from the served MCVideo client</w:t>
      </w:r>
      <w:r>
        <w:tab/>
      </w:r>
      <w:r>
        <w:fldChar w:fldCharType="begin" w:fldLock="1"/>
      </w:r>
      <w:r>
        <w:instrText xml:space="preserve"> PAGEREF _Toc73958795 \h </w:instrText>
      </w:r>
      <w:r>
        <w:fldChar w:fldCharType="separate"/>
      </w:r>
      <w:r>
        <w:t>308</w:t>
      </w:r>
      <w:r>
        <w:fldChar w:fldCharType="end"/>
      </w:r>
    </w:p>
    <w:p w14:paraId="01E2B74A" w14:textId="77777777" w:rsidR="002475F5" w:rsidRPr="00CD4CBB" w:rsidRDefault="002475F5">
      <w:pPr>
        <w:pStyle w:val="TOC4"/>
        <w:rPr>
          <w:rFonts w:ascii="Calibri" w:hAnsi="Calibri"/>
          <w:sz w:val="22"/>
          <w:szCs w:val="22"/>
          <w:lang w:eastAsia="en-GB"/>
        </w:rPr>
      </w:pPr>
      <w:r>
        <w:t>11.2.2.2</w:t>
      </w:r>
      <w:r w:rsidRPr="00CD4CBB">
        <w:rPr>
          <w:rFonts w:ascii="Calibri" w:hAnsi="Calibri"/>
          <w:sz w:val="22"/>
          <w:szCs w:val="22"/>
          <w:lang w:eastAsia="en-GB"/>
        </w:rPr>
        <w:tab/>
      </w:r>
      <w:r>
        <w:t>Receipt of a SIP MESSAGE request for emergency notification for terminating MCVideo client</w:t>
      </w:r>
      <w:r>
        <w:tab/>
      </w:r>
      <w:r>
        <w:fldChar w:fldCharType="begin" w:fldLock="1"/>
      </w:r>
      <w:r>
        <w:instrText xml:space="preserve"> PAGEREF _Toc73958796 \h </w:instrText>
      </w:r>
      <w:r>
        <w:fldChar w:fldCharType="separate"/>
      </w:r>
      <w:r>
        <w:t>309</w:t>
      </w:r>
      <w:r>
        <w:fldChar w:fldCharType="end"/>
      </w:r>
    </w:p>
    <w:p w14:paraId="719E485A" w14:textId="77777777" w:rsidR="002475F5" w:rsidRPr="00CD4CBB" w:rsidRDefault="002475F5">
      <w:pPr>
        <w:pStyle w:val="TOC4"/>
        <w:rPr>
          <w:rFonts w:ascii="Calibri" w:hAnsi="Calibri"/>
          <w:sz w:val="22"/>
          <w:szCs w:val="22"/>
          <w:lang w:eastAsia="en-GB"/>
        </w:rPr>
      </w:pPr>
      <w:r>
        <w:t>11.2.2.3</w:t>
      </w:r>
      <w:r w:rsidRPr="00CD4CBB">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_Toc73958797 \h </w:instrText>
      </w:r>
      <w:r>
        <w:fldChar w:fldCharType="separate"/>
      </w:r>
      <w:r>
        <w:t>310</w:t>
      </w:r>
      <w:r>
        <w:fldChar w:fldCharType="end"/>
      </w:r>
    </w:p>
    <w:p w14:paraId="604AA6EC" w14:textId="77777777" w:rsidR="002475F5" w:rsidRPr="00CD4CBB" w:rsidRDefault="002475F5">
      <w:pPr>
        <w:pStyle w:val="TOC3"/>
        <w:rPr>
          <w:rFonts w:ascii="Calibri" w:hAnsi="Calibri"/>
          <w:sz w:val="22"/>
          <w:szCs w:val="22"/>
          <w:lang w:eastAsia="en-GB"/>
        </w:rPr>
      </w:pPr>
      <w:r>
        <w:t>11.2.3</w:t>
      </w:r>
      <w:r w:rsidRPr="00CD4CBB">
        <w:rPr>
          <w:rFonts w:ascii="Calibri" w:hAnsi="Calibri"/>
          <w:sz w:val="22"/>
          <w:szCs w:val="22"/>
          <w:lang w:eastAsia="en-GB"/>
        </w:rPr>
        <w:tab/>
      </w:r>
      <w:r>
        <w:t>Controlling MCVideo function procedures</w:t>
      </w:r>
      <w:r>
        <w:tab/>
      </w:r>
      <w:r>
        <w:fldChar w:fldCharType="begin" w:fldLock="1"/>
      </w:r>
      <w:r>
        <w:instrText xml:space="preserve"> PAGEREF _Toc73958798 \h </w:instrText>
      </w:r>
      <w:r>
        <w:fldChar w:fldCharType="separate"/>
      </w:r>
      <w:r>
        <w:t>311</w:t>
      </w:r>
      <w:r>
        <w:fldChar w:fldCharType="end"/>
      </w:r>
    </w:p>
    <w:p w14:paraId="2AF290D0" w14:textId="77777777" w:rsidR="002475F5" w:rsidRPr="00CD4CBB" w:rsidRDefault="002475F5">
      <w:pPr>
        <w:pStyle w:val="TOC4"/>
        <w:rPr>
          <w:rFonts w:ascii="Calibri" w:hAnsi="Calibri"/>
          <w:sz w:val="22"/>
          <w:szCs w:val="22"/>
          <w:lang w:eastAsia="en-GB"/>
        </w:rPr>
      </w:pPr>
      <w:r>
        <w:t>11.2.3.1</w:t>
      </w:r>
      <w:r w:rsidRPr="00CD4CBB">
        <w:rPr>
          <w:rFonts w:ascii="Calibri" w:hAnsi="Calibri"/>
          <w:sz w:val="22"/>
          <w:szCs w:val="22"/>
          <w:lang w:eastAsia="en-GB"/>
        </w:rPr>
        <w:tab/>
      </w:r>
      <w:r>
        <w:t>Handling of a SIP MESSAGE request for emergency notification</w:t>
      </w:r>
      <w:r>
        <w:tab/>
      </w:r>
      <w:r>
        <w:fldChar w:fldCharType="begin" w:fldLock="1"/>
      </w:r>
      <w:r>
        <w:instrText xml:space="preserve"> PAGEREF _Toc73958799 \h </w:instrText>
      </w:r>
      <w:r>
        <w:fldChar w:fldCharType="separate"/>
      </w:r>
      <w:r>
        <w:t>311</w:t>
      </w:r>
      <w:r>
        <w:fldChar w:fldCharType="end"/>
      </w:r>
    </w:p>
    <w:p w14:paraId="36AA56AD" w14:textId="77777777" w:rsidR="002475F5" w:rsidRPr="00CD4CBB" w:rsidRDefault="002475F5">
      <w:pPr>
        <w:pStyle w:val="TOC4"/>
        <w:rPr>
          <w:rFonts w:ascii="Calibri" w:hAnsi="Calibri"/>
          <w:sz w:val="22"/>
          <w:szCs w:val="22"/>
          <w:lang w:eastAsia="en-GB"/>
        </w:rPr>
      </w:pPr>
      <w:r>
        <w:t>11.2.3.2</w:t>
      </w:r>
      <w:r w:rsidRPr="00CD4CBB">
        <w:rPr>
          <w:rFonts w:ascii="Calibri" w:hAnsi="Calibri"/>
          <w:sz w:val="22"/>
          <w:szCs w:val="22"/>
          <w:lang w:eastAsia="en-GB"/>
        </w:rPr>
        <w:tab/>
      </w:r>
      <w:r>
        <w:t>Handling of a SIP MESSAGE request for emergency alert cancellation</w:t>
      </w:r>
      <w:r>
        <w:tab/>
      </w:r>
      <w:r>
        <w:fldChar w:fldCharType="begin" w:fldLock="1"/>
      </w:r>
      <w:r>
        <w:instrText xml:space="preserve"> PAGEREF _Toc73958800 \h </w:instrText>
      </w:r>
      <w:r>
        <w:fldChar w:fldCharType="separate"/>
      </w:r>
      <w:r>
        <w:t>312</w:t>
      </w:r>
      <w:r>
        <w:fldChar w:fldCharType="end"/>
      </w:r>
    </w:p>
    <w:p w14:paraId="3FCBFFE4" w14:textId="77777777" w:rsidR="002475F5" w:rsidRPr="00CD4CBB" w:rsidRDefault="002475F5">
      <w:pPr>
        <w:pStyle w:val="TOC2"/>
        <w:rPr>
          <w:rFonts w:ascii="Calibri" w:hAnsi="Calibri"/>
          <w:sz w:val="22"/>
          <w:szCs w:val="22"/>
          <w:lang w:eastAsia="en-GB"/>
        </w:rPr>
      </w:pPr>
      <w:r w:rsidRPr="00274CF8">
        <w:t>11.3</w:t>
      </w:r>
      <w:r w:rsidRPr="00CD4CBB">
        <w:rPr>
          <w:rFonts w:ascii="Calibri" w:hAnsi="Calibri"/>
          <w:sz w:val="22"/>
          <w:szCs w:val="22"/>
          <w:lang w:eastAsia="en-GB"/>
        </w:rPr>
        <w:tab/>
      </w:r>
      <w:r>
        <w:t>Off-network emergency alert</w:t>
      </w:r>
      <w:r>
        <w:tab/>
      </w:r>
      <w:r>
        <w:fldChar w:fldCharType="begin" w:fldLock="1"/>
      </w:r>
      <w:r>
        <w:instrText xml:space="preserve"> PAGEREF _Toc73958801 \h </w:instrText>
      </w:r>
      <w:r>
        <w:fldChar w:fldCharType="separate"/>
      </w:r>
      <w:r>
        <w:t>315</w:t>
      </w:r>
      <w:r>
        <w:fldChar w:fldCharType="end"/>
      </w:r>
    </w:p>
    <w:p w14:paraId="1024ADE4" w14:textId="77777777" w:rsidR="002475F5" w:rsidRPr="00CD4CBB" w:rsidRDefault="002475F5">
      <w:pPr>
        <w:pStyle w:val="TOC3"/>
        <w:rPr>
          <w:rFonts w:ascii="Calibri" w:hAnsi="Calibri"/>
          <w:sz w:val="22"/>
          <w:szCs w:val="22"/>
          <w:lang w:eastAsia="en-GB"/>
        </w:rPr>
      </w:pPr>
      <w:r w:rsidRPr="00274CF8">
        <w:rPr>
          <w:rFonts w:eastAsia="Malgun Gothic"/>
        </w:rPr>
        <w:t>11.3.1</w:t>
      </w:r>
      <w:r w:rsidRPr="00CD4CBB">
        <w:rPr>
          <w:rFonts w:ascii="Calibri" w:hAnsi="Calibri"/>
          <w:sz w:val="22"/>
          <w:szCs w:val="22"/>
          <w:lang w:eastAsia="en-GB"/>
        </w:rPr>
        <w:tab/>
      </w:r>
      <w:r w:rsidRPr="00274CF8">
        <w:rPr>
          <w:rFonts w:eastAsia="Malgun Gothic"/>
        </w:rPr>
        <w:t>General</w:t>
      </w:r>
      <w:r>
        <w:tab/>
      </w:r>
      <w:r>
        <w:fldChar w:fldCharType="begin" w:fldLock="1"/>
      </w:r>
      <w:r>
        <w:instrText xml:space="preserve"> PAGEREF _Toc73958802 \h </w:instrText>
      </w:r>
      <w:r>
        <w:fldChar w:fldCharType="separate"/>
      </w:r>
      <w:r>
        <w:t>315</w:t>
      </w:r>
      <w:r>
        <w:fldChar w:fldCharType="end"/>
      </w:r>
    </w:p>
    <w:p w14:paraId="6A2FB20E" w14:textId="77777777" w:rsidR="002475F5" w:rsidRPr="00CD4CBB" w:rsidRDefault="002475F5">
      <w:pPr>
        <w:pStyle w:val="TOC3"/>
        <w:rPr>
          <w:rFonts w:ascii="Calibri" w:hAnsi="Calibri"/>
          <w:sz w:val="22"/>
          <w:szCs w:val="22"/>
          <w:lang w:eastAsia="en-GB"/>
        </w:rPr>
      </w:pPr>
      <w:r w:rsidRPr="00274CF8">
        <w:rPr>
          <w:rFonts w:eastAsia="Malgun Gothic"/>
        </w:rPr>
        <w:t>11.3.2</w:t>
      </w:r>
      <w:r w:rsidRPr="00CD4CBB">
        <w:rPr>
          <w:rFonts w:ascii="Calibri" w:hAnsi="Calibri"/>
          <w:sz w:val="22"/>
          <w:szCs w:val="22"/>
          <w:lang w:eastAsia="en-GB"/>
        </w:rPr>
        <w:tab/>
      </w:r>
      <w:r w:rsidRPr="00274CF8">
        <w:rPr>
          <w:rFonts w:eastAsia="Malgun Gothic"/>
        </w:rPr>
        <w:t>Basic state machine</w:t>
      </w:r>
      <w:r>
        <w:tab/>
      </w:r>
      <w:r>
        <w:fldChar w:fldCharType="begin" w:fldLock="1"/>
      </w:r>
      <w:r>
        <w:instrText xml:space="preserve"> PAGEREF _Toc73958803 \h </w:instrText>
      </w:r>
      <w:r>
        <w:fldChar w:fldCharType="separate"/>
      </w:r>
      <w:r>
        <w:t>315</w:t>
      </w:r>
      <w:r>
        <w:fldChar w:fldCharType="end"/>
      </w:r>
    </w:p>
    <w:p w14:paraId="42CEC610" w14:textId="77777777" w:rsidR="002475F5" w:rsidRPr="00CD4CBB" w:rsidRDefault="002475F5">
      <w:pPr>
        <w:pStyle w:val="TOC4"/>
        <w:rPr>
          <w:rFonts w:ascii="Calibri" w:hAnsi="Calibri"/>
          <w:sz w:val="22"/>
          <w:szCs w:val="22"/>
          <w:lang w:eastAsia="en-GB"/>
        </w:rPr>
      </w:pPr>
      <w:r w:rsidRPr="00274CF8">
        <w:rPr>
          <w:rFonts w:eastAsia="Malgun Gothic"/>
        </w:rPr>
        <w:t>11.3.2.1</w:t>
      </w:r>
      <w:r w:rsidRPr="00CD4CBB">
        <w:rPr>
          <w:rFonts w:ascii="Calibri" w:hAnsi="Calibri"/>
          <w:sz w:val="22"/>
          <w:szCs w:val="22"/>
          <w:lang w:eastAsia="en-GB"/>
        </w:rPr>
        <w:tab/>
      </w:r>
      <w:r w:rsidRPr="00274CF8">
        <w:rPr>
          <w:rFonts w:eastAsia="Malgun Gothic"/>
        </w:rPr>
        <w:t>General</w:t>
      </w:r>
      <w:r>
        <w:tab/>
      </w:r>
      <w:r>
        <w:fldChar w:fldCharType="begin" w:fldLock="1"/>
      </w:r>
      <w:r>
        <w:instrText xml:space="preserve"> PAGEREF _Toc73958804 \h </w:instrText>
      </w:r>
      <w:r>
        <w:fldChar w:fldCharType="separate"/>
      </w:r>
      <w:r>
        <w:t>315</w:t>
      </w:r>
      <w:r>
        <w:fldChar w:fldCharType="end"/>
      </w:r>
    </w:p>
    <w:p w14:paraId="11911AC6" w14:textId="77777777" w:rsidR="002475F5" w:rsidRPr="00CD4CBB" w:rsidRDefault="002475F5">
      <w:pPr>
        <w:pStyle w:val="TOC4"/>
        <w:rPr>
          <w:rFonts w:ascii="Calibri" w:hAnsi="Calibri"/>
          <w:sz w:val="22"/>
          <w:szCs w:val="22"/>
          <w:lang w:eastAsia="en-GB"/>
        </w:rPr>
      </w:pPr>
      <w:r w:rsidRPr="00274CF8">
        <w:rPr>
          <w:rFonts w:eastAsia="Malgun Gothic"/>
          <w:lang w:eastAsia="zh-CN"/>
        </w:rPr>
        <w:t>11.3.2.2</w:t>
      </w:r>
      <w:r w:rsidRPr="00CD4CBB">
        <w:rPr>
          <w:rFonts w:ascii="Calibri" w:hAnsi="Calibri"/>
          <w:sz w:val="22"/>
          <w:szCs w:val="22"/>
          <w:lang w:eastAsia="en-GB"/>
        </w:rPr>
        <w:tab/>
      </w:r>
      <w:r w:rsidRPr="00274CF8">
        <w:rPr>
          <w:rFonts w:eastAsia="Malgun Gothic"/>
        </w:rPr>
        <w:t>Emergency</w:t>
      </w:r>
      <w:r w:rsidRPr="00274CF8">
        <w:rPr>
          <w:rFonts w:eastAsia="Malgun Gothic"/>
          <w:lang w:eastAsia="zh-CN"/>
        </w:rPr>
        <w:t xml:space="preserve"> alert state machine</w:t>
      </w:r>
      <w:r>
        <w:tab/>
      </w:r>
      <w:r>
        <w:fldChar w:fldCharType="begin" w:fldLock="1"/>
      </w:r>
      <w:r>
        <w:instrText xml:space="preserve"> PAGEREF _Toc73958805 \h </w:instrText>
      </w:r>
      <w:r>
        <w:fldChar w:fldCharType="separate"/>
      </w:r>
      <w:r>
        <w:t>315</w:t>
      </w:r>
      <w:r>
        <w:fldChar w:fldCharType="end"/>
      </w:r>
    </w:p>
    <w:p w14:paraId="06BCD1EF" w14:textId="77777777" w:rsidR="002475F5" w:rsidRPr="00CD4CBB" w:rsidRDefault="002475F5">
      <w:pPr>
        <w:pStyle w:val="TOC4"/>
        <w:rPr>
          <w:rFonts w:ascii="Calibri" w:hAnsi="Calibri"/>
          <w:sz w:val="22"/>
          <w:szCs w:val="22"/>
          <w:lang w:eastAsia="en-GB"/>
        </w:rPr>
      </w:pPr>
      <w:r w:rsidRPr="00274CF8">
        <w:rPr>
          <w:rFonts w:eastAsia="Malgun Gothic"/>
          <w:lang w:eastAsia="zh-CN"/>
        </w:rPr>
        <w:t>11.3.2.3</w:t>
      </w:r>
      <w:r w:rsidRPr="00CD4CBB">
        <w:rPr>
          <w:rFonts w:ascii="Calibri" w:hAnsi="Calibri"/>
          <w:sz w:val="22"/>
          <w:szCs w:val="22"/>
          <w:lang w:eastAsia="en-GB"/>
        </w:rPr>
        <w:tab/>
      </w:r>
      <w:r w:rsidRPr="00274CF8">
        <w:rPr>
          <w:rFonts w:eastAsia="Malgun Gothic"/>
        </w:rPr>
        <w:t>Emergency alert</w:t>
      </w:r>
      <w:r w:rsidRPr="00274CF8">
        <w:rPr>
          <w:rFonts w:eastAsia="Malgun Gothic"/>
          <w:lang w:eastAsia="zh-CN"/>
        </w:rPr>
        <w:t xml:space="preserve"> states</w:t>
      </w:r>
      <w:r>
        <w:tab/>
      </w:r>
      <w:r>
        <w:fldChar w:fldCharType="begin" w:fldLock="1"/>
      </w:r>
      <w:r>
        <w:instrText xml:space="preserve"> PAGEREF _Toc73958806 \h </w:instrText>
      </w:r>
      <w:r>
        <w:fldChar w:fldCharType="separate"/>
      </w:r>
      <w:r>
        <w:t>316</w:t>
      </w:r>
      <w:r>
        <w:fldChar w:fldCharType="end"/>
      </w:r>
    </w:p>
    <w:p w14:paraId="14CE738D" w14:textId="77777777" w:rsidR="002475F5" w:rsidRPr="00CD4CBB" w:rsidRDefault="002475F5">
      <w:pPr>
        <w:pStyle w:val="TOC5"/>
        <w:rPr>
          <w:rFonts w:ascii="Calibri" w:hAnsi="Calibri"/>
          <w:sz w:val="22"/>
          <w:szCs w:val="22"/>
          <w:lang w:eastAsia="en-GB"/>
        </w:rPr>
      </w:pPr>
      <w:r w:rsidRPr="00274CF8">
        <w:rPr>
          <w:rFonts w:eastAsia="Malgun Gothic"/>
        </w:rPr>
        <w:t>11.3.2.3.1</w:t>
      </w:r>
      <w:r w:rsidRPr="00CD4CBB">
        <w:rPr>
          <w:rFonts w:ascii="Calibri" w:hAnsi="Calibri"/>
          <w:sz w:val="22"/>
          <w:szCs w:val="22"/>
          <w:lang w:eastAsia="en-GB"/>
        </w:rPr>
        <w:tab/>
      </w:r>
      <w:r w:rsidRPr="00274CF8">
        <w:rPr>
          <w:rFonts w:eastAsia="Malgun Gothic"/>
        </w:rPr>
        <w:t>E1: Not in emergency state</w:t>
      </w:r>
      <w:r>
        <w:tab/>
      </w:r>
      <w:r>
        <w:fldChar w:fldCharType="begin" w:fldLock="1"/>
      </w:r>
      <w:r>
        <w:instrText xml:space="preserve"> PAGEREF _Toc73958807 \h </w:instrText>
      </w:r>
      <w:r>
        <w:fldChar w:fldCharType="separate"/>
      </w:r>
      <w:r>
        <w:t>316</w:t>
      </w:r>
      <w:r>
        <w:fldChar w:fldCharType="end"/>
      </w:r>
    </w:p>
    <w:p w14:paraId="4F33A4C4" w14:textId="77777777" w:rsidR="002475F5" w:rsidRPr="00CD4CBB" w:rsidRDefault="002475F5">
      <w:pPr>
        <w:pStyle w:val="TOC5"/>
        <w:rPr>
          <w:rFonts w:ascii="Calibri" w:hAnsi="Calibri"/>
          <w:sz w:val="22"/>
          <w:szCs w:val="22"/>
          <w:lang w:eastAsia="en-GB"/>
        </w:rPr>
      </w:pPr>
      <w:r w:rsidRPr="00274CF8">
        <w:rPr>
          <w:rFonts w:eastAsia="Malgun Gothic"/>
          <w:lang w:eastAsia="zh-CN"/>
        </w:rPr>
        <w:t>11.3.2.3.2</w:t>
      </w:r>
      <w:r w:rsidRPr="00CD4CBB">
        <w:rPr>
          <w:rFonts w:ascii="Calibri" w:hAnsi="Calibri"/>
          <w:sz w:val="22"/>
          <w:szCs w:val="22"/>
          <w:lang w:eastAsia="en-GB"/>
        </w:rPr>
        <w:tab/>
      </w:r>
      <w:r w:rsidRPr="00274CF8">
        <w:rPr>
          <w:rFonts w:eastAsia="Malgun Gothic"/>
          <w:lang w:eastAsia="zh-CN"/>
        </w:rPr>
        <w:t>E2: Emergency state</w:t>
      </w:r>
      <w:r>
        <w:tab/>
      </w:r>
      <w:r>
        <w:fldChar w:fldCharType="begin" w:fldLock="1"/>
      </w:r>
      <w:r>
        <w:instrText xml:space="preserve"> PAGEREF _Toc73958808 \h </w:instrText>
      </w:r>
      <w:r>
        <w:fldChar w:fldCharType="separate"/>
      </w:r>
      <w:r>
        <w:t>316</w:t>
      </w:r>
      <w:r>
        <w:fldChar w:fldCharType="end"/>
      </w:r>
    </w:p>
    <w:p w14:paraId="0B44C40E" w14:textId="77777777" w:rsidR="002475F5" w:rsidRPr="00CD4CBB" w:rsidRDefault="002475F5">
      <w:pPr>
        <w:pStyle w:val="TOC3"/>
        <w:rPr>
          <w:rFonts w:ascii="Calibri" w:hAnsi="Calibri"/>
          <w:sz w:val="22"/>
          <w:szCs w:val="22"/>
          <w:lang w:eastAsia="en-GB"/>
        </w:rPr>
      </w:pPr>
      <w:r>
        <w:t>11.3.3</w:t>
      </w:r>
      <w:r w:rsidRPr="00CD4CBB">
        <w:rPr>
          <w:rFonts w:ascii="Calibri" w:hAnsi="Calibri"/>
          <w:sz w:val="22"/>
          <w:szCs w:val="22"/>
          <w:lang w:eastAsia="en-GB"/>
        </w:rPr>
        <w:tab/>
      </w:r>
      <w:r>
        <w:t>Procedures</w:t>
      </w:r>
      <w:r>
        <w:tab/>
      </w:r>
      <w:r>
        <w:fldChar w:fldCharType="begin" w:fldLock="1"/>
      </w:r>
      <w:r>
        <w:instrText xml:space="preserve"> PAGEREF _Toc73958809 \h </w:instrText>
      </w:r>
      <w:r>
        <w:fldChar w:fldCharType="separate"/>
      </w:r>
      <w:r>
        <w:t>316</w:t>
      </w:r>
      <w:r>
        <w:fldChar w:fldCharType="end"/>
      </w:r>
    </w:p>
    <w:p w14:paraId="6822002F" w14:textId="77777777" w:rsidR="002475F5" w:rsidRPr="00CD4CBB" w:rsidRDefault="002475F5">
      <w:pPr>
        <w:pStyle w:val="TOC4"/>
        <w:rPr>
          <w:rFonts w:ascii="Calibri" w:hAnsi="Calibri"/>
          <w:sz w:val="22"/>
          <w:szCs w:val="22"/>
          <w:lang w:eastAsia="en-GB"/>
        </w:rPr>
      </w:pPr>
      <w:r>
        <w:t>11.3.3.1</w:t>
      </w:r>
      <w:r w:rsidRPr="00CD4CBB">
        <w:rPr>
          <w:rFonts w:ascii="Calibri" w:hAnsi="Calibri"/>
          <w:sz w:val="22"/>
          <w:szCs w:val="22"/>
          <w:lang w:eastAsia="en-GB"/>
        </w:rPr>
        <w:tab/>
      </w:r>
      <w:r>
        <w:t>Originating user sending emergency alert</w:t>
      </w:r>
      <w:r>
        <w:tab/>
      </w:r>
      <w:r>
        <w:fldChar w:fldCharType="begin" w:fldLock="1"/>
      </w:r>
      <w:r>
        <w:instrText xml:space="preserve"> PAGEREF _Toc73958810 \h </w:instrText>
      </w:r>
      <w:r>
        <w:fldChar w:fldCharType="separate"/>
      </w:r>
      <w:r>
        <w:t>316</w:t>
      </w:r>
      <w:r>
        <w:fldChar w:fldCharType="end"/>
      </w:r>
    </w:p>
    <w:p w14:paraId="7B6E06A1" w14:textId="77777777" w:rsidR="002475F5" w:rsidRPr="00CD4CBB" w:rsidRDefault="002475F5">
      <w:pPr>
        <w:pStyle w:val="TOC4"/>
        <w:rPr>
          <w:rFonts w:ascii="Calibri" w:hAnsi="Calibri"/>
          <w:sz w:val="22"/>
          <w:szCs w:val="22"/>
          <w:lang w:eastAsia="en-GB"/>
        </w:rPr>
      </w:pPr>
      <w:r w:rsidRPr="00274CF8">
        <w:rPr>
          <w:rFonts w:eastAsia="Malgun Gothic"/>
        </w:rPr>
        <w:t>11.3.3.2</w:t>
      </w:r>
      <w:r w:rsidRPr="00CD4CBB">
        <w:rPr>
          <w:rFonts w:ascii="Calibri" w:hAnsi="Calibri"/>
          <w:sz w:val="22"/>
          <w:szCs w:val="22"/>
          <w:lang w:eastAsia="en-GB"/>
        </w:rPr>
        <w:tab/>
      </w:r>
      <w:r w:rsidRPr="00274CF8">
        <w:rPr>
          <w:rFonts w:eastAsia="Malgun Gothic"/>
        </w:rPr>
        <w:t>Emergency alert retransmission</w:t>
      </w:r>
      <w:r>
        <w:tab/>
      </w:r>
      <w:r>
        <w:fldChar w:fldCharType="begin" w:fldLock="1"/>
      </w:r>
      <w:r>
        <w:instrText xml:space="preserve"> PAGEREF _Toc73958811 \h </w:instrText>
      </w:r>
      <w:r>
        <w:fldChar w:fldCharType="separate"/>
      </w:r>
      <w:r>
        <w:t>316</w:t>
      </w:r>
      <w:r>
        <w:fldChar w:fldCharType="end"/>
      </w:r>
    </w:p>
    <w:p w14:paraId="47013C7C" w14:textId="77777777" w:rsidR="002475F5" w:rsidRPr="00CD4CBB" w:rsidRDefault="002475F5">
      <w:pPr>
        <w:pStyle w:val="TOC4"/>
        <w:rPr>
          <w:rFonts w:ascii="Calibri" w:hAnsi="Calibri"/>
          <w:sz w:val="22"/>
          <w:szCs w:val="22"/>
          <w:lang w:eastAsia="en-GB"/>
        </w:rPr>
      </w:pPr>
      <w:r>
        <w:t>11.3.3.3</w:t>
      </w:r>
      <w:r w:rsidRPr="00CD4CBB">
        <w:rPr>
          <w:rFonts w:ascii="Calibri" w:hAnsi="Calibri"/>
          <w:sz w:val="22"/>
          <w:szCs w:val="22"/>
          <w:lang w:eastAsia="en-GB"/>
        </w:rPr>
        <w:tab/>
      </w:r>
      <w:r>
        <w:t>Terminating user receiving emergency alert</w:t>
      </w:r>
      <w:r>
        <w:tab/>
      </w:r>
      <w:r>
        <w:fldChar w:fldCharType="begin" w:fldLock="1"/>
      </w:r>
      <w:r>
        <w:instrText xml:space="preserve"> PAGEREF _Toc73958812 \h </w:instrText>
      </w:r>
      <w:r>
        <w:fldChar w:fldCharType="separate"/>
      </w:r>
      <w:r>
        <w:t>317</w:t>
      </w:r>
      <w:r>
        <w:fldChar w:fldCharType="end"/>
      </w:r>
    </w:p>
    <w:p w14:paraId="157A2D67" w14:textId="77777777" w:rsidR="002475F5" w:rsidRPr="00CD4CBB" w:rsidRDefault="002475F5">
      <w:pPr>
        <w:pStyle w:val="TOC4"/>
        <w:rPr>
          <w:rFonts w:ascii="Calibri" w:hAnsi="Calibri"/>
          <w:sz w:val="22"/>
          <w:szCs w:val="22"/>
          <w:lang w:eastAsia="en-GB"/>
        </w:rPr>
      </w:pPr>
      <w:r w:rsidRPr="00274CF8">
        <w:rPr>
          <w:rFonts w:eastAsia="Malgun Gothic"/>
        </w:rPr>
        <w:t>11.3.3.4</w:t>
      </w:r>
      <w:r w:rsidRPr="00CD4CBB">
        <w:rPr>
          <w:rFonts w:ascii="Calibri" w:hAnsi="Calibri"/>
          <w:sz w:val="22"/>
          <w:szCs w:val="22"/>
          <w:lang w:eastAsia="en-GB"/>
        </w:rPr>
        <w:tab/>
      </w:r>
      <w:r w:rsidRPr="00274CF8">
        <w:rPr>
          <w:rFonts w:eastAsia="Malgun Gothic"/>
        </w:rPr>
        <w:t>Terminating user receiving retransmitted emergency alert</w:t>
      </w:r>
      <w:r>
        <w:tab/>
      </w:r>
      <w:r>
        <w:fldChar w:fldCharType="begin" w:fldLock="1"/>
      </w:r>
      <w:r>
        <w:instrText xml:space="preserve"> PAGEREF _Toc73958813 \h </w:instrText>
      </w:r>
      <w:r>
        <w:fldChar w:fldCharType="separate"/>
      </w:r>
      <w:r>
        <w:t>317</w:t>
      </w:r>
      <w:r>
        <w:fldChar w:fldCharType="end"/>
      </w:r>
    </w:p>
    <w:p w14:paraId="0B2C7F6B" w14:textId="77777777" w:rsidR="002475F5" w:rsidRPr="00CD4CBB" w:rsidRDefault="002475F5">
      <w:pPr>
        <w:pStyle w:val="TOC4"/>
        <w:rPr>
          <w:rFonts w:ascii="Calibri" w:hAnsi="Calibri"/>
          <w:sz w:val="22"/>
          <w:szCs w:val="22"/>
          <w:lang w:eastAsia="en-GB"/>
        </w:rPr>
      </w:pPr>
      <w:r>
        <w:t>11.3.3.5</w:t>
      </w:r>
      <w:r w:rsidRPr="00CD4CBB">
        <w:rPr>
          <w:rFonts w:ascii="Calibri" w:hAnsi="Calibri"/>
          <w:sz w:val="22"/>
          <w:szCs w:val="22"/>
          <w:lang w:eastAsia="en-GB"/>
        </w:rPr>
        <w:tab/>
      </w:r>
      <w:r>
        <w:t>Originating user cancels emergency alert</w:t>
      </w:r>
      <w:r>
        <w:tab/>
      </w:r>
      <w:r>
        <w:fldChar w:fldCharType="begin" w:fldLock="1"/>
      </w:r>
      <w:r>
        <w:instrText xml:space="preserve"> PAGEREF _Toc73958814 \h </w:instrText>
      </w:r>
      <w:r>
        <w:fldChar w:fldCharType="separate"/>
      </w:r>
      <w:r>
        <w:t>317</w:t>
      </w:r>
      <w:r>
        <w:fldChar w:fldCharType="end"/>
      </w:r>
    </w:p>
    <w:p w14:paraId="4520EBC9" w14:textId="77777777" w:rsidR="002475F5" w:rsidRPr="00CD4CBB" w:rsidRDefault="002475F5">
      <w:pPr>
        <w:pStyle w:val="TOC4"/>
        <w:rPr>
          <w:rFonts w:ascii="Calibri" w:hAnsi="Calibri"/>
          <w:sz w:val="22"/>
          <w:szCs w:val="22"/>
          <w:lang w:eastAsia="en-GB"/>
        </w:rPr>
      </w:pPr>
      <w:r>
        <w:t>11.3.3.6</w:t>
      </w:r>
      <w:r w:rsidRPr="00CD4CBB">
        <w:rPr>
          <w:rFonts w:ascii="Calibri" w:hAnsi="Calibri"/>
          <w:sz w:val="22"/>
          <w:szCs w:val="22"/>
          <w:lang w:eastAsia="en-GB"/>
        </w:rPr>
        <w:tab/>
      </w:r>
      <w:r>
        <w:t>Terminating user receives GROUP EMERGENCY ALERT CANCEL message</w:t>
      </w:r>
      <w:r>
        <w:tab/>
      </w:r>
      <w:r>
        <w:fldChar w:fldCharType="begin" w:fldLock="1"/>
      </w:r>
      <w:r>
        <w:instrText xml:space="preserve"> PAGEREF _Toc73958815 \h </w:instrText>
      </w:r>
      <w:r>
        <w:fldChar w:fldCharType="separate"/>
      </w:r>
      <w:r>
        <w:t>318</w:t>
      </w:r>
      <w:r>
        <w:fldChar w:fldCharType="end"/>
      </w:r>
    </w:p>
    <w:p w14:paraId="1B02558A" w14:textId="77777777" w:rsidR="002475F5" w:rsidRPr="00CD4CBB" w:rsidRDefault="002475F5">
      <w:pPr>
        <w:pStyle w:val="TOC4"/>
        <w:rPr>
          <w:rFonts w:ascii="Calibri" w:hAnsi="Calibri"/>
          <w:sz w:val="22"/>
          <w:szCs w:val="22"/>
          <w:lang w:eastAsia="en-GB"/>
        </w:rPr>
      </w:pPr>
      <w:r w:rsidRPr="00274CF8">
        <w:rPr>
          <w:rFonts w:eastAsia="Malgun Gothic"/>
        </w:rPr>
        <w:t>11.3.3.7</w:t>
      </w:r>
      <w:r w:rsidRPr="00CD4CBB">
        <w:rPr>
          <w:rFonts w:ascii="Calibri" w:hAnsi="Calibri"/>
          <w:sz w:val="22"/>
          <w:szCs w:val="22"/>
          <w:lang w:eastAsia="en-GB"/>
        </w:rPr>
        <w:tab/>
      </w:r>
      <w:r w:rsidRPr="00274CF8">
        <w:rPr>
          <w:rFonts w:eastAsia="Malgun Gothic"/>
        </w:rPr>
        <w:t>Implicit emergency alert cancel</w:t>
      </w:r>
      <w:r>
        <w:tab/>
      </w:r>
      <w:r>
        <w:fldChar w:fldCharType="begin" w:fldLock="1"/>
      </w:r>
      <w:r>
        <w:instrText xml:space="preserve"> PAGEREF _Toc73958816 \h </w:instrText>
      </w:r>
      <w:r>
        <w:fldChar w:fldCharType="separate"/>
      </w:r>
      <w:r>
        <w:t>318</w:t>
      </w:r>
      <w:r>
        <w:fldChar w:fldCharType="end"/>
      </w:r>
    </w:p>
    <w:p w14:paraId="4398489A" w14:textId="77777777" w:rsidR="002475F5" w:rsidRPr="00CD4CBB" w:rsidRDefault="002475F5">
      <w:pPr>
        <w:pStyle w:val="TOC1"/>
        <w:rPr>
          <w:rFonts w:ascii="Calibri" w:hAnsi="Calibri"/>
          <w:szCs w:val="22"/>
          <w:lang w:eastAsia="en-GB"/>
        </w:rPr>
      </w:pPr>
      <w:r>
        <w:t>12</w:t>
      </w:r>
      <w:r w:rsidRPr="00CD4CBB">
        <w:rPr>
          <w:rFonts w:ascii="Calibri" w:hAnsi="Calibri"/>
          <w:szCs w:val="22"/>
          <w:lang w:eastAsia="en-GB"/>
        </w:rPr>
        <w:tab/>
      </w:r>
      <w:r>
        <w:t>Video Pull</w:t>
      </w:r>
      <w:r>
        <w:tab/>
      </w:r>
      <w:r>
        <w:fldChar w:fldCharType="begin" w:fldLock="1"/>
      </w:r>
      <w:r>
        <w:instrText xml:space="preserve"> PAGEREF _Toc73958817 \h </w:instrText>
      </w:r>
      <w:r>
        <w:fldChar w:fldCharType="separate"/>
      </w:r>
      <w:r>
        <w:t>318</w:t>
      </w:r>
      <w:r>
        <w:fldChar w:fldCharType="end"/>
      </w:r>
    </w:p>
    <w:p w14:paraId="442621FF" w14:textId="77777777" w:rsidR="002475F5" w:rsidRPr="00CD4CBB" w:rsidRDefault="002475F5">
      <w:pPr>
        <w:pStyle w:val="TOC2"/>
        <w:rPr>
          <w:rFonts w:ascii="Calibri" w:hAnsi="Calibri"/>
          <w:sz w:val="22"/>
          <w:szCs w:val="22"/>
          <w:lang w:eastAsia="en-GB"/>
        </w:rPr>
      </w:pPr>
      <w:r>
        <w:t>1</w:t>
      </w:r>
      <w:r w:rsidRPr="00274CF8">
        <w:t>2</w:t>
      </w:r>
      <w:r>
        <w:t>.1</w:t>
      </w:r>
      <w:r w:rsidRPr="00CD4CBB">
        <w:rPr>
          <w:rFonts w:ascii="Calibri" w:hAnsi="Calibri"/>
          <w:sz w:val="22"/>
          <w:szCs w:val="22"/>
          <w:lang w:eastAsia="en-GB"/>
        </w:rPr>
        <w:tab/>
      </w:r>
      <w:r>
        <w:t>General</w:t>
      </w:r>
      <w:r>
        <w:tab/>
      </w:r>
      <w:r>
        <w:fldChar w:fldCharType="begin" w:fldLock="1"/>
      </w:r>
      <w:r>
        <w:instrText xml:space="preserve"> PAGEREF _Toc73958818 \h </w:instrText>
      </w:r>
      <w:r>
        <w:fldChar w:fldCharType="separate"/>
      </w:r>
      <w:r>
        <w:t>318</w:t>
      </w:r>
      <w:r>
        <w:fldChar w:fldCharType="end"/>
      </w:r>
    </w:p>
    <w:p w14:paraId="05F31C9D" w14:textId="77777777" w:rsidR="002475F5" w:rsidRPr="00CD4CBB" w:rsidRDefault="002475F5">
      <w:pPr>
        <w:pStyle w:val="TOC2"/>
        <w:rPr>
          <w:rFonts w:ascii="Calibri" w:hAnsi="Calibri"/>
          <w:sz w:val="22"/>
          <w:szCs w:val="22"/>
          <w:lang w:eastAsia="en-GB"/>
        </w:rPr>
      </w:pPr>
      <w:r>
        <w:t>1</w:t>
      </w:r>
      <w:r w:rsidRPr="00274CF8">
        <w:t>2</w:t>
      </w:r>
      <w:r>
        <w:t>.2</w:t>
      </w:r>
      <w:r w:rsidRPr="00CD4CBB">
        <w:rPr>
          <w:rFonts w:ascii="Calibri" w:hAnsi="Calibri"/>
          <w:sz w:val="22"/>
          <w:szCs w:val="22"/>
          <w:lang w:eastAsia="en-GB"/>
        </w:rPr>
        <w:tab/>
      </w:r>
      <w:r>
        <w:t>On-network video pull</w:t>
      </w:r>
      <w:r>
        <w:tab/>
      </w:r>
      <w:r>
        <w:fldChar w:fldCharType="begin" w:fldLock="1"/>
      </w:r>
      <w:r>
        <w:instrText xml:space="preserve"> PAGEREF _Toc73958819 \h </w:instrText>
      </w:r>
      <w:r>
        <w:fldChar w:fldCharType="separate"/>
      </w:r>
      <w:r>
        <w:t>318</w:t>
      </w:r>
      <w:r>
        <w:fldChar w:fldCharType="end"/>
      </w:r>
    </w:p>
    <w:p w14:paraId="5A9D78DE" w14:textId="77777777" w:rsidR="002475F5" w:rsidRPr="00CD4CBB" w:rsidRDefault="002475F5">
      <w:pPr>
        <w:pStyle w:val="TOC3"/>
        <w:rPr>
          <w:rFonts w:ascii="Calibri" w:hAnsi="Calibri"/>
          <w:sz w:val="22"/>
          <w:szCs w:val="22"/>
          <w:lang w:eastAsia="en-GB"/>
        </w:rPr>
      </w:pPr>
      <w:r>
        <w:t>1</w:t>
      </w:r>
      <w:r w:rsidRPr="00274CF8">
        <w:t>2</w:t>
      </w:r>
      <w:r>
        <w:t>.2.1</w:t>
      </w:r>
      <w:r w:rsidRPr="00CD4CBB">
        <w:rPr>
          <w:rFonts w:ascii="Calibri" w:hAnsi="Calibri"/>
          <w:sz w:val="22"/>
          <w:szCs w:val="22"/>
          <w:lang w:eastAsia="en-GB"/>
        </w:rPr>
        <w:tab/>
      </w:r>
      <w:r>
        <w:t>General</w:t>
      </w:r>
      <w:r>
        <w:tab/>
      </w:r>
      <w:r>
        <w:fldChar w:fldCharType="begin" w:fldLock="1"/>
      </w:r>
      <w:r>
        <w:instrText xml:space="preserve"> PAGEREF _Toc73958820 \h </w:instrText>
      </w:r>
      <w:r>
        <w:fldChar w:fldCharType="separate"/>
      </w:r>
      <w:r>
        <w:t>318</w:t>
      </w:r>
      <w:r>
        <w:fldChar w:fldCharType="end"/>
      </w:r>
    </w:p>
    <w:p w14:paraId="6632C193" w14:textId="77777777" w:rsidR="002475F5" w:rsidRPr="00CD4CBB" w:rsidRDefault="002475F5">
      <w:pPr>
        <w:pStyle w:val="TOC3"/>
        <w:rPr>
          <w:rFonts w:ascii="Calibri" w:hAnsi="Calibri"/>
          <w:sz w:val="22"/>
          <w:szCs w:val="22"/>
          <w:lang w:eastAsia="en-GB"/>
        </w:rPr>
      </w:pPr>
      <w:r>
        <w:t>1</w:t>
      </w:r>
      <w:r w:rsidRPr="00274CF8">
        <w:t>2</w:t>
      </w:r>
      <w:r>
        <w:t>.2.2</w:t>
      </w:r>
      <w:r w:rsidRPr="00CD4CBB">
        <w:rPr>
          <w:rFonts w:ascii="Calibri" w:hAnsi="Calibri"/>
          <w:sz w:val="22"/>
          <w:szCs w:val="22"/>
          <w:lang w:eastAsia="en-GB"/>
        </w:rPr>
        <w:tab/>
      </w:r>
      <w:r>
        <w:t>MCVideo client procedures</w:t>
      </w:r>
      <w:r>
        <w:tab/>
      </w:r>
      <w:r>
        <w:fldChar w:fldCharType="begin" w:fldLock="1"/>
      </w:r>
      <w:r>
        <w:instrText xml:space="preserve"> PAGEREF _Toc73958821 \h </w:instrText>
      </w:r>
      <w:r>
        <w:fldChar w:fldCharType="separate"/>
      </w:r>
      <w:r>
        <w:t>318</w:t>
      </w:r>
      <w:r>
        <w:fldChar w:fldCharType="end"/>
      </w:r>
    </w:p>
    <w:p w14:paraId="443917F1" w14:textId="77777777" w:rsidR="002475F5" w:rsidRPr="00CD4CBB" w:rsidRDefault="002475F5">
      <w:pPr>
        <w:pStyle w:val="TOC4"/>
        <w:rPr>
          <w:rFonts w:ascii="Calibri" w:hAnsi="Calibri"/>
          <w:sz w:val="22"/>
          <w:szCs w:val="22"/>
          <w:lang w:eastAsia="en-GB"/>
        </w:rPr>
      </w:pPr>
      <w:r>
        <w:rPr>
          <w:lang w:eastAsia="zh-CN"/>
        </w:rPr>
        <w:t>12.2.2.1</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pull originating procedures</w:t>
      </w:r>
      <w:r>
        <w:tab/>
      </w:r>
      <w:r>
        <w:fldChar w:fldCharType="begin" w:fldLock="1"/>
      </w:r>
      <w:r>
        <w:instrText xml:space="preserve"> PAGEREF _Toc73958822 \h </w:instrText>
      </w:r>
      <w:r>
        <w:fldChar w:fldCharType="separate"/>
      </w:r>
      <w:r>
        <w:t>318</w:t>
      </w:r>
      <w:r>
        <w:fldChar w:fldCharType="end"/>
      </w:r>
    </w:p>
    <w:p w14:paraId="5D5855D6" w14:textId="77777777" w:rsidR="002475F5" w:rsidRPr="00CD4CBB" w:rsidRDefault="002475F5">
      <w:pPr>
        <w:pStyle w:val="TOC4"/>
        <w:rPr>
          <w:rFonts w:ascii="Calibri" w:hAnsi="Calibri"/>
          <w:sz w:val="22"/>
          <w:szCs w:val="22"/>
          <w:lang w:eastAsia="en-GB"/>
        </w:rPr>
      </w:pPr>
      <w:r>
        <w:rPr>
          <w:lang w:eastAsia="zh-CN"/>
        </w:rPr>
        <w:t>12.2.2.2</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pull terminating procedures</w:t>
      </w:r>
      <w:r>
        <w:tab/>
      </w:r>
      <w:r>
        <w:fldChar w:fldCharType="begin" w:fldLock="1"/>
      </w:r>
      <w:r>
        <w:instrText xml:space="preserve"> PAGEREF _Toc73958823 \h </w:instrText>
      </w:r>
      <w:r>
        <w:fldChar w:fldCharType="separate"/>
      </w:r>
      <w:r>
        <w:t>319</w:t>
      </w:r>
      <w:r>
        <w:fldChar w:fldCharType="end"/>
      </w:r>
    </w:p>
    <w:p w14:paraId="20E1D20E" w14:textId="77777777" w:rsidR="002475F5" w:rsidRPr="00CD4CBB" w:rsidRDefault="002475F5">
      <w:pPr>
        <w:pStyle w:val="TOC4"/>
        <w:rPr>
          <w:rFonts w:ascii="Calibri" w:hAnsi="Calibri"/>
          <w:sz w:val="22"/>
          <w:szCs w:val="22"/>
          <w:lang w:eastAsia="en-GB"/>
        </w:rPr>
      </w:pPr>
      <w:r>
        <w:rPr>
          <w:lang w:eastAsia="zh-CN"/>
        </w:rPr>
        <w:t>12.2.2.3</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pull release procedures</w:t>
      </w:r>
      <w:r>
        <w:tab/>
      </w:r>
      <w:r>
        <w:fldChar w:fldCharType="begin" w:fldLock="1"/>
      </w:r>
      <w:r>
        <w:instrText xml:space="preserve"> PAGEREF _Toc73958824 \h </w:instrText>
      </w:r>
      <w:r>
        <w:fldChar w:fldCharType="separate"/>
      </w:r>
      <w:r>
        <w:t>319</w:t>
      </w:r>
      <w:r>
        <w:fldChar w:fldCharType="end"/>
      </w:r>
    </w:p>
    <w:p w14:paraId="1244185D" w14:textId="77777777" w:rsidR="002475F5" w:rsidRPr="00CD4CBB" w:rsidRDefault="002475F5">
      <w:pPr>
        <w:pStyle w:val="TOC4"/>
        <w:rPr>
          <w:rFonts w:ascii="Calibri" w:hAnsi="Calibri"/>
          <w:sz w:val="22"/>
          <w:szCs w:val="22"/>
          <w:lang w:eastAsia="en-GB"/>
        </w:rPr>
      </w:pPr>
      <w:r>
        <w:rPr>
          <w:lang w:eastAsia="zh-CN"/>
        </w:rPr>
        <w:t>12.2.2.4</w:t>
      </w:r>
      <w:r w:rsidRPr="00CD4CBB">
        <w:rPr>
          <w:rFonts w:ascii="Calibri" w:hAnsi="Calibri"/>
          <w:sz w:val="22"/>
          <w:szCs w:val="22"/>
          <w:lang w:eastAsia="en-GB"/>
        </w:rPr>
        <w:tab/>
      </w:r>
      <w:r>
        <w:t>O</w:t>
      </w:r>
      <w:r>
        <w:rPr>
          <w:lang w:eastAsia="zh-CN"/>
        </w:rPr>
        <w:t xml:space="preserve">ne-from-server </w:t>
      </w:r>
      <w:r w:rsidRPr="00274CF8">
        <w:rPr>
          <w:rFonts w:eastAsia="Calibri"/>
          <w:lang w:eastAsia="x-none" w:bidi="he-IL"/>
        </w:rPr>
        <w:t>video</w:t>
      </w:r>
      <w:r>
        <w:rPr>
          <w:lang w:eastAsia="zh-CN"/>
        </w:rPr>
        <w:t xml:space="preserve"> pull originating procedures</w:t>
      </w:r>
      <w:r>
        <w:tab/>
      </w:r>
      <w:r>
        <w:fldChar w:fldCharType="begin" w:fldLock="1"/>
      </w:r>
      <w:r>
        <w:instrText xml:space="preserve"> PAGEREF _Toc73958825 \h </w:instrText>
      </w:r>
      <w:r>
        <w:fldChar w:fldCharType="separate"/>
      </w:r>
      <w:r>
        <w:t>319</w:t>
      </w:r>
      <w:r>
        <w:fldChar w:fldCharType="end"/>
      </w:r>
    </w:p>
    <w:p w14:paraId="596760E1" w14:textId="77777777" w:rsidR="002475F5" w:rsidRPr="00CD4CBB" w:rsidRDefault="002475F5">
      <w:pPr>
        <w:pStyle w:val="TOC4"/>
        <w:rPr>
          <w:rFonts w:ascii="Calibri" w:hAnsi="Calibri"/>
          <w:sz w:val="22"/>
          <w:szCs w:val="22"/>
          <w:lang w:eastAsia="en-GB"/>
        </w:rPr>
      </w:pPr>
      <w:r>
        <w:rPr>
          <w:lang w:eastAsia="zh-CN"/>
        </w:rPr>
        <w:t>12.2.2.5</w:t>
      </w:r>
      <w:r w:rsidRPr="00CD4CBB">
        <w:rPr>
          <w:rFonts w:ascii="Calibri" w:hAnsi="Calibri"/>
          <w:sz w:val="22"/>
          <w:szCs w:val="22"/>
          <w:lang w:eastAsia="en-GB"/>
        </w:rPr>
        <w:tab/>
      </w:r>
      <w:r>
        <w:t>O</w:t>
      </w:r>
      <w:r>
        <w:rPr>
          <w:lang w:eastAsia="zh-CN"/>
        </w:rPr>
        <w:t xml:space="preserve">ne-from-server </w:t>
      </w:r>
      <w:r w:rsidRPr="00274CF8">
        <w:rPr>
          <w:rFonts w:eastAsia="Calibri"/>
          <w:lang w:eastAsia="x-none" w:bidi="he-IL"/>
        </w:rPr>
        <w:t>video</w:t>
      </w:r>
      <w:r>
        <w:rPr>
          <w:lang w:eastAsia="zh-CN"/>
        </w:rPr>
        <w:t xml:space="preserve"> pull terminating procedures</w:t>
      </w:r>
      <w:r>
        <w:tab/>
      </w:r>
      <w:r>
        <w:fldChar w:fldCharType="begin" w:fldLock="1"/>
      </w:r>
      <w:r>
        <w:instrText xml:space="preserve"> PAGEREF _Toc73958826 \h </w:instrText>
      </w:r>
      <w:r>
        <w:fldChar w:fldCharType="separate"/>
      </w:r>
      <w:r>
        <w:t>319</w:t>
      </w:r>
      <w:r>
        <w:fldChar w:fldCharType="end"/>
      </w:r>
    </w:p>
    <w:p w14:paraId="6DFC814F" w14:textId="77777777" w:rsidR="002475F5" w:rsidRPr="00CD4CBB" w:rsidRDefault="002475F5">
      <w:pPr>
        <w:pStyle w:val="TOC4"/>
        <w:rPr>
          <w:rFonts w:ascii="Calibri" w:hAnsi="Calibri"/>
          <w:sz w:val="22"/>
          <w:szCs w:val="22"/>
          <w:lang w:eastAsia="en-GB"/>
        </w:rPr>
      </w:pPr>
      <w:r>
        <w:rPr>
          <w:lang w:eastAsia="zh-CN"/>
        </w:rPr>
        <w:t>12.2.2.6</w:t>
      </w:r>
      <w:r w:rsidRPr="00CD4CBB">
        <w:rPr>
          <w:rFonts w:ascii="Calibri" w:hAnsi="Calibri"/>
          <w:sz w:val="22"/>
          <w:szCs w:val="22"/>
          <w:lang w:eastAsia="en-GB"/>
        </w:rPr>
        <w:tab/>
      </w:r>
      <w:r>
        <w:t>O</w:t>
      </w:r>
      <w:r>
        <w:rPr>
          <w:lang w:eastAsia="zh-CN"/>
        </w:rPr>
        <w:t xml:space="preserve">ne-from-server </w:t>
      </w:r>
      <w:r w:rsidRPr="00274CF8">
        <w:rPr>
          <w:rFonts w:eastAsia="Calibri"/>
          <w:lang w:eastAsia="x-none" w:bidi="he-IL"/>
        </w:rPr>
        <w:t>video</w:t>
      </w:r>
      <w:r>
        <w:rPr>
          <w:lang w:eastAsia="zh-CN"/>
        </w:rPr>
        <w:t xml:space="preserve"> pull release procedures</w:t>
      </w:r>
      <w:r>
        <w:tab/>
      </w:r>
      <w:r>
        <w:fldChar w:fldCharType="begin" w:fldLock="1"/>
      </w:r>
      <w:r>
        <w:instrText xml:space="preserve"> PAGEREF _Toc73958827 \h </w:instrText>
      </w:r>
      <w:r>
        <w:fldChar w:fldCharType="separate"/>
      </w:r>
      <w:r>
        <w:t>319</w:t>
      </w:r>
      <w:r>
        <w:fldChar w:fldCharType="end"/>
      </w:r>
    </w:p>
    <w:p w14:paraId="0AF9B148" w14:textId="77777777" w:rsidR="002475F5" w:rsidRPr="00CD4CBB" w:rsidRDefault="002475F5">
      <w:pPr>
        <w:pStyle w:val="TOC3"/>
        <w:rPr>
          <w:rFonts w:ascii="Calibri" w:hAnsi="Calibri"/>
          <w:sz w:val="22"/>
          <w:szCs w:val="22"/>
          <w:lang w:eastAsia="en-GB"/>
        </w:rPr>
      </w:pPr>
      <w:r>
        <w:t>1</w:t>
      </w:r>
      <w:r w:rsidRPr="00274CF8">
        <w:t>2</w:t>
      </w:r>
      <w:r>
        <w:t>.2.3</w:t>
      </w:r>
      <w:r w:rsidRPr="00CD4CBB">
        <w:rPr>
          <w:rFonts w:ascii="Calibri" w:hAnsi="Calibri"/>
          <w:sz w:val="22"/>
          <w:szCs w:val="22"/>
          <w:lang w:eastAsia="en-GB"/>
        </w:rPr>
        <w:tab/>
      </w:r>
      <w:r>
        <w:t>MCVideo server procedures</w:t>
      </w:r>
      <w:r>
        <w:tab/>
      </w:r>
      <w:r>
        <w:fldChar w:fldCharType="begin" w:fldLock="1"/>
      </w:r>
      <w:r>
        <w:instrText xml:space="preserve"> PAGEREF _Toc73958828 \h </w:instrText>
      </w:r>
      <w:r>
        <w:fldChar w:fldCharType="separate"/>
      </w:r>
      <w:r>
        <w:t>319</w:t>
      </w:r>
      <w:r>
        <w:fldChar w:fldCharType="end"/>
      </w:r>
    </w:p>
    <w:p w14:paraId="2812DB1E" w14:textId="77777777" w:rsidR="002475F5" w:rsidRPr="00CD4CBB" w:rsidRDefault="002475F5">
      <w:pPr>
        <w:pStyle w:val="TOC4"/>
        <w:rPr>
          <w:rFonts w:ascii="Calibri" w:hAnsi="Calibri"/>
          <w:sz w:val="22"/>
          <w:szCs w:val="22"/>
          <w:lang w:eastAsia="en-GB"/>
        </w:rPr>
      </w:pPr>
      <w:r>
        <w:t>12.2.3.1</w:t>
      </w:r>
      <w:r w:rsidRPr="00CD4CBB">
        <w:rPr>
          <w:rFonts w:ascii="Calibri" w:hAnsi="Calibri"/>
          <w:sz w:val="22"/>
          <w:szCs w:val="22"/>
          <w:lang w:eastAsia="en-GB"/>
        </w:rPr>
        <w:tab/>
      </w:r>
      <w:r>
        <w:t>Participating MCVideo function procedures</w:t>
      </w:r>
      <w:r>
        <w:tab/>
      </w:r>
      <w:r>
        <w:fldChar w:fldCharType="begin" w:fldLock="1"/>
      </w:r>
      <w:r>
        <w:instrText xml:space="preserve"> PAGEREF _Toc73958829 \h </w:instrText>
      </w:r>
      <w:r>
        <w:fldChar w:fldCharType="separate"/>
      </w:r>
      <w:r>
        <w:t>319</w:t>
      </w:r>
      <w:r>
        <w:fldChar w:fldCharType="end"/>
      </w:r>
    </w:p>
    <w:p w14:paraId="766CDE12" w14:textId="77777777" w:rsidR="002475F5" w:rsidRPr="00CD4CBB" w:rsidRDefault="002475F5">
      <w:pPr>
        <w:pStyle w:val="TOC5"/>
        <w:rPr>
          <w:rFonts w:ascii="Calibri" w:hAnsi="Calibri"/>
          <w:sz w:val="22"/>
          <w:szCs w:val="22"/>
          <w:lang w:eastAsia="en-GB"/>
        </w:rPr>
      </w:pPr>
      <w:r>
        <w:rPr>
          <w:lang w:eastAsia="zh-CN"/>
        </w:rPr>
        <w:t>12.2.3.1.1</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pull originating procedures</w:t>
      </w:r>
      <w:r>
        <w:tab/>
      </w:r>
      <w:r>
        <w:fldChar w:fldCharType="begin" w:fldLock="1"/>
      </w:r>
      <w:r>
        <w:instrText xml:space="preserve"> PAGEREF _Toc73958830 \h </w:instrText>
      </w:r>
      <w:r>
        <w:fldChar w:fldCharType="separate"/>
      </w:r>
      <w:r>
        <w:t>319</w:t>
      </w:r>
      <w:r>
        <w:fldChar w:fldCharType="end"/>
      </w:r>
    </w:p>
    <w:p w14:paraId="49904004" w14:textId="77777777" w:rsidR="002475F5" w:rsidRPr="00CD4CBB" w:rsidRDefault="002475F5">
      <w:pPr>
        <w:pStyle w:val="TOC5"/>
        <w:rPr>
          <w:rFonts w:ascii="Calibri" w:hAnsi="Calibri"/>
          <w:sz w:val="22"/>
          <w:szCs w:val="22"/>
          <w:lang w:eastAsia="en-GB"/>
        </w:rPr>
      </w:pPr>
      <w:r>
        <w:rPr>
          <w:lang w:eastAsia="zh-CN"/>
        </w:rPr>
        <w:t>12.2.3.1.2</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pull terminating procedures</w:t>
      </w:r>
      <w:r>
        <w:tab/>
      </w:r>
      <w:r>
        <w:fldChar w:fldCharType="begin" w:fldLock="1"/>
      </w:r>
      <w:r>
        <w:instrText xml:space="preserve"> PAGEREF _Toc73958831 \h </w:instrText>
      </w:r>
      <w:r>
        <w:fldChar w:fldCharType="separate"/>
      </w:r>
      <w:r>
        <w:t>319</w:t>
      </w:r>
      <w:r>
        <w:fldChar w:fldCharType="end"/>
      </w:r>
    </w:p>
    <w:p w14:paraId="3DF4AD73" w14:textId="77777777" w:rsidR="002475F5" w:rsidRPr="00CD4CBB" w:rsidRDefault="002475F5">
      <w:pPr>
        <w:pStyle w:val="TOC5"/>
        <w:rPr>
          <w:rFonts w:ascii="Calibri" w:hAnsi="Calibri"/>
          <w:sz w:val="22"/>
          <w:szCs w:val="22"/>
          <w:lang w:eastAsia="en-GB"/>
        </w:rPr>
      </w:pPr>
      <w:r>
        <w:rPr>
          <w:lang w:eastAsia="zh-CN"/>
        </w:rPr>
        <w:t>12.2.3.1.3</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pull release procedures</w:t>
      </w:r>
      <w:r>
        <w:tab/>
      </w:r>
      <w:r>
        <w:fldChar w:fldCharType="begin" w:fldLock="1"/>
      </w:r>
      <w:r>
        <w:instrText xml:space="preserve"> PAGEREF _Toc73958832 \h </w:instrText>
      </w:r>
      <w:r>
        <w:fldChar w:fldCharType="separate"/>
      </w:r>
      <w:r>
        <w:t>320</w:t>
      </w:r>
      <w:r>
        <w:fldChar w:fldCharType="end"/>
      </w:r>
    </w:p>
    <w:p w14:paraId="6EAEE001" w14:textId="77777777" w:rsidR="002475F5" w:rsidRPr="00CD4CBB" w:rsidRDefault="002475F5">
      <w:pPr>
        <w:pStyle w:val="TOC5"/>
        <w:rPr>
          <w:rFonts w:ascii="Calibri" w:hAnsi="Calibri"/>
          <w:sz w:val="22"/>
          <w:szCs w:val="22"/>
          <w:lang w:eastAsia="en-GB"/>
        </w:rPr>
      </w:pPr>
      <w:r>
        <w:rPr>
          <w:lang w:eastAsia="zh-CN"/>
        </w:rPr>
        <w:t>12.2.3.1.4</w:t>
      </w:r>
      <w:r w:rsidRPr="00CD4CBB">
        <w:rPr>
          <w:rFonts w:ascii="Calibri" w:hAnsi="Calibri"/>
          <w:sz w:val="22"/>
          <w:szCs w:val="22"/>
          <w:lang w:eastAsia="en-GB"/>
        </w:rPr>
        <w:tab/>
      </w:r>
      <w:r>
        <w:t>O</w:t>
      </w:r>
      <w:r>
        <w:rPr>
          <w:lang w:eastAsia="zh-CN"/>
        </w:rPr>
        <w:t xml:space="preserve">ne-from-server </w:t>
      </w:r>
      <w:r w:rsidRPr="00274CF8">
        <w:rPr>
          <w:rFonts w:eastAsia="Calibri"/>
          <w:lang w:eastAsia="x-none" w:bidi="he-IL"/>
        </w:rPr>
        <w:t>video</w:t>
      </w:r>
      <w:r>
        <w:rPr>
          <w:lang w:eastAsia="zh-CN"/>
        </w:rPr>
        <w:t xml:space="preserve"> pull originating procedures</w:t>
      </w:r>
      <w:r>
        <w:tab/>
      </w:r>
      <w:r>
        <w:fldChar w:fldCharType="begin" w:fldLock="1"/>
      </w:r>
      <w:r>
        <w:instrText xml:space="preserve"> PAGEREF _Toc73958833 \h </w:instrText>
      </w:r>
      <w:r>
        <w:fldChar w:fldCharType="separate"/>
      </w:r>
      <w:r>
        <w:t>320</w:t>
      </w:r>
      <w:r>
        <w:fldChar w:fldCharType="end"/>
      </w:r>
    </w:p>
    <w:p w14:paraId="45D46E4A" w14:textId="77777777" w:rsidR="002475F5" w:rsidRPr="00CD4CBB" w:rsidRDefault="002475F5">
      <w:pPr>
        <w:pStyle w:val="TOC5"/>
        <w:rPr>
          <w:rFonts w:ascii="Calibri" w:hAnsi="Calibri"/>
          <w:sz w:val="22"/>
          <w:szCs w:val="22"/>
          <w:lang w:eastAsia="en-GB"/>
        </w:rPr>
      </w:pPr>
      <w:r>
        <w:rPr>
          <w:lang w:eastAsia="zh-CN"/>
        </w:rPr>
        <w:t>12.2.3.1.5</w:t>
      </w:r>
      <w:r w:rsidRPr="00CD4CBB">
        <w:rPr>
          <w:rFonts w:ascii="Calibri" w:hAnsi="Calibri"/>
          <w:sz w:val="22"/>
          <w:szCs w:val="22"/>
          <w:lang w:eastAsia="en-GB"/>
        </w:rPr>
        <w:tab/>
      </w:r>
      <w:r>
        <w:t>O</w:t>
      </w:r>
      <w:r>
        <w:rPr>
          <w:lang w:eastAsia="zh-CN"/>
        </w:rPr>
        <w:t xml:space="preserve">ne-from-server </w:t>
      </w:r>
      <w:r w:rsidRPr="00274CF8">
        <w:rPr>
          <w:rFonts w:eastAsia="Calibri"/>
          <w:lang w:eastAsia="x-none" w:bidi="he-IL"/>
        </w:rPr>
        <w:t>video</w:t>
      </w:r>
      <w:r>
        <w:rPr>
          <w:lang w:eastAsia="zh-CN"/>
        </w:rPr>
        <w:t xml:space="preserve"> pull terminating procedures</w:t>
      </w:r>
      <w:r>
        <w:tab/>
      </w:r>
      <w:r>
        <w:fldChar w:fldCharType="begin" w:fldLock="1"/>
      </w:r>
      <w:r>
        <w:instrText xml:space="preserve"> PAGEREF _Toc73958834 \h </w:instrText>
      </w:r>
      <w:r>
        <w:fldChar w:fldCharType="separate"/>
      </w:r>
      <w:r>
        <w:t>320</w:t>
      </w:r>
      <w:r>
        <w:fldChar w:fldCharType="end"/>
      </w:r>
    </w:p>
    <w:p w14:paraId="0197E454" w14:textId="77777777" w:rsidR="002475F5" w:rsidRPr="00CD4CBB" w:rsidRDefault="002475F5">
      <w:pPr>
        <w:pStyle w:val="TOC5"/>
        <w:rPr>
          <w:rFonts w:ascii="Calibri" w:hAnsi="Calibri"/>
          <w:sz w:val="22"/>
          <w:szCs w:val="22"/>
          <w:lang w:eastAsia="en-GB"/>
        </w:rPr>
      </w:pPr>
      <w:r>
        <w:rPr>
          <w:lang w:eastAsia="zh-CN"/>
        </w:rPr>
        <w:t>12.2.3.1.6</w:t>
      </w:r>
      <w:r w:rsidRPr="00CD4CBB">
        <w:rPr>
          <w:rFonts w:ascii="Calibri" w:hAnsi="Calibri"/>
          <w:sz w:val="22"/>
          <w:szCs w:val="22"/>
          <w:lang w:eastAsia="en-GB"/>
        </w:rPr>
        <w:tab/>
      </w:r>
      <w:r>
        <w:t>O</w:t>
      </w:r>
      <w:r>
        <w:rPr>
          <w:lang w:eastAsia="zh-CN"/>
        </w:rPr>
        <w:t xml:space="preserve">ne-from-server </w:t>
      </w:r>
      <w:r w:rsidRPr="00274CF8">
        <w:rPr>
          <w:rFonts w:eastAsia="Calibri"/>
          <w:lang w:eastAsia="x-none" w:bidi="he-IL"/>
        </w:rPr>
        <w:t>video</w:t>
      </w:r>
      <w:r>
        <w:rPr>
          <w:lang w:eastAsia="zh-CN"/>
        </w:rPr>
        <w:t xml:space="preserve"> pull release procedures</w:t>
      </w:r>
      <w:r>
        <w:tab/>
      </w:r>
      <w:r>
        <w:fldChar w:fldCharType="begin" w:fldLock="1"/>
      </w:r>
      <w:r>
        <w:instrText xml:space="preserve"> PAGEREF _Toc73958835 \h </w:instrText>
      </w:r>
      <w:r>
        <w:fldChar w:fldCharType="separate"/>
      </w:r>
      <w:r>
        <w:t>320</w:t>
      </w:r>
      <w:r>
        <w:fldChar w:fldCharType="end"/>
      </w:r>
    </w:p>
    <w:p w14:paraId="3B1F1D05" w14:textId="77777777" w:rsidR="002475F5" w:rsidRPr="00CD4CBB" w:rsidRDefault="002475F5">
      <w:pPr>
        <w:pStyle w:val="TOC4"/>
        <w:rPr>
          <w:rFonts w:ascii="Calibri" w:hAnsi="Calibri"/>
          <w:sz w:val="22"/>
          <w:szCs w:val="22"/>
          <w:lang w:eastAsia="en-GB"/>
        </w:rPr>
      </w:pPr>
      <w:r>
        <w:rPr>
          <w:lang w:eastAsia="zh-CN"/>
        </w:rPr>
        <w:t>12.2.3.2</w:t>
      </w:r>
      <w:r w:rsidRPr="00CD4CBB">
        <w:rPr>
          <w:rFonts w:ascii="Calibri" w:hAnsi="Calibri"/>
          <w:sz w:val="22"/>
          <w:szCs w:val="22"/>
          <w:lang w:eastAsia="en-GB"/>
        </w:rPr>
        <w:tab/>
      </w:r>
      <w:r>
        <w:t>Controlling MCVideo function procedures</w:t>
      </w:r>
      <w:r>
        <w:tab/>
      </w:r>
      <w:r>
        <w:fldChar w:fldCharType="begin" w:fldLock="1"/>
      </w:r>
      <w:r>
        <w:instrText xml:space="preserve"> PAGEREF _Toc73958836 \h </w:instrText>
      </w:r>
      <w:r>
        <w:fldChar w:fldCharType="separate"/>
      </w:r>
      <w:r>
        <w:t>320</w:t>
      </w:r>
      <w:r>
        <w:fldChar w:fldCharType="end"/>
      </w:r>
    </w:p>
    <w:p w14:paraId="33A90CA1" w14:textId="77777777" w:rsidR="002475F5" w:rsidRPr="00CD4CBB" w:rsidRDefault="002475F5">
      <w:pPr>
        <w:pStyle w:val="TOC5"/>
        <w:rPr>
          <w:rFonts w:ascii="Calibri" w:hAnsi="Calibri"/>
          <w:sz w:val="22"/>
          <w:szCs w:val="22"/>
          <w:lang w:eastAsia="en-GB"/>
        </w:rPr>
      </w:pPr>
      <w:r>
        <w:rPr>
          <w:lang w:eastAsia="zh-CN"/>
        </w:rPr>
        <w:t>12.2.3.2.1</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pull originating procedures</w:t>
      </w:r>
      <w:r>
        <w:tab/>
      </w:r>
      <w:r>
        <w:fldChar w:fldCharType="begin" w:fldLock="1"/>
      </w:r>
      <w:r>
        <w:instrText xml:space="preserve"> PAGEREF _Toc73958837 \h </w:instrText>
      </w:r>
      <w:r>
        <w:fldChar w:fldCharType="separate"/>
      </w:r>
      <w:r>
        <w:t>320</w:t>
      </w:r>
      <w:r>
        <w:fldChar w:fldCharType="end"/>
      </w:r>
    </w:p>
    <w:p w14:paraId="77564A30" w14:textId="77777777" w:rsidR="002475F5" w:rsidRPr="00CD4CBB" w:rsidRDefault="002475F5">
      <w:pPr>
        <w:pStyle w:val="TOC5"/>
        <w:rPr>
          <w:rFonts w:ascii="Calibri" w:hAnsi="Calibri"/>
          <w:sz w:val="22"/>
          <w:szCs w:val="22"/>
          <w:lang w:eastAsia="en-GB"/>
        </w:rPr>
      </w:pPr>
      <w:r>
        <w:rPr>
          <w:lang w:eastAsia="zh-CN"/>
        </w:rPr>
        <w:t>12.2.3.2.2</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pull terminating procedures</w:t>
      </w:r>
      <w:r>
        <w:tab/>
      </w:r>
      <w:r>
        <w:fldChar w:fldCharType="begin" w:fldLock="1"/>
      </w:r>
      <w:r>
        <w:instrText xml:space="preserve"> PAGEREF _Toc73958838 \h </w:instrText>
      </w:r>
      <w:r>
        <w:fldChar w:fldCharType="separate"/>
      </w:r>
      <w:r>
        <w:t>320</w:t>
      </w:r>
      <w:r>
        <w:fldChar w:fldCharType="end"/>
      </w:r>
    </w:p>
    <w:p w14:paraId="4468FB23" w14:textId="77777777" w:rsidR="002475F5" w:rsidRPr="00CD4CBB" w:rsidRDefault="002475F5">
      <w:pPr>
        <w:pStyle w:val="TOC5"/>
        <w:rPr>
          <w:rFonts w:ascii="Calibri" w:hAnsi="Calibri"/>
          <w:sz w:val="22"/>
          <w:szCs w:val="22"/>
          <w:lang w:eastAsia="en-GB"/>
        </w:rPr>
      </w:pPr>
      <w:r>
        <w:rPr>
          <w:lang w:eastAsia="zh-CN"/>
        </w:rPr>
        <w:t>12.2.3.2.3</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pull release procedures</w:t>
      </w:r>
      <w:r>
        <w:tab/>
      </w:r>
      <w:r>
        <w:fldChar w:fldCharType="begin" w:fldLock="1"/>
      </w:r>
      <w:r>
        <w:instrText xml:space="preserve"> PAGEREF _Toc73958839 \h </w:instrText>
      </w:r>
      <w:r>
        <w:fldChar w:fldCharType="separate"/>
      </w:r>
      <w:r>
        <w:t>320</w:t>
      </w:r>
      <w:r>
        <w:fldChar w:fldCharType="end"/>
      </w:r>
    </w:p>
    <w:p w14:paraId="0A77568B" w14:textId="77777777" w:rsidR="002475F5" w:rsidRPr="00CD4CBB" w:rsidRDefault="002475F5">
      <w:pPr>
        <w:pStyle w:val="TOC5"/>
        <w:rPr>
          <w:rFonts w:ascii="Calibri" w:hAnsi="Calibri"/>
          <w:sz w:val="22"/>
          <w:szCs w:val="22"/>
          <w:lang w:eastAsia="en-GB"/>
        </w:rPr>
      </w:pPr>
      <w:r>
        <w:rPr>
          <w:lang w:eastAsia="zh-CN"/>
        </w:rPr>
        <w:t>12.2.3.2.4</w:t>
      </w:r>
      <w:r w:rsidRPr="00CD4CBB">
        <w:rPr>
          <w:rFonts w:ascii="Calibri" w:hAnsi="Calibri"/>
          <w:sz w:val="22"/>
          <w:szCs w:val="22"/>
          <w:lang w:eastAsia="en-GB"/>
        </w:rPr>
        <w:tab/>
      </w:r>
      <w:r>
        <w:t>O</w:t>
      </w:r>
      <w:r>
        <w:rPr>
          <w:lang w:eastAsia="zh-CN"/>
        </w:rPr>
        <w:t xml:space="preserve">ne-from-server </w:t>
      </w:r>
      <w:r w:rsidRPr="00274CF8">
        <w:rPr>
          <w:rFonts w:eastAsia="Calibri"/>
          <w:lang w:eastAsia="x-none" w:bidi="he-IL"/>
        </w:rPr>
        <w:t>video</w:t>
      </w:r>
      <w:r>
        <w:rPr>
          <w:lang w:eastAsia="zh-CN"/>
        </w:rPr>
        <w:t xml:space="preserve"> pull originating procedures</w:t>
      </w:r>
      <w:r>
        <w:tab/>
      </w:r>
      <w:r>
        <w:fldChar w:fldCharType="begin" w:fldLock="1"/>
      </w:r>
      <w:r>
        <w:instrText xml:space="preserve"> PAGEREF _Toc73958840 \h </w:instrText>
      </w:r>
      <w:r>
        <w:fldChar w:fldCharType="separate"/>
      </w:r>
      <w:r>
        <w:t>321</w:t>
      </w:r>
      <w:r>
        <w:fldChar w:fldCharType="end"/>
      </w:r>
    </w:p>
    <w:p w14:paraId="1F3FCA65" w14:textId="77777777" w:rsidR="002475F5" w:rsidRPr="00CD4CBB" w:rsidRDefault="002475F5">
      <w:pPr>
        <w:pStyle w:val="TOC5"/>
        <w:rPr>
          <w:rFonts w:ascii="Calibri" w:hAnsi="Calibri"/>
          <w:sz w:val="22"/>
          <w:szCs w:val="22"/>
          <w:lang w:eastAsia="en-GB"/>
        </w:rPr>
      </w:pPr>
      <w:r>
        <w:rPr>
          <w:lang w:eastAsia="zh-CN"/>
        </w:rPr>
        <w:t>12.2.3.2.5</w:t>
      </w:r>
      <w:r w:rsidRPr="00CD4CBB">
        <w:rPr>
          <w:rFonts w:ascii="Calibri" w:hAnsi="Calibri"/>
          <w:sz w:val="22"/>
          <w:szCs w:val="22"/>
          <w:lang w:eastAsia="en-GB"/>
        </w:rPr>
        <w:tab/>
      </w:r>
      <w:r>
        <w:t>O</w:t>
      </w:r>
      <w:r>
        <w:rPr>
          <w:lang w:eastAsia="zh-CN"/>
        </w:rPr>
        <w:t xml:space="preserve">ne-from-server </w:t>
      </w:r>
      <w:r w:rsidRPr="00274CF8">
        <w:rPr>
          <w:rFonts w:eastAsia="Calibri"/>
          <w:lang w:eastAsia="x-none" w:bidi="he-IL"/>
        </w:rPr>
        <w:t>video</w:t>
      </w:r>
      <w:r>
        <w:rPr>
          <w:lang w:eastAsia="zh-CN"/>
        </w:rPr>
        <w:t xml:space="preserve"> pull terminating procedures</w:t>
      </w:r>
      <w:r>
        <w:tab/>
      </w:r>
      <w:r>
        <w:fldChar w:fldCharType="begin" w:fldLock="1"/>
      </w:r>
      <w:r>
        <w:instrText xml:space="preserve"> PAGEREF _Toc73958841 \h </w:instrText>
      </w:r>
      <w:r>
        <w:fldChar w:fldCharType="separate"/>
      </w:r>
      <w:r>
        <w:t>321</w:t>
      </w:r>
      <w:r>
        <w:fldChar w:fldCharType="end"/>
      </w:r>
    </w:p>
    <w:p w14:paraId="6D444B7F" w14:textId="77777777" w:rsidR="002475F5" w:rsidRPr="00CD4CBB" w:rsidRDefault="002475F5">
      <w:pPr>
        <w:pStyle w:val="TOC5"/>
        <w:rPr>
          <w:rFonts w:ascii="Calibri" w:hAnsi="Calibri"/>
          <w:sz w:val="22"/>
          <w:szCs w:val="22"/>
          <w:lang w:eastAsia="en-GB"/>
        </w:rPr>
      </w:pPr>
      <w:r>
        <w:rPr>
          <w:lang w:eastAsia="zh-CN"/>
        </w:rPr>
        <w:t>12.2.3.2.6</w:t>
      </w:r>
      <w:r w:rsidRPr="00CD4CBB">
        <w:rPr>
          <w:rFonts w:ascii="Calibri" w:hAnsi="Calibri"/>
          <w:sz w:val="22"/>
          <w:szCs w:val="22"/>
          <w:lang w:eastAsia="en-GB"/>
        </w:rPr>
        <w:tab/>
      </w:r>
      <w:r>
        <w:t>O</w:t>
      </w:r>
      <w:r>
        <w:rPr>
          <w:lang w:eastAsia="zh-CN"/>
        </w:rPr>
        <w:t xml:space="preserve">ne-from-server </w:t>
      </w:r>
      <w:r w:rsidRPr="00274CF8">
        <w:rPr>
          <w:rFonts w:eastAsia="Calibri"/>
          <w:lang w:eastAsia="x-none" w:bidi="he-IL"/>
        </w:rPr>
        <w:t>video</w:t>
      </w:r>
      <w:r>
        <w:rPr>
          <w:lang w:eastAsia="zh-CN"/>
        </w:rPr>
        <w:t xml:space="preserve"> pull release procedures</w:t>
      </w:r>
      <w:r>
        <w:tab/>
      </w:r>
      <w:r>
        <w:fldChar w:fldCharType="begin" w:fldLock="1"/>
      </w:r>
      <w:r>
        <w:instrText xml:space="preserve"> PAGEREF _Toc73958842 \h </w:instrText>
      </w:r>
      <w:r>
        <w:fldChar w:fldCharType="separate"/>
      </w:r>
      <w:r>
        <w:t>321</w:t>
      </w:r>
      <w:r>
        <w:fldChar w:fldCharType="end"/>
      </w:r>
    </w:p>
    <w:p w14:paraId="701139ED" w14:textId="77777777" w:rsidR="002475F5" w:rsidRPr="00CD4CBB" w:rsidRDefault="002475F5">
      <w:pPr>
        <w:pStyle w:val="TOC2"/>
        <w:rPr>
          <w:rFonts w:ascii="Calibri" w:hAnsi="Calibri"/>
          <w:sz w:val="22"/>
          <w:szCs w:val="22"/>
          <w:lang w:eastAsia="en-GB"/>
        </w:rPr>
      </w:pPr>
      <w:r>
        <w:t>1</w:t>
      </w:r>
      <w:r w:rsidRPr="00274CF8">
        <w:t>2</w:t>
      </w:r>
      <w:r>
        <w:t>.3</w:t>
      </w:r>
      <w:r w:rsidRPr="00CD4CBB">
        <w:rPr>
          <w:rFonts w:ascii="Calibri" w:hAnsi="Calibri"/>
          <w:sz w:val="22"/>
          <w:szCs w:val="22"/>
          <w:lang w:eastAsia="en-GB"/>
        </w:rPr>
        <w:tab/>
      </w:r>
      <w:r>
        <w:t>Off-network video pull</w:t>
      </w:r>
      <w:r>
        <w:tab/>
      </w:r>
      <w:r>
        <w:fldChar w:fldCharType="begin" w:fldLock="1"/>
      </w:r>
      <w:r>
        <w:instrText xml:space="preserve"> PAGEREF _Toc73958843 \h </w:instrText>
      </w:r>
      <w:r>
        <w:fldChar w:fldCharType="separate"/>
      </w:r>
      <w:r>
        <w:t>321</w:t>
      </w:r>
      <w:r>
        <w:fldChar w:fldCharType="end"/>
      </w:r>
    </w:p>
    <w:p w14:paraId="5FE81D6D" w14:textId="77777777" w:rsidR="002475F5" w:rsidRPr="00CD4CBB" w:rsidRDefault="002475F5">
      <w:pPr>
        <w:pStyle w:val="TOC3"/>
        <w:rPr>
          <w:rFonts w:ascii="Calibri" w:hAnsi="Calibri"/>
          <w:sz w:val="22"/>
          <w:szCs w:val="22"/>
          <w:lang w:eastAsia="en-GB"/>
        </w:rPr>
      </w:pPr>
      <w:r>
        <w:t>1</w:t>
      </w:r>
      <w:r w:rsidRPr="00274CF8">
        <w:t>2</w:t>
      </w:r>
      <w:r>
        <w:t>.3.1</w:t>
      </w:r>
      <w:r w:rsidRPr="00CD4CBB">
        <w:rPr>
          <w:rFonts w:ascii="Calibri" w:hAnsi="Calibri"/>
          <w:sz w:val="22"/>
          <w:szCs w:val="22"/>
          <w:lang w:eastAsia="en-GB"/>
        </w:rPr>
        <w:tab/>
      </w:r>
      <w:r>
        <w:t>General</w:t>
      </w:r>
      <w:r>
        <w:tab/>
      </w:r>
      <w:r>
        <w:fldChar w:fldCharType="begin" w:fldLock="1"/>
      </w:r>
      <w:r>
        <w:instrText xml:space="preserve"> PAGEREF _Toc73958844 \h </w:instrText>
      </w:r>
      <w:r>
        <w:fldChar w:fldCharType="separate"/>
      </w:r>
      <w:r>
        <w:t>321</w:t>
      </w:r>
      <w:r>
        <w:fldChar w:fldCharType="end"/>
      </w:r>
    </w:p>
    <w:p w14:paraId="66BDC0D4" w14:textId="77777777" w:rsidR="002475F5" w:rsidRPr="00CD4CBB" w:rsidRDefault="002475F5">
      <w:pPr>
        <w:pStyle w:val="TOC3"/>
        <w:rPr>
          <w:rFonts w:ascii="Calibri" w:hAnsi="Calibri"/>
          <w:sz w:val="22"/>
          <w:szCs w:val="22"/>
          <w:lang w:eastAsia="en-GB"/>
        </w:rPr>
      </w:pPr>
      <w:r>
        <w:t>1</w:t>
      </w:r>
      <w:r w:rsidRPr="00274CF8">
        <w:t>2</w:t>
      </w:r>
      <w:r>
        <w:t>.3.2</w:t>
      </w:r>
      <w:r w:rsidRPr="00CD4CBB">
        <w:rPr>
          <w:rFonts w:ascii="Calibri" w:hAnsi="Calibri"/>
          <w:sz w:val="22"/>
          <w:szCs w:val="22"/>
          <w:lang w:eastAsia="en-GB"/>
        </w:rPr>
        <w:tab/>
      </w:r>
      <w:r>
        <w:t>MCVideo client procedures</w:t>
      </w:r>
      <w:r>
        <w:tab/>
      </w:r>
      <w:r>
        <w:fldChar w:fldCharType="begin" w:fldLock="1"/>
      </w:r>
      <w:r>
        <w:instrText xml:space="preserve"> PAGEREF _Toc73958845 \h </w:instrText>
      </w:r>
      <w:r>
        <w:fldChar w:fldCharType="separate"/>
      </w:r>
      <w:r>
        <w:t>321</w:t>
      </w:r>
      <w:r>
        <w:fldChar w:fldCharType="end"/>
      </w:r>
    </w:p>
    <w:p w14:paraId="189B63E1" w14:textId="77777777" w:rsidR="002475F5" w:rsidRPr="00CD4CBB" w:rsidRDefault="002475F5">
      <w:pPr>
        <w:pStyle w:val="TOC4"/>
        <w:rPr>
          <w:rFonts w:ascii="Calibri" w:hAnsi="Calibri"/>
          <w:sz w:val="22"/>
          <w:szCs w:val="22"/>
          <w:lang w:eastAsia="en-GB"/>
        </w:rPr>
      </w:pPr>
      <w:r>
        <w:t>12.3.2.1</w:t>
      </w:r>
      <w:r w:rsidRPr="00CD4CBB">
        <w:rPr>
          <w:rFonts w:ascii="Calibri" w:hAnsi="Calibri"/>
          <w:sz w:val="22"/>
          <w:szCs w:val="22"/>
          <w:lang w:eastAsia="en-GB"/>
        </w:rPr>
        <w:tab/>
      </w:r>
      <w:r>
        <w:t>Off network video pull setup</w:t>
      </w:r>
      <w:r>
        <w:tab/>
      </w:r>
      <w:r>
        <w:fldChar w:fldCharType="begin" w:fldLock="1"/>
      </w:r>
      <w:r>
        <w:instrText xml:space="preserve"> PAGEREF _Toc73958846 \h </w:instrText>
      </w:r>
      <w:r>
        <w:fldChar w:fldCharType="separate"/>
      </w:r>
      <w:r>
        <w:t>321</w:t>
      </w:r>
      <w:r>
        <w:fldChar w:fldCharType="end"/>
      </w:r>
    </w:p>
    <w:p w14:paraId="1C536091" w14:textId="77777777" w:rsidR="002475F5" w:rsidRPr="00CD4CBB" w:rsidRDefault="002475F5">
      <w:pPr>
        <w:pStyle w:val="TOC5"/>
        <w:rPr>
          <w:rFonts w:ascii="Calibri" w:hAnsi="Calibri"/>
          <w:sz w:val="22"/>
          <w:szCs w:val="22"/>
          <w:lang w:eastAsia="en-GB"/>
        </w:rPr>
      </w:pPr>
      <w:r>
        <w:t>12.3.2.1.1</w:t>
      </w:r>
      <w:r w:rsidRPr="00CD4CBB">
        <w:rPr>
          <w:rFonts w:ascii="Calibri" w:hAnsi="Calibri"/>
          <w:sz w:val="22"/>
          <w:szCs w:val="22"/>
          <w:lang w:eastAsia="en-GB"/>
        </w:rPr>
        <w:tab/>
      </w:r>
      <w:r>
        <w:t>Initiating video pull</w:t>
      </w:r>
      <w:r>
        <w:tab/>
      </w:r>
      <w:r>
        <w:fldChar w:fldCharType="begin" w:fldLock="1"/>
      </w:r>
      <w:r>
        <w:instrText xml:space="preserve"> PAGEREF _Toc73958847 \h </w:instrText>
      </w:r>
      <w:r>
        <w:fldChar w:fldCharType="separate"/>
      </w:r>
      <w:r>
        <w:t>321</w:t>
      </w:r>
      <w:r>
        <w:fldChar w:fldCharType="end"/>
      </w:r>
    </w:p>
    <w:p w14:paraId="45AC6C7F" w14:textId="77777777" w:rsidR="002475F5" w:rsidRPr="00CD4CBB" w:rsidRDefault="002475F5">
      <w:pPr>
        <w:pStyle w:val="TOC5"/>
        <w:rPr>
          <w:rFonts w:ascii="Calibri" w:hAnsi="Calibri"/>
          <w:sz w:val="22"/>
          <w:szCs w:val="22"/>
          <w:lang w:eastAsia="en-GB"/>
        </w:rPr>
      </w:pPr>
      <w:r>
        <w:t>12.3.2.1.2</w:t>
      </w:r>
      <w:r w:rsidRPr="00CD4CBB">
        <w:rPr>
          <w:rFonts w:ascii="Calibri" w:hAnsi="Calibri"/>
          <w:sz w:val="22"/>
          <w:szCs w:val="22"/>
          <w:lang w:eastAsia="en-GB"/>
        </w:rPr>
        <w:tab/>
      </w:r>
      <w:r>
        <w:rPr>
          <w:lang w:eastAsia="zh-CN"/>
        </w:rPr>
        <w:t>Video pull</w:t>
      </w:r>
      <w:r>
        <w:rPr>
          <w:lang w:eastAsia="ko-KR"/>
        </w:rPr>
        <w:t xml:space="preserve"> setup request accepted</w:t>
      </w:r>
      <w:r>
        <w:tab/>
      </w:r>
      <w:r>
        <w:fldChar w:fldCharType="begin" w:fldLock="1"/>
      </w:r>
      <w:r>
        <w:instrText xml:space="preserve"> PAGEREF _Toc73958848 \h </w:instrText>
      </w:r>
      <w:r>
        <w:fldChar w:fldCharType="separate"/>
      </w:r>
      <w:r>
        <w:t>321</w:t>
      </w:r>
      <w:r>
        <w:fldChar w:fldCharType="end"/>
      </w:r>
    </w:p>
    <w:p w14:paraId="02CB2B78" w14:textId="77777777" w:rsidR="002475F5" w:rsidRPr="00CD4CBB" w:rsidRDefault="002475F5">
      <w:pPr>
        <w:pStyle w:val="TOC4"/>
        <w:rPr>
          <w:rFonts w:ascii="Calibri" w:hAnsi="Calibri"/>
          <w:sz w:val="22"/>
          <w:szCs w:val="22"/>
          <w:lang w:eastAsia="en-GB"/>
        </w:rPr>
      </w:pPr>
      <w:r>
        <w:t>1</w:t>
      </w:r>
      <w:r w:rsidRPr="00274CF8">
        <w:t>2</w:t>
      </w:r>
      <w:r>
        <w:t>.3.2.2</w:t>
      </w:r>
      <w:r w:rsidRPr="00CD4CBB">
        <w:rPr>
          <w:rFonts w:ascii="Calibri" w:hAnsi="Calibri"/>
          <w:sz w:val="22"/>
          <w:szCs w:val="22"/>
          <w:lang w:eastAsia="en-GB"/>
        </w:rPr>
        <w:tab/>
      </w:r>
      <w:r w:rsidRPr="00274CF8">
        <w:rPr>
          <w:rFonts w:eastAsia="Malgun Gothic"/>
        </w:rPr>
        <w:t>Off network video pull setup in automatic commencement mode</w:t>
      </w:r>
      <w:r>
        <w:tab/>
      </w:r>
      <w:r>
        <w:fldChar w:fldCharType="begin" w:fldLock="1"/>
      </w:r>
      <w:r>
        <w:instrText xml:space="preserve"> PAGEREF _Toc73958849 \h </w:instrText>
      </w:r>
      <w:r>
        <w:fldChar w:fldCharType="separate"/>
      </w:r>
      <w:r>
        <w:t>322</w:t>
      </w:r>
      <w:r>
        <w:fldChar w:fldCharType="end"/>
      </w:r>
    </w:p>
    <w:p w14:paraId="474F3A37" w14:textId="77777777" w:rsidR="002475F5" w:rsidRPr="00CD4CBB" w:rsidRDefault="002475F5">
      <w:pPr>
        <w:pStyle w:val="TOC5"/>
        <w:rPr>
          <w:rFonts w:ascii="Calibri" w:hAnsi="Calibri"/>
          <w:sz w:val="22"/>
          <w:szCs w:val="22"/>
          <w:lang w:eastAsia="en-GB"/>
        </w:rPr>
      </w:pPr>
      <w:r>
        <w:t>12.3.2.2.1</w:t>
      </w:r>
      <w:r w:rsidRPr="00CD4CBB">
        <w:rPr>
          <w:rFonts w:ascii="Calibri" w:hAnsi="Calibri"/>
          <w:sz w:val="22"/>
          <w:szCs w:val="22"/>
          <w:lang w:eastAsia="en-GB"/>
        </w:rPr>
        <w:tab/>
      </w:r>
      <w:r>
        <w:rPr>
          <w:lang w:eastAsia="zh-CN"/>
        </w:rPr>
        <w:t>Responding to video pull setup request when not participating in the ongoing call</w:t>
      </w:r>
      <w:r>
        <w:tab/>
      </w:r>
      <w:r>
        <w:fldChar w:fldCharType="begin" w:fldLock="1"/>
      </w:r>
      <w:r>
        <w:instrText xml:space="preserve"> PAGEREF _Toc73958850 \h </w:instrText>
      </w:r>
      <w:r>
        <w:fldChar w:fldCharType="separate"/>
      </w:r>
      <w:r>
        <w:t>322</w:t>
      </w:r>
      <w:r>
        <w:fldChar w:fldCharType="end"/>
      </w:r>
    </w:p>
    <w:p w14:paraId="45791C7C" w14:textId="77777777" w:rsidR="002475F5" w:rsidRPr="00CD4CBB" w:rsidRDefault="002475F5">
      <w:pPr>
        <w:pStyle w:val="TOC5"/>
        <w:rPr>
          <w:rFonts w:ascii="Calibri" w:hAnsi="Calibri"/>
          <w:sz w:val="22"/>
          <w:szCs w:val="22"/>
          <w:lang w:eastAsia="en-GB"/>
        </w:rPr>
      </w:pPr>
      <w:r>
        <w:t>12.3.2.2.2</w:t>
      </w:r>
      <w:r w:rsidRPr="00CD4CBB">
        <w:rPr>
          <w:rFonts w:ascii="Calibri" w:hAnsi="Calibri"/>
          <w:sz w:val="22"/>
          <w:szCs w:val="22"/>
          <w:lang w:eastAsia="en-GB"/>
        </w:rPr>
        <w:tab/>
      </w:r>
      <w:r>
        <w:rPr>
          <w:lang w:eastAsia="zh-CN"/>
        </w:rPr>
        <w:t>Establishing the video pull call</w:t>
      </w:r>
      <w:r>
        <w:tab/>
      </w:r>
      <w:r>
        <w:fldChar w:fldCharType="begin" w:fldLock="1"/>
      </w:r>
      <w:r>
        <w:instrText xml:space="preserve"> PAGEREF _Toc73958851 \h </w:instrText>
      </w:r>
      <w:r>
        <w:fldChar w:fldCharType="separate"/>
      </w:r>
      <w:r>
        <w:t>322</w:t>
      </w:r>
      <w:r>
        <w:fldChar w:fldCharType="end"/>
      </w:r>
    </w:p>
    <w:p w14:paraId="52469CFC" w14:textId="77777777" w:rsidR="002475F5" w:rsidRPr="00CD4CBB" w:rsidRDefault="002475F5">
      <w:pPr>
        <w:pStyle w:val="TOC1"/>
        <w:rPr>
          <w:rFonts w:ascii="Calibri" w:hAnsi="Calibri"/>
          <w:szCs w:val="22"/>
          <w:lang w:eastAsia="en-GB"/>
        </w:rPr>
      </w:pPr>
      <w:r>
        <w:t>13</w:t>
      </w:r>
      <w:r w:rsidRPr="00CD4CBB">
        <w:rPr>
          <w:rFonts w:ascii="Calibri" w:hAnsi="Calibri"/>
          <w:szCs w:val="22"/>
          <w:lang w:eastAsia="en-GB"/>
        </w:rPr>
        <w:tab/>
      </w:r>
      <w:r>
        <w:t>Video Push</w:t>
      </w:r>
      <w:r>
        <w:tab/>
      </w:r>
      <w:r>
        <w:fldChar w:fldCharType="begin" w:fldLock="1"/>
      </w:r>
      <w:r>
        <w:instrText xml:space="preserve"> PAGEREF _Toc73958852 \h </w:instrText>
      </w:r>
      <w:r>
        <w:fldChar w:fldCharType="separate"/>
      </w:r>
      <w:r>
        <w:t>322</w:t>
      </w:r>
      <w:r>
        <w:fldChar w:fldCharType="end"/>
      </w:r>
    </w:p>
    <w:p w14:paraId="7A014483" w14:textId="77777777" w:rsidR="002475F5" w:rsidRPr="00CD4CBB" w:rsidRDefault="002475F5">
      <w:pPr>
        <w:pStyle w:val="TOC2"/>
        <w:rPr>
          <w:rFonts w:ascii="Calibri" w:hAnsi="Calibri"/>
          <w:sz w:val="22"/>
          <w:szCs w:val="22"/>
          <w:lang w:eastAsia="en-GB"/>
        </w:rPr>
      </w:pPr>
      <w:r>
        <w:t>1</w:t>
      </w:r>
      <w:r w:rsidRPr="00274CF8">
        <w:t>3</w:t>
      </w:r>
      <w:r>
        <w:t>.1</w:t>
      </w:r>
      <w:r w:rsidRPr="00CD4CBB">
        <w:rPr>
          <w:rFonts w:ascii="Calibri" w:hAnsi="Calibri"/>
          <w:sz w:val="22"/>
          <w:szCs w:val="22"/>
          <w:lang w:eastAsia="en-GB"/>
        </w:rPr>
        <w:tab/>
      </w:r>
      <w:r>
        <w:t>General</w:t>
      </w:r>
      <w:r>
        <w:tab/>
      </w:r>
      <w:r>
        <w:fldChar w:fldCharType="begin" w:fldLock="1"/>
      </w:r>
      <w:r>
        <w:instrText xml:space="preserve"> PAGEREF _Toc73958853 \h </w:instrText>
      </w:r>
      <w:r>
        <w:fldChar w:fldCharType="separate"/>
      </w:r>
      <w:r>
        <w:t>322</w:t>
      </w:r>
      <w:r>
        <w:fldChar w:fldCharType="end"/>
      </w:r>
    </w:p>
    <w:p w14:paraId="1DAE550C" w14:textId="77777777" w:rsidR="002475F5" w:rsidRPr="00CD4CBB" w:rsidRDefault="002475F5">
      <w:pPr>
        <w:pStyle w:val="TOC2"/>
        <w:rPr>
          <w:rFonts w:ascii="Calibri" w:hAnsi="Calibri"/>
          <w:sz w:val="22"/>
          <w:szCs w:val="22"/>
          <w:lang w:eastAsia="en-GB"/>
        </w:rPr>
      </w:pPr>
      <w:r>
        <w:t>1</w:t>
      </w:r>
      <w:r w:rsidRPr="00274CF8">
        <w:t>3</w:t>
      </w:r>
      <w:r>
        <w:t>.2</w:t>
      </w:r>
      <w:r w:rsidRPr="00CD4CBB">
        <w:rPr>
          <w:rFonts w:ascii="Calibri" w:hAnsi="Calibri"/>
          <w:sz w:val="22"/>
          <w:szCs w:val="22"/>
          <w:lang w:eastAsia="en-GB"/>
        </w:rPr>
        <w:tab/>
      </w:r>
      <w:r>
        <w:t>On-network video push</w:t>
      </w:r>
      <w:r>
        <w:tab/>
      </w:r>
      <w:r>
        <w:fldChar w:fldCharType="begin" w:fldLock="1"/>
      </w:r>
      <w:r>
        <w:instrText xml:space="preserve"> PAGEREF _Toc73958854 \h </w:instrText>
      </w:r>
      <w:r>
        <w:fldChar w:fldCharType="separate"/>
      </w:r>
      <w:r>
        <w:t>322</w:t>
      </w:r>
      <w:r>
        <w:fldChar w:fldCharType="end"/>
      </w:r>
    </w:p>
    <w:p w14:paraId="44015FC9" w14:textId="77777777" w:rsidR="002475F5" w:rsidRPr="00CD4CBB" w:rsidRDefault="002475F5">
      <w:pPr>
        <w:pStyle w:val="TOC3"/>
        <w:rPr>
          <w:rFonts w:ascii="Calibri" w:hAnsi="Calibri"/>
          <w:sz w:val="22"/>
          <w:szCs w:val="22"/>
          <w:lang w:eastAsia="en-GB"/>
        </w:rPr>
      </w:pPr>
      <w:r>
        <w:t>1</w:t>
      </w:r>
      <w:r w:rsidRPr="00274CF8">
        <w:t>3</w:t>
      </w:r>
      <w:r>
        <w:t>.2.1</w:t>
      </w:r>
      <w:r w:rsidRPr="00CD4CBB">
        <w:rPr>
          <w:rFonts w:ascii="Calibri" w:hAnsi="Calibri"/>
          <w:sz w:val="22"/>
          <w:szCs w:val="22"/>
          <w:lang w:eastAsia="en-GB"/>
        </w:rPr>
        <w:tab/>
      </w:r>
      <w:r>
        <w:t>General</w:t>
      </w:r>
      <w:r>
        <w:tab/>
      </w:r>
      <w:r>
        <w:fldChar w:fldCharType="begin" w:fldLock="1"/>
      </w:r>
      <w:r>
        <w:instrText xml:space="preserve"> PAGEREF _Toc73958855 \h </w:instrText>
      </w:r>
      <w:r>
        <w:fldChar w:fldCharType="separate"/>
      </w:r>
      <w:r>
        <w:t>322</w:t>
      </w:r>
      <w:r>
        <w:fldChar w:fldCharType="end"/>
      </w:r>
    </w:p>
    <w:p w14:paraId="03C4853B" w14:textId="77777777" w:rsidR="002475F5" w:rsidRPr="00CD4CBB" w:rsidRDefault="002475F5">
      <w:pPr>
        <w:pStyle w:val="TOC3"/>
        <w:rPr>
          <w:rFonts w:ascii="Calibri" w:hAnsi="Calibri"/>
          <w:sz w:val="22"/>
          <w:szCs w:val="22"/>
          <w:lang w:eastAsia="en-GB"/>
        </w:rPr>
      </w:pPr>
      <w:r>
        <w:t>1</w:t>
      </w:r>
      <w:r w:rsidRPr="00274CF8">
        <w:t>3</w:t>
      </w:r>
      <w:r>
        <w:t>.2.2</w:t>
      </w:r>
      <w:r w:rsidRPr="00CD4CBB">
        <w:rPr>
          <w:rFonts w:ascii="Calibri" w:hAnsi="Calibri"/>
          <w:sz w:val="22"/>
          <w:szCs w:val="22"/>
          <w:lang w:eastAsia="en-GB"/>
        </w:rPr>
        <w:tab/>
      </w:r>
      <w:r>
        <w:t>MCVideo client procedures</w:t>
      </w:r>
      <w:r>
        <w:tab/>
      </w:r>
      <w:r>
        <w:fldChar w:fldCharType="begin" w:fldLock="1"/>
      </w:r>
      <w:r>
        <w:instrText xml:space="preserve"> PAGEREF _Toc73958856 \h </w:instrText>
      </w:r>
      <w:r>
        <w:fldChar w:fldCharType="separate"/>
      </w:r>
      <w:r>
        <w:t>322</w:t>
      </w:r>
      <w:r>
        <w:fldChar w:fldCharType="end"/>
      </w:r>
    </w:p>
    <w:p w14:paraId="2537C86E" w14:textId="77777777" w:rsidR="002475F5" w:rsidRPr="00CD4CBB" w:rsidRDefault="002475F5">
      <w:pPr>
        <w:pStyle w:val="TOC4"/>
        <w:rPr>
          <w:rFonts w:ascii="Calibri" w:hAnsi="Calibri"/>
          <w:sz w:val="22"/>
          <w:szCs w:val="22"/>
          <w:lang w:eastAsia="en-GB"/>
        </w:rPr>
      </w:pPr>
      <w:r>
        <w:rPr>
          <w:lang w:eastAsia="zh-CN"/>
        </w:rPr>
        <w:t>13.2.2.1</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push originating procedures</w:t>
      </w:r>
      <w:r>
        <w:tab/>
      </w:r>
      <w:r>
        <w:fldChar w:fldCharType="begin" w:fldLock="1"/>
      </w:r>
      <w:r>
        <w:instrText xml:space="preserve"> PAGEREF _Toc73958857 \h </w:instrText>
      </w:r>
      <w:r>
        <w:fldChar w:fldCharType="separate"/>
      </w:r>
      <w:r>
        <w:t>322</w:t>
      </w:r>
      <w:r>
        <w:fldChar w:fldCharType="end"/>
      </w:r>
    </w:p>
    <w:p w14:paraId="6810ECF0" w14:textId="77777777" w:rsidR="002475F5" w:rsidRPr="00CD4CBB" w:rsidRDefault="002475F5">
      <w:pPr>
        <w:pStyle w:val="TOC4"/>
        <w:rPr>
          <w:rFonts w:ascii="Calibri" w:hAnsi="Calibri"/>
          <w:sz w:val="22"/>
          <w:szCs w:val="22"/>
          <w:lang w:eastAsia="en-GB"/>
        </w:rPr>
      </w:pPr>
      <w:r>
        <w:rPr>
          <w:lang w:eastAsia="zh-CN"/>
        </w:rPr>
        <w:t>13.2.2.2</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push terminating procedures</w:t>
      </w:r>
      <w:r>
        <w:tab/>
      </w:r>
      <w:r>
        <w:fldChar w:fldCharType="begin" w:fldLock="1"/>
      </w:r>
      <w:r>
        <w:instrText xml:space="preserve"> PAGEREF _Toc73958858 \h </w:instrText>
      </w:r>
      <w:r>
        <w:fldChar w:fldCharType="separate"/>
      </w:r>
      <w:r>
        <w:t>322</w:t>
      </w:r>
      <w:r>
        <w:fldChar w:fldCharType="end"/>
      </w:r>
    </w:p>
    <w:p w14:paraId="6C5EB03E" w14:textId="77777777" w:rsidR="002475F5" w:rsidRPr="00CD4CBB" w:rsidRDefault="002475F5">
      <w:pPr>
        <w:pStyle w:val="TOC4"/>
        <w:rPr>
          <w:rFonts w:ascii="Calibri" w:hAnsi="Calibri"/>
          <w:sz w:val="22"/>
          <w:szCs w:val="22"/>
          <w:lang w:eastAsia="en-GB"/>
        </w:rPr>
      </w:pPr>
      <w:r>
        <w:rPr>
          <w:lang w:eastAsia="zh-CN"/>
        </w:rPr>
        <w:t>13.2.2.3</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push release procedures</w:t>
      </w:r>
      <w:r>
        <w:tab/>
      </w:r>
      <w:r>
        <w:fldChar w:fldCharType="begin" w:fldLock="1"/>
      </w:r>
      <w:r>
        <w:instrText xml:space="preserve"> PAGEREF _Toc73958859 \h </w:instrText>
      </w:r>
      <w:r>
        <w:fldChar w:fldCharType="separate"/>
      </w:r>
      <w:r>
        <w:t>322</w:t>
      </w:r>
      <w:r>
        <w:fldChar w:fldCharType="end"/>
      </w:r>
    </w:p>
    <w:p w14:paraId="079C1A6F" w14:textId="77777777" w:rsidR="002475F5" w:rsidRPr="00CD4CBB" w:rsidRDefault="002475F5">
      <w:pPr>
        <w:pStyle w:val="TOC4"/>
        <w:rPr>
          <w:rFonts w:ascii="Calibri" w:hAnsi="Calibri"/>
          <w:sz w:val="22"/>
          <w:szCs w:val="22"/>
          <w:lang w:eastAsia="en-GB"/>
        </w:rPr>
      </w:pPr>
      <w:r>
        <w:rPr>
          <w:lang w:eastAsia="zh-CN"/>
        </w:rPr>
        <w:t>13.2.2.4</w:t>
      </w:r>
      <w:r w:rsidRPr="00CD4CBB">
        <w:rPr>
          <w:rFonts w:ascii="Calibri" w:hAnsi="Calibri"/>
          <w:sz w:val="22"/>
          <w:szCs w:val="22"/>
          <w:lang w:eastAsia="en-GB"/>
        </w:rPr>
        <w:tab/>
      </w:r>
      <w:r>
        <w:t>O</w:t>
      </w:r>
      <w:r>
        <w:rPr>
          <w:lang w:eastAsia="zh-CN"/>
        </w:rPr>
        <w:t xml:space="preserve">ne-to-server </w:t>
      </w:r>
      <w:r w:rsidRPr="00274CF8">
        <w:rPr>
          <w:rFonts w:eastAsia="Calibri"/>
          <w:lang w:eastAsia="x-none" w:bidi="he-IL"/>
        </w:rPr>
        <w:t>video</w:t>
      </w:r>
      <w:r>
        <w:rPr>
          <w:lang w:eastAsia="zh-CN"/>
        </w:rPr>
        <w:t xml:space="preserve"> push originating procedures</w:t>
      </w:r>
      <w:r>
        <w:tab/>
      </w:r>
      <w:r>
        <w:fldChar w:fldCharType="begin" w:fldLock="1"/>
      </w:r>
      <w:r>
        <w:instrText xml:space="preserve"> PAGEREF _Toc73958860 \h </w:instrText>
      </w:r>
      <w:r>
        <w:fldChar w:fldCharType="separate"/>
      </w:r>
      <w:r>
        <w:t>323</w:t>
      </w:r>
      <w:r>
        <w:fldChar w:fldCharType="end"/>
      </w:r>
    </w:p>
    <w:p w14:paraId="0AAEDAFC" w14:textId="77777777" w:rsidR="002475F5" w:rsidRPr="00CD4CBB" w:rsidRDefault="002475F5">
      <w:pPr>
        <w:pStyle w:val="TOC4"/>
        <w:rPr>
          <w:rFonts w:ascii="Calibri" w:hAnsi="Calibri"/>
          <w:sz w:val="22"/>
          <w:szCs w:val="22"/>
          <w:lang w:eastAsia="en-GB"/>
        </w:rPr>
      </w:pPr>
      <w:r>
        <w:rPr>
          <w:lang w:eastAsia="zh-CN"/>
        </w:rPr>
        <w:t>13.2.2.5</w:t>
      </w:r>
      <w:r w:rsidRPr="00CD4CBB">
        <w:rPr>
          <w:rFonts w:ascii="Calibri" w:hAnsi="Calibri"/>
          <w:sz w:val="22"/>
          <w:szCs w:val="22"/>
          <w:lang w:eastAsia="en-GB"/>
        </w:rPr>
        <w:tab/>
      </w:r>
      <w:r>
        <w:t>O</w:t>
      </w:r>
      <w:r>
        <w:rPr>
          <w:lang w:eastAsia="zh-CN"/>
        </w:rPr>
        <w:t xml:space="preserve">ne-to-server </w:t>
      </w:r>
      <w:r w:rsidRPr="00274CF8">
        <w:rPr>
          <w:rFonts w:eastAsia="Calibri"/>
          <w:lang w:eastAsia="x-none" w:bidi="he-IL"/>
        </w:rPr>
        <w:t>video</w:t>
      </w:r>
      <w:r>
        <w:rPr>
          <w:lang w:eastAsia="zh-CN"/>
        </w:rPr>
        <w:t xml:space="preserve"> push release procedures</w:t>
      </w:r>
      <w:r>
        <w:tab/>
      </w:r>
      <w:r>
        <w:fldChar w:fldCharType="begin" w:fldLock="1"/>
      </w:r>
      <w:r>
        <w:instrText xml:space="preserve"> PAGEREF _Toc73958861 \h </w:instrText>
      </w:r>
      <w:r>
        <w:fldChar w:fldCharType="separate"/>
      </w:r>
      <w:r>
        <w:t>323</w:t>
      </w:r>
      <w:r>
        <w:fldChar w:fldCharType="end"/>
      </w:r>
    </w:p>
    <w:p w14:paraId="7113B409" w14:textId="77777777" w:rsidR="002475F5" w:rsidRPr="00CD4CBB" w:rsidRDefault="002475F5">
      <w:pPr>
        <w:pStyle w:val="TOC3"/>
        <w:rPr>
          <w:rFonts w:ascii="Calibri" w:hAnsi="Calibri"/>
          <w:sz w:val="22"/>
          <w:szCs w:val="22"/>
          <w:lang w:eastAsia="en-GB"/>
        </w:rPr>
      </w:pPr>
      <w:r>
        <w:t>1</w:t>
      </w:r>
      <w:r w:rsidRPr="00274CF8">
        <w:t>3</w:t>
      </w:r>
      <w:r>
        <w:t>.2.3</w:t>
      </w:r>
      <w:r w:rsidRPr="00CD4CBB">
        <w:rPr>
          <w:rFonts w:ascii="Calibri" w:hAnsi="Calibri"/>
          <w:sz w:val="22"/>
          <w:szCs w:val="22"/>
          <w:lang w:eastAsia="en-GB"/>
        </w:rPr>
        <w:tab/>
      </w:r>
      <w:r>
        <w:t>MCVideo server procedures</w:t>
      </w:r>
      <w:r>
        <w:tab/>
      </w:r>
      <w:r>
        <w:fldChar w:fldCharType="begin" w:fldLock="1"/>
      </w:r>
      <w:r>
        <w:instrText xml:space="preserve"> PAGEREF _Toc73958862 \h </w:instrText>
      </w:r>
      <w:r>
        <w:fldChar w:fldCharType="separate"/>
      </w:r>
      <w:r>
        <w:t>323</w:t>
      </w:r>
      <w:r>
        <w:fldChar w:fldCharType="end"/>
      </w:r>
    </w:p>
    <w:p w14:paraId="1BEEA9D8" w14:textId="77777777" w:rsidR="002475F5" w:rsidRPr="00CD4CBB" w:rsidRDefault="002475F5">
      <w:pPr>
        <w:pStyle w:val="TOC4"/>
        <w:rPr>
          <w:rFonts w:ascii="Calibri" w:hAnsi="Calibri"/>
          <w:sz w:val="22"/>
          <w:szCs w:val="22"/>
          <w:lang w:eastAsia="en-GB"/>
        </w:rPr>
      </w:pPr>
      <w:r>
        <w:t>13.2.3.1</w:t>
      </w:r>
      <w:r w:rsidRPr="00CD4CBB">
        <w:rPr>
          <w:rFonts w:ascii="Calibri" w:hAnsi="Calibri"/>
          <w:sz w:val="22"/>
          <w:szCs w:val="22"/>
          <w:lang w:eastAsia="en-GB"/>
        </w:rPr>
        <w:tab/>
      </w:r>
      <w:r>
        <w:t>Participating MCVideo function procedures</w:t>
      </w:r>
      <w:r>
        <w:tab/>
      </w:r>
      <w:r>
        <w:fldChar w:fldCharType="begin" w:fldLock="1"/>
      </w:r>
      <w:r>
        <w:instrText xml:space="preserve"> PAGEREF _Toc73958863 \h </w:instrText>
      </w:r>
      <w:r>
        <w:fldChar w:fldCharType="separate"/>
      </w:r>
      <w:r>
        <w:t>323</w:t>
      </w:r>
      <w:r>
        <w:fldChar w:fldCharType="end"/>
      </w:r>
    </w:p>
    <w:p w14:paraId="2DF67E97" w14:textId="77777777" w:rsidR="002475F5" w:rsidRPr="00CD4CBB" w:rsidRDefault="002475F5">
      <w:pPr>
        <w:pStyle w:val="TOC5"/>
        <w:rPr>
          <w:rFonts w:ascii="Calibri" w:hAnsi="Calibri"/>
          <w:sz w:val="22"/>
          <w:szCs w:val="22"/>
          <w:lang w:eastAsia="en-GB"/>
        </w:rPr>
      </w:pPr>
      <w:r>
        <w:rPr>
          <w:lang w:eastAsia="zh-CN"/>
        </w:rPr>
        <w:t>13.2.3.1.1</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push originating procedures</w:t>
      </w:r>
      <w:r>
        <w:tab/>
      </w:r>
      <w:r>
        <w:fldChar w:fldCharType="begin" w:fldLock="1"/>
      </w:r>
      <w:r>
        <w:instrText xml:space="preserve"> PAGEREF _Toc73958864 \h </w:instrText>
      </w:r>
      <w:r>
        <w:fldChar w:fldCharType="separate"/>
      </w:r>
      <w:r>
        <w:t>323</w:t>
      </w:r>
      <w:r>
        <w:fldChar w:fldCharType="end"/>
      </w:r>
    </w:p>
    <w:p w14:paraId="64632665" w14:textId="77777777" w:rsidR="002475F5" w:rsidRPr="00CD4CBB" w:rsidRDefault="002475F5">
      <w:pPr>
        <w:pStyle w:val="TOC5"/>
        <w:rPr>
          <w:rFonts w:ascii="Calibri" w:hAnsi="Calibri"/>
          <w:sz w:val="22"/>
          <w:szCs w:val="22"/>
          <w:lang w:eastAsia="en-GB"/>
        </w:rPr>
      </w:pPr>
      <w:r>
        <w:rPr>
          <w:lang w:eastAsia="zh-CN"/>
        </w:rPr>
        <w:t>13.2.3.1.2</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push terminating procedures</w:t>
      </w:r>
      <w:r>
        <w:tab/>
      </w:r>
      <w:r>
        <w:fldChar w:fldCharType="begin" w:fldLock="1"/>
      </w:r>
      <w:r>
        <w:instrText xml:space="preserve"> PAGEREF _Toc73958865 \h </w:instrText>
      </w:r>
      <w:r>
        <w:fldChar w:fldCharType="separate"/>
      </w:r>
      <w:r>
        <w:t>323</w:t>
      </w:r>
      <w:r>
        <w:fldChar w:fldCharType="end"/>
      </w:r>
    </w:p>
    <w:p w14:paraId="4AC4CBBB" w14:textId="77777777" w:rsidR="002475F5" w:rsidRPr="00CD4CBB" w:rsidRDefault="002475F5">
      <w:pPr>
        <w:pStyle w:val="TOC5"/>
        <w:rPr>
          <w:rFonts w:ascii="Calibri" w:hAnsi="Calibri"/>
          <w:sz w:val="22"/>
          <w:szCs w:val="22"/>
          <w:lang w:eastAsia="en-GB"/>
        </w:rPr>
      </w:pPr>
      <w:r>
        <w:rPr>
          <w:lang w:eastAsia="zh-CN"/>
        </w:rPr>
        <w:t>13.2.3.1.3</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push release procedures</w:t>
      </w:r>
      <w:r>
        <w:tab/>
      </w:r>
      <w:r>
        <w:fldChar w:fldCharType="begin" w:fldLock="1"/>
      </w:r>
      <w:r>
        <w:instrText xml:space="preserve"> PAGEREF _Toc73958866 \h </w:instrText>
      </w:r>
      <w:r>
        <w:fldChar w:fldCharType="separate"/>
      </w:r>
      <w:r>
        <w:t>323</w:t>
      </w:r>
      <w:r>
        <w:fldChar w:fldCharType="end"/>
      </w:r>
    </w:p>
    <w:p w14:paraId="7AC89301" w14:textId="77777777" w:rsidR="002475F5" w:rsidRPr="00CD4CBB" w:rsidRDefault="002475F5">
      <w:pPr>
        <w:pStyle w:val="TOC5"/>
        <w:rPr>
          <w:rFonts w:ascii="Calibri" w:hAnsi="Calibri"/>
          <w:sz w:val="22"/>
          <w:szCs w:val="22"/>
          <w:lang w:eastAsia="en-GB"/>
        </w:rPr>
      </w:pPr>
      <w:r>
        <w:rPr>
          <w:lang w:eastAsia="zh-CN"/>
        </w:rPr>
        <w:t>13.2.3.1.4</w:t>
      </w:r>
      <w:r w:rsidRPr="00CD4CBB">
        <w:rPr>
          <w:rFonts w:ascii="Calibri" w:hAnsi="Calibri"/>
          <w:sz w:val="22"/>
          <w:szCs w:val="22"/>
          <w:lang w:eastAsia="en-GB"/>
        </w:rPr>
        <w:tab/>
      </w:r>
      <w:r>
        <w:t>O</w:t>
      </w:r>
      <w:r>
        <w:rPr>
          <w:lang w:eastAsia="zh-CN"/>
        </w:rPr>
        <w:t xml:space="preserve">ne-to-server </w:t>
      </w:r>
      <w:r w:rsidRPr="00274CF8">
        <w:rPr>
          <w:rFonts w:eastAsia="Calibri"/>
          <w:lang w:eastAsia="x-none" w:bidi="he-IL"/>
        </w:rPr>
        <w:t>video</w:t>
      </w:r>
      <w:r>
        <w:rPr>
          <w:lang w:eastAsia="zh-CN"/>
        </w:rPr>
        <w:t xml:space="preserve"> push originating procedures</w:t>
      </w:r>
      <w:r>
        <w:tab/>
      </w:r>
      <w:r>
        <w:fldChar w:fldCharType="begin" w:fldLock="1"/>
      </w:r>
      <w:r>
        <w:instrText xml:space="preserve"> PAGEREF _Toc73958867 \h </w:instrText>
      </w:r>
      <w:r>
        <w:fldChar w:fldCharType="separate"/>
      </w:r>
      <w:r>
        <w:t>323</w:t>
      </w:r>
      <w:r>
        <w:fldChar w:fldCharType="end"/>
      </w:r>
    </w:p>
    <w:p w14:paraId="7BBC97E7" w14:textId="77777777" w:rsidR="002475F5" w:rsidRPr="00CD4CBB" w:rsidRDefault="002475F5">
      <w:pPr>
        <w:pStyle w:val="TOC5"/>
        <w:rPr>
          <w:rFonts w:ascii="Calibri" w:hAnsi="Calibri"/>
          <w:sz w:val="22"/>
          <w:szCs w:val="22"/>
          <w:lang w:eastAsia="en-GB"/>
        </w:rPr>
      </w:pPr>
      <w:r>
        <w:rPr>
          <w:lang w:eastAsia="zh-CN"/>
        </w:rPr>
        <w:t>13.2.3.1.5</w:t>
      </w:r>
      <w:r w:rsidRPr="00CD4CBB">
        <w:rPr>
          <w:rFonts w:ascii="Calibri" w:hAnsi="Calibri"/>
          <w:sz w:val="22"/>
          <w:szCs w:val="22"/>
          <w:lang w:eastAsia="en-GB"/>
        </w:rPr>
        <w:tab/>
      </w:r>
      <w:r>
        <w:t>O</w:t>
      </w:r>
      <w:r>
        <w:rPr>
          <w:lang w:eastAsia="zh-CN"/>
        </w:rPr>
        <w:t xml:space="preserve">ne-to-server </w:t>
      </w:r>
      <w:r w:rsidRPr="00274CF8">
        <w:rPr>
          <w:rFonts w:eastAsia="Calibri"/>
          <w:lang w:eastAsia="x-none" w:bidi="he-IL"/>
        </w:rPr>
        <w:t>video</w:t>
      </w:r>
      <w:r>
        <w:rPr>
          <w:lang w:eastAsia="zh-CN"/>
        </w:rPr>
        <w:t xml:space="preserve"> push release procedures</w:t>
      </w:r>
      <w:r>
        <w:tab/>
      </w:r>
      <w:r>
        <w:fldChar w:fldCharType="begin" w:fldLock="1"/>
      </w:r>
      <w:r>
        <w:instrText xml:space="preserve"> PAGEREF _Toc73958868 \h </w:instrText>
      </w:r>
      <w:r>
        <w:fldChar w:fldCharType="separate"/>
      </w:r>
      <w:r>
        <w:t>324</w:t>
      </w:r>
      <w:r>
        <w:fldChar w:fldCharType="end"/>
      </w:r>
    </w:p>
    <w:p w14:paraId="0D1C7394" w14:textId="77777777" w:rsidR="002475F5" w:rsidRPr="00CD4CBB" w:rsidRDefault="002475F5">
      <w:pPr>
        <w:pStyle w:val="TOC4"/>
        <w:rPr>
          <w:rFonts w:ascii="Calibri" w:hAnsi="Calibri"/>
          <w:sz w:val="22"/>
          <w:szCs w:val="22"/>
          <w:lang w:eastAsia="en-GB"/>
        </w:rPr>
      </w:pPr>
      <w:r>
        <w:rPr>
          <w:lang w:eastAsia="zh-CN"/>
        </w:rPr>
        <w:t>13.2.3.2</w:t>
      </w:r>
      <w:r w:rsidRPr="00CD4CBB">
        <w:rPr>
          <w:rFonts w:ascii="Calibri" w:hAnsi="Calibri"/>
          <w:sz w:val="22"/>
          <w:szCs w:val="22"/>
          <w:lang w:eastAsia="en-GB"/>
        </w:rPr>
        <w:tab/>
      </w:r>
      <w:r>
        <w:t>Controlling MCVideo function procedures</w:t>
      </w:r>
      <w:r>
        <w:tab/>
      </w:r>
      <w:r>
        <w:fldChar w:fldCharType="begin" w:fldLock="1"/>
      </w:r>
      <w:r>
        <w:instrText xml:space="preserve"> PAGEREF _Toc73958869 \h </w:instrText>
      </w:r>
      <w:r>
        <w:fldChar w:fldCharType="separate"/>
      </w:r>
      <w:r>
        <w:t>324</w:t>
      </w:r>
      <w:r>
        <w:fldChar w:fldCharType="end"/>
      </w:r>
    </w:p>
    <w:p w14:paraId="178AB595" w14:textId="77777777" w:rsidR="002475F5" w:rsidRPr="00CD4CBB" w:rsidRDefault="002475F5">
      <w:pPr>
        <w:pStyle w:val="TOC5"/>
        <w:rPr>
          <w:rFonts w:ascii="Calibri" w:hAnsi="Calibri"/>
          <w:sz w:val="22"/>
          <w:szCs w:val="22"/>
          <w:lang w:eastAsia="en-GB"/>
        </w:rPr>
      </w:pPr>
      <w:r>
        <w:rPr>
          <w:lang w:eastAsia="zh-CN"/>
        </w:rPr>
        <w:t>13.2.3.2.1</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push terminating procedures</w:t>
      </w:r>
      <w:r>
        <w:tab/>
      </w:r>
      <w:r>
        <w:fldChar w:fldCharType="begin" w:fldLock="1"/>
      </w:r>
      <w:r>
        <w:instrText xml:space="preserve"> PAGEREF _Toc73958870 \h </w:instrText>
      </w:r>
      <w:r>
        <w:fldChar w:fldCharType="separate"/>
      </w:r>
      <w:r>
        <w:t>324</w:t>
      </w:r>
      <w:r>
        <w:fldChar w:fldCharType="end"/>
      </w:r>
    </w:p>
    <w:p w14:paraId="3F64CD2D" w14:textId="77777777" w:rsidR="002475F5" w:rsidRPr="00CD4CBB" w:rsidRDefault="002475F5">
      <w:pPr>
        <w:pStyle w:val="TOC5"/>
        <w:rPr>
          <w:rFonts w:ascii="Calibri" w:hAnsi="Calibri"/>
          <w:sz w:val="22"/>
          <w:szCs w:val="22"/>
          <w:lang w:eastAsia="en-GB"/>
        </w:rPr>
      </w:pPr>
      <w:r>
        <w:rPr>
          <w:lang w:eastAsia="zh-CN"/>
        </w:rPr>
        <w:t>13.2.3.2.2</w:t>
      </w:r>
      <w:r w:rsidRPr="00CD4CBB">
        <w:rPr>
          <w:rFonts w:ascii="Calibri" w:hAnsi="Calibri"/>
          <w:sz w:val="22"/>
          <w:szCs w:val="22"/>
          <w:lang w:eastAsia="en-GB"/>
        </w:rPr>
        <w:tab/>
      </w:r>
      <w:r>
        <w:t>O</w:t>
      </w:r>
      <w:r>
        <w:rPr>
          <w:lang w:eastAsia="zh-CN"/>
        </w:rPr>
        <w:t xml:space="preserve">ne-to-one </w:t>
      </w:r>
      <w:r w:rsidRPr="00274CF8">
        <w:rPr>
          <w:rFonts w:eastAsia="Calibri"/>
          <w:lang w:eastAsia="x-none" w:bidi="he-IL"/>
        </w:rPr>
        <w:t>video</w:t>
      </w:r>
      <w:r>
        <w:rPr>
          <w:lang w:eastAsia="zh-CN"/>
        </w:rPr>
        <w:t xml:space="preserve"> push release procedures</w:t>
      </w:r>
      <w:r>
        <w:tab/>
      </w:r>
      <w:r>
        <w:fldChar w:fldCharType="begin" w:fldLock="1"/>
      </w:r>
      <w:r>
        <w:instrText xml:space="preserve"> PAGEREF _Toc73958871 \h </w:instrText>
      </w:r>
      <w:r>
        <w:fldChar w:fldCharType="separate"/>
      </w:r>
      <w:r>
        <w:t>324</w:t>
      </w:r>
      <w:r>
        <w:fldChar w:fldCharType="end"/>
      </w:r>
    </w:p>
    <w:p w14:paraId="19200C18" w14:textId="77777777" w:rsidR="002475F5" w:rsidRPr="00CD4CBB" w:rsidRDefault="002475F5">
      <w:pPr>
        <w:pStyle w:val="TOC5"/>
        <w:rPr>
          <w:rFonts w:ascii="Calibri" w:hAnsi="Calibri"/>
          <w:sz w:val="22"/>
          <w:szCs w:val="22"/>
          <w:lang w:eastAsia="en-GB"/>
        </w:rPr>
      </w:pPr>
      <w:r>
        <w:rPr>
          <w:lang w:eastAsia="zh-CN"/>
        </w:rPr>
        <w:t>13.2.3.2.3</w:t>
      </w:r>
      <w:r w:rsidRPr="00CD4CBB">
        <w:rPr>
          <w:rFonts w:ascii="Calibri" w:hAnsi="Calibri"/>
          <w:sz w:val="22"/>
          <w:szCs w:val="22"/>
          <w:lang w:eastAsia="en-GB"/>
        </w:rPr>
        <w:tab/>
      </w:r>
      <w:r>
        <w:t>O</w:t>
      </w:r>
      <w:r>
        <w:rPr>
          <w:lang w:eastAsia="zh-CN"/>
        </w:rPr>
        <w:t xml:space="preserve">ne-to-server </w:t>
      </w:r>
      <w:r w:rsidRPr="00274CF8">
        <w:rPr>
          <w:rFonts w:eastAsia="Calibri"/>
          <w:lang w:eastAsia="x-none" w:bidi="he-IL"/>
        </w:rPr>
        <w:t>video</w:t>
      </w:r>
      <w:r>
        <w:rPr>
          <w:lang w:eastAsia="zh-CN"/>
        </w:rPr>
        <w:t xml:space="preserve"> push terminating procedures</w:t>
      </w:r>
      <w:r>
        <w:tab/>
      </w:r>
      <w:r>
        <w:fldChar w:fldCharType="begin" w:fldLock="1"/>
      </w:r>
      <w:r>
        <w:instrText xml:space="preserve"> PAGEREF _Toc73958872 \h </w:instrText>
      </w:r>
      <w:r>
        <w:fldChar w:fldCharType="separate"/>
      </w:r>
      <w:r>
        <w:t>324</w:t>
      </w:r>
      <w:r>
        <w:fldChar w:fldCharType="end"/>
      </w:r>
    </w:p>
    <w:p w14:paraId="7D7CB8E6" w14:textId="77777777" w:rsidR="002475F5" w:rsidRPr="00CD4CBB" w:rsidRDefault="002475F5">
      <w:pPr>
        <w:pStyle w:val="TOC5"/>
        <w:rPr>
          <w:rFonts w:ascii="Calibri" w:hAnsi="Calibri"/>
          <w:sz w:val="22"/>
          <w:szCs w:val="22"/>
          <w:lang w:eastAsia="en-GB"/>
        </w:rPr>
      </w:pPr>
      <w:r>
        <w:rPr>
          <w:lang w:eastAsia="zh-CN"/>
        </w:rPr>
        <w:t>13.2.3.2.4</w:t>
      </w:r>
      <w:r w:rsidRPr="00CD4CBB">
        <w:rPr>
          <w:rFonts w:ascii="Calibri" w:hAnsi="Calibri"/>
          <w:sz w:val="22"/>
          <w:szCs w:val="22"/>
          <w:lang w:eastAsia="en-GB"/>
        </w:rPr>
        <w:tab/>
      </w:r>
      <w:r>
        <w:t>O</w:t>
      </w:r>
      <w:r>
        <w:rPr>
          <w:lang w:eastAsia="zh-CN"/>
        </w:rPr>
        <w:t xml:space="preserve">ne-to-server </w:t>
      </w:r>
      <w:r w:rsidRPr="00274CF8">
        <w:rPr>
          <w:rFonts w:eastAsia="Calibri"/>
          <w:lang w:eastAsia="x-none" w:bidi="he-IL"/>
        </w:rPr>
        <w:t>video</w:t>
      </w:r>
      <w:r>
        <w:rPr>
          <w:lang w:eastAsia="zh-CN"/>
        </w:rPr>
        <w:t xml:space="preserve"> push release procedures</w:t>
      </w:r>
      <w:r>
        <w:tab/>
      </w:r>
      <w:r>
        <w:fldChar w:fldCharType="begin" w:fldLock="1"/>
      </w:r>
      <w:r>
        <w:instrText xml:space="preserve"> PAGEREF _Toc73958873 \h </w:instrText>
      </w:r>
      <w:r>
        <w:fldChar w:fldCharType="separate"/>
      </w:r>
      <w:r>
        <w:t>325</w:t>
      </w:r>
      <w:r>
        <w:fldChar w:fldCharType="end"/>
      </w:r>
    </w:p>
    <w:p w14:paraId="34CE5AFF" w14:textId="77777777" w:rsidR="002475F5" w:rsidRPr="00CD4CBB" w:rsidRDefault="002475F5">
      <w:pPr>
        <w:pStyle w:val="TOC2"/>
        <w:rPr>
          <w:rFonts w:ascii="Calibri" w:hAnsi="Calibri"/>
          <w:sz w:val="22"/>
          <w:szCs w:val="22"/>
          <w:lang w:eastAsia="en-GB"/>
        </w:rPr>
      </w:pPr>
      <w:r>
        <w:t>1</w:t>
      </w:r>
      <w:r w:rsidRPr="00274CF8">
        <w:t>3</w:t>
      </w:r>
      <w:r>
        <w:t>.3</w:t>
      </w:r>
      <w:r w:rsidRPr="00CD4CBB">
        <w:rPr>
          <w:rFonts w:ascii="Calibri" w:hAnsi="Calibri"/>
          <w:sz w:val="22"/>
          <w:szCs w:val="22"/>
          <w:lang w:eastAsia="en-GB"/>
        </w:rPr>
        <w:tab/>
      </w:r>
      <w:r>
        <w:t>Off-network video push</w:t>
      </w:r>
      <w:r>
        <w:tab/>
      </w:r>
      <w:r>
        <w:fldChar w:fldCharType="begin" w:fldLock="1"/>
      </w:r>
      <w:r>
        <w:instrText xml:space="preserve"> PAGEREF _Toc73958874 \h </w:instrText>
      </w:r>
      <w:r>
        <w:fldChar w:fldCharType="separate"/>
      </w:r>
      <w:r>
        <w:t>325</w:t>
      </w:r>
      <w:r>
        <w:fldChar w:fldCharType="end"/>
      </w:r>
    </w:p>
    <w:p w14:paraId="6B85C3D2" w14:textId="77777777" w:rsidR="002475F5" w:rsidRPr="00CD4CBB" w:rsidRDefault="002475F5">
      <w:pPr>
        <w:pStyle w:val="TOC3"/>
        <w:rPr>
          <w:rFonts w:ascii="Calibri" w:hAnsi="Calibri"/>
          <w:sz w:val="22"/>
          <w:szCs w:val="22"/>
          <w:lang w:eastAsia="en-GB"/>
        </w:rPr>
      </w:pPr>
      <w:r>
        <w:t>1</w:t>
      </w:r>
      <w:r w:rsidRPr="00274CF8">
        <w:t>3</w:t>
      </w:r>
      <w:r>
        <w:t>.3.1</w:t>
      </w:r>
      <w:r w:rsidRPr="00CD4CBB">
        <w:rPr>
          <w:rFonts w:ascii="Calibri" w:hAnsi="Calibri"/>
          <w:sz w:val="22"/>
          <w:szCs w:val="22"/>
          <w:lang w:eastAsia="en-GB"/>
        </w:rPr>
        <w:tab/>
      </w:r>
      <w:r>
        <w:t>General</w:t>
      </w:r>
      <w:r>
        <w:tab/>
      </w:r>
      <w:r>
        <w:fldChar w:fldCharType="begin" w:fldLock="1"/>
      </w:r>
      <w:r>
        <w:instrText xml:space="preserve"> PAGEREF _Toc73958875 \h </w:instrText>
      </w:r>
      <w:r>
        <w:fldChar w:fldCharType="separate"/>
      </w:r>
      <w:r>
        <w:t>325</w:t>
      </w:r>
      <w:r>
        <w:fldChar w:fldCharType="end"/>
      </w:r>
    </w:p>
    <w:p w14:paraId="05B651AB" w14:textId="77777777" w:rsidR="002475F5" w:rsidRPr="00CD4CBB" w:rsidRDefault="002475F5">
      <w:pPr>
        <w:pStyle w:val="TOC4"/>
        <w:rPr>
          <w:rFonts w:ascii="Calibri" w:hAnsi="Calibri"/>
          <w:sz w:val="22"/>
          <w:szCs w:val="22"/>
          <w:lang w:eastAsia="en-GB"/>
        </w:rPr>
      </w:pPr>
      <w:r w:rsidRPr="00274CF8">
        <w:rPr>
          <w:rFonts w:eastAsia="Calibri"/>
        </w:rPr>
        <w:t>13.3.1</w:t>
      </w:r>
      <w:r w:rsidRPr="00274CF8">
        <w:rPr>
          <w:rFonts w:eastAsia="Calibri"/>
          <w:lang w:val="en-US"/>
        </w:rPr>
        <w:t>.1</w:t>
      </w:r>
      <w:r w:rsidRPr="00CD4CBB">
        <w:rPr>
          <w:rFonts w:ascii="Calibri" w:hAnsi="Calibri"/>
          <w:sz w:val="22"/>
          <w:szCs w:val="22"/>
          <w:lang w:eastAsia="en-GB"/>
        </w:rPr>
        <w:tab/>
      </w:r>
      <w:r w:rsidRPr="00274CF8">
        <w:rPr>
          <w:rFonts w:eastAsia="Calibri"/>
          <w:lang w:val="en-US"/>
        </w:rPr>
        <w:t>Common Procedures</w:t>
      </w:r>
      <w:r>
        <w:tab/>
      </w:r>
      <w:r>
        <w:fldChar w:fldCharType="begin" w:fldLock="1"/>
      </w:r>
      <w:r>
        <w:instrText xml:space="preserve"> PAGEREF _Toc73958876 \h </w:instrText>
      </w:r>
      <w:r>
        <w:fldChar w:fldCharType="separate"/>
      </w:r>
      <w:r>
        <w:t>325</w:t>
      </w:r>
      <w:r>
        <w:fldChar w:fldCharType="end"/>
      </w:r>
    </w:p>
    <w:p w14:paraId="3E67C2B2" w14:textId="77777777" w:rsidR="002475F5" w:rsidRPr="00CD4CBB" w:rsidRDefault="002475F5">
      <w:pPr>
        <w:pStyle w:val="TOC5"/>
        <w:rPr>
          <w:rFonts w:ascii="Calibri" w:hAnsi="Calibri"/>
          <w:sz w:val="22"/>
          <w:szCs w:val="22"/>
          <w:lang w:eastAsia="en-GB"/>
        </w:rPr>
      </w:pPr>
      <w:r>
        <w:t>1</w:t>
      </w:r>
      <w:r w:rsidRPr="00274CF8">
        <w:rPr>
          <w:lang w:val="en-US"/>
        </w:rPr>
        <w:t>3</w:t>
      </w:r>
      <w:r>
        <w:t>.3.1.1.1</w:t>
      </w:r>
      <w:r w:rsidRPr="00CD4CBB">
        <w:rPr>
          <w:rFonts w:ascii="Calibri" w:hAnsi="Calibri"/>
          <w:sz w:val="22"/>
          <w:szCs w:val="22"/>
          <w:lang w:eastAsia="en-GB"/>
        </w:rPr>
        <w:tab/>
      </w:r>
      <w:r>
        <w:t>Sending</w:t>
      </w:r>
      <w:r>
        <w:rPr>
          <w:lang w:eastAsia="ko-KR"/>
        </w:rPr>
        <w:t xml:space="preserve">/Receiving </w:t>
      </w:r>
      <w:r>
        <w:t>a message</w:t>
      </w:r>
      <w:r>
        <w:tab/>
      </w:r>
      <w:r>
        <w:fldChar w:fldCharType="begin" w:fldLock="1"/>
      </w:r>
      <w:r>
        <w:instrText xml:space="preserve"> PAGEREF _Toc73958877 \h </w:instrText>
      </w:r>
      <w:r>
        <w:fldChar w:fldCharType="separate"/>
      </w:r>
      <w:r>
        <w:t>325</w:t>
      </w:r>
      <w:r>
        <w:fldChar w:fldCharType="end"/>
      </w:r>
    </w:p>
    <w:p w14:paraId="2DA4FBA2" w14:textId="77777777" w:rsidR="002475F5" w:rsidRPr="00CD4CBB" w:rsidRDefault="002475F5">
      <w:pPr>
        <w:pStyle w:val="TOC3"/>
        <w:rPr>
          <w:rFonts w:ascii="Calibri" w:hAnsi="Calibri"/>
          <w:sz w:val="22"/>
          <w:szCs w:val="22"/>
          <w:lang w:eastAsia="en-GB"/>
        </w:rPr>
      </w:pPr>
      <w:r>
        <w:t>1</w:t>
      </w:r>
      <w:r w:rsidRPr="00274CF8">
        <w:t>3</w:t>
      </w:r>
      <w:r>
        <w:t>.3.2</w:t>
      </w:r>
      <w:r w:rsidRPr="00CD4CBB">
        <w:rPr>
          <w:rFonts w:ascii="Calibri" w:hAnsi="Calibri"/>
          <w:sz w:val="22"/>
          <w:szCs w:val="22"/>
          <w:lang w:eastAsia="en-GB"/>
        </w:rPr>
        <w:tab/>
      </w:r>
      <w:r>
        <w:t>MCVideo client procedures</w:t>
      </w:r>
      <w:r>
        <w:tab/>
      </w:r>
      <w:r>
        <w:fldChar w:fldCharType="begin" w:fldLock="1"/>
      </w:r>
      <w:r>
        <w:instrText xml:space="preserve"> PAGEREF _Toc73958878 \h </w:instrText>
      </w:r>
      <w:r>
        <w:fldChar w:fldCharType="separate"/>
      </w:r>
      <w:r>
        <w:t>325</w:t>
      </w:r>
      <w:r>
        <w:fldChar w:fldCharType="end"/>
      </w:r>
    </w:p>
    <w:p w14:paraId="2D564EF1" w14:textId="77777777" w:rsidR="002475F5" w:rsidRPr="00CD4CBB" w:rsidRDefault="002475F5">
      <w:pPr>
        <w:pStyle w:val="TOC4"/>
        <w:rPr>
          <w:rFonts w:ascii="Calibri" w:hAnsi="Calibri"/>
          <w:sz w:val="22"/>
          <w:szCs w:val="22"/>
          <w:lang w:eastAsia="en-GB"/>
        </w:rPr>
      </w:pPr>
      <w:r w:rsidRPr="00274CF8">
        <w:rPr>
          <w:rFonts w:eastAsia="Calibri"/>
        </w:rPr>
        <w:t>13.3.</w:t>
      </w:r>
      <w:r w:rsidRPr="00274CF8">
        <w:rPr>
          <w:rFonts w:eastAsia="Calibri"/>
          <w:lang w:val="en-US"/>
        </w:rPr>
        <w:t>2.1</w:t>
      </w:r>
      <w:r w:rsidRPr="00CD4CBB">
        <w:rPr>
          <w:rFonts w:ascii="Calibri" w:hAnsi="Calibri"/>
          <w:sz w:val="22"/>
          <w:szCs w:val="22"/>
          <w:lang w:eastAsia="en-GB"/>
        </w:rPr>
        <w:tab/>
      </w:r>
      <w:r w:rsidRPr="00274CF8">
        <w:rPr>
          <w:rFonts w:eastAsia="Calibri"/>
        </w:rPr>
        <w:t>Video push to another MCVideo user</w:t>
      </w:r>
      <w:r>
        <w:tab/>
      </w:r>
      <w:r>
        <w:fldChar w:fldCharType="begin" w:fldLock="1"/>
      </w:r>
      <w:r>
        <w:instrText xml:space="preserve"> PAGEREF _Toc73958879 \h </w:instrText>
      </w:r>
      <w:r>
        <w:fldChar w:fldCharType="separate"/>
      </w:r>
      <w:r>
        <w:t>325</w:t>
      </w:r>
      <w:r>
        <w:fldChar w:fldCharType="end"/>
      </w:r>
    </w:p>
    <w:p w14:paraId="631F4C44" w14:textId="77777777" w:rsidR="002475F5" w:rsidRPr="00CD4CBB" w:rsidRDefault="002475F5">
      <w:pPr>
        <w:pStyle w:val="TOC5"/>
        <w:rPr>
          <w:rFonts w:ascii="Calibri" w:hAnsi="Calibri"/>
          <w:sz w:val="22"/>
          <w:szCs w:val="22"/>
          <w:lang w:eastAsia="en-GB"/>
        </w:rPr>
      </w:pPr>
      <w:r>
        <w:t>1</w:t>
      </w:r>
      <w:r w:rsidRPr="00274CF8">
        <w:rPr>
          <w:lang w:val="en-US"/>
        </w:rPr>
        <w:t>3</w:t>
      </w:r>
      <w:r>
        <w:t>.3.</w:t>
      </w:r>
      <w:r w:rsidRPr="00274CF8">
        <w:rPr>
          <w:lang w:val="en-US"/>
        </w:rPr>
        <w:t>2</w:t>
      </w:r>
      <w:r>
        <w:t>.</w:t>
      </w:r>
      <w:r w:rsidRPr="00274CF8">
        <w:rPr>
          <w:lang w:val="en-US"/>
        </w:rPr>
        <w:t>1</w:t>
      </w:r>
      <w:r>
        <w:t>.1</w:t>
      </w:r>
      <w:r w:rsidRPr="00CD4CBB">
        <w:rPr>
          <w:rFonts w:ascii="Calibri" w:hAnsi="Calibri"/>
          <w:sz w:val="22"/>
          <w:szCs w:val="22"/>
          <w:lang w:eastAsia="en-GB"/>
        </w:rPr>
        <w:tab/>
      </w:r>
      <w:r w:rsidRPr="00274CF8">
        <w:rPr>
          <w:lang w:val="en-US"/>
        </w:rPr>
        <w:t>P</w:t>
      </w:r>
      <w:r>
        <w:rPr>
          <w:lang w:eastAsia="ko-KR"/>
        </w:rPr>
        <w:t xml:space="preserve">rivate </w:t>
      </w:r>
      <w:r w:rsidRPr="00274CF8">
        <w:rPr>
          <w:lang w:val="en-US"/>
        </w:rPr>
        <w:t>video push call setup</w:t>
      </w:r>
      <w:r>
        <w:tab/>
      </w:r>
      <w:r>
        <w:fldChar w:fldCharType="begin" w:fldLock="1"/>
      </w:r>
      <w:r>
        <w:instrText xml:space="preserve"> PAGEREF _Toc73958880 \h </w:instrText>
      </w:r>
      <w:r>
        <w:fldChar w:fldCharType="separate"/>
      </w:r>
      <w:r>
        <w:t>325</w:t>
      </w:r>
      <w:r>
        <w:fldChar w:fldCharType="end"/>
      </w:r>
    </w:p>
    <w:p w14:paraId="42BDA8F1" w14:textId="77777777" w:rsidR="002475F5" w:rsidRPr="00CD4CBB" w:rsidRDefault="002475F5">
      <w:pPr>
        <w:pStyle w:val="TOC5"/>
        <w:rPr>
          <w:rFonts w:ascii="Calibri" w:hAnsi="Calibri"/>
          <w:sz w:val="22"/>
          <w:szCs w:val="22"/>
          <w:lang w:eastAsia="en-GB"/>
        </w:rPr>
      </w:pPr>
      <w:r>
        <w:t>1</w:t>
      </w:r>
      <w:r w:rsidRPr="00274CF8">
        <w:rPr>
          <w:lang w:val="en-US"/>
        </w:rPr>
        <w:t>3</w:t>
      </w:r>
      <w:r>
        <w:t>.3.</w:t>
      </w:r>
      <w:r w:rsidRPr="00274CF8">
        <w:rPr>
          <w:lang w:val="en-US"/>
        </w:rPr>
        <w:t>2</w:t>
      </w:r>
      <w:r>
        <w:t>.</w:t>
      </w:r>
      <w:r w:rsidRPr="00274CF8">
        <w:rPr>
          <w:lang w:val="en-US"/>
        </w:rPr>
        <w:t>1</w:t>
      </w:r>
      <w:r>
        <w:t>.2</w:t>
      </w:r>
      <w:r w:rsidRPr="00CD4CBB">
        <w:rPr>
          <w:rFonts w:ascii="Calibri" w:hAnsi="Calibri"/>
          <w:sz w:val="22"/>
          <w:szCs w:val="22"/>
          <w:lang w:eastAsia="en-GB"/>
        </w:rPr>
        <w:tab/>
      </w:r>
      <w:r w:rsidRPr="00274CF8">
        <w:rPr>
          <w:lang w:val="en-US"/>
        </w:rPr>
        <w:t>P</w:t>
      </w:r>
      <w:r>
        <w:rPr>
          <w:lang w:eastAsia="ko-KR"/>
        </w:rPr>
        <w:t xml:space="preserve">rivate </w:t>
      </w:r>
      <w:r w:rsidRPr="00274CF8">
        <w:rPr>
          <w:lang w:val="en-US"/>
        </w:rPr>
        <w:t>video push call setup in manual commencement mode</w:t>
      </w:r>
      <w:r>
        <w:tab/>
      </w:r>
      <w:r>
        <w:fldChar w:fldCharType="begin" w:fldLock="1"/>
      </w:r>
      <w:r>
        <w:instrText xml:space="preserve"> PAGEREF _Toc73958881 \h </w:instrText>
      </w:r>
      <w:r>
        <w:fldChar w:fldCharType="separate"/>
      </w:r>
      <w:r>
        <w:t>325</w:t>
      </w:r>
      <w:r>
        <w:fldChar w:fldCharType="end"/>
      </w:r>
    </w:p>
    <w:p w14:paraId="0106F009" w14:textId="77777777" w:rsidR="002475F5" w:rsidRPr="00CD4CBB" w:rsidRDefault="002475F5">
      <w:pPr>
        <w:pStyle w:val="TOC5"/>
        <w:rPr>
          <w:rFonts w:ascii="Calibri" w:hAnsi="Calibri"/>
          <w:sz w:val="22"/>
          <w:szCs w:val="22"/>
          <w:lang w:eastAsia="en-GB"/>
        </w:rPr>
      </w:pPr>
      <w:r>
        <w:t>1</w:t>
      </w:r>
      <w:r w:rsidRPr="00274CF8">
        <w:rPr>
          <w:lang w:val="en-US"/>
        </w:rPr>
        <w:t>3</w:t>
      </w:r>
      <w:r>
        <w:t>.3.</w:t>
      </w:r>
      <w:r w:rsidRPr="00274CF8">
        <w:rPr>
          <w:lang w:val="en-US"/>
        </w:rPr>
        <w:t>2</w:t>
      </w:r>
      <w:r>
        <w:t>.</w:t>
      </w:r>
      <w:r w:rsidRPr="00274CF8">
        <w:rPr>
          <w:lang w:val="en-US"/>
        </w:rPr>
        <w:t>1</w:t>
      </w:r>
      <w:r>
        <w:t>.3</w:t>
      </w:r>
      <w:r w:rsidRPr="00CD4CBB">
        <w:rPr>
          <w:rFonts w:ascii="Calibri" w:hAnsi="Calibri"/>
          <w:sz w:val="22"/>
          <w:szCs w:val="22"/>
          <w:lang w:eastAsia="en-GB"/>
        </w:rPr>
        <w:tab/>
      </w:r>
      <w:r w:rsidRPr="00274CF8">
        <w:rPr>
          <w:lang w:val="en-US"/>
        </w:rPr>
        <w:t>P</w:t>
      </w:r>
      <w:r>
        <w:rPr>
          <w:lang w:eastAsia="ko-KR"/>
        </w:rPr>
        <w:t xml:space="preserve">rivate </w:t>
      </w:r>
      <w:r w:rsidRPr="00274CF8">
        <w:rPr>
          <w:lang w:val="en-US"/>
        </w:rPr>
        <w:t>video push call release</w:t>
      </w:r>
      <w:r>
        <w:tab/>
      </w:r>
      <w:r>
        <w:fldChar w:fldCharType="begin" w:fldLock="1"/>
      </w:r>
      <w:r>
        <w:instrText xml:space="preserve"> PAGEREF _Toc73958882 \h </w:instrText>
      </w:r>
      <w:r>
        <w:fldChar w:fldCharType="separate"/>
      </w:r>
      <w:r>
        <w:t>325</w:t>
      </w:r>
      <w:r>
        <w:fldChar w:fldCharType="end"/>
      </w:r>
    </w:p>
    <w:p w14:paraId="02332B84" w14:textId="77777777" w:rsidR="002475F5" w:rsidRPr="00CD4CBB" w:rsidRDefault="002475F5">
      <w:pPr>
        <w:pStyle w:val="TOC5"/>
        <w:rPr>
          <w:rFonts w:ascii="Calibri" w:hAnsi="Calibri"/>
          <w:sz w:val="22"/>
          <w:szCs w:val="22"/>
          <w:lang w:eastAsia="en-GB"/>
        </w:rPr>
      </w:pPr>
      <w:r>
        <w:rPr>
          <w:lang w:eastAsia="ko-KR"/>
        </w:rPr>
        <w:t>13.3.2.1.4</w:t>
      </w:r>
      <w:r w:rsidRPr="00CD4CBB">
        <w:rPr>
          <w:rFonts w:ascii="Calibri" w:hAnsi="Calibri"/>
          <w:sz w:val="22"/>
          <w:szCs w:val="22"/>
          <w:lang w:eastAsia="en-GB"/>
        </w:rPr>
        <w:tab/>
      </w:r>
      <w:r>
        <w:rPr>
          <w:lang w:eastAsia="ko-KR"/>
        </w:rPr>
        <w:t>Sending video push notification</w:t>
      </w:r>
      <w:r>
        <w:tab/>
      </w:r>
      <w:r>
        <w:fldChar w:fldCharType="begin" w:fldLock="1"/>
      </w:r>
      <w:r>
        <w:instrText xml:space="preserve"> PAGEREF _Toc73958883 \h </w:instrText>
      </w:r>
      <w:r>
        <w:fldChar w:fldCharType="separate"/>
      </w:r>
      <w:r>
        <w:t>326</w:t>
      </w:r>
      <w:r>
        <w:fldChar w:fldCharType="end"/>
      </w:r>
    </w:p>
    <w:p w14:paraId="00191ACF" w14:textId="77777777" w:rsidR="002475F5" w:rsidRPr="00CD4CBB" w:rsidRDefault="002475F5">
      <w:pPr>
        <w:pStyle w:val="TOC5"/>
        <w:rPr>
          <w:rFonts w:ascii="Calibri" w:hAnsi="Calibri"/>
          <w:sz w:val="22"/>
          <w:szCs w:val="22"/>
          <w:lang w:eastAsia="en-GB"/>
        </w:rPr>
      </w:pPr>
      <w:r>
        <w:t>13.3.2.1.5</w:t>
      </w:r>
      <w:r w:rsidRPr="00CD4CBB">
        <w:rPr>
          <w:rFonts w:ascii="Calibri" w:hAnsi="Calibri"/>
          <w:sz w:val="22"/>
          <w:szCs w:val="22"/>
          <w:lang w:eastAsia="en-GB"/>
        </w:rPr>
        <w:tab/>
      </w:r>
      <w:r w:rsidRPr="00274CF8">
        <w:rPr>
          <w:lang w:val="en-US"/>
        </w:rPr>
        <w:t>Receiving</w:t>
      </w:r>
      <w:r>
        <w:t xml:space="preserve"> </w:t>
      </w:r>
      <w:r w:rsidRPr="00274CF8">
        <w:rPr>
          <w:lang w:val="en-US"/>
        </w:rPr>
        <w:t>v</w:t>
      </w:r>
      <w:r>
        <w:t xml:space="preserve">ideo </w:t>
      </w:r>
      <w:r w:rsidRPr="00274CF8">
        <w:rPr>
          <w:lang w:val="en-US"/>
        </w:rPr>
        <w:t>p</w:t>
      </w:r>
      <w:r>
        <w:t>ush</w:t>
      </w:r>
      <w:r w:rsidRPr="00274CF8">
        <w:rPr>
          <w:lang w:val="en-US"/>
        </w:rPr>
        <w:t xml:space="preserve"> notification</w:t>
      </w:r>
      <w:r>
        <w:tab/>
      </w:r>
      <w:r>
        <w:fldChar w:fldCharType="begin" w:fldLock="1"/>
      </w:r>
      <w:r>
        <w:instrText xml:space="preserve"> PAGEREF _Toc73958884 \h </w:instrText>
      </w:r>
      <w:r>
        <w:fldChar w:fldCharType="separate"/>
      </w:r>
      <w:r>
        <w:t>326</w:t>
      </w:r>
      <w:r>
        <w:fldChar w:fldCharType="end"/>
      </w:r>
    </w:p>
    <w:p w14:paraId="5E262A7C" w14:textId="77777777" w:rsidR="002475F5" w:rsidRPr="00CD4CBB" w:rsidRDefault="002475F5">
      <w:pPr>
        <w:pStyle w:val="TOC4"/>
        <w:rPr>
          <w:rFonts w:ascii="Calibri" w:hAnsi="Calibri"/>
          <w:sz w:val="22"/>
          <w:szCs w:val="22"/>
          <w:lang w:eastAsia="en-GB"/>
        </w:rPr>
      </w:pPr>
      <w:r w:rsidRPr="00274CF8">
        <w:rPr>
          <w:rFonts w:eastAsia="Calibri"/>
        </w:rPr>
        <w:t>13.3.</w:t>
      </w:r>
      <w:r w:rsidRPr="00274CF8">
        <w:rPr>
          <w:rFonts w:eastAsia="Calibri"/>
          <w:lang w:val="en-US"/>
        </w:rPr>
        <w:t>2.2</w:t>
      </w:r>
      <w:r w:rsidRPr="00CD4CBB">
        <w:rPr>
          <w:rFonts w:ascii="Calibri" w:hAnsi="Calibri"/>
          <w:sz w:val="22"/>
          <w:szCs w:val="22"/>
          <w:lang w:eastAsia="en-GB"/>
        </w:rPr>
        <w:tab/>
      </w:r>
      <w:r w:rsidRPr="00274CF8">
        <w:rPr>
          <w:rFonts w:eastAsia="Calibri"/>
        </w:rPr>
        <w:t>Remotely initiated video push</w:t>
      </w:r>
      <w:r>
        <w:tab/>
      </w:r>
      <w:r>
        <w:fldChar w:fldCharType="begin" w:fldLock="1"/>
      </w:r>
      <w:r>
        <w:instrText xml:space="preserve"> PAGEREF _Toc73958885 \h </w:instrText>
      </w:r>
      <w:r>
        <w:fldChar w:fldCharType="separate"/>
      </w:r>
      <w:r>
        <w:t>326</w:t>
      </w:r>
      <w:r>
        <w:fldChar w:fldCharType="end"/>
      </w:r>
    </w:p>
    <w:p w14:paraId="7938B9D8" w14:textId="77777777" w:rsidR="002475F5" w:rsidRPr="00CD4CBB" w:rsidRDefault="002475F5">
      <w:pPr>
        <w:pStyle w:val="TOC5"/>
        <w:rPr>
          <w:rFonts w:ascii="Calibri" w:hAnsi="Calibri"/>
          <w:sz w:val="22"/>
          <w:szCs w:val="22"/>
          <w:lang w:eastAsia="en-GB"/>
        </w:rPr>
      </w:pPr>
      <w:r>
        <w:t>13.3.2.2.1</w:t>
      </w:r>
      <w:r w:rsidRPr="00CD4CBB">
        <w:rPr>
          <w:rFonts w:ascii="Calibri" w:hAnsi="Calibri"/>
          <w:sz w:val="22"/>
          <w:szCs w:val="22"/>
          <w:lang w:eastAsia="en-GB"/>
        </w:rPr>
        <w:tab/>
      </w:r>
      <w:r>
        <w:t>Initiating a remote video push request</w:t>
      </w:r>
      <w:r>
        <w:tab/>
      </w:r>
      <w:r>
        <w:fldChar w:fldCharType="begin" w:fldLock="1"/>
      </w:r>
      <w:r>
        <w:instrText xml:space="preserve"> PAGEREF _Toc73958886 \h </w:instrText>
      </w:r>
      <w:r>
        <w:fldChar w:fldCharType="separate"/>
      </w:r>
      <w:r>
        <w:t>326</w:t>
      </w:r>
      <w:r>
        <w:fldChar w:fldCharType="end"/>
      </w:r>
    </w:p>
    <w:p w14:paraId="103E994B" w14:textId="77777777" w:rsidR="002475F5" w:rsidRPr="00CD4CBB" w:rsidRDefault="002475F5">
      <w:pPr>
        <w:pStyle w:val="TOC5"/>
        <w:rPr>
          <w:rFonts w:ascii="Calibri" w:hAnsi="Calibri"/>
          <w:sz w:val="22"/>
          <w:szCs w:val="22"/>
          <w:lang w:eastAsia="en-GB"/>
        </w:rPr>
      </w:pPr>
      <w:r>
        <w:t>13.3.2.2.2</w:t>
      </w:r>
      <w:r w:rsidRPr="00CD4CBB">
        <w:rPr>
          <w:rFonts w:ascii="Calibri" w:hAnsi="Calibri"/>
          <w:sz w:val="22"/>
          <w:szCs w:val="22"/>
          <w:lang w:eastAsia="en-GB"/>
        </w:rPr>
        <w:tab/>
      </w:r>
      <w:r>
        <w:t>Sending video push trying response</w:t>
      </w:r>
      <w:r>
        <w:tab/>
      </w:r>
      <w:r>
        <w:fldChar w:fldCharType="begin" w:fldLock="1"/>
      </w:r>
      <w:r>
        <w:instrText xml:space="preserve"> PAGEREF _Toc73958887 \h </w:instrText>
      </w:r>
      <w:r>
        <w:fldChar w:fldCharType="separate"/>
      </w:r>
      <w:r>
        <w:t>327</w:t>
      </w:r>
      <w:r>
        <w:fldChar w:fldCharType="end"/>
      </w:r>
    </w:p>
    <w:p w14:paraId="4C8B959B" w14:textId="77777777" w:rsidR="002475F5" w:rsidRPr="00CD4CBB" w:rsidRDefault="002475F5">
      <w:pPr>
        <w:pStyle w:val="TOC5"/>
        <w:rPr>
          <w:rFonts w:ascii="Calibri" w:hAnsi="Calibri"/>
          <w:sz w:val="22"/>
          <w:szCs w:val="22"/>
          <w:lang w:eastAsia="en-GB"/>
        </w:rPr>
      </w:pPr>
      <w:r>
        <w:t>13.3.2.2.3</w:t>
      </w:r>
      <w:r w:rsidRPr="00CD4CBB">
        <w:rPr>
          <w:rFonts w:ascii="Calibri" w:hAnsi="Calibri"/>
          <w:sz w:val="22"/>
          <w:szCs w:val="22"/>
          <w:lang w:eastAsia="en-GB"/>
        </w:rPr>
        <w:tab/>
      </w:r>
      <w:r w:rsidRPr="00274CF8">
        <w:rPr>
          <w:lang w:val="en-US"/>
        </w:rPr>
        <w:t>P</w:t>
      </w:r>
      <w:r>
        <w:t>rivate video push call setup</w:t>
      </w:r>
      <w:r>
        <w:tab/>
      </w:r>
      <w:r>
        <w:fldChar w:fldCharType="begin" w:fldLock="1"/>
      </w:r>
      <w:r>
        <w:instrText xml:space="preserve"> PAGEREF _Toc73958888 \h </w:instrText>
      </w:r>
      <w:r>
        <w:fldChar w:fldCharType="separate"/>
      </w:r>
      <w:r>
        <w:t>327</w:t>
      </w:r>
      <w:r>
        <w:fldChar w:fldCharType="end"/>
      </w:r>
    </w:p>
    <w:p w14:paraId="21F74077" w14:textId="77777777" w:rsidR="002475F5" w:rsidRPr="00CD4CBB" w:rsidRDefault="002475F5">
      <w:pPr>
        <w:pStyle w:val="TOC5"/>
        <w:rPr>
          <w:rFonts w:ascii="Calibri" w:hAnsi="Calibri"/>
          <w:sz w:val="22"/>
          <w:szCs w:val="22"/>
          <w:lang w:eastAsia="en-GB"/>
        </w:rPr>
      </w:pPr>
      <w:r>
        <w:t>1</w:t>
      </w:r>
      <w:r w:rsidRPr="00274CF8">
        <w:rPr>
          <w:lang w:val="en-US"/>
        </w:rPr>
        <w:t>3</w:t>
      </w:r>
      <w:r>
        <w:t>.3.</w:t>
      </w:r>
      <w:r w:rsidRPr="00274CF8">
        <w:rPr>
          <w:lang w:val="en-US"/>
        </w:rPr>
        <w:t>2</w:t>
      </w:r>
      <w:r>
        <w:t>.</w:t>
      </w:r>
      <w:r w:rsidRPr="00274CF8">
        <w:rPr>
          <w:lang w:val="en-US"/>
        </w:rPr>
        <w:t>2</w:t>
      </w:r>
      <w:r>
        <w:t>.4</w:t>
      </w:r>
      <w:r w:rsidRPr="00CD4CBB">
        <w:rPr>
          <w:rFonts w:ascii="Calibri" w:hAnsi="Calibri"/>
          <w:sz w:val="22"/>
          <w:szCs w:val="22"/>
          <w:lang w:eastAsia="en-GB"/>
        </w:rPr>
        <w:tab/>
      </w:r>
      <w:r w:rsidRPr="00274CF8">
        <w:rPr>
          <w:lang w:val="en-US"/>
        </w:rPr>
        <w:t>P</w:t>
      </w:r>
      <w:r>
        <w:rPr>
          <w:lang w:eastAsia="ko-KR"/>
        </w:rPr>
        <w:t xml:space="preserve">rivate </w:t>
      </w:r>
      <w:r w:rsidRPr="00274CF8">
        <w:rPr>
          <w:lang w:val="en-US"/>
        </w:rPr>
        <w:t>video push call setup in manual commencement mode</w:t>
      </w:r>
      <w:r>
        <w:tab/>
      </w:r>
      <w:r>
        <w:fldChar w:fldCharType="begin" w:fldLock="1"/>
      </w:r>
      <w:r>
        <w:instrText xml:space="preserve"> PAGEREF _Toc73958889 \h </w:instrText>
      </w:r>
      <w:r>
        <w:fldChar w:fldCharType="separate"/>
      </w:r>
      <w:r>
        <w:t>327</w:t>
      </w:r>
      <w:r>
        <w:fldChar w:fldCharType="end"/>
      </w:r>
    </w:p>
    <w:p w14:paraId="2570D0F3" w14:textId="77777777" w:rsidR="002475F5" w:rsidRPr="00CD4CBB" w:rsidRDefault="002475F5">
      <w:pPr>
        <w:pStyle w:val="TOC5"/>
        <w:rPr>
          <w:rFonts w:ascii="Calibri" w:hAnsi="Calibri"/>
          <w:sz w:val="22"/>
          <w:szCs w:val="22"/>
          <w:lang w:eastAsia="en-GB"/>
        </w:rPr>
      </w:pPr>
      <w:r>
        <w:t>1</w:t>
      </w:r>
      <w:r w:rsidRPr="00274CF8">
        <w:rPr>
          <w:lang w:val="en-US"/>
        </w:rPr>
        <w:t>3</w:t>
      </w:r>
      <w:r>
        <w:t>.3.</w:t>
      </w:r>
      <w:r w:rsidRPr="00274CF8">
        <w:rPr>
          <w:lang w:val="en-US"/>
        </w:rPr>
        <w:t>2</w:t>
      </w:r>
      <w:r>
        <w:t>.</w:t>
      </w:r>
      <w:r w:rsidRPr="00274CF8">
        <w:rPr>
          <w:lang w:val="en-US"/>
        </w:rPr>
        <w:t>2.5</w:t>
      </w:r>
      <w:r w:rsidRPr="00CD4CBB">
        <w:rPr>
          <w:rFonts w:ascii="Calibri" w:hAnsi="Calibri"/>
          <w:sz w:val="22"/>
          <w:szCs w:val="22"/>
          <w:lang w:eastAsia="en-GB"/>
        </w:rPr>
        <w:tab/>
      </w:r>
      <w:r w:rsidRPr="00274CF8">
        <w:rPr>
          <w:lang w:val="en-US"/>
        </w:rPr>
        <w:t>P</w:t>
      </w:r>
      <w:r>
        <w:rPr>
          <w:lang w:eastAsia="ko-KR"/>
        </w:rPr>
        <w:t xml:space="preserve">rivate </w:t>
      </w:r>
      <w:r w:rsidRPr="00274CF8">
        <w:rPr>
          <w:lang w:val="en-US"/>
        </w:rPr>
        <w:t>video push call release</w:t>
      </w:r>
      <w:r>
        <w:tab/>
      </w:r>
      <w:r>
        <w:fldChar w:fldCharType="begin" w:fldLock="1"/>
      </w:r>
      <w:r>
        <w:instrText xml:space="preserve"> PAGEREF _Toc73958890 \h </w:instrText>
      </w:r>
      <w:r>
        <w:fldChar w:fldCharType="separate"/>
      </w:r>
      <w:r>
        <w:t>328</w:t>
      </w:r>
      <w:r>
        <w:fldChar w:fldCharType="end"/>
      </w:r>
    </w:p>
    <w:p w14:paraId="740CCB32" w14:textId="77777777" w:rsidR="002475F5" w:rsidRPr="00CD4CBB" w:rsidRDefault="002475F5">
      <w:pPr>
        <w:pStyle w:val="TOC5"/>
        <w:rPr>
          <w:rFonts w:ascii="Calibri" w:hAnsi="Calibri"/>
          <w:sz w:val="22"/>
          <w:szCs w:val="22"/>
          <w:lang w:eastAsia="en-GB"/>
        </w:rPr>
      </w:pPr>
      <w:r>
        <w:t>13.3.2.2.6</w:t>
      </w:r>
      <w:r w:rsidRPr="00CD4CBB">
        <w:rPr>
          <w:rFonts w:ascii="Calibri" w:hAnsi="Calibri"/>
          <w:sz w:val="22"/>
          <w:szCs w:val="22"/>
          <w:lang w:eastAsia="en-GB"/>
        </w:rPr>
        <w:tab/>
      </w:r>
      <w:r>
        <w:t>Sending</w:t>
      </w:r>
      <w:r w:rsidRPr="00274CF8">
        <w:rPr>
          <w:lang w:val="en-US"/>
        </w:rPr>
        <w:t xml:space="preserve"> </w:t>
      </w:r>
      <w:r>
        <w:t>video push</w:t>
      </w:r>
      <w:r w:rsidRPr="00274CF8">
        <w:rPr>
          <w:lang w:val="en-US"/>
        </w:rPr>
        <w:t xml:space="preserve"> notification</w:t>
      </w:r>
      <w:r>
        <w:tab/>
      </w:r>
      <w:r>
        <w:fldChar w:fldCharType="begin" w:fldLock="1"/>
      </w:r>
      <w:r>
        <w:instrText xml:space="preserve"> PAGEREF _Toc73958891 \h </w:instrText>
      </w:r>
      <w:r>
        <w:fldChar w:fldCharType="separate"/>
      </w:r>
      <w:r>
        <w:t>328</w:t>
      </w:r>
      <w:r>
        <w:fldChar w:fldCharType="end"/>
      </w:r>
    </w:p>
    <w:p w14:paraId="29DC43F6" w14:textId="77777777" w:rsidR="002475F5" w:rsidRPr="00CD4CBB" w:rsidRDefault="002475F5">
      <w:pPr>
        <w:pStyle w:val="TOC5"/>
        <w:rPr>
          <w:rFonts w:ascii="Calibri" w:hAnsi="Calibri"/>
          <w:sz w:val="22"/>
          <w:szCs w:val="22"/>
          <w:lang w:eastAsia="en-GB"/>
        </w:rPr>
      </w:pPr>
      <w:r>
        <w:t>13.3.2.2.</w:t>
      </w:r>
      <w:r w:rsidRPr="00274CF8">
        <w:rPr>
          <w:lang w:val="en-US"/>
        </w:rPr>
        <w:t>7</w:t>
      </w:r>
      <w:r w:rsidRPr="00CD4CBB">
        <w:rPr>
          <w:rFonts w:ascii="Calibri" w:hAnsi="Calibri"/>
          <w:sz w:val="22"/>
          <w:szCs w:val="22"/>
          <w:lang w:eastAsia="en-GB"/>
        </w:rPr>
        <w:tab/>
      </w:r>
      <w:r w:rsidRPr="00274CF8">
        <w:rPr>
          <w:lang w:val="en-US"/>
        </w:rPr>
        <w:t xml:space="preserve">Receiving </w:t>
      </w:r>
      <w:r>
        <w:t>video push</w:t>
      </w:r>
      <w:r w:rsidRPr="00274CF8">
        <w:rPr>
          <w:lang w:val="en-US"/>
        </w:rPr>
        <w:t xml:space="preserve"> notification</w:t>
      </w:r>
      <w:r>
        <w:tab/>
      </w:r>
      <w:r>
        <w:fldChar w:fldCharType="begin" w:fldLock="1"/>
      </w:r>
      <w:r>
        <w:instrText xml:space="preserve"> PAGEREF _Toc73958892 \h </w:instrText>
      </w:r>
      <w:r>
        <w:fldChar w:fldCharType="separate"/>
      </w:r>
      <w:r>
        <w:t>328</w:t>
      </w:r>
      <w:r>
        <w:fldChar w:fldCharType="end"/>
      </w:r>
    </w:p>
    <w:p w14:paraId="02280585" w14:textId="77777777" w:rsidR="002475F5" w:rsidRPr="00CD4CBB" w:rsidRDefault="002475F5">
      <w:pPr>
        <w:pStyle w:val="TOC4"/>
        <w:rPr>
          <w:rFonts w:ascii="Calibri" w:hAnsi="Calibri"/>
          <w:sz w:val="22"/>
          <w:szCs w:val="22"/>
          <w:lang w:eastAsia="en-GB"/>
        </w:rPr>
      </w:pPr>
      <w:r w:rsidRPr="00274CF8">
        <w:rPr>
          <w:rFonts w:eastAsia="Calibri"/>
        </w:rPr>
        <w:t>13.3.</w:t>
      </w:r>
      <w:r w:rsidRPr="00274CF8">
        <w:rPr>
          <w:rFonts w:eastAsia="Calibri"/>
          <w:lang w:val="en-US"/>
        </w:rPr>
        <w:t>2.3</w:t>
      </w:r>
      <w:r w:rsidRPr="00CD4CBB">
        <w:rPr>
          <w:rFonts w:ascii="Calibri" w:hAnsi="Calibri"/>
          <w:sz w:val="22"/>
          <w:szCs w:val="22"/>
          <w:lang w:eastAsia="en-GB"/>
        </w:rPr>
        <w:tab/>
      </w:r>
      <w:r w:rsidRPr="00274CF8">
        <w:rPr>
          <w:rFonts w:eastAsia="Calibri"/>
        </w:rPr>
        <w:t>Remotely initiated video push to a group</w:t>
      </w:r>
      <w:r>
        <w:tab/>
      </w:r>
      <w:r>
        <w:fldChar w:fldCharType="begin" w:fldLock="1"/>
      </w:r>
      <w:r>
        <w:instrText xml:space="preserve"> PAGEREF _Toc73958893 \h </w:instrText>
      </w:r>
      <w:r>
        <w:fldChar w:fldCharType="separate"/>
      </w:r>
      <w:r>
        <w:t>328</w:t>
      </w:r>
      <w:r>
        <w:fldChar w:fldCharType="end"/>
      </w:r>
    </w:p>
    <w:p w14:paraId="546867ED" w14:textId="77777777" w:rsidR="002475F5" w:rsidRPr="00CD4CBB" w:rsidRDefault="002475F5">
      <w:pPr>
        <w:pStyle w:val="TOC5"/>
        <w:rPr>
          <w:rFonts w:ascii="Calibri" w:hAnsi="Calibri"/>
          <w:sz w:val="22"/>
          <w:szCs w:val="22"/>
          <w:lang w:eastAsia="en-GB"/>
        </w:rPr>
      </w:pPr>
      <w:r>
        <w:t>13.3.2.</w:t>
      </w:r>
      <w:r w:rsidRPr="00274CF8">
        <w:rPr>
          <w:lang w:val="en-US"/>
        </w:rPr>
        <w:t>3</w:t>
      </w:r>
      <w:r>
        <w:t>.1</w:t>
      </w:r>
      <w:r w:rsidRPr="00CD4CBB">
        <w:rPr>
          <w:rFonts w:ascii="Calibri" w:hAnsi="Calibri"/>
          <w:sz w:val="22"/>
          <w:szCs w:val="22"/>
          <w:lang w:eastAsia="en-GB"/>
        </w:rPr>
        <w:tab/>
      </w:r>
      <w:r>
        <w:t>Initiating a remote video push request</w:t>
      </w:r>
      <w:r w:rsidRPr="00274CF8">
        <w:rPr>
          <w:lang w:val="en-US"/>
        </w:rPr>
        <w:t xml:space="preserve"> to a group</w:t>
      </w:r>
      <w:r>
        <w:tab/>
      </w:r>
      <w:r>
        <w:fldChar w:fldCharType="begin" w:fldLock="1"/>
      </w:r>
      <w:r>
        <w:instrText xml:space="preserve"> PAGEREF _Toc73958894 \h </w:instrText>
      </w:r>
      <w:r>
        <w:fldChar w:fldCharType="separate"/>
      </w:r>
      <w:r>
        <w:t>328</w:t>
      </w:r>
      <w:r>
        <w:fldChar w:fldCharType="end"/>
      </w:r>
    </w:p>
    <w:p w14:paraId="4467DA2C" w14:textId="77777777" w:rsidR="002475F5" w:rsidRPr="00CD4CBB" w:rsidRDefault="002475F5">
      <w:pPr>
        <w:pStyle w:val="TOC5"/>
        <w:rPr>
          <w:rFonts w:ascii="Calibri" w:hAnsi="Calibri"/>
          <w:sz w:val="22"/>
          <w:szCs w:val="22"/>
          <w:lang w:eastAsia="en-GB"/>
        </w:rPr>
      </w:pPr>
      <w:r>
        <w:t>13.3.2.</w:t>
      </w:r>
      <w:r w:rsidRPr="00274CF8">
        <w:rPr>
          <w:lang w:val="en-US"/>
        </w:rPr>
        <w:t>3</w:t>
      </w:r>
      <w:r>
        <w:t>.2</w:t>
      </w:r>
      <w:r w:rsidRPr="00CD4CBB">
        <w:rPr>
          <w:rFonts w:ascii="Calibri" w:hAnsi="Calibri"/>
          <w:sz w:val="22"/>
          <w:szCs w:val="22"/>
          <w:lang w:eastAsia="en-GB"/>
        </w:rPr>
        <w:tab/>
      </w:r>
      <w:r w:rsidRPr="00274CF8">
        <w:rPr>
          <w:lang w:val="en-US"/>
        </w:rPr>
        <w:t>Group</w:t>
      </w:r>
      <w:r>
        <w:t xml:space="preserve"> video push call</w:t>
      </w:r>
      <w:r w:rsidRPr="00274CF8">
        <w:rPr>
          <w:lang w:val="en-US"/>
        </w:rPr>
        <w:t xml:space="preserve"> setup</w:t>
      </w:r>
      <w:r>
        <w:tab/>
      </w:r>
      <w:r>
        <w:fldChar w:fldCharType="begin" w:fldLock="1"/>
      </w:r>
      <w:r>
        <w:instrText xml:space="preserve"> PAGEREF _Toc73958895 \h </w:instrText>
      </w:r>
      <w:r>
        <w:fldChar w:fldCharType="separate"/>
      </w:r>
      <w:r>
        <w:t>329</w:t>
      </w:r>
      <w:r>
        <w:fldChar w:fldCharType="end"/>
      </w:r>
    </w:p>
    <w:p w14:paraId="5F29AA1E" w14:textId="77777777" w:rsidR="002475F5" w:rsidRPr="00CD4CBB" w:rsidRDefault="002475F5">
      <w:pPr>
        <w:pStyle w:val="TOC3"/>
        <w:rPr>
          <w:rFonts w:ascii="Calibri" w:hAnsi="Calibri"/>
          <w:sz w:val="22"/>
          <w:szCs w:val="22"/>
          <w:lang w:eastAsia="en-GB"/>
        </w:rPr>
      </w:pPr>
      <w:r>
        <w:t>1</w:t>
      </w:r>
      <w:r w:rsidRPr="00274CF8">
        <w:t>3</w:t>
      </w:r>
      <w:r>
        <w:t>.3.3</w:t>
      </w:r>
      <w:r w:rsidRPr="00CD4CBB">
        <w:rPr>
          <w:rFonts w:ascii="Calibri" w:hAnsi="Calibri"/>
          <w:sz w:val="22"/>
          <w:szCs w:val="22"/>
          <w:lang w:eastAsia="en-GB"/>
        </w:rPr>
        <w:tab/>
      </w:r>
      <w:r w:rsidRPr="00274CF8">
        <w:t>Void</w:t>
      </w:r>
      <w:r>
        <w:tab/>
      </w:r>
      <w:r>
        <w:fldChar w:fldCharType="begin" w:fldLock="1"/>
      </w:r>
      <w:r>
        <w:instrText xml:space="preserve"> PAGEREF _Toc73958896 \h </w:instrText>
      </w:r>
      <w:r>
        <w:fldChar w:fldCharType="separate"/>
      </w:r>
      <w:r>
        <w:t>330</w:t>
      </w:r>
      <w:r>
        <w:fldChar w:fldCharType="end"/>
      </w:r>
    </w:p>
    <w:p w14:paraId="5C701C76" w14:textId="77777777" w:rsidR="002475F5" w:rsidRPr="00CD4CBB" w:rsidRDefault="002475F5">
      <w:pPr>
        <w:pStyle w:val="TOC1"/>
        <w:rPr>
          <w:rFonts w:ascii="Calibri" w:hAnsi="Calibri"/>
          <w:szCs w:val="22"/>
          <w:lang w:eastAsia="en-GB"/>
        </w:rPr>
      </w:pPr>
      <w:r>
        <w:t>14</w:t>
      </w:r>
      <w:r w:rsidRPr="00CD4CBB">
        <w:rPr>
          <w:rFonts w:ascii="Calibri" w:hAnsi="Calibri"/>
          <w:szCs w:val="22"/>
          <w:lang w:eastAsia="en-GB"/>
        </w:rPr>
        <w:tab/>
      </w:r>
      <w:r>
        <w:t>C</w:t>
      </w:r>
      <w:r>
        <w:rPr>
          <w:lang w:eastAsia="zh-CN"/>
        </w:rPr>
        <w:t>apability information sharing</w:t>
      </w:r>
      <w:r>
        <w:tab/>
      </w:r>
      <w:r>
        <w:fldChar w:fldCharType="begin" w:fldLock="1"/>
      </w:r>
      <w:r>
        <w:instrText xml:space="preserve"> PAGEREF _Toc73958897 \h </w:instrText>
      </w:r>
      <w:r>
        <w:fldChar w:fldCharType="separate"/>
      </w:r>
      <w:r>
        <w:t>330</w:t>
      </w:r>
      <w:r>
        <w:fldChar w:fldCharType="end"/>
      </w:r>
    </w:p>
    <w:p w14:paraId="5400B35B" w14:textId="77777777" w:rsidR="002475F5" w:rsidRPr="00CD4CBB" w:rsidRDefault="002475F5">
      <w:pPr>
        <w:pStyle w:val="TOC2"/>
        <w:rPr>
          <w:rFonts w:ascii="Calibri" w:hAnsi="Calibri"/>
          <w:sz w:val="22"/>
          <w:szCs w:val="22"/>
          <w:lang w:eastAsia="en-GB"/>
        </w:rPr>
      </w:pPr>
      <w:r>
        <w:t>1</w:t>
      </w:r>
      <w:r w:rsidRPr="00274CF8">
        <w:t>4</w:t>
      </w:r>
      <w:r>
        <w:t>.1</w:t>
      </w:r>
      <w:r w:rsidRPr="00CD4CBB">
        <w:rPr>
          <w:rFonts w:ascii="Calibri" w:hAnsi="Calibri"/>
          <w:sz w:val="22"/>
          <w:szCs w:val="22"/>
          <w:lang w:eastAsia="en-GB"/>
        </w:rPr>
        <w:tab/>
      </w:r>
      <w:r>
        <w:t>General</w:t>
      </w:r>
      <w:r>
        <w:tab/>
      </w:r>
      <w:r>
        <w:fldChar w:fldCharType="begin" w:fldLock="1"/>
      </w:r>
      <w:r>
        <w:instrText xml:space="preserve"> PAGEREF _Toc73958898 \h </w:instrText>
      </w:r>
      <w:r>
        <w:fldChar w:fldCharType="separate"/>
      </w:r>
      <w:r>
        <w:t>330</w:t>
      </w:r>
      <w:r>
        <w:fldChar w:fldCharType="end"/>
      </w:r>
    </w:p>
    <w:p w14:paraId="39ED97C1" w14:textId="77777777" w:rsidR="002475F5" w:rsidRPr="00CD4CBB" w:rsidRDefault="002475F5">
      <w:pPr>
        <w:pStyle w:val="TOC2"/>
        <w:rPr>
          <w:rFonts w:ascii="Calibri" w:hAnsi="Calibri"/>
          <w:sz w:val="22"/>
          <w:szCs w:val="22"/>
          <w:lang w:eastAsia="en-GB"/>
        </w:rPr>
      </w:pPr>
      <w:r>
        <w:t>1</w:t>
      </w:r>
      <w:r w:rsidRPr="00274CF8">
        <w:t>4</w:t>
      </w:r>
      <w:r>
        <w:t>.2</w:t>
      </w:r>
      <w:r w:rsidRPr="00CD4CBB">
        <w:rPr>
          <w:rFonts w:ascii="Calibri" w:hAnsi="Calibri"/>
          <w:sz w:val="22"/>
          <w:szCs w:val="22"/>
          <w:lang w:eastAsia="en-GB"/>
        </w:rPr>
        <w:tab/>
      </w:r>
      <w:r>
        <w:t>On-network c</w:t>
      </w:r>
      <w:r>
        <w:rPr>
          <w:lang w:eastAsia="zh-CN"/>
        </w:rPr>
        <w:t>apability information sharing</w:t>
      </w:r>
      <w:r>
        <w:tab/>
      </w:r>
      <w:r>
        <w:fldChar w:fldCharType="begin" w:fldLock="1"/>
      </w:r>
      <w:r>
        <w:instrText xml:space="preserve"> PAGEREF _Toc73958899 \h </w:instrText>
      </w:r>
      <w:r>
        <w:fldChar w:fldCharType="separate"/>
      </w:r>
      <w:r>
        <w:t>330</w:t>
      </w:r>
      <w:r>
        <w:fldChar w:fldCharType="end"/>
      </w:r>
    </w:p>
    <w:p w14:paraId="6AE39DF4" w14:textId="77777777" w:rsidR="002475F5" w:rsidRPr="00CD4CBB" w:rsidRDefault="002475F5">
      <w:pPr>
        <w:pStyle w:val="TOC3"/>
        <w:rPr>
          <w:rFonts w:ascii="Calibri" w:hAnsi="Calibri"/>
          <w:sz w:val="22"/>
          <w:szCs w:val="22"/>
          <w:lang w:eastAsia="en-GB"/>
        </w:rPr>
      </w:pPr>
      <w:r>
        <w:t>1</w:t>
      </w:r>
      <w:r w:rsidRPr="00274CF8">
        <w:t>4</w:t>
      </w:r>
      <w:r>
        <w:t>.2.1</w:t>
      </w:r>
      <w:r w:rsidRPr="00CD4CBB">
        <w:rPr>
          <w:rFonts w:ascii="Calibri" w:hAnsi="Calibri"/>
          <w:sz w:val="22"/>
          <w:szCs w:val="22"/>
          <w:lang w:eastAsia="en-GB"/>
        </w:rPr>
        <w:tab/>
      </w:r>
      <w:r>
        <w:t>General</w:t>
      </w:r>
      <w:r>
        <w:tab/>
      </w:r>
      <w:r>
        <w:fldChar w:fldCharType="begin" w:fldLock="1"/>
      </w:r>
      <w:r>
        <w:instrText xml:space="preserve"> PAGEREF _Toc73958900 \h </w:instrText>
      </w:r>
      <w:r>
        <w:fldChar w:fldCharType="separate"/>
      </w:r>
      <w:r>
        <w:t>330</w:t>
      </w:r>
      <w:r>
        <w:fldChar w:fldCharType="end"/>
      </w:r>
    </w:p>
    <w:p w14:paraId="392F877C" w14:textId="77777777" w:rsidR="002475F5" w:rsidRPr="00CD4CBB" w:rsidRDefault="002475F5">
      <w:pPr>
        <w:pStyle w:val="TOC3"/>
        <w:rPr>
          <w:rFonts w:ascii="Calibri" w:hAnsi="Calibri"/>
          <w:sz w:val="22"/>
          <w:szCs w:val="22"/>
          <w:lang w:eastAsia="en-GB"/>
        </w:rPr>
      </w:pPr>
      <w:r>
        <w:t>1</w:t>
      </w:r>
      <w:r w:rsidRPr="00274CF8">
        <w:t>4</w:t>
      </w:r>
      <w:r>
        <w:t>.2.2</w:t>
      </w:r>
      <w:r w:rsidRPr="00CD4CBB">
        <w:rPr>
          <w:rFonts w:ascii="Calibri" w:hAnsi="Calibri"/>
          <w:sz w:val="22"/>
          <w:szCs w:val="22"/>
          <w:lang w:eastAsia="en-GB"/>
        </w:rPr>
        <w:tab/>
      </w:r>
      <w:r>
        <w:t>MCVideo client procedures</w:t>
      </w:r>
      <w:r>
        <w:tab/>
      </w:r>
      <w:r>
        <w:fldChar w:fldCharType="begin" w:fldLock="1"/>
      </w:r>
      <w:r>
        <w:instrText xml:space="preserve"> PAGEREF _Toc73958901 \h </w:instrText>
      </w:r>
      <w:r>
        <w:fldChar w:fldCharType="separate"/>
      </w:r>
      <w:r>
        <w:t>330</w:t>
      </w:r>
      <w:r>
        <w:fldChar w:fldCharType="end"/>
      </w:r>
    </w:p>
    <w:p w14:paraId="6F6D84F9" w14:textId="77777777" w:rsidR="002475F5" w:rsidRPr="00CD4CBB" w:rsidRDefault="002475F5">
      <w:pPr>
        <w:pStyle w:val="TOC3"/>
        <w:rPr>
          <w:rFonts w:ascii="Calibri" w:hAnsi="Calibri"/>
          <w:sz w:val="22"/>
          <w:szCs w:val="22"/>
          <w:lang w:eastAsia="en-GB"/>
        </w:rPr>
      </w:pPr>
      <w:r>
        <w:t>1</w:t>
      </w:r>
      <w:r w:rsidRPr="00274CF8">
        <w:t>4</w:t>
      </w:r>
      <w:r>
        <w:t>.2.3</w:t>
      </w:r>
      <w:r w:rsidRPr="00CD4CBB">
        <w:rPr>
          <w:rFonts w:ascii="Calibri" w:hAnsi="Calibri"/>
          <w:sz w:val="22"/>
          <w:szCs w:val="22"/>
          <w:lang w:eastAsia="en-GB"/>
        </w:rPr>
        <w:tab/>
      </w:r>
      <w:r>
        <w:t>MCVideo server procedures</w:t>
      </w:r>
      <w:r>
        <w:tab/>
      </w:r>
      <w:r>
        <w:fldChar w:fldCharType="begin" w:fldLock="1"/>
      </w:r>
      <w:r>
        <w:instrText xml:space="preserve"> PAGEREF _Toc73958902 \h </w:instrText>
      </w:r>
      <w:r>
        <w:fldChar w:fldCharType="separate"/>
      </w:r>
      <w:r>
        <w:t>330</w:t>
      </w:r>
      <w:r>
        <w:fldChar w:fldCharType="end"/>
      </w:r>
    </w:p>
    <w:p w14:paraId="579337FF" w14:textId="77777777" w:rsidR="002475F5" w:rsidRPr="00CD4CBB" w:rsidRDefault="002475F5">
      <w:pPr>
        <w:pStyle w:val="TOC2"/>
        <w:rPr>
          <w:rFonts w:ascii="Calibri" w:hAnsi="Calibri"/>
          <w:sz w:val="22"/>
          <w:szCs w:val="22"/>
          <w:lang w:eastAsia="en-GB"/>
        </w:rPr>
      </w:pPr>
      <w:r>
        <w:t>1</w:t>
      </w:r>
      <w:r w:rsidRPr="00274CF8">
        <w:t>4</w:t>
      </w:r>
      <w:r>
        <w:t>.3</w:t>
      </w:r>
      <w:r w:rsidRPr="00CD4CBB">
        <w:rPr>
          <w:rFonts w:ascii="Calibri" w:hAnsi="Calibri"/>
          <w:sz w:val="22"/>
          <w:szCs w:val="22"/>
          <w:lang w:eastAsia="en-GB"/>
        </w:rPr>
        <w:tab/>
      </w:r>
      <w:r>
        <w:t>Off-network c</w:t>
      </w:r>
      <w:r>
        <w:rPr>
          <w:lang w:eastAsia="zh-CN"/>
        </w:rPr>
        <w:t>apability information sharing</w:t>
      </w:r>
      <w:r>
        <w:tab/>
      </w:r>
      <w:r>
        <w:fldChar w:fldCharType="begin" w:fldLock="1"/>
      </w:r>
      <w:r>
        <w:instrText xml:space="preserve"> PAGEREF _Toc73958903 \h </w:instrText>
      </w:r>
      <w:r>
        <w:fldChar w:fldCharType="separate"/>
      </w:r>
      <w:r>
        <w:t>330</w:t>
      </w:r>
      <w:r>
        <w:fldChar w:fldCharType="end"/>
      </w:r>
    </w:p>
    <w:p w14:paraId="45D80F13" w14:textId="77777777" w:rsidR="002475F5" w:rsidRPr="00CD4CBB" w:rsidRDefault="002475F5">
      <w:pPr>
        <w:pStyle w:val="TOC3"/>
        <w:rPr>
          <w:rFonts w:ascii="Calibri" w:hAnsi="Calibri"/>
          <w:sz w:val="22"/>
          <w:szCs w:val="22"/>
          <w:lang w:eastAsia="en-GB"/>
        </w:rPr>
      </w:pPr>
      <w:r>
        <w:t>1</w:t>
      </w:r>
      <w:r w:rsidRPr="00274CF8">
        <w:t>4</w:t>
      </w:r>
      <w:r>
        <w:t>.3.1</w:t>
      </w:r>
      <w:r w:rsidRPr="00CD4CBB">
        <w:rPr>
          <w:rFonts w:ascii="Calibri" w:hAnsi="Calibri"/>
          <w:sz w:val="22"/>
          <w:szCs w:val="22"/>
          <w:lang w:eastAsia="en-GB"/>
        </w:rPr>
        <w:tab/>
      </w:r>
      <w:r>
        <w:t>General</w:t>
      </w:r>
      <w:r>
        <w:tab/>
      </w:r>
      <w:r>
        <w:fldChar w:fldCharType="begin" w:fldLock="1"/>
      </w:r>
      <w:r>
        <w:instrText xml:space="preserve"> PAGEREF _Toc73958904 \h </w:instrText>
      </w:r>
      <w:r>
        <w:fldChar w:fldCharType="separate"/>
      </w:r>
      <w:r>
        <w:t>330</w:t>
      </w:r>
      <w:r>
        <w:fldChar w:fldCharType="end"/>
      </w:r>
    </w:p>
    <w:p w14:paraId="0CC712CA" w14:textId="77777777" w:rsidR="002475F5" w:rsidRPr="00CD4CBB" w:rsidRDefault="002475F5">
      <w:pPr>
        <w:pStyle w:val="TOC3"/>
        <w:rPr>
          <w:rFonts w:ascii="Calibri" w:hAnsi="Calibri"/>
          <w:sz w:val="22"/>
          <w:szCs w:val="22"/>
          <w:lang w:eastAsia="en-GB"/>
        </w:rPr>
      </w:pPr>
      <w:r>
        <w:t>1</w:t>
      </w:r>
      <w:r w:rsidRPr="00274CF8">
        <w:t>4</w:t>
      </w:r>
      <w:r>
        <w:t>.3.2</w:t>
      </w:r>
      <w:r w:rsidRPr="00CD4CBB">
        <w:rPr>
          <w:rFonts w:ascii="Calibri" w:hAnsi="Calibri"/>
          <w:sz w:val="22"/>
          <w:szCs w:val="22"/>
          <w:lang w:eastAsia="en-GB"/>
        </w:rPr>
        <w:tab/>
      </w:r>
      <w:r>
        <w:t>MCVideo client procedures</w:t>
      </w:r>
      <w:r>
        <w:tab/>
      </w:r>
      <w:r>
        <w:fldChar w:fldCharType="begin" w:fldLock="1"/>
      </w:r>
      <w:r>
        <w:instrText xml:space="preserve"> PAGEREF _Toc73958905 \h </w:instrText>
      </w:r>
      <w:r>
        <w:fldChar w:fldCharType="separate"/>
      </w:r>
      <w:r>
        <w:t>330</w:t>
      </w:r>
      <w:r>
        <w:fldChar w:fldCharType="end"/>
      </w:r>
    </w:p>
    <w:p w14:paraId="4C287C6A" w14:textId="77777777" w:rsidR="002475F5" w:rsidRPr="00CD4CBB" w:rsidRDefault="002475F5">
      <w:pPr>
        <w:pStyle w:val="TOC3"/>
        <w:rPr>
          <w:rFonts w:ascii="Calibri" w:hAnsi="Calibri"/>
          <w:sz w:val="22"/>
          <w:szCs w:val="22"/>
          <w:lang w:eastAsia="en-GB"/>
        </w:rPr>
      </w:pPr>
      <w:r>
        <w:t>1</w:t>
      </w:r>
      <w:r w:rsidRPr="00274CF8">
        <w:t>4</w:t>
      </w:r>
      <w:r>
        <w:t>.3.3</w:t>
      </w:r>
      <w:r w:rsidRPr="00CD4CBB">
        <w:rPr>
          <w:rFonts w:ascii="Calibri" w:hAnsi="Calibri"/>
          <w:sz w:val="22"/>
          <w:szCs w:val="22"/>
          <w:lang w:eastAsia="en-GB"/>
        </w:rPr>
        <w:tab/>
      </w:r>
      <w:r>
        <w:t>MCVideo server procedures</w:t>
      </w:r>
      <w:r>
        <w:tab/>
      </w:r>
      <w:r>
        <w:fldChar w:fldCharType="begin" w:fldLock="1"/>
      </w:r>
      <w:r>
        <w:instrText xml:space="preserve"> PAGEREF _Toc73958906 \h </w:instrText>
      </w:r>
      <w:r>
        <w:fldChar w:fldCharType="separate"/>
      </w:r>
      <w:r>
        <w:t>330</w:t>
      </w:r>
      <w:r>
        <w:fldChar w:fldCharType="end"/>
      </w:r>
    </w:p>
    <w:p w14:paraId="4839CEB7" w14:textId="77777777" w:rsidR="002475F5" w:rsidRPr="00CD4CBB" w:rsidRDefault="002475F5">
      <w:pPr>
        <w:pStyle w:val="TOC1"/>
        <w:rPr>
          <w:rFonts w:ascii="Calibri" w:hAnsi="Calibri"/>
          <w:szCs w:val="22"/>
          <w:lang w:eastAsia="en-GB"/>
        </w:rPr>
      </w:pPr>
      <w:r>
        <w:t>15</w:t>
      </w:r>
      <w:r w:rsidRPr="00CD4CBB">
        <w:rPr>
          <w:rFonts w:ascii="Calibri" w:hAnsi="Calibri"/>
          <w:szCs w:val="22"/>
          <w:lang w:eastAsia="en-GB"/>
        </w:rPr>
        <w:tab/>
      </w:r>
      <w:r>
        <w:t>Ambient viewing call</w:t>
      </w:r>
      <w:r>
        <w:tab/>
      </w:r>
      <w:r>
        <w:fldChar w:fldCharType="begin" w:fldLock="1"/>
      </w:r>
      <w:r>
        <w:instrText xml:space="preserve"> PAGEREF _Toc73958907 \h </w:instrText>
      </w:r>
      <w:r>
        <w:fldChar w:fldCharType="separate"/>
      </w:r>
      <w:r>
        <w:t>330</w:t>
      </w:r>
      <w:r>
        <w:fldChar w:fldCharType="end"/>
      </w:r>
    </w:p>
    <w:p w14:paraId="6CBC2502" w14:textId="77777777" w:rsidR="002475F5" w:rsidRPr="00CD4CBB" w:rsidRDefault="002475F5">
      <w:pPr>
        <w:pStyle w:val="TOC2"/>
        <w:rPr>
          <w:rFonts w:ascii="Calibri" w:hAnsi="Calibri"/>
          <w:sz w:val="22"/>
          <w:szCs w:val="22"/>
          <w:lang w:eastAsia="en-GB"/>
        </w:rPr>
      </w:pPr>
      <w:r>
        <w:t>1</w:t>
      </w:r>
      <w:r w:rsidRPr="00274CF8">
        <w:t>5</w:t>
      </w:r>
      <w:r>
        <w:t>.1</w:t>
      </w:r>
      <w:r w:rsidRPr="00CD4CBB">
        <w:rPr>
          <w:rFonts w:ascii="Calibri" w:hAnsi="Calibri"/>
          <w:sz w:val="22"/>
          <w:szCs w:val="22"/>
          <w:lang w:eastAsia="en-GB"/>
        </w:rPr>
        <w:tab/>
      </w:r>
      <w:r>
        <w:t>General</w:t>
      </w:r>
      <w:r>
        <w:tab/>
      </w:r>
      <w:r>
        <w:fldChar w:fldCharType="begin" w:fldLock="1"/>
      </w:r>
      <w:r>
        <w:instrText xml:space="preserve"> PAGEREF _Toc73958908 \h </w:instrText>
      </w:r>
      <w:r>
        <w:fldChar w:fldCharType="separate"/>
      </w:r>
      <w:r>
        <w:t>330</w:t>
      </w:r>
      <w:r>
        <w:fldChar w:fldCharType="end"/>
      </w:r>
    </w:p>
    <w:p w14:paraId="08E4B876" w14:textId="77777777" w:rsidR="002475F5" w:rsidRPr="00CD4CBB" w:rsidRDefault="002475F5">
      <w:pPr>
        <w:pStyle w:val="TOC2"/>
        <w:rPr>
          <w:rFonts w:ascii="Calibri" w:hAnsi="Calibri"/>
          <w:sz w:val="22"/>
          <w:szCs w:val="22"/>
          <w:lang w:eastAsia="en-GB"/>
        </w:rPr>
      </w:pPr>
      <w:r>
        <w:t>1</w:t>
      </w:r>
      <w:r w:rsidRPr="00274CF8">
        <w:t>5</w:t>
      </w:r>
      <w:r>
        <w:t>.2</w:t>
      </w:r>
      <w:r w:rsidRPr="00CD4CBB">
        <w:rPr>
          <w:rFonts w:ascii="Calibri" w:hAnsi="Calibri"/>
          <w:sz w:val="22"/>
          <w:szCs w:val="22"/>
          <w:lang w:eastAsia="en-GB"/>
        </w:rPr>
        <w:tab/>
      </w:r>
      <w:r>
        <w:t>MCVideo client procedures</w:t>
      </w:r>
      <w:r>
        <w:tab/>
      </w:r>
      <w:r>
        <w:fldChar w:fldCharType="begin" w:fldLock="1"/>
      </w:r>
      <w:r>
        <w:instrText xml:space="preserve"> PAGEREF _Toc73958909 \h </w:instrText>
      </w:r>
      <w:r>
        <w:fldChar w:fldCharType="separate"/>
      </w:r>
      <w:r>
        <w:t>331</w:t>
      </w:r>
      <w:r>
        <w:fldChar w:fldCharType="end"/>
      </w:r>
    </w:p>
    <w:p w14:paraId="49854EB9" w14:textId="77777777" w:rsidR="002475F5" w:rsidRPr="00CD4CBB" w:rsidRDefault="002475F5">
      <w:pPr>
        <w:pStyle w:val="TOC3"/>
        <w:rPr>
          <w:rFonts w:ascii="Calibri" w:hAnsi="Calibri"/>
          <w:sz w:val="22"/>
          <w:szCs w:val="22"/>
          <w:lang w:eastAsia="en-GB"/>
        </w:rPr>
      </w:pPr>
      <w:r>
        <w:rPr>
          <w:lang w:eastAsia="ko-KR"/>
        </w:rPr>
        <w:t>15.2.1</w:t>
      </w:r>
      <w:r w:rsidRPr="00CD4CBB">
        <w:rPr>
          <w:rFonts w:ascii="Calibri" w:hAnsi="Calibri"/>
          <w:sz w:val="22"/>
          <w:szCs w:val="22"/>
          <w:lang w:eastAsia="en-GB"/>
        </w:rPr>
        <w:tab/>
      </w:r>
      <w:r>
        <w:rPr>
          <w:lang w:eastAsia="ko-KR"/>
        </w:rPr>
        <w:t>On-demand ambient viewing call</w:t>
      </w:r>
      <w:r>
        <w:tab/>
      </w:r>
      <w:r>
        <w:fldChar w:fldCharType="begin" w:fldLock="1"/>
      </w:r>
      <w:r>
        <w:instrText xml:space="preserve"> PAGEREF _Toc73958910 \h </w:instrText>
      </w:r>
      <w:r>
        <w:fldChar w:fldCharType="separate"/>
      </w:r>
      <w:r>
        <w:t>331</w:t>
      </w:r>
      <w:r>
        <w:fldChar w:fldCharType="end"/>
      </w:r>
    </w:p>
    <w:p w14:paraId="1A29F077" w14:textId="77777777" w:rsidR="002475F5" w:rsidRPr="00CD4CBB" w:rsidRDefault="002475F5">
      <w:pPr>
        <w:pStyle w:val="TOC4"/>
        <w:rPr>
          <w:rFonts w:ascii="Calibri" w:hAnsi="Calibri"/>
          <w:sz w:val="22"/>
          <w:szCs w:val="22"/>
          <w:lang w:eastAsia="en-GB"/>
        </w:rPr>
      </w:pPr>
      <w:r>
        <w:rPr>
          <w:lang w:eastAsia="ko-KR"/>
        </w:rPr>
        <w:t>15.2.1.1</w:t>
      </w:r>
      <w:r w:rsidRPr="00CD4CBB">
        <w:rPr>
          <w:rFonts w:ascii="Calibri" w:hAnsi="Calibri"/>
          <w:sz w:val="22"/>
          <w:szCs w:val="22"/>
          <w:lang w:eastAsia="en-GB"/>
        </w:rPr>
        <w:tab/>
      </w:r>
      <w:r>
        <w:rPr>
          <w:lang w:eastAsia="ko-KR"/>
        </w:rPr>
        <w:t>Client originating procedures for remote-initiated call</w:t>
      </w:r>
      <w:r>
        <w:tab/>
      </w:r>
      <w:r>
        <w:fldChar w:fldCharType="begin" w:fldLock="1"/>
      </w:r>
      <w:r>
        <w:instrText xml:space="preserve"> PAGEREF _Toc73958911 \h </w:instrText>
      </w:r>
      <w:r>
        <w:fldChar w:fldCharType="separate"/>
      </w:r>
      <w:r>
        <w:t>331</w:t>
      </w:r>
      <w:r>
        <w:fldChar w:fldCharType="end"/>
      </w:r>
    </w:p>
    <w:p w14:paraId="55FAD63A" w14:textId="77777777" w:rsidR="002475F5" w:rsidRPr="00CD4CBB" w:rsidRDefault="002475F5">
      <w:pPr>
        <w:pStyle w:val="TOC4"/>
        <w:rPr>
          <w:rFonts w:ascii="Calibri" w:hAnsi="Calibri"/>
          <w:sz w:val="22"/>
          <w:szCs w:val="22"/>
          <w:lang w:eastAsia="en-GB"/>
        </w:rPr>
      </w:pPr>
      <w:r>
        <w:rPr>
          <w:lang w:eastAsia="ko-KR"/>
        </w:rPr>
        <w:t>15.2.1.2</w:t>
      </w:r>
      <w:r w:rsidRPr="00CD4CBB">
        <w:rPr>
          <w:rFonts w:ascii="Calibri" w:hAnsi="Calibri"/>
          <w:sz w:val="22"/>
          <w:szCs w:val="22"/>
          <w:lang w:eastAsia="en-GB"/>
        </w:rPr>
        <w:tab/>
      </w:r>
      <w:r>
        <w:rPr>
          <w:lang w:eastAsia="ko-KR"/>
        </w:rPr>
        <w:t>Client terminating procedures</w:t>
      </w:r>
      <w:r>
        <w:tab/>
      </w:r>
      <w:r>
        <w:fldChar w:fldCharType="begin" w:fldLock="1"/>
      </w:r>
      <w:r>
        <w:instrText xml:space="preserve"> PAGEREF _Toc73958912 \h </w:instrText>
      </w:r>
      <w:r>
        <w:fldChar w:fldCharType="separate"/>
      </w:r>
      <w:r>
        <w:t>333</w:t>
      </w:r>
      <w:r>
        <w:fldChar w:fldCharType="end"/>
      </w:r>
    </w:p>
    <w:p w14:paraId="12F95679" w14:textId="77777777" w:rsidR="002475F5" w:rsidRPr="00CD4CBB" w:rsidRDefault="002475F5">
      <w:pPr>
        <w:pStyle w:val="TOC4"/>
        <w:rPr>
          <w:rFonts w:ascii="Calibri" w:hAnsi="Calibri"/>
          <w:sz w:val="22"/>
          <w:szCs w:val="22"/>
          <w:lang w:eastAsia="en-GB"/>
        </w:rPr>
      </w:pPr>
      <w:r>
        <w:rPr>
          <w:lang w:eastAsia="ko-KR"/>
        </w:rPr>
        <w:t>15.2.1.3</w:t>
      </w:r>
      <w:r w:rsidRPr="00CD4CBB">
        <w:rPr>
          <w:rFonts w:ascii="Calibri" w:hAnsi="Calibri"/>
          <w:sz w:val="22"/>
          <w:szCs w:val="22"/>
          <w:lang w:eastAsia="en-GB"/>
        </w:rPr>
        <w:tab/>
      </w:r>
      <w:r>
        <w:rPr>
          <w:lang w:eastAsia="ko-KR"/>
        </w:rPr>
        <w:t>Client release origination procedure</w:t>
      </w:r>
      <w:r>
        <w:tab/>
      </w:r>
      <w:r>
        <w:fldChar w:fldCharType="begin" w:fldLock="1"/>
      </w:r>
      <w:r>
        <w:instrText xml:space="preserve"> PAGEREF _Toc73958913 \h </w:instrText>
      </w:r>
      <w:r>
        <w:fldChar w:fldCharType="separate"/>
      </w:r>
      <w:r>
        <w:t>334</w:t>
      </w:r>
      <w:r>
        <w:fldChar w:fldCharType="end"/>
      </w:r>
    </w:p>
    <w:p w14:paraId="02772CEA" w14:textId="77777777" w:rsidR="002475F5" w:rsidRPr="00CD4CBB" w:rsidRDefault="002475F5">
      <w:pPr>
        <w:pStyle w:val="TOC4"/>
        <w:rPr>
          <w:rFonts w:ascii="Calibri" w:hAnsi="Calibri"/>
          <w:sz w:val="22"/>
          <w:szCs w:val="22"/>
          <w:lang w:eastAsia="en-GB"/>
        </w:rPr>
      </w:pPr>
      <w:r>
        <w:rPr>
          <w:lang w:eastAsia="ko-KR"/>
        </w:rPr>
        <w:t>15.2.1.4</w:t>
      </w:r>
      <w:r w:rsidRPr="00CD4CBB">
        <w:rPr>
          <w:rFonts w:ascii="Calibri" w:hAnsi="Calibri"/>
          <w:sz w:val="22"/>
          <w:szCs w:val="22"/>
          <w:lang w:eastAsia="en-GB"/>
        </w:rPr>
        <w:tab/>
      </w:r>
      <w:r>
        <w:rPr>
          <w:lang w:eastAsia="ko-KR"/>
        </w:rPr>
        <w:t>Client session release termination procedure</w:t>
      </w:r>
      <w:r>
        <w:tab/>
      </w:r>
      <w:r>
        <w:fldChar w:fldCharType="begin" w:fldLock="1"/>
      </w:r>
      <w:r>
        <w:instrText xml:space="preserve"> PAGEREF _Toc73958914 \h </w:instrText>
      </w:r>
      <w:r>
        <w:fldChar w:fldCharType="separate"/>
      </w:r>
      <w:r>
        <w:t>335</w:t>
      </w:r>
      <w:r>
        <w:fldChar w:fldCharType="end"/>
      </w:r>
    </w:p>
    <w:p w14:paraId="3102AF07" w14:textId="77777777" w:rsidR="002475F5" w:rsidRPr="00CD4CBB" w:rsidRDefault="002475F5">
      <w:pPr>
        <w:pStyle w:val="TOC3"/>
        <w:rPr>
          <w:rFonts w:ascii="Calibri" w:hAnsi="Calibri"/>
          <w:sz w:val="22"/>
          <w:szCs w:val="22"/>
          <w:lang w:eastAsia="en-GB"/>
        </w:rPr>
      </w:pPr>
      <w:r>
        <w:rPr>
          <w:lang w:eastAsia="ko-KR"/>
        </w:rPr>
        <w:t>15.2.2</w:t>
      </w:r>
      <w:r w:rsidRPr="00CD4CBB">
        <w:rPr>
          <w:rFonts w:ascii="Calibri" w:hAnsi="Calibri"/>
          <w:sz w:val="22"/>
          <w:szCs w:val="22"/>
          <w:lang w:eastAsia="en-GB"/>
        </w:rPr>
        <w:tab/>
      </w:r>
      <w:r>
        <w:rPr>
          <w:lang w:eastAsia="ko-KR"/>
        </w:rPr>
        <w:t>Ambient viewing call</w:t>
      </w:r>
      <w:r>
        <w:t xml:space="preserve"> </w:t>
      </w:r>
      <w:r>
        <w:rPr>
          <w:lang w:eastAsia="ko-KR"/>
        </w:rPr>
        <w:t>using pre-established session</w:t>
      </w:r>
      <w:r>
        <w:tab/>
      </w:r>
      <w:r>
        <w:fldChar w:fldCharType="begin" w:fldLock="1"/>
      </w:r>
      <w:r>
        <w:instrText xml:space="preserve"> PAGEREF _Toc73958915 \h </w:instrText>
      </w:r>
      <w:r>
        <w:fldChar w:fldCharType="separate"/>
      </w:r>
      <w:r>
        <w:t>335</w:t>
      </w:r>
      <w:r>
        <w:fldChar w:fldCharType="end"/>
      </w:r>
    </w:p>
    <w:p w14:paraId="4F0164DA" w14:textId="77777777" w:rsidR="002475F5" w:rsidRPr="00CD4CBB" w:rsidRDefault="002475F5">
      <w:pPr>
        <w:pStyle w:val="TOC4"/>
        <w:rPr>
          <w:rFonts w:ascii="Calibri" w:hAnsi="Calibri"/>
          <w:sz w:val="22"/>
          <w:szCs w:val="22"/>
          <w:lang w:eastAsia="en-GB"/>
        </w:rPr>
      </w:pPr>
      <w:r>
        <w:rPr>
          <w:lang w:eastAsia="ko-KR"/>
        </w:rPr>
        <w:t>15.2.2.1</w:t>
      </w:r>
      <w:r w:rsidRPr="00CD4CBB">
        <w:rPr>
          <w:rFonts w:ascii="Calibri" w:hAnsi="Calibri"/>
          <w:sz w:val="22"/>
          <w:szCs w:val="22"/>
          <w:lang w:eastAsia="en-GB"/>
        </w:rPr>
        <w:tab/>
      </w:r>
      <w:r>
        <w:rPr>
          <w:lang w:eastAsia="ko-KR"/>
        </w:rPr>
        <w:t>Client originating procedures</w:t>
      </w:r>
      <w:r>
        <w:tab/>
      </w:r>
      <w:r>
        <w:fldChar w:fldCharType="begin" w:fldLock="1"/>
      </w:r>
      <w:r>
        <w:instrText xml:space="preserve"> PAGEREF _Toc73958916 \h </w:instrText>
      </w:r>
      <w:r>
        <w:fldChar w:fldCharType="separate"/>
      </w:r>
      <w:r>
        <w:t>335</w:t>
      </w:r>
      <w:r>
        <w:fldChar w:fldCharType="end"/>
      </w:r>
    </w:p>
    <w:p w14:paraId="0386F0B7" w14:textId="77777777" w:rsidR="002475F5" w:rsidRPr="00CD4CBB" w:rsidRDefault="002475F5">
      <w:pPr>
        <w:pStyle w:val="TOC4"/>
        <w:rPr>
          <w:rFonts w:ascii="Calibri" w:hAnsi="Calibri"/>
          <w:sz w:val="22"/>
          <w:szCs w:val="22"/>
          <w:lang w:eastAsia="en-GB"/>
        </w:rPr>
      </w:pPr>
      <w:r>
        <w:rPr>
          <w:lang w:eastAsia="ko-KR"/>
        </w:rPr>
        <w:t>15.2.2.2</w:t>
      </w:r>
      <w:r w:rsidRPr="00CD4CBB">
        <w:rPr>
          <w:rFonts w:ascii="Calibri" w:hAnsi="Calibri"/>
          <w:sz w:val="22"/>
          <w:szCs w:val="22"/>
          <w:lang w:eastAsia="en-GB"/>
        </w:rPr>
        <w:tab/>
      </w:r>
      <w:r>
        <w:rPr>
          <w:lang w:eastAsia="ko-KR"/>
        </w:rPr>
        <w:t>Client terminating procedures</w:t>
      </w:r>
      <w:r>
        <w:tab/>
      </w:r>
      <w:r>
        <w:fldChar w:fldCharType="begin" w:fldLock="1"/>
      </w:r>
      <w:r>
        <w:instrText xml:space="preserve"> PAGEREF _Toc73958917 \h </w:instrText>
      </w:r>
      <w:r>
        <w:fldChar w:fldCharType="separate"/>
      </w:r>
      <w:r>
        <w:t>337</w:t>
      </w:r>
      <w:r>
        <w:fldChar w:fldCharType="end"/>
      </w:r>
    </w:p>
    <w:p w14:paraId="6ACD5712" w14:textId="77777777" w:rsidR="002475F5" w:rsidRPr="00CD4CBB" w:rsidRDefault="002475F5">
      <w:pPr>
        <w:pStyle w:val="TOC4"/>
        <w:rPr>
          <w:rFonts w:ascii="Calibri" w:hAnsi="Calibri"/>
          <w:sz w:val="22"/>
          <w:szCs w:val="22"/>
          <w:lang w:eastAsia="en-GB"/>
        </w:rPr>
      </w:pPr>
      <w:r>
        <w:rPr>
          <w:lang w:eastAsia="ko-KR"/>
        </w:rPr>
        <w:t>15.2.2.3</w:t>
      </w:r>
      <w:r w:rsidRPr="00CD4CBB">
        <w:rPr>
          <w:rFonts w:ascii="Calibri" w:hAnsi="Calibri"/>
          <w:sz w:val="22"/>
          <w:szCs w:val="22"/>
          <w:lang w:eastAsia="en-GB"/>
        </w:rPr>
        <w:tab/>
      </w:r>
      <w:r>
        <w:rPr>
          <w:lang w:eastAsia="ko-KR"/>
        </w:rPr>
        <w:t>Client release origination procedure</w:t>
      </w:r>
      <w:r>
        <w:tab/>
      </w:r>
      <w:r>
        <w:fldChar w:fldCharType="begin" w:fldLock="1"/>
      </w:r>
      <w:r>
        <w:instrText xml:space="preserve"> PAGEREF _Toc73958918 \h </w:instrText>
      </w:r>
      <w:r>
        <w:fldChar w:fldCharType="separate"/>
      </w:r>
      <w:r>
        <w:t>337</w:t>
      </w:r>
      <w:r>
        <w:fldChar w:fldCharType="end"/>
      </w:r>
    </w:p>
    <w:p w14:paraId="62924F63" w14:textId="77777777" w:rsidR="002475F5" w:rsidRPr="00CD4CBB" w:rsidRDefault="002475F5">
      <w:pPr>
        <w:pStyle w:val="TOC4"/>
        <w:rPr>
          <w:rFonts w:ascii="Calibri" w:hAnsi="Calibri"/>
          <w:sz w:val="22"/>
          <w:szCs w:val="22"/>
          <w:lang w:eastAsia="en-GB"/>
        </w:rPr>
      </w:pPr>
      <w:r>
        <w:rPr>
          <w:lang w:eastAsia="ko-KR"/>
        </w:rPr>
        <w:t>15.2.2.4</w:t>
      </w:r>
      <w:r w:rsidRPr="00CD4CBB">
        <w:rPr>
          <w:rFonts w:ascii="Calibri" w:hAnsi="Calibri"/>
          <w:sz w:val="22"/>
          <w:szCs w:val="22"/>
          <w:lang w:eastAsia="en-GB"/>
        </w:rPr>
        <w:tab/>
      </w:r>
      <w:r>
        <w:rPr>
          <w:lang w:eastAsia="ko-KR"/>
        </w:rPr>
        <w:t>Reception of SIP INFO request with release-reason</w:t>
      </w:r>
      <w:r>
        <w:tab/>
      </w:r>
      <w:r>
        <w:fldChar w:fldCharType="begin" w:fldLock="1"/>
      </w:r>
      <w:r>
        <w:instrText xml:space="preserve"> PAGEREF _Toc73958919 \h </w:instrText>
      </w:r>
      <w:r>
        <w:fldChar w:fldCharType="separate"/>
      </w:r>
      <w:r>
        <w:t>338</w:t>
      </w:r>
      <w:r>
        <w:fldChar w:fldCharType="end"/>
      </w:r>
    </w:p>
    <w:p w14:paraId="21FC80ED" w14:textId="77777777" w:rsidR="002475F5" w:rsidRPr="00CD4CBB" w:rsidRDefault="002475F5">
      <w:pPr>
        <w:pStyle w:val="TOC4"/>
        <w:rPr>
          <w:rFonts w:ascii="Calibri" w:hAnsi="Calibri"/>
          <w:sz w:val="22"/>
          <w:szCs w:val="22"/>
          <w:lang w:eastAsia="en-GB"/>
        </w:rPr>
      </w:pPr>
      <w:r>
        <w:rPr>
          <w:lang w:eastAsia="ko-KR"/>
        </w:rPr>
        <w:t>15.2.2.5</w:t>
      </w:r>
      <w:r w:rsidRPr="00CD4CBB">
        <w:rPr>
          <w:rFonts w:ascii="Calibri" w:hAnsi="Calibri"/>
          <w:sz w:val="22"/>
          <w:szCs w:val="22"/>
          <w:lang w:eastAsia="en-GB"/>
        </w:rPr>
        <w:tab/>
      </w:r>
      <w:r>
        <w:rPr>
          <w:lang w:eastAsia="ko-KR"/>
        </w:rPr>
        <w:t>Client session release termination procedure</w:t>
      </w:r>
      <w:r>
        <w:tab/>
      </w:r>
      <w:r>
        <w:fldChar w:fldCharType="begin" w:fldLock="1"/>
      </w:r>
      <w:r>
        <w:instrText xml:space="preserve"> PAGEREF _Toc73958920 \h </w:instrText>
      </w:r>
      <w:r>
        <w:fldChar w:fldCharType="separate"/>
      </w:r>
      <w:r>
        <w:t>338</w:t>
      </w:r>
      <w:r>
        <w:fldChar w:fldCharType="end"/>
      </w:r>
    </w:p>
    <w:p w14:paraId="6EEAD684" w14:textId="77777777" w:rsidR="002475F5" w:rsidRPr="00CD4CBB" w:rsidRDefault="002475F5">
      <w:pPr>
        <w:pStyle w:val="TOC2"/>
        <w:rPr>
          <w:rFonts w:ascii="Calibri" w:hAnsi="Calibri"/>
          <w:sz w:val="22"/>
          <w:szCs w:val="22"/>
          <w:lang w:eastAsia="en-GB"/>
        </w:rPr>
      </w:pPr>
      <w:r>
        <w:t>1</w:t>
      </w:r>
      <w:r w:rsidRPr="00274CF8">
        <w:t>5</w:t>
      </w:r>
      <w:r>
        <w:t>.3</w:t>
      </w:r>
      <w:r w:rsidRPr="00CD4CBB">
        <w:rPr>
          <w:rFonts w:ascii="Calibri" w:hAnsi="Calibri"/>
          <w:sz w:val="22"/>
          <w:szCs w:val="22"/>
          <w:lang w:eastAsia="en-GB"/>
        </w:rPr>
        <w:tab/>
      </w:r>
      <w:r>
        <w:t>Participating MCVideo function procedures</w:t>
      </w:r>
      <w:r>
        <w:tab/>
      </w:r>
      <w:r>
        <w:fldChar w:fldCharType="begin" w:fldLock="1"/>
      </w:r>
      <w:r>
        <w:instrText xml:space="preserve"> PAGEREF _Toc73958921 \h </w:instrText>
      </w:r>
      <w:r>
        <w:fldChar w:fldCharType="separate"/>
      </w:r>
      <w:r>
        <w:t>338</w:t>
      </w:r>
      <w:r>
        <w:fldChar w:fldCharType="end"/>
      </w:r>
    </w:p>
    <w:p w14:paraId="42347EAA" w14:textId="77777777" w:rsidR="002475F5" w:rsidRPr="00CD4CBB" w:rsidRDefault="002475F5">
      <w:pPr>
        <w:pStyle w:val="TOC3"/>
        <w:rPr>
          <w:rFonts w:ascii="Calibri" w:hAnsi="Calibri"/>
          <w:sz w:val="22"/>
          <w:szCs w:val="22"/>
          <w:lang w:eastAsia="en-GB"/>
        </w:rPr>
      </w:pPr>
      <w:r>
        <w:rPr>
          <w:lang w:eastAsia="ko-KR"/>
        </w:rPr>
        <w:t>15.3.1</w:t>
      </w:r>
      <w:r w:rsidRPr="00CD4CBB">
        <w:rPr>
          <w:rFonts w:ascii="Calibri" w:hAnsi="Calibri"/>
          <w:sz w:val="22"/>
          <w:szCs w:val="22"/>
          <w:lang w:eastAsia="en-GB"/>
        </w:rPr>
        <w:tab/>
      </w:r>
      <w:r>
        <w:rPr>
          <w:lang w:eastAsia="ko-KR"/>
        </w:rPr>
        <w:t>Originating procedures</w:t>
      </w:r>
      <w:r>
        <w:tab/>
      </w:r>
      <w:r>
        <w:fldChar w:fldCharType="begin" w:fldLock="1"/>
      </w:r>
      <w:r>
        <w:instrText xml:space="preserve"> PAGEREF _Toc73958922 \h </w:instrText>
      </w:r>
      <w:r>
        <w:fldChar w:fldCharType="separate"/>
      </w:r>
      <w:r>
        <w:t>338</w:t>
      </w:r>
      <w:r>
        <w:fldChar w:fldCharType="end"/>
      </w:r>
    </w:p>
    <w:p w14:paraId="72EC0B35" w14:textId="77777777" w:rsidR="002475F5" w:rsidRPr="00CD4CBB" w:rsidRDefault="002475F5">
      <w:pPr>
        <w:pStyle w:val="TOC4"/>
        <w:rPr>
          <w:rFonts w:ascii="Calibri" w:hAnsi="Calibri"/>
          <w:sz w:val="22"/>
          <w:szCs w:val="22"/>
          <w:lang w:eastAsia="en-GB"/>
        </w:rPr>
      </w:pPr>
      <w:r w:rsidRPr="00274CF8">
        <w:rPr>
          <w:rFonts w:eastAsia="Malgun Gothic"/>
        </w:rPr>
        <w:t>15</w:t>
      </w:r>
      <w:r>
        <w:rPr>
          <w:lang w:eastAsia="ko-KR"/>
        </w:rPr>
        <w:t>.3.1.1</w:t>
      </w:r>
      <w:r w:rsidRPr="00CD4CBB">
        <w:rPr>
          <w:rFonts w:ascii="Calibri" w:hAnsi="Calibri"/>
          <w:sz w:val="22"/>
          <w:szCs w:val="22"/>
          <w:lang w:eastAsia="en-GB"/>
        </w:rPr>
        <w:tab/>
      </w:r>
      <w:r>
        <w:rPr>
          <w:lang w:eastAsia="ko-KR"/>
        </w:rPr>
        <w:t>On-demand ambient viewing call</w:t>
      </w:r>
      <w:r>
        <w:tab/>
      </w:r>
      <w:r>
        <w:fldChar w:fldCharType="begin" w:fldLock="1"/>
      </w:r>
      <w:r>
        <w:instrText xml:space="preserve"> PAGEREF _Toc73958923 \h </w:instrText>
      </w:r>
      <w:r>
        <w:fldChar w:fldCharType="separate"/>
      </w:r>
      <w:r>
        <w:t>338</w:t>
      </w:r>
      <w:r>
        <w:fldChar w:fldCharType="end"/>
      </w:r>
    </w:p>
    <w:p w14:paraId="6476ED15" w14:textId="77777777" w:rsidR="002475F5" w:rsidRPr="00CD4CBB" w:rsidRDefault="002475F5">
      <w:pPr>
        <w:pStyle w:val="TOC4"/>
        <w:rPr>
          <w:rFonts w:ascii="Calibri" w:hAnsi="Calibri"/>
          <w:sz w:val="22"/>
          <w:szCs w:val="22"/>
          <w:lang w:eastAsia="en-GB"/>
        </w:rPr>
      </w:pPr>
      <w:r w:rsidRPr="00274CF8">
        <w:rPr>
          <w:rFonts w:eastAsia="Malgun Gothic"/>
        </w:rPr>
        <w:t>15</w:t>
      </w:r>
      <w:r>
        <w:rPr>
          <w:lang w:eastAsia="ko-KR"/>
        </w:rPr>
        <w:t>.3.1.2</w:t>
      </w:r>
      <w:r w:rsidRPr="00CD4CBB">
        <w:rPr>
          <w:rFonts w:ascii="Calibri" w:hAnsi="Calibri"/>
          <w:sz w:val="22"/>
          <w:szCs w:val="22"/>
          <w:lang w:eastAsia="en-GB"/>
        </w:rPr>
        <w:tab/>
      </w:r>
      <w:r>
        <w:rPr>
          <w:lang w:eastAsia="ko-KR"/>
        </w:rPr>
        <w:t>Receipt of SIP BYE request for on-demand ambient viewing call</w:t>
      </w:r>
      <w:r>
        <w:tab/>
      </w:r>
      <w:r>
        <w:fldChar w:fldCharType="begin" w:fldLock="1"/>
      </w:r>
      <w:r>
        <w:instrText xml:space="preserve"> PAGEREF _Toc73958924 \h </w:instrText>
      </w:r>
      <w:r>
        <w:fldChar w:fldCharType="separate"/>
      </w:r>
      <w:r>
        <w:t>340</w:t>
      </w:r>
      <w:r>
        <w:fldChar w:fldCharType="end"/>
      </w:r>
    </w:p>
    <w:p w14:paraId="41723025" w14:textId="77777777" w:rsidR="002475F5" w:rsidRPr="00CD4CBB" w:rsidRDefault="002475F5">
      <w:pPr>
        <w:pStyle w:val="TOC4"/>
        <w:rPr>
          <w:rFonts w:ascii="Calibri" w:hAnsi="Calibri"/>
          <w:sz w:val="22"/>
          <w:szCs w:val="22"/>
          <w:lang w:eastAsia="en-GB"/>
        </w:rPr>
      </w:pPr>
      <w:r w:rsidRPr="00274CF8">
        <w:rPr>
          <w:rFonts w:eastAsia="Malgun Gothic"/>
          <w:lang w:eastAsia="ko-KR"/>
        </w:rPr>
        <w:t>15.3.1.3</w:t>
      </w:r>
      <w:r w:rsidRPr="00CD4CBB">
        <w:rPr>
          <w:rFonts w:ascii="Calibri" w:hAnsi="Calibri"/>
          <w:sz w:val="22"/>
          <w:szCs w:val="22"/>
          <w:lang w:eastAsia="en-GB"/>
        </w:rPr>
        <w:tab/>
      </w:r>
      <w:r>
        <w:rPr>
          <w:lang w:eastAsia="ko-KR"/>
        </w:rPr>
        <w:t>Receipt</w:t>
      </w:r>
      <w:r w:rsidRPr="00274CF8">
        <w:rPr>
          <w:rFonts w:eastAsia="Malgun Gothic"/>
          <w:lang w:eastAsia="ko-KR"/>
        </w:rPr>
        <w:t xml:space="preserve"> of REFER "BYE" request for private call using pre-established session</w:t>
      </w:r>
      <w:r>
        <w:tab/>
      </w:r>
      <w:r>
        <w:fldChar w:fldCharType="begin" w:fldLock="1"/>
      </w:r>
      <w:r>
        <w:instrText xml:space="preserve"> PAGEREF _Toc73958925 \h </w:instrText>
      </w:r>
      <w:r>
        <w:fldChar w:fldCharType="separate"/>
      </w:r>
      <w:r>
        <w:t>340</w:t>
      </w:r>
      <w:r>
        <w:fldChar w:fldCharType="end"/>
      </w:r>
    </w:p>
    <w:p w14:paraId="54ADDC66" w14:textId="77777777" w:rsidR="002475F5" w:rsidRPr="00CD4CBB" w:rsidRDefault="002475F5">
      <w:pPr>
        <w:pStyle w:val="TOC4"/>
        <w:rPr>
          <w:rFonts w:ascii="Calibri" w:hAnsi="Calibri"/>
          <w:sz w:val="22"/>
          <w:szCs w:val="22"/>
          <w:lang w:eastAsia="en-GB"/>
        </w:rPr>
      </w:pPr>
      <w:r w:rsidRPr="00274CF8">
        <w:rPr>
          <w:rFonts w:eastAsia="Malgun Gothic"/>
          <w:lang w:eastAsia="ko-KR"/>
        </w:rPr>
        <w:t>15.3.1.4</w:t>
      </w:r>
      <w:r w:rsidRPr="00CD4CBB">
        <w:rPr>
          <w:rFonts w:ascii="Calibri" w:hAnsi="Calibri"/>
          <w:sz w:val="22"/>
          <w:szCs w:val="22"/>
          <w:lang w:eastAsia="en-GB"/>
        </w:rPr>
        <w:tab/>
      </w:r>
      <w:r w:rsidRPr="00274CF8">
        <w:rPr>
          <w:rFonts w:eastAsia="Malgun Gothic"/>
          <w:lang w:eastAsia="ko-KR"/>
        </w:rPr>
        <w:t>Ambient viewing call initiation using pre-established session</w:t>
      </w:r>
      <w:r>
        <w:tab/>
      </w:r>
      <w:r>
        <w:fldChar w:fldCharType="begin" w:fldLock="1"/>
      </w:r>
      <w:r>
        <w:instrText xml:space="preserve"> PAGEREF _Toc73958926 \h </w:instrText>
      </w:r>
      <w:r>
        <w:fldChar w:fldCharType="separate"/>
      </w:r>
      <w:r>
        <w:t>340</w:t>
      </w:r>
      <w:r>
        <w:fldChar w:fldCharType="end"/>
      </w:r>
    </w:p>
    <w:p w14:paraId="2CED108B" w14:textId="77777777" w:rsidR="002475F5" w:rsidRPr="00CD4CBB" w:rsidRDefault="002475F5">
      <w:pPr>
        <w:pStyle w:val="TOC3"/>
        <w:rPr>
          <w:rFonts w:ascii="Calibri" w:hAnsi="Calibri"/>
          <w:sz w:val="22"/>
          <w:szCs w:val="22"/>
          <w:lang w:eastAsia="en-GB"/>
        </w:rPr>
      </w:pPr>
      <w:r>
        <w:rPr>
          <w:lang w:eastAsia="ko-KR"/>
        </w:rPr>
        <w:t>15.3.2</w:t>
      </w:r>
      <w:r w:rsidRPr="00CD4CBB">
        <w:rPr>
          <w:rFonts w:ascii="Calibri" w:hAnsi="Calibri"/>
          <w:sz w:val="22"/>
          <w:szCs w:val="22"/>
          <w:lang w:eastAsia="en-GB"/>
        </w:rPr>
        <w:tab/>
      </w:r>
      <w:r>
        <w:rPr>
          <w:lang w:eastAsia="ko-KR"/>
        </w:rPr>
        <w:t>Terminating procedures</w:t>
      </w:r>
      <w:r>
        <w:tab/>
      </w:r>
      <w:r>
        <w:fldChar w:fldCharType="begin" w:fldLock="1"/>
      </w:r>
      <w:r>
        <w:instrText xml:space="preserve"> PAGEREF _Toc73958927 \h </w:instrText>
      </w:r>
      <w:r>
        <w:fldChar w:fldCharType="separate"/>
      </w:r>
      <w:r>
        <w:t>342</w:t>
      </w:r>
      <w:r>
        <w:fldChar w:fldCharType="end"/>
      </w:r>
    </w:p>
    <w:p w14:paraId="1DA07605" w14:textId="77777777" w:rsidR="002475F5" w:rsidRPr="00CD4CBB" w:rsidRDefault="002475F5">
      <w:pPr>
        <w:pStyle w:val="TOC4"/>
        <w:rPr>
          <w:rFonts w:ascii="Calibri" w:hAnsi="Calibri"/>
          <w:sz w:val="22"/>
          <w:szCs w:val="22"/>
          <w:lang w:eastAsia="en-GB"/>
        </w:rPr>
      </w:pPr>
      <w:r w:rsidRPr="00274CF8">
        <w:rPr>
          <w:rFonts w:eastAsia="Malgun Gothic"/>
        </w:rPr>
        <w:t>15</w:t>
      </w:r>
      <w:r>
        <w:rPr>
          <w:lang w:eastAsia="ko-KR"/>
        </w:rPr>
        <w:t>.3.2.1</w:t>
      </w:r>
      <w:r w:rsidRPr="00CD4CBB">
        <w:rPr>
          <w:rFonts w:ascii="Calibri" w:hAnsi="Calibri"/>
          <w:sz w:val="22"/>
          <w:szCs w:val="22"/>
          <w:lang w:eastAsia="en-GB"/>
        </w:rPr>
        <w:tab/>
      </w:r>
      <w:r>
        <w:rPr>
          <w:lang w:eastAsia="ko-KR"/>
        </w:rPr>
        <w:t>Terminating procedures for ambient viewing call</w:t>
      </w:r>
      <w:r>
        <w:tab/>
      </w:r>
      <w:r>
        <w:fldChar w:fldCharType="begin" w:fldLock="1"/>
      </w:r>
      <w:r>
        <w:instrText xml:space="preserve"> PAGEREF _Toc73958928 \h </w:instrText>
      </w:r>
      <w:r>
        <w:fldChar w:fldCharType="separate"/>
      </w:r>
      <w:r>
        <w:t>342</w:t>
      </w:r>
      <w:r>
        <w:fldChar w:fldCharType="end"/>
      </w:r>
    </w:p>
    <w:p w14:paraId="2FDC6945" w14:textId="77777777" w:rsidR="002475F5" w:rsidRPr="00CD4CBB" w:rsidRDefault="002475F5">
      <w:pPr>
        <w:pStyle w:val="TOC4"/>
        <w:rPr>
          <w:rFonts w:ascii="Calibri" w:hAnsi="Calibri"/>
          <w:sz w:val="22"/>
          <w:szCs w:val="22"/>
          <w:lang w:eastAsia="en-GB"/>
        </w:rPr>
      </w:pPr>
      <w:r>
        <w:rPr>
          <w:lang w:eastAsia="ko-KR"/>
        </w:rPr>
        <w:t>15.3.2.2</w:t>
      </w:r>
      <w:r w:rsidRPr="00CD4CBB">
        <w:rPr>
          <w:rFonts w:ascii="Calibri" w:hAnsi="Calibri"/>
          <w:sz w:val="22"/>
          <w:szCs w:val="22"/>
          <w:lang w:eastAsia="en-GB"/>
        </w:rPr>
        <w:tab/>
      </w:r>
      <w:r>
        <w:rPr>
          <w:lang w:eastAsia="ko-KR"/>
        </w:rPr>
        <w:t>Receipt of SIP BYE request for on-demand ambient viewing call</w:t>
      </w:r>
      <w:r>
        <w:tab/>
      </w:r>
      <w:r>
        <w:fldChar w:fldCharType="begin" w:fldLock="1"/>
      </w:r>
      <w:r>
        <w:instrText xml:space="preserve"> PAGEREF _Toc73958929 \h </w:instrText>
      </w:r>
      <w:r>
        <w:fldChar w:fldCharType="separate"/>
      </w:r>
      <w:r>
        <w:t>343</w:t>
      </w:r>
      <w:r>
        <w:fldChar w:fldCharType="end"/>
      </w:r>
    </w:p>
    <w:p w14:paraId="35BF5289" w14:textId="77777777" w:rsidR="002475F5" w:rsidRPr="00CD4CBB" w:rsidRDefault="002475F5">
      <w:pPr>
        <w:pStyle w:val="TOC4"/>
        <w:rPr>
          <w:rFonts w:ascii="Calibri" w:hAnsi="Calibri"/>
          <w:sz w:val="22"/>
          <w:szCs w:val="22"/>
          <w:lang w:eastAsia="en-GB"/>
        </w:rPr>
      </w:pPr>
      <w:r>
        <w:rPr>
          <w:lang w:eastAsia="ko-KR"/>
        </w:rPr>
        <w:t>15.3.2.3</w:t>
      </w:r>
      <w:r w:rsidRPr="00CD4CBB">
        <w:rPr>
          <w:rFonts w:ascii="Calibri" w:hAnsi="Calibri"/>
          <w:sz w:val="22"/>
          <w:szCs w:val="22"/>
          <w:lang w:eastAsia="en-GB"/>
        </w:rPr>
        <w:tab/>
      </w:r>
      <w:r>
        <w:rPr>
          <w:lang w:eastAsia="ko-KR"/>
        </w:rPr>
        <w:t>Receipt of SIP BYE request for an ongoing pre-established session</w:t>
      </w:r>
      <w:r>
        <w:tab/>
      </w:r>
      <w:r>
        <w:fldChar w:fldCharType="begin" w:fldLock="1"/>
      </w:r>
      <w:r>
        <w:instrText xml:space="preserve"> PAGEREF _Toc73958930 \h </w:instrText>
      </w:r>
      <w:r>
        <w:fldChar w:fldCharType="separate"/>
      </w:r>
      <w:r>
        <w:t>343</w:t>
      </w:r>
      <w:r>
        <w:fldChar w:fldCharType="end"/>
      </w:r>
    </w:p>
    <w:p w14:paraId="07CE1CC7" w14:textId="77777777" w:rsidR="002475F5" w:rsidRPr="00CD4CBB" w:rsidRDefault="002475F5">
      <w:pPr>
        <w:pStyle w:val="TOC2"/>
        <w:rPr>
          <w:rFonts w:ascii="Calibri" w:hAnsi="Calibri"/>
          <w:sz w:val="22"/>
          <w:szCs w:val="22"/>
          <w:lang w:eastAsia="en-GB"/>
        </w:rPr>
      </w:pPr>
      <w:r>
        <w:t>15.4</w:t>
      </w:r>
      <w:r w:rsidRPr="00CD4CBB">
        <w:rPr>
          <w:rFonts w:ascii="Calibri" w:hAnsi="Calibri"/>
          <w:sz w:val="22"/>
          <w:szCs w:val="22"/>
          <w:lang w:eastAsia="en-GB"/>
        </w:rPr>
        <w:tab/>
      </w:r>
      <w:r>
        <w:t>Controlling MCVideo function procedures</w:t>
      </w:r>
      <w:r>
        <w:tab/>
      </w:r>
      <w:r>
        <w:fldChar w:fldCharType="begin" w:fldLock="1"/>
      </w:r>
      <w:r>
        <w:instrText xml:space="preserve"> PAGEREF _Toc73958931 \h </w:instrText>
      </w:r>
      <w:r>
        <w:fldChar w:fldCharType="separate"/>
      </w:r>
      <w:r>
        <w:t>343</w:t>
      </w:r>
      <w:r>
        <w:fldChar w:fldCharType="end"/>
      </w:r>
    </w:p>
    <w:p w14:paraId="0932AAF4" w14:textId="77777777" w:rsidR="002475F5" w:rsidRPr="00CD4CBB" w:rsidRDefault="002475F5">
      <w:pPr>
        <w:pStyle w:val="TOC3"/>
        <w:rPr>
          <w:rFonts w:ascii="Calibri" w:hAnsi="Calibri"/>
          <w:sz w:val="22"/>
          <w:szCs w:val="22"/>
          <w:lang w:eastAsia="en-GB"/>
        </w:rPr>
      </w:pPr>
      <w:r>
        <w:rPr>
          <w:lang w:eastAsia="ko-KR"/>
        </w:rPr>
        <w:t>15.4.1</w:t>
      </w:r>
      <w:r w:rsidRPr="00CD4CBB">
        <w:rPr>
          <w:rFonts w:ascii="Calibri" w:hAnsi="Calibri"/>
          <w:sz w:val="22"/>
          <w:szCs w:val="22"/>
          <w:lang w:eastAsia="en-GB"/>
        </w:rPr>
        <w:tab/>
      </w:r>
      <w:r>
        <w:rPr>
          <w:lang w:eastAsia="ko-KR"/>
        </w:rPr>
        <w:t>Originating procedures</w:t>
      </w:r>
      <w:r>
        <w:tab/>
      </w:r>
      <w:r>
        <w:fldChar w:fldCharType="begin" w:fldLock="1"/>
      </w:r>
      <w:r>
        <w:instrText xml:space="preserve"> PAGEREF _Toc73958932 \h </w:instrText>
      </w:r>
      <w:r>
        <w:fldChar w:fldCharType="separate"/>
      </w:r>
      <w:r>
        <w:t>343</w:t>
      </w:r>
      <w:r>
        <w:fldChar w:fldCharType="end"/>
      </w:r>
    </w:p>
    <w:p w14:paraId="77D51001" w14:textId="77777777" w:rsidR="002475F5" w:rsidRPr="00CD4CBB" w:rsidRDefault="002475F5">
      <w:pPr>
        <w:pStyle w:val="TOC3"/>
        <w:rPr>
          <w:rFonts w:ascii="Calibri" w:hAnsi="Calibri"/>
          <w:sz w:val="22"/>
          <w:szCs w:val="22"/>
          <w:lang w:eastAsia="en-GB"/>
        </w:rPr>
      </w:pPr>
      <w:r>
        <w:rPr>
          <w:lang w:eastAsia="ko-KR"/>
        </w:rPr>
        <w:t>15.4.2</w:t>
      </w:r>
      <w:r w:rsidRPr="00CD4CBB">
        <w:rPr>
          <w:rFonts w:ascii="Calibri" w:hAnsi="Calibri"/>
          <w:sz w:val="22"/>
          <w:szCs w:val="22"/>
          <w:lang w:eastAsia="en-GB"/>
        </w:rPr>
        <w:tab/>
      </w:r>
      <w:r>
        <w:rPr>
          <w:lang w:eastAsia="ko-KR"/>
        </w:rPr>
        <w:t>Terminating procedures</w:t>
      </w:r>
      <w:r>
        <w:tab/>
      </w:r>
      <w:r>
        <w:fldChar w:fldCharType="begin" w:fldLock="1"/>
      </w:r>
      <w:r>
        <w:instrText xml:space="preserve"> PAGEREF _Toc73958933 \h </w:instrText>
      </w:r>
      <w:r>
        <w:fldChar w:fldCharType="separate"/>
      </w:r>
      <w:r>
        <w:t>344</w:t>
      </w:r>
      <w:r>
        <w:fldChar w:fldCharType="end"/>
      </w:r>
    </w:p>
    <w:p w14:paraId="43D3ED80" w14:textId="77777777" w:rsidR="002475F5" w:rsidRPr="00CD4CBB" w:rsidRDefault="002475F5">
      <w:pPr>
        <w:pStyle w:val="TOC3"/>
        <w:rPr>
          <w:rFonts w:ascii="Calibri" w:hAnsi="Calibri"/>
          <w:sz w:val="22"/>
          <w:szCs w:val="22"/>
          <w:lang w:eastAsia="en-GB"/>
        </w:rPr>
      </w:pPr>
      <w:r>
        <w:rPr>
          <w:lang w:eastAsia="ko-KR"/>
        </w:rPr>
        <w:t>15.4.3</w:t>
      </w:r>
      <w:r w:rsidRPr="00CD4CBB">
        <w:rPr>
          <w:rFonts w:ascii="Calibri" w:hAnsi="Calibri"/>
          <w:sz w:val="22"/>
          <w:szCs w:val="22"/>
          <w:lang w:eastAsia="en-GB"/>
        </w:rPr>
        <w:tab/>
      </w:r>
      <w:r>
        <w:rPr>
          <w:lang w:eastAsia="ko-KR"/>
        </w:rPr>
        <w:t>Server initiated ambient call release</w:t>
      </w:r>
      <w:r>
        <w:tab/>
      </w:r>
      <w:r>
        <w:fldChar w:fldCharType="begin" w:fldLock="1"/>
      </w:r>
      <w:r>
        <w:instrText xml:space="preserve"> PAGEREF _Toc73958934 \h </w:instrText>
      </w:r>
      <w:r>
        <w:fldChar w:fldCharType="separate"/>
      </w:r>
      <w:r>
        <w:t>345</w:t>
      </w:r>
      <w:r>
        <w:fldChar w:fldCharType="end"/>
      </w:r>
    </w:p>
    <w:p w14:paraId="344B1A26" w14:textId="77777777" w:rsidR="002475F5" w:rsidRPr="00CD4CBB" w:rsidRDefault="002475F5">
      <w:pPr>
        <w:pStyle w:val="TOC3"/>
        <w:rPr>
          <w:rFonts w:ascii="Calibri" w:hAnsi="Calibri"/>
          <w:sz w:val="22"/>
          <w:szCs w:val="22"/>
          <w:lang w:eastAsia="en-GB"/>
        </w:rPr>
      </w:pPr>
      <w:r>
        <w:rPr>
          <w:lang w:eastAsia="ko-KR"/>
        </w:rPr>
        <w:t>15.4.4</w:t>
      </w:r>
      <w:r w:rsidRPr="00CD4CBB">
        <w:rPr>
          <w:rFonts w:ascii="Calibri" w:hAnsi="Calibri"/>
          <w:sz w:val="22"/>
          <w:szCs w:val="22"/>
          <w:lang w:eastAsia="en-GB"/>
        </w:rPr>
        <w:tab/>
      </w:r>
      <w:r>
        <w:rPr>
          <w:lang w:eastAsia="ko-KR"/>
        </w:rPr>
        <w:t>Reception of a SIP BYE request</w:t>
      </w:r>
      <w:r>
        <w:tab/>
      </w:r>
      <w:r>
        <w:fldChar w:fldCharType="begin" w:fldLock="1"/>
      </w:r>
      <w:r>
        <w:instrText xml:space="preserve"> PAGEREF _Toc73958935 \h </w:instrText>
      </w:r>
      <w:r>
        <w:fldChar w:fldCharType="separate"/>
      </w:r>
      <w:r>
        <w:t>346</w:t>
      </w:r>
      <w:r>
        <w:fldChar w:fldCharType="end"/>
      </w:r>
    </w:p>
    <w:p w14:paraId="4036E4B1" w14:textId="77777777" w:rsidR="002475F5" w:rsidRPr="00CD4CBB" w:rsidRDefault="002475F5">
      <w:pPr>
        <w:pStyle w:val="TOC1"/>
        <w:rPr>
          <w:rFonts w:ascii="Calibri" w:hAnsi="Calibri"/>
          <w:szCs w:val="22"/>
          <w:lang w:eastAsia="en-GB"/>
        </w:rPr>
      </w:pPr>
      <w:r>
        <w:t>16</w:t>
      </w:r>
      <w:r w:rsidRPr="00CD4CBB">
        <w:rPr>
          <w:rFonts w:ascii="Calibri" w:hAnsi="Calibri"/>
          <w:szCs w:val="22"/>
          <w:lang w:eastAsia="en-GB"/>
        </w:rPr>
        <w:tab/>
      </w:r>
      <w:r>
        <w:t>Use of MBMS transmission (on-network)</w:t>
      </w:r>
      <w:r>
        <w:tab/>
      </w:r>
      <w:r>
        <w:fldChar w:fldCharType="begin" w:fldLock="1"/>
      </w:r>
      <w:r>
        <w:instrText xml:space="preserve"> PAGEREF _Toc73958936 \h </w:instrText>
      </w:r>
      <w:r>
        <w:fldChar w:fldCharType="separate"/>
      </w:r>
      <w:r>
        <w:t>347</w:t>
      </w:r>
      <w:r>
        <w:fldChar w:fldCharType="end"/>
      </w:r>
    </w:p>
    <w:p w14:paraId="14F03FAF" w14:textId="77777777" w:rsidR="002475F5" w:rsidRPr="00CD4CBB" w:rsidRDefault="002475F5">
      <w:pPr>
        <w:pStyle w:val="TOC2"/>
        <w:rPr>
          <w:rFonts w:ascii="Calibri" w:hAnsi="Calibri"/>
          <w:sz w:val="22"/>
          <w:szCs w:val="22"/>
          <w:lang w:eastAsia="en-GB"/>
        </w:rPr>
      </w:pPr>
      <w:r>
        <w:t>1</w:t>
      </w:r>
      <w:r w:rsidRPr="00274CF8">
        <w:t>6</w:t>
      </w:r>
      <w:r>
        <w:t>.1</w:t>
      </w:r>
      <w:r w:rsidRPr="00CD4CBB">
        <w:rPr>
          <w:rFonts w:ascii="Calibri" w:hAnsi="Calibri"/>
          <w:sz w:val="22"/>
          <w:szCs w:val="22"/>
          <w:lang w:eastAsia="en-GB"/>
        </w:rPr>
        <w:tab/>
      </w:r>
      <w:r>
        <w:t>General</w:t>
      </w:r>
      <w:r>
        <w:tab/>
      </w:r>
      <w:r>
        <w:fldChar w:fldCharType="begin" w:fldLock="1"/>
      </w:r>
      <w:r>
        <w:instrText xml:space="preserve"> PAGEREF _Toc73958937 \h </w:instrText>
      </w:r>
      <w:r>
        <w:fldChar w:fldCharType="separate"/>
      </w:r>
      <w:r>
        <w:t>347</w:t>
      </w:r>
      <w:r>
        <w:fldChar w:fldCharType="end"/>
      </w:r>
    </w:p>
    <w:p w14:paraId="5FC7C6D5" w14:textId="77777777" w:rsidR="002475F5" w:rsidRPr="00CD4CBB" w:rsidRDefault="002475F5">
      <w:pPr>
        <w:pStyle w:val="TOC2"/>
        <w:rPr>
          <w:rFonts w:ascii="Calibri" w:hAnsi="Calibri"/>
          <w:sz w:val="22"/>
          <w:szCs w:val="22"/>
          <w:lang w:eastAsia="en-GB"/>
        </w:rPr>
      </w:pPr>
      <w:r>
        <w:t>1</w:t>
      </w:r>
      <w:r w:rsidRPr="00274CF8">
        <w:t>6</w:t>
      </w:r>
      <w:r>
        <w:t>.2</w:t>
      </w:r>
      <w:r w:rsidRPr="00CD4CBB">
        <w:rPr>
          <w:rFonts w:ascii="Calibri" w:hAnsi="Calibri"/>
          <w:sz w:val="22"/>
          <w:szCs w:val="22"/>
          <w:lang w:eastAsia="en-GB"/>
        </w:rPr>
        <w:tab/>
      </w:r>
      <w:r>
        <w:t>MCVideo client procedures</w:t>
      </w:r>
      <w:r>
        <w:tab/>
      </w:r>
      <w:r>
        <w:fldChar w:fldCharType="begin" w:fldLock="1"/>
      </w:r>
      <w:r>
        <w:instrText xml:space="preserve"> PAGEREF _Toc73958938 \h </w:instrText>
      </w:r>
      <w:r>
        <w:fldChar w:fldCharType="separate"/>
      </w:r>
      <w:r>
        <w:t>347</w:t>
      </w:r>
      <w:r>
        <w:fldChar w:fldCharType="end"/>
      </w:r>
    </w:p>
    <w:p w14:paraId="0E23C44E" w14:textId="77777777" w:rsidR="002475F5" w:rsidRPr="00CD4CBB" w:rsidRDefault="002475F5">
      <w:pPr>
        <w:pStyle w:val="TOC3"/>
        <w:rPr>
          <w:rFonts w:ascii="Calibri" w:hAnsi="Calibri"/>
          <w:sz w:val="22"/>
          <w:szCs w:val="22"/>
          <w:lang w:eastAsia="en-GB"/>
        </w:rPr>
      </w:pPr>
      <w:r>
        <w:t>16.2.1</w:t>
      </w:r>
      <w:r w:rsidRPr="00CD4CBB">
        <w:rPr>
          <w:rFonts w:ascii="Calibri" w:hAnsi="Calibri"/>
          <w:sz w:val="22"/>
          <w:szCs w:val="22"/>
          <w:lang w:eastAsia="en-GB"/>
        </w:rPr>
        <w:tab/>
      </w:r>
      <w:r>
        <w:t>General</w:t>
      </w:r>
      <w:r>
        <w:tab/>
      </w:r>
      <w:r>
        <w:fldChar w:fldCharType="begin" w:fldLock="1"/>
      </w:r>
      <w:r>
        <w:instrText xml:space="preserve"> PAGEREF _Toc73958939 \h </w:instrText>
      </w:r>
      <w:r>
        <w:fldChar w:fldCharType="separate"/>
      </w:r>
      <w:r>
        <w:t>347</w:t>
      </w:r>
      <w:r>
        <w:fldChar w:fldCharType="end"/>
      </w:r>
    </w:p>
    <w:p w14:paraId="0D2E9F88" w14:textId="77777777" w:rsidR="002475F5" w:rsidRPr="00CD4CBB" w:rsidRDefault="002475F5">
      <w:pPr>
        <w:pStyle w:val="TOC3"/>
        <w:rPr>
          <w:rFonts w:ascii="Calibri" w:hAnsi="Calibri"/>
          <w:sz w:val="22"/>
          <w:szCs w:val="22"/>
          <w:lang w:eastAsia="en-GB"/>
        </w:rPr>
      </w:pPr>
      <w:r>
        <w:t>16.2.2</w:t>
      </w:r>
      <w:r w:rsidRPr="00CD4CBB">
        <w:rPr>
          <w:rFonts w:ascii="Calibri" w:hAnsi="Calibri"/>
          <w:sz w:val="22"/>
          <w:szCs w:val="22"/>
          <w:lang w:eastAsia="en-GB"/>
        </w:rPr>
        <w:tab/>
      </w:r>
      <w:r>
        <w:t>Receiving an MBMS bearer announcement</w:t>
      </w:r>
      <w:r>
        <w:tab/>
      </w:r>
      <w:r>
        <w:fldChar w:fldCharType="begin" w:fldLock="1"/>
      </w:r>
      <w:r>
        <w:instrText xml:space="preserve"> PAGEREF _Toc73958940 \h </w:instrText>
      </w:r>
      <w:r>
        <w:fldChar w:fldCharType="separate"/>
      </w:r>
      <w:r>
        <w:t>347</w:t>
      </w:r>
      <w:r>
        <w:fldChar w:fldCharType="end"/>
      </w:r>
    </w:p>
    <w:p w14:paraId="50AAEAEA" w14:textId="77777777" w:rsidR="002475F5" w:rsidRPr="00CD4CBB" w:rsidRDefault="002475F5">
      <w:pPr>
        <w:pStyle w:val="TOC3"/>
        <w:rPr>
          <w:rFonts w:ascii="Calibri" w:hAnsi="Calibri"/>
          <w:sz w:val="22"/>
          <w:szCs w:val="22"/>
          <w:lang w:eastAsia="en-GB"/>
        </w:rPr>
      </w:pPr>
      <w:r>
        <w:t>16.2.3</w:t>
      </w:r>
      <w:r w:rsidRPr="00CD4CBB">
        <w:rPr>
          <w:rFonts w:ascii="Calibri" w:hAnsi="Calibri"/>
          <w:sz w:val="22"/>
          <w:szCs w:val="22"/>
          <w:lang w:eastAsia="en-GB"/>
        </w:rPr>
        <w:tab/>
      </w:r>
      <w:r>
        <w:t>The MBMS bearer listening status and suspension report procedures</w:t>
      </w:r>
      <w:r>
        <w:tab/>
      </w:r>
      <w:r>
        <w:fldChar w:fldCharType="begin" w:fldLock="1"/>
      </w:r>
      <w:r>
        <w:instrText xml:space="preserve"> PAGEREF _Toc73958941 \h </w:instrText>
      </w:r>
      <w:r>
        <w:fldChar w:fldCharType="separate"/>
      </w:r>
      <w:r>
        <w:t>348</w:t>
      </w:r>
      <w:r>
        <w:fldChar w:fldCharType="end"/>
      </w:r>
    </w:p>
    <w:p w14:paraId="4802E9ED" w14:textId="77777777" w:rsidR="002475F5" w:rsidRPr="00CD4CBB" w:rsidRDefault="002475F5">
      <w:pPr>
        <w:pStyle w:val="TOC4"/>
        <w:rPr>
          <w:rFonts w:ascii="Calibri" w:hAnsi="Calibri"/>
          <w:sz w:val="22"/>
          <w:szCs w:val="22"/>
          <w:lang w:eastAsia="en-GB"/>
        </w:rPr>
      </w:pPr>
      <w:r>
        <w:t>16.2.3.1</w:t>
      </w:r>
      <w:r w:rsidRPr="00CD4CBB">
        <w:rPr>
          <w:rFonts w:ascii="Calibri" w:hAnsi="Calibri"/>
          <w:sz w:val="22"/>
          <w:szCs w:val="22"/>
          <w:lang w:eastAsia="en-GB"/>
        </w:rPr>
        <w:tab/>
      </w:r>
      <w:r>
        <w:t>Conditions for sending an MBMS listening status report</w:t>
      </w:r>
      <w:r>
        <w:tab/>
      </w:r>
      <w:r>
        <w:fldChar w:fldCharType="begin" w:fldLock="1"/>
      </w:r>
      <w:r>
        <w:instrText xml:space="preserve"> PAGEREF _Toc73958942 \h </w:instrText>
      </w:r>
      <w:r>
        <w:fldChar w:fldCharType="separate"/>
      </w:r>
      <w:r>
        <w:t>348</w:t>
      </w:r>
      <w:r>
        <w:fldChar w:fldCharType="end"/>
      </w:r>
    </w:p>
    <w:p w14:paraId="32D4F78C" w14:textId="77777777" w:rsidR="002475F5" w:rsidRPr="00CD4CBB" w:rsidRDefault="002475F5">
      <w:pPr>
        <w:pStyle w:val="TOC4"/>
        <w:rPr>
          <w:rFonts w:ascii="Calibri" w:hAnsi="Calibri"/>
          <w:sz w:val="22"/>
          <w:szCs w:val="22"/>
          <w:lang w:eastAsia="en-GB"/>
        </w:rPr>
      </w:pPr>
      <w:r>
        <w:t>16.2.3.2</w:t>
      </w:r>
      <w:r w:rsidRPr="00CD4CBB">
        <w:rPr>
          <w:rFonts w:ascii="Calibri" w:hAnsi="Calibri"/>
          <w:sz w:val="22"/>
          <w:szCs w:val="22"/>
          <w:lang w:eastAsia="en-GB"/>
        </w:rPr>
        <w:tab/>
      </w:r>
      <w:r>
        <w:t>Sending the MBMS bearer listening or suspension status report</w:t>
      </w:r>
      <w:r>
        <w:tab/>
      </w:r>
      <w:r>
        <w:fldChar w:fldCharType="begin" w:fldLock="1"/>
      </w:r>
      <w:r>
        <w:instrText xml:space="preserve"> PAGEREF _Toc73958943 \h </w:instrText>
      </w:r>
      <w:r>
        <w:fldChar w:fldCharType="separate"/>
      </w:r>
      <w:r>
        <w:t>350</w:t>
      </w:r>
      <w:r>
        <w:fldChar w:fldCharType="end"/>
      </w:r>
    </w:p>
    <w:p w14:paraId="2F299685" w14:textId="77777777" w:rsidR="002475F5" w:rsidRPr="00CD4CBB" w:rsidRDefault="002475F5">
      <w:pPr>
        <w:pStyle w:val="TOC3"/>
        <w:rPr>
          <w:rFonts w:ascii="Calibri" w:hAnsi="Calibri"/>
          <w:sz w:val="22"/>
          <w:szCs w:val="22"/>
          <w:lang w:eastAsia="en-GB"/>
        </w:rPr>
      </w:pPr>
      <w:r>
        <w:t>16.2.4</w:t>
      </w:r>
      <w:r w:rsidRPr="00CD4CBB">
        <w:rPr>
          <w:rFonts w:ascii="Calibri" w:hAnsi="Calibri"/>
          <w:sz w:val="22"/>
          <w:szCs w:val="22"/>
          <w:lang w:eastAsia="en-GB"/>
        </w:rPr>
        <w:tab/>
      </w:r>
      <w:r>
        <w:t>Receiving a MuSiK download message</w:t>
      </w:r>
      <w:r>
        <w:tab/>
      </w:r>
      <w:r>
        <w:fldChar w:fldCharType="begin" w:fldLock="1"/>
      </w:r>
      <w:r>
        <w:instrText xml:space="preserve"> PAGEREF _Toc73958944 \h </w:instrText>
      </w:r>
      <w:r>
        <w:fldChar w:fldCharType="separate"/>
      </w:r>
      <w:r>
        <w:t>351</w:t>
      </w:r>
      <w:r>
        <w:fldChar w:fldCharType="end"/>
      </w:r>
    </w:p>
    <w:p w14:paraId="69802BEE" w14:textId="77777777" w:rsidR="002475F5" w:rsidRPr="00CD4CBB" w:rsidRDefault="002475F5">
      <w:pPr>
        <w:pStyle w:val="TOC2"/>
        <w:rPr>
          <w:rFonts w:ascii="Calibri" w:hAnsi="Calibri"/>
          <w:sz w:val="22"/>
          <w:szCs w:val="22"/>
          <w:lang w:eastAsia="en-GB"/>
        </w:rPr>
      </w:pPr>
      <w:r>
        <w:t>1</w:t>
      </w:r>
      <w:r w:rsidRPr="00274CF8">
        <w:t>6</w:t>
      </w:r>
      <w:r>
        <w:t>.3</w:t>
      </w:r>
      <w:r w:rsidRPr="00CD4CBB">
        <w:rPr>
          <w:rFonts w:ascii="Calibri" w:hAnsi="Calibri"/>
          <w:sz w:val="22"/>
          <w:szCs w:val="22"/>
          <w:lang w:eastAsia="en-GB"/>
        </w:rPr>
        <w:tab/>
      </w:r>
      <w:r>
        <w:t>Participating MCVideo server procedures</w:t>
      </w:r>
      <w:r>
        <w:tab/>
      </w:r>
      <w:r>
        <w:fldChar w:fldCharType="begin" w:fldLock="1"/>
      </w:r>
      <w:r>
        <w:instrText xml:space="preserve"> PAGEREF _Toc73958945 \h </w:instrText>
      </w:r>
      <w:r>
        <w:fldChar w:fldCharType="separate"/>
      </w:r>
      <w:r>
        <w:t>353</w:t>
      </w:r>
      <w:r>
        <w:fldChar w:fldCharType="end"/>
      </w:r>
    </w:p>
    <w:p w14:paraId="75222B77" w14:textId="77777777" w:rsidR="002475F5" w:rsidRPr="00CD4CBB" w:rsidRDefault="002475F5">
      <w:pPr>
        <w:pStyle w:val="TOC3"/>
        <w:rPr>
          <w:rFonts w:ascii="Calibri" w:hAnsi="Calibri"/>
          <w:sz w:val="22"/>
          <w:szCs w:val="22"/>
          <w:lang w:eastAsia="en-GB"/>
        </w:rPr>
      </w:pPr>
      <w:r>
        <w:t>16.3.1</w:t>
      </w:r>
      <w:r w:rsidRPr="00CD4CBB">
        <w:rPr>
          <w:rFonts w:ascii="Calibri" w:hAnsi="Calibri"/>
          <w:sz w:val="22"/>
          <w:szCs w:val="22"/>
          <w:lang w:eastAsia="en-GB"/>
        </w:rPr>
        <w:tab/>
      </w:r>
      <w:r>
        <w:t>General</w:t>
      </w:r>
      <w:r>
        <w:tab/>
      </w:r>
      <w:r>
        <w:fldChar w:fldCharType="begin" w:fldLock="1"/>
      </w:r>
      <w:r>
        <w:instrText xml:space="preserve"> PAGEREF _Toc73958946 \h </w:instrText>
      </w:r>
      <w:r>
        <w:fldChar w:fldCharType="separate"/>
      </w:r>
      <w:r>
        <w:t>353</w:t>
      </w:r>
      <w:r>
        <w:fldChar w:fldCharType="end"/>
      </w:r>
    </w:p>
    <w:p w14:paraId="3AEA648C" w14:textId="77777777" w:rsidR="002475F5" w:rsidRPr="00CD4CBB" w:rsidRDefault="002475F5">
      <w:pPr>
        <w:pStyle w:val="TOC3"/>
        <w:rPr>
          <w:rFonts w:ascii="Calibri" w:hAnsi="Calibri"/>
          <w:sz w:val="22"/>
          <w:szCs w:val="22"/>
          <w:lang w:eastAsia="en-GB"/>
        </w:rPr>
      </w:pPr>
      <w:r>
        <w:t>16.3.2</w:t>
      </w:r>
      <w:r w:rsidRPr="00CD4CBB">
        <w:rPr>
          <w:rFonts w:ascii="Calibri" w:hAnsi="Calibri"/>
          <w:sz w:val="22"/>
          <w:szCs w:val="22"/>
          <w:lang w:eastAsia="en-GB"/>
        </w:rPr>
        <w:tab/>
      </w:r>
      <w:r>
        <w:t>Sending MBMS bearer announcement procedures</w:t>
      </w:r>
      <w:r>
        <w:tab/>
      </w:r>
      <w:r>
        <w:fldChar w:fldCharType="begin" w:fldLock="1"/>
      </w:r>
      <w:r>
        <w:instrText xml:space="preserve"> PAGEREF _Toc73958947 \h </w:instrText>
      </w:r>
      <w:r>
        <w:fldChar w:fldCharType="separate"/>
      </w:r>
      <w:r>
        <w:t>353</w:t>
      </w:r>
      <w:r>
        <w:fldChar w:fldCharType="end"/>
      </w:r>
    </w:p>
    <w:p w14:paraId="4D20337D" w14:textId="77777777" w:rsidR="002475F5" w:rsidRPr="00CD4CBB" w:rsidRDefault="002475F5">
      <w:pPr>
        <w:pStyle w:val="TOC4"/>
        <w:rPr>
          <w:rFonts w:ascii="Calibri" w:hAnsi="Calibri"/>
          <w:sz w:val="22"/>
          <w:szCs w:val="22"/>
          <w:lang w:eastAsia="en-GB"/>
        </w:rPr>
      </w:pPr>
      <w:r>
        <w:t>16.3.2.1</w:t>
      </w:r>
      <w:r w:rsidRPr="00CD4CBB">
        <w:rPr>
          <w:rFonts w:ascii="Calibri" w:hAnsi="Calibri"/>
          <w:sz w:val="22"/>
          <w:szCs w:val="22"/>
          <w:lang w:eastAsia="en-GB"/>
        </w:rPr>
        <w:tab/>
      </w:r>
      <w:r>
        <w:t>General</w:t>
      </w:r>
      <w:r>
        <w:tab/>
      </w:r>
      <w:r>
        <w:fldChar w:fldCharType="begin" w:fldLock="1"/>
      </w:r>
      <w:r>
        <w:instrText xml:space="preserve"> PAGEREF _Toc73958948 \h </w:instrText>
      </w:r>
      <w:r>
        <w:fldChar w:fldCharType="separate"/>
      </w:r>
      <w:r>
        <w:t>353</w:t>
      </w:r>
      <w:r>
        <w:fldChar w:fldCharType="end"/>
      </w:r>
    </w:p>
    <w:p w14:paraId="67641A13" w14:textId="77777777" w:rsidR="002475F5" w:rsidRPr="00CD4CBB" w:rsidRDefault="002475F5">
      <w:pPr>
        <w:pStyle w:val="TOC4"/>
        <w:rPr>
          <w:rFonts w:ascii="Calibri" w:hAnsi="Calibri"/>
          <w:sz w:val="22"/>
          <w:szCs w:val="22"/>
          <w:lang w:eastAsia="en-GB"/>
        </w:rPr>
      </w:pPr>
      <w:r>
        <w:t>16.3.2.2</w:t>
      </w:r>
      <w:r w:rsidRPr="00CD4CBB">
        <w:rPr>
          <w:rFonts w:ascii="Calibri" w:hAnsi="Calibri"/>
          <w:sz w:val="22"/>
          <w:szCs w:val="22"/>
          <w:lang w:eastAsia="en-GB"/>
        </w:rPr>
        <w:tab/>
      </w:r>
      <w:r>
        <w:t>Sending an initial MBMS bearer announcement procedure</w:t>
      </w:r>
      <w:r>
        <w:tab/>
      </w:r>
      <w:r>
        <w:fldChar w:fldCharType="begin" w:fldLock="1"/>
      </w:r>
      <w:r>
        <w:instrText xml:space="preserve"> PAGEREF _Toc73958949 \h </w:instrText>
      </w:r>
      <w:r>
        <w:fldChar w:fldCharType="separate"/>
      </w:r>
      <w:r>
        <w:t>353</w:t>
      </w:r>
      <w:r>
        <w:fldChar w:fldCharType="end"/>
      </w:r>
    </w:p>
    <w:p w14:paraId="064938AD" w14:textId="77777777" w:rsidR="002475F5" w:rsidRPr="00CD4CBB" w:rsidRDefault="002475F5">
      <w:pPr>
        <w:pStyle w:val="TOC4"/>
        <w:rPr>
          <w:rFonts w:ascii="Calibri" w:hAnsi="Calibri"/>
          <w:sz w:val="22"/>
          <w:szCs w:val="22"/>
          <w:lang w:eastAsia="en-GB"/>
        </w:rPr>
      </w:pPr>
      <w:r>
        <w:t>16.3.2.3</w:t>
      </w:r>
      <w:r w:rsidRPr="00CD4CBB">
        <w:rPr>
          <w:rFonts w:ascii="Calibri" w:hAnsi="Calibri"/>
          <w:sz w:val="22"/>
          <w:szCs w:val="22"/>
          <w:lang w:eastAsia="en-GB"/>
        </w:rPr>
        <w:tab/>
      </w:r>
      <w:r>
        <w:t>Updating an announcement</w:t>
      </w:r>
      <w:r>
        <w:tab/>
      </w:r>
      <w:r>
        <w:fldChar w:fldCharType="begin" w:fldLock="1"/>
      </w:r>
      <w:r>
        <w:instrText xml:space="preserve"> PAGEREF _Toc73958950 \h </w:instrText>
      </w:r>
      <w:r>
        <w:fldChar w:fldCharType="separate"/>
      </w:r>
      <w:r>
        <w:t>356</w:t>
      </w:r>
      <w:r>
        <w:fldChar w:fldCharType="end"/>
      </w:r>
    </w:p>
    <w:p w14:paraId="420FFC4B" w14:textId="77777777" w:rsidR="002475F5" w:rsidRPr="00CD4CBB" w:rsidRDefault="002475F5">
      <w:pPr>
        <w:pStyle w:val="TOC4"/>
        <w:rPr>
          <w:rFonts w:ascii="Calibri" w:hAnsi="Calibri"/>
          <w:sz w:val="22"/>
          <w:szCs w:val="22"/>
          <w:lang w:eastAsia="en-GB"/>
        </w:rPr>
      </w:pPr>
      <w:r>
        <w:t>16.3.2.4</w:t>
      </w:r>
      <w:r w:rsidRPr="00CD4CBB">
        <w:rPr>
          <w:rFonts w:ascii="Calibri" w:hAnsi="Calibri"/>
          <w:sz w:val="22"/>
          <w:szCs w:val="22"/>
          <w:lang w:eastAsia="en-GB"/>
        </w:rPr>
        <w:tab/>
      </w:r>
      <w:r>
        <w:t>Cancelling an MBMS bearer announcement</w:t>
      </w:r>
      <w:r>
        <w:tab/>
      </w:r>
      <w:r>
        <w:fldChar w:fldCharType="begin" w:fldLock="1"/>
      </w:r>
      <w:r>
        <w:instrText xml:space="preserve"> PAGEREF _Toc73958951 \h </w:instrText>
      </w:r>
      <w:r>
        <w:fldChar w:fldCharType="separate"/>
      </w:r>
      <w:r>
        <w:t>356</w:t>
      </w:r>
      <w:r>
        <w:fldChar w:fldCharType="end"/>
      </w:r>
    </w:p>
    <w:p w14:paraId="7A4EB2F7" w14:textId="77777777" w:rsidR="002475F5" w:rsidRPr="00CD4CBB" w:rsidRDefault="002475F5">
      <w:pPr>
        <w:pStyle w:val="TOC4"/>
        <w:rPr>
          <w:rFonts w:ascii="Calibri" w:hAnsi="Calibri"/>
          <w:sz w:val="22"/>
          <w:szCs w:val="22"/>
          <w:lang w:eastAsia="en-GB"/>
        </w:rPr>
      </w:pPr>
      <w:r>
        <w:t>16.3.2.5</w:t>
      </w:r>
      <w:r w:rsidRPr="00CD4CBB">
        <w:rPr>
          <w:rFonts w:ascii="Calibri" w:hAnsi="Calibri"/>
          <w:sz w:val="22"/>
          <w:szCs w:val="22"/>
          <w:lang w:eastAsia="en-GB"/>
        </w:rPr>
        <w:tab/>
      </w:r>
      <w:r>
        <w:t>Sending a MuSiK download message</w:t>
      </w:r>
      <w:r>
        <w:tab/>
      </w:r>
      <w:r>
        <w:fldChar w:fldCharType="begin" w:fldLock="1"/>
      </w:r>
      <w:r>
        <w:instrText xml:space="preserve"> PAGEREF _Toc73958952 \h </w:instrText>
      </w:r>
      <w:r>
        <w:fldChar w:fldCharType="separate"/>
      </w:r>
      <w:r>
        <w:t>356</w:t>
      </w:r>
      <w:r>
        <w:fldChar w:fldCharType="end"/>
      </w:r>
    </w:p>
    <w:p w14:paraId="3834B93F" w14:textId="77777777" w:rsidR="002475F5" w:rsidRPr="00CD4CBB" w:rsidRDefault="002475F5">
      <w:pPr>
        <w:pStyle w:val="TOC3"/>
        <w:rPr>
          <w:rFonts w:ascii="Calibri" w:hAnsi="Calibri"/>
          <w:sz w:val="22"/>
          <w:szCs w:val="22"/>
          <w:lang w:eastAsia="en-GB"/>
        </w:rPr>
      </w:pPr>
      <w:r>
        <w:t>16.3.3</w:t>
      </w:r>
      <w:r w:rsidRPr="00CD4CBB">
        <w:rPr>
          <w:rFonts w:ascii="Calibri" w:hAnsi="Calibri"/>
          <w:sz w:val="22"/>
          <w:szCs w:val="22"/>
          <w:lang w:eastAsia="en-GB"/>
        </w:rPr>
        <w:tab/>
      </w:r>
      <w:r>
        <w:t>Receiving an MBMS bearer listening status from an MCVideo client</w:t>
      </w:r>
      <w:r>
        <w:tab/>
      </w:r>
      <w:r>
        <w:fldChar w:fldCharType="begin" w:fldLock="1"/>
      </w:r>
      <w:r>
        <w:instrText xml:space="preserve"> PAGEREF _Toc73958953 \h </w:instrText>
      </w:r>
      <w:r>
        <w:fldChar w:fldCharType="separate"/>
      </w:r>
      <w:r>
        <w:t>357</w:t>
      </w:r>
      <w:r>
        <w:fldChar w:fldCharType="end"/>
      </w:r>
    </w:p>
    <w:p w14:paraId="59B3881E" w14:textId="77777777" w:rsidR="002475F5" w:rsidRPr="00CD4CBB" w:rsidRDefault="002475F5">
      <w:pPr>
        <w:pStyle w:val="TOC3"/>
        <w:rPr>
          <w:rFonts w:ascii="Calibri" w:hAnsi="Calibri"/>
          <w:sz w:val="22"/>
          <w:szCs w:val="22"/>
          <w:lang w:eastAsia="en-GB"/>
        </w:rPr>
      </w:pPr>
      <w:r>
        <w:t>16.3.4</w:t>
      </w:r>
      <w:r w:rsidRPr="00CD4CBB">
        <w:rPr>
          <w:rFonts w:ascii="Calibri" w:hAnsi="Calibri"/>
          <w:sz w:val="22"/>
          <w:szCs w:val="22"/>
          <w:lang w:eastAsia="en-GB"/>
        </w:rPr>
        <w:tab/>
      </w:r>
      <w:r>
        <w:t>Abnormal cases</w:t>
      </w:r>
      <w:r>
        <w:tab/>
      </w:r>
      <w:r>
        <w:fldChar w:fldCharType="begin" w:fldLock="1"/>
      </w:r>
      <w:r>
        <w:instrText xml:space="preserve"> PAGEREF _Toc73958954 \h </w:instrText>
      </w:r>
      <w:r>
        <w:fldChar w:fldCharType="separate"/>
      </w:r>
      <w:r>
        <w:t>359</w:t>
      </w:r>
      <w:r>
        <w:fldChar w:fldCharType="end"/>
      </w:r>
    </w:p>
    <w:p w14:paraId="5779C5C2" w14:textId="77777777" w:rsidR="002475F5" w:rsidRPr="00CD4CBB" w:rsidRDefault="002475F5">
      <w:pPr>
        <w:pStyle w:val="TOC1"/>
        <w:rPr>
          <w:rFonts w:ascii="Calibri" w:hAnsi="Calibri"/>
          <w:szCs w:val="22"/>
          <w:lang w:eastAsia="en-GB"/>
        </w:rPr>
      </w:pPr>
      <w:r>
        <w:t>17</w:t>
      </w:r>
      <w:r w:rsidRPr="00CD4CBB">
        <w:rPr>
          <w:rFonts w:ascii="Calibri" w:hAnsi="Calibri"/>
          <w:szCs w:val="22"/>
          <w:lang w:eastAsia="en-GB"/>
        </w:rPr>
        <w:tab/>
      </w:r>
      <w:r>
        <w:t>Off-network message formats</w:t>
      </w:r>
      <w:r>
        <w:tab/>
      </w:r>
      <w:r>
        <w:fldChar w:fldCharType="begin" w:fldLock="1"/>
      </w:r>
      <w:r>
        <w:instrText xml:space="preserve"> PAGEREF _Toc73958955 \h </w:instrText>
      </w:r>
      <w:r>
        <w:fldChar w:fldCharType="separate"/>
      </w:r>
      <w:r>
        <w:t>359</w:t>
      </w:r>
      <w:r>
        <w:fldChar w:fldCharType="end"/>
      </w:r>
    </w:p>
    <w:p w14:paraId="75A47BAA" w14:textId="77777777" w:rsidR="002475F5" w:rsidRPr="00CD4CBB" w:rsidRDefault="002475F5">
      <w:pPr>
        <w:pStyle w:val="TOC3"/>
        <w:rPr>
          <w:rFonts w:ascii="Calibri" w:hAnsi="Calibri"/>
          <w:sz w:val="22"/>
          <w:szCs w:val="22"/>
          <w:lang w:eastAsia="en-GB"/>
        </w:rPr>
      </w:pPr>
      <w:r>
        <w:t>17.1</w:t>
      </w:r>
      <w:r w:rsidRPr="00CD4CBB">
        <w:rPr>
          <w:rFonts w:ascii="Calibri" w:hAnsi="Calibri"/>
          <w:sz w:val="22"/>
          <w:szCs w:val="22"/>
          <w:lang w:eastAsia="en-GB"/>
        </w:rPr>
        <w:tab/>
      </w:r>
      <w:r>
        <w:t xml:space="preserve">MONP </w:t>
      </w:r>
      <w:r w:rsidRPr="00274CF8">
        <w:rPr>
          <w:lang w:val="sv-SE"/>
        </w:rPr>
        <w:t xml:space="preserve">MCVIDEO </w:t>
      </w:r>
      <w:r>
        <w:t>message functional definitions and contents</w:t>
      </w:r>
      <w:r>
        <w:tab/>
      </w:r>
      <w:r>
        <w:fldChar w:fldCharType="begin" w:fldLock="1"/>
      </w:r>
      <w:r>
        <w:instrText xml:space="preserve"> PAGEREF _Toc73958956 \h </w:instrText>
      </w:r>
      <w:r>
        <w:fldChar w:fldCharType="separate"/>
      </w:r>
      <w:r>
        <w:t>359</w:t>
      </w:r>
      <w:r>
        <w:fldChar w:fldCharType="end"/>
      </w:r>
    </w:p>
    <w:p w14:paraId="422920F1" w14:textId="77777777" w:rsidR="002475F5" w:rsidRPr="00CD4CBB" w:rsidRDefault="002475F5">
      <w:pPr>
        <w:pStyle w:val="TOC3"/>
        <w:rPr>
          <w:rFonts w:ascii="Calibri" w:hAnsi="Calibri"/>
          <w:sz w:val="22"/>
          <w:szCs w:val="22"/>
          <w:lang w:eastAsia="en-GB"/>
        </w:rPr>
      </w:pPr>
      <w:r>
        <w:rPr>
          <w:lang w:eastAsia="ko-KR"/>
        </w:rPr>
        <w:t>17.1.1</w:t>
      </w:r>
      <w:r w:rsidRPr="00CD4CBB">
        <w:rPr>
          <w:rFonts w:ascii="Calibri" w:hAnsi="Calibri"/>
          <w:sz w:val="22"/>
          <w:szCs w:val="22"/>
          <w:lang w:eastAsia="en-GB"/>
        </w:rPr>
        <w:tab/>
      </w:r>
      <w:r>
        <w:t>General</w:t>
      </w:r>
      <w:r>
        <w:tab/>
      </w:r>
      <w:r>
        <w:fldChar w:fldCharType="begin" w:fldLock="1"/>
      </w:r>
      <w:r>
        <w:instrText xml:space="preserve"> PAGEREF _Toc73958957 \h </w:instrText>
      </w:r>
      <w:r>
        <w:fldChar w:fldCharType="separate"/>
      </w:r>
      <w:r>
        <w:t>359</w:t>
      </w:r>
      <w:r>
        <w:fldChar w:fldCharType="end"/>
      </w:r>
    </w:p>
    <w:p w14:paraId="3EE1A4E1" w14:textId="77777777" w:rsidR="002475F5" w:rsidRPr="00CD4CBB" w:rsidRDefault="002475F5">
      <w:pPr>
        <w:pStyle w:val="TOC3"/>
        <w:rPr>
          <w:rFonts w:ascii="Calibri" w:hAnsi="Calibri"/>
          <w:sz w:val="22"/>
          <w:szCs w:val="22"/>
          <w:lang w:eastAsia="en-GB"/>
        </w:rPr>
      </w:pPr>
      <w:r>
        <w:rPr>
          <w:lang w:eastAsia="ko-KR"/>
        </w:rPr>
        <w:t>17.1.2</w:t>
      </w:r>
      <w:r w:rsidRPr="00CD4CBB">
        <w:rPr>
          <w:rFonts w:ascii="Calibri" w:hAnsi="Calibri"/>
          <w:sz w:val="22"/>
          <w:szCs w:val="22"/>
          <w:lang w:eastAsia="en-GB"/>
        </w:rPr>
        <w:tab/>
      </w:r>
      <w:r>
        <w:t xml:space="preserve">GROUP CALL PROBE </w:t>
      </w:r>
      <w:r>
        <w:rPr>
          <w:lang w:eastAsia="ko-KR"/>
        </w:rPr>
        <w:t>message</w:t>
      </w:r>
      <w:r>
        <w:tab/>
      </w:r>
      <w:r>
        <w:fldChar w:fldCharType="begin" w:fldLock="1"/>
      </w:r>
      <w:r>
        <w:instrText xml:space="preserve"> PAGEREF _Toc73958958 \h </w:instrText>
      </w:r>
      <w:r>
        <w:fldChar w:fldCharType="separate"/>
      </w:r>
      <w:r>
        <w:t>359</w:t>
      </w:r>
      <w:r>
        <w:fldChar w:fldCharType="end"/>
      </w:r>
    </w:p>
    <w:p w14:paraId="717F11B8" w14:textId="77777777" w:rsidR="002475F5" w:rsidRPr="00CD4CBB" w:rsidRDefault="002475F5">
      <w:pPr>
        <w:pStyle w:val="TOC4"/>
        <w:rPr>
          <w:rFonts w:ascii="Calibri" w:hAnsi="Calibri"/>
          <w:sz w:val="22"/>
          <w:szCs w:val="22"/>
          <w:lang w:eastAsia="en-GB"/>
        </w:rPr>
      </w:pPr>
      <w:r>
        <w:rPr>
          <w:lang w:eastAsia="zh-CN"/>
        </w:rPr>
        <w:t>17.1.2.1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_Toc73958959 \h </w:instrText>
      </w:r>
      <w:r>
        <w:fldChar w:fldCharType="separate"/>
      </w:r>
      <w:r>
        <w:t>359</w:t>
      </w:r>
      <w:r>
        <w:fldChar w:fldCharType="end"/>
      </w:r>
    </w:p>
    <w:p w14:paraId="32D7B2B6" w14:textId="77777777" w:rsidR="002475F5" w:rsidRPr="00CD4CBB" w:rsidRDefault="002475F5">
      <w:pPr>
        <w:pStyle w:val="TOC3"/>
        <w:rPr>
          <w:rFonts w:ascii="Calibri" w:hAnsi="Calibri"/>
          <w:sz w:val="22"/>
          <w:szCs w:val="22"/>
          <w:lang w:eastAsia="en-GB"/>
        </w:rPr>
      </w:pPr>
      <w:r>
        <w:rPr>
          <w:lang w:eastAsia="ko-KR"/>
        </w:rPr>
        <w:t>17.1.3</w:t>
      </w:r>
      <w:r w:rsidRPr="00CD4CBB">
        <w:rPr>
          <w:rFonts w:ascii="Calibri" w:hAnsi="Calibri"/>
          <w:sz w:val="22"/>
          <w:szCs w:val="22"/>
          <w:lang w:eastAsia="en-GB"/>
        </w:rPr>
        <w:tab/>
      </w:r>
      <w:r>
        <w:t>GROUP CALL ANNOUNCEMENT</w:t>
      </w:r>
      <w:r>
        <w:rPr>
          <w:lang w:eastAsia="ko-KR"/>
        </w:rPr>
        <w:t xml:space="preserve"> message</w:t>
      </w:r>
      <w:r>
        <w:tab/>
      </w:r>
      <w:r>
        <w:fldChar w:fldCharType="begin" w:fldLock="1"/>
      </w:r>
      <w:r>
        <w:instrText xml:space="preserve"> PAGEREF _Toc73958960 \h </w:instrText>
      </w:r>
      <w:r>
        <w:fldChar w:fldCharType="separate"/>
      </w:r>
      <w:r>
        <w:t>359</w:t>
      </w:r>
      <w:r>
        <w:fldChar w:fldCharType="end"/>
      </w:r>
    </w:p>
    <w:p w14:paraId="17EFB521" w14:textId="77777777" w:rsidR="002475F5" w:rsidRPr="00CD4CBB" w:rsidRDefault="002475F5">
      <w:pPr>
        <w:pStyle w:val="TOC4"/>
        <w:rPr>
          <w:rFonts w:ascii="Calibri" w:hAnsi="Calibri"/>
          <w:sz w:val="22"/>
          <w:szCs w:val="22"/>
          <w:lang w:eastAsia="en-GB"/>
        </w:rPr>
      </w:pPr>
      <w:r>
        <w:rPr>
          <w:lang w:eastAsia="zh-CN"/>
        </w:rPr>
        <w:t>17.1.3.1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_Toc73958961 \h </w:instrText>
      </w:r>
      <w:r>
        <w:fldChar w:fldCharType="separate"/>
      </w:r>
      <w:r>
        <w:t>359</w:t>
      </w:r>
      <w:r>
        <w:fldChar w:fldCharType="end"/>
      </w:r>
    </w:p>
    <w:p w14:paraId="620471A0" w14:textId="77777777" w:rsidR="002475F5" w:rsidRPr="00CD4CBB" w:rsidRDefault="002475F5">
      <w:pPr>
        <w:pStyle w:val="TOC3"/>
        <w:rPr>
          <w:rFonts w:ascii="Calibri" w:hAnsi="Calibri"/>
          <w:sz w:val="22"/>
          <w:szCs w:val="22"/>
          <w:lang w:eastAsia="en-GB"/>
        </w:rPr>
      </w:pPr>
      <w:r>
        <w:rPr>
          <w:lang w:eastAsia="ko-KR"/>
        </w:rPr>
        <w:t>17.1.4</w:t>
      </w:r>
      <w:r w:rsidRPr="00CD4CBB">
        <w:rPr>
          <w:rFonts w:ascii="Calibri"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_Toc73958962 \h </w:instrText>
      </w:r>
      <w:r>
        <w:fldChar w:fldCharType="separate"/>
      </w:r>
      <w:r>
        <w:t>360</w:t>
      </w:r>
      <w:r>
        <w:fldChar w:fldCharType="end"/>
      </w:r>
    </w:p>
    <w:p w14:paraId="5F8801A2" w14:textId="77777777" w:rsidR="002475F5" w:rsidRPr="00CD4CBB" w:rsidRDefault="002475F5">
      <w:pPr>
        <w:pStyle w:val="TOC4"/>
        <w:rPr>
          <w:rFonts w:ascii="Calibri" w:hAnsi="Calibri"/>
          <w:sz w:val="22"/>
          <w:szCs w:val="22"/>
          <w:lang w:eastAsia="en-GB"/>
        </w:rPr>
      </w:pPr>
      <w:r>
        <w:rPr>
          <w:lang w:eastAsia="zh-CN"/>
        </w:rPr>
        <w:t>17.1.4.1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_Toc73958963 \h </w:instrText>
      </w:r>
      <w:r>
        <w:fldChar w:fldCharType="separate"/>
      </w:r>
      <w:r>
        <w:t>360</w:t>
      </w:r>
      <w:r>
        <w:fldChar w:fldCharType="end"/>
      </w:r>
    </w:p>
    <w:p w14:paraId="7FB37D03" w14:textId="77777777" w:rsidR="002475F5" w:rsidRPr="00CD4CBB" w:rsidRDefault="002475F5">
      <w:pPr>
        <w:pStyle w:val="TOC3"/>
        <w:rPr>
          <w:rFonts w:ascii="Calibri" w:hAnsi="Calibri"/>
          <w:sz w:val="22"/>
          <w:szCs w:val="22"/>
          <w:lang w:eastAsia="en-GB"/>
        </w:rPr>
      </w:pPr>
      <w:r>
        <w:rPr>
          <w:lang w:eastAsia="ko-KR"/>
        </w:rPr>
        <w:t>17.1.5</w:t>
      </w:r>
      <w:r w:rsidRPr="00CD4CBB">
        <w:rPr>
          <w:rFonts w:ascii="Calibri" w:hAnsi="Calibri"/>
          <w:sz w:val="22"/>
          <w:szCs w:val="22"/>
          <w:lang w:eastAsia="en-GB"/>
        </w:rPr>
        <w:tab/>
      </w:r>
      <w:r>
        <w:t xml:space="preserve">PRIVATE CALL SETUP REQUEST </w:t>
      </w:r>
      <w:r>
        <w:rPr>
          <w:lang w:eastAsia="ko-KR"/>
        </w:rPr>
        <w:t>message</w:t>
      </w:r>
      <w:r>
        <w:tab/>
      </w:r>
      <w:r>
        <w:fldChar w:fldCharType="begin" w:fldLock="1"/>
      </w:r>
      <w:r>
        <w:instrText xml:space="preserve"> PAGEREF _Toc73958964 \h </w:instrText>
      </w:r>
      <w:r>
        <w:fldChar w:fldCharType="separate"/>
      </w:r>
      <w:r>
        <w:t>360</w:t>
      </w:r>
      <w:r>
        <w:fldChar w:fldCharType="end"/>
      </w:r>
    </w:p>
    <w:p w14:paraId="23CFE223" w14:textId="77777777" w:rsidR="002475F5" w:rsidRPr="00CD4CBB" w:rsidRDefault="002475F5">
      <w:pPr>
        <w:pStyle w:val="TOC4"/>
        <w:rPr>
          <w:rFonts w:ascii="Calibri" w:hAnsi="Calibri"/>
          <w:sz w:val="22"/>
          <w:szCs w:val="22"/>
          <w:lang w:eastAsia="en-GB"/>
        </w:rPr>
      </w:pPr>
      <w:r>
        <w:rPr>
          <w:lang w:eastAsia="zh-CN"/>
        </w:rPr>
        <w:t>17.1.5.1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_Toc73958965 \h </w:instrText>
      </w:r>
      <w:r>
        <w:fldChar w:fldCharType="separate"/>
      </w:r>
      <w:r>
        <w:t>360</w:t>
      </w:r>
      <w:r>
        <w:fldChar w:fldCharType="end"/>
      </w:r>
    </w:p>
    <w:p w14:paraId="792330E7" w14:textId="77777777" w:rsidR="002475F5" w:rsidRPr="00CD4CBB" w:rsidRDefault="002475F5">
      <w:pPr>
        <w:pStyle w:val="TOC3"/>
        <w:rPr>
          <w:rFonts w:ascii="Calibri" w:hAnsi="Calibri"/>
          <w:sz w:val="22"/>
          <w:szCs w:val="22"/>
          <w:lang w:eastAsia="en-GB"/>
        </w:rPr>
      </w:pPr>
      <w:r>
        <w:rPr>
          <w:lang w:eastAsia="ko-KR"/>
        </w:rPr>
        <w:t>17.1.6</w:t>
      </w:r>
      <w:r w:rsidRPr="00CD4CBB">
        <w:rPr>
          <w:rFonts w:ascii="Calibri" w:hAnsi="Calibri"/>
          <w:sz w:val="22"/>
          <w:szCs w:val="22"/>
          <w:lang w:eastAsia="en-GB"/>
        </w:rPr>
        <w:tab/>
      </w:r>
      <w:r>
        <w:t xml:space="preserve">PRIVATE CALL RINGING </w:t>
      </w:r>
      <w:r>
        <w:rPr>
          <w:lang w:eastAsia="ko-KR"/>
        </w:rPr>
        <w:t>message</w:t>
      </w:r>
      <w:r>
        <w:tab/>
      </w:r>
      <w:r>
        <w:fldChar w:fldCharType="begin" w:fldLock="1"/>
      </w:r>
      <w:r>
        <w:instrText xml:space="preserve"> PAGEREF _Toc73958966 \h </w:instrText>
      </w:r>
      <w:r>
        <w:fldChar w:fldCharType="separate"/>
      </w:r>
      <w:r>
        <w:t>361</w:t>
      </w:r>
      <w:r>
        <w:fldChar w:fldCharType="end"/>
      </w:r>
    </w:p>
    <w:p w14:paraId="5618061A" w14:textId="77777777" w:rsidR="002475F5" w:rsidRPr="00CD4CBB" w:rsidRDefault="002475F5">
      <w:pPr>
        <w:pStyle w:val="TOC4"/>
        <w:rPr>
          <w:rFonts w:ascii="Calibri" w:hAnsi="Calibri"/>
          <w:sz w:val="22"/>
          <w:szCs w:val="22"/>
          <w:lang w:eastAsia="en-GB"/>
        </w:rPr>
      </w:pPr>
      <w:r>
        <w:rPr>
          <w:lang w:eastAsia="zh-CN"/>
        </w:rPr>
        <w:t>17.1.6.1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_Toc73958967 \h </w:instrText>
      </w:r>
      <w:r>
        <w:fldChar w:fldCharType="separate"/>
      </w:r>
      <w:r>
        <w:t>361</w:t>
      </w:r>
      <w:r>
        <w:fldChar w:fldCharType="end"/>
      </w:r>
    </w:p>
    <w:p w14:paraId="72AEFAC5" w14:textId="77777777" w:rsidR="002475F5" w:rsidRPr="00CD4CBB" w:rsidRDefault="002475F5">
      <w:pPr>
        <w:pStyle w:val="TOC3"/>
        <w:rPr>
          <w:rFonts w:ascii="Calibri" w:hAnsi="Calibri"/>
          <w:sz w:val="22"/>
          <w:szCs w:val="22"/>
          <w:lang w:eastAsia="en-GB"/>
        </w:rPr>
      </w:pPr>
      <w:r>
        <w:rPr>
          <w:lang w:eastAsia="ko-KR"/>
        </w:rPr>
        <w:t>17.1.7</w:t>
      </w:r>
      <w:r w:rsidRPr="00CD4CBB">
        <w:rPr>
          <w:rFonts w:ascii="Calibri" w:hAnsi="Calibri"/>
          <w:sz w:val="22"/>
          <w:szCs w:val="22"/>
          <w:lang w:eastAsia="en-GB"/>
        </w:rPr>
        <w:tab/>
      </w:r>
      <w:r>
        <w:t xml:space="preserve">PRIVATE CALL ACCEPT </w:t>
      </w:r>
      <w:r>
        <w:rPr>
          <w:lang w:eastAsia="ko-KR"/>
        </w:rPr>
        <w:t>message</w:t>
      </w:r>
      <w:r>
        <w:tab/>
      </w:r>
      <w:r>
        <w:fldChar w:fldCharType="begin" w:fldLock="1"/>
      </w:r>
      <w:r>
        <w:instrText xml:space="preserve"> PAGEREF _Toc73958968 \h </w:instrText>
      </w:r>
      <w:r>
        <w:fldChar w:fldCharType="separate"/>
      </w:r>
      <w:r>
        <w:t>361</w:t>
      </w:r>
      <w:r>
        <w:fldChar w:fldCharType="end"/>
      </w:r>
    </w:p>
    <w:p w14:paraId="3DD743EA" w14:textId="77777777" w:rsidR="002475F5" w:rsidRPr="00CD4CBB" w:rsidRDefault="002475F5">
      <w:pPr>
        <w:pStyle w:val="TOC4"/>
        <w:rPr>
          <w:rFonts w:ascii="Calibri" w:hAnsi="Calibri"/>
          <w:sz w:val="22"/>
          <w:szCs w:val="22"/>
          <w:lang w:eastAsia="en-GB"/>
        </w:rPr>
      </w:pPr>
      <w:r>
        <w:rPr>
          <w:lang w:eastAsia="zh-CN"/>
        </w:rPr>
        <w:t>17.1.7.1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_Toc73958969 \h </w:instrText>
      </w:r>
      <w:r>
        <w:fldChar w:fldCharType="separate"/>
      </w:r>
      <w:r>
        <w:t>361</w:t>
      </w:r>
      <w:r>
        <w:fldChar w:fldCharType="end"/>
      </w:r>
    </w:p>
    <w:p w14:paraId="065534AA" w14:textId="77777777" w:rsidR="002475F5" w:rsidRPr="00CD4CBB" w:rsidRDefault="002475F5">
      <w:pPr>
        <w:pStyle w:val="TOC3"/>
        <w:rPr>
          <w:rFonts w:ascii="Calibri" w:hAnsi="Calibri"/>
          <w:sz w:val="22"/>
          <w:szCs w:val="22"/>
          <w:lang w:eastAsia="en-GB"/>
        </w:rPr>
      </w:pPr>
      <w:r>
        <w:rPr>
          <w:lang w:eastAsia="ko-KR"/>
        </w:rPr>
        <w:t>17.1.8</w:t>
      </w:r>
      <w:r w:rsidRPr="00CD4CBB">
        <w:rPr>
          <w:rFonts w:ascii="Calibri" w:hAnsi="Calibri"/>
          <w:sz w:val="22"/>
          <w:szCs w:val="22"/>
          <w:lang w:eastAsia="en-GB"/>
        </w:rPr>
        <w:tab/>
      </w:r>
      <w:r>
        <w:t xml:space="preserve">PRIVATE CALL REJECT </w:t>
      </w:r>
      <w:r>
        <w:rPr>
          <w:lang w:eastAsia="ko-KR"/>
        </w:rPr>
        <w:t>message</w:t>
      </w:r>
      <w:r>
        <w:tab/>
      </w:r>
      <w:r>
        <w:fldChar w:fldCharType="begin" w:fldLock="1"/>
      </w:r>
      <w:r>
        <w:instrText xml:space="preserve"> PAGEREF _Toc73958970 \h </w:instrText>
      </w:r>
      <w:r>
        <w:fldChar w:fldCharType="separate"/>
      </w:r>
      <w:r>
        <w:t>362</w:t>
      </w:r>
      <w:r>
        <w:fldChar w:fldCharType="end"/>
      </w:r>
    </w:p>
    <w:p w14:paraId="0DD20A45" w14:textId="77777777" w:rsidR="002475F5" w:rsidRPr="00CD4CBB" w:rsidRDefault="002475F5">
      <w:pPr>
        <w:pStyle w:val="TOC4"/>
        <w:rPr>
          <w:rFonts w:ascii="Calibri" w:hAnsi="Calibri"/>
          <w:sz w:val="22"/>
          <w:szCs w:val="22"/>
          <w:lang w:eastAsia="en-GB"/>
        </w:rPr>
      </w:pPr>
      <w:r>
        <w:rPr>
          <w:lang w:eastAsia="zh-CN"/>
        </w:rPr>
        <w:t>17.1.8.1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_Toc73958971 \h </w:instrText>
      </w:r>
      <w:r>
        <w:fldChar w:fldCharType="separate"/>
      </w:r>
      <w:r>
        <w:t>362</w:t>
      </w:r>
      <w:r>
        <w:fldChar w:fldCharType="end"/>
      </w:r>
    </w:p>
    <w:p w14:paraId="4DE0A87F" w14:textId="77777777" w:rsidR="002475F5" w:rsidRPr="00CD4CBB" w:rsidRDefault="002475F5">
      <w:pPr>
        <w:pStyle w:val="TOC3"/>
        <w:rPr>
          <w:rFonts w:ascii="Calibri" w:hAnsi="Calibri"/>
          <w:sz w:val="22"/>
          <w:szCs w:val="22"/>
          <w:lang w:eastAsia="en-GB"/>
        </w:rPr>
      </w:pPr>
      <w:r>
        <w:rPr>
          <w:lang w:eastAsia="ko-KR"/>
        </w:rPr>
        <w:t>17.1.9</w:t>
      </w:r>
      <w:r w:rsidRPr="00CD4CBB">
        <w:rPr>
          <w:rFonts w:ascii="Calibri" w:hAnsi="Calibri"/>
          <w:sz w:val="22"/>
          <w:szCs w:val="22"/>
          <w:lang w:eastAsia="en-GB"/>
        </w:rPr>
        <w:tab/>
      </w:r>
      <w:r>
        <w:t xml:space="preserve">PRIVATE CALL RELEASE </w:t>
      </w:r>
      <w:r>
        <w:rPr>
          <w:lang w:eastAsia="ko-KR"/>
        </w:rPr>
        <w:t>message</w:t>
      </w:r>
      <w:r>
        <w:tab/>
      </w:r>
      <w:r>
        <w:fldChar w:fldCharType="begin" w:fldLock="1"/>
      </w:r>
      <w:r>
        <w:instrText xml:space="preserve"> PAGEREF _Toc73958972 \h </w:instrText>
      </w:r>
      <w:r>
        <w:fldChar w:fldCharType="separate"/>
      </w:r>
      <w:r>
        <w:t>362</w:t>
      </w:r>
      <w:r>
        <w:fldChar w:fldCharType="end"/>
      </w:r>
    </w:p>
    <w:p w14:paraId="3EACE927" w14:textId="77777777" w:rsidR="002475F5" w:rsidRPr="00CD4CBB" w:rsidRDefault="002475F5">
      <w:pPr>
        <w:pStyle w:val="TOC4"/>
        <w:rPr>
          <w:rFonts w:ascii="Calibri" w:hAnsi="Calibri"/>
          <w:sz w:val="22"/>
          <w:szCs w:val="22"/>
          <w:lang w:eastAsia="en-GB"/>
        </w:rPr>
      </w:pPr>
      <w:r>
        <w:rPr>
          <w:lang w:eastAsia="zh-CN"/>
        </w:rPr>
        <w:t>17.1.9.1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_Toc73958973 \h </w:instrText>
      </w:r>
      <w:r>
        <w:fldChar w:fldCharType="separate"/>
      </w:r>
      <w:r>
        <w:t>362</w:t>
      </w:r>
      <w:r>
        <w:fldChar w:fldCharType="end"/>
      </w:r>
    </w:p>
    <w:p w14:paraId="0A794EEB" w14:textId="77777777" w:rsidR="002475F5" w:rsidRPr="00CD4CBB" w:rsidRDefault="002475F5">
      <w:pPr>
        <w:pStyle w:val="TOC3"/>
        <w:rPr>
          <w:rFonts w:ascii="Calibri" w:hAnsi="Calibri"/>
          <w:sz w:val="22"/>
          <w:szCs w:val="22"/>
          <w:lang w:eastAsia="en-GB"/>
        </w:rPr>
      </w:pPr>
      <w:r>
        <w:rPr>
          <w:lang w:eastAsia="ko-KR"/>
        </w:rPr>
        <w:t>17.1.10</w:t>
      </w:r>
      <w:r w:rsidRPr="00CD4CBB">
        <w:rPr>
          <w:rFonts w:ascii="Calibri" w:hAnsi="Calibri"/>
          <w:sz w:val="22"/>
          <w:szCs w:val="22"/>
          <w:lang w:eastAsia="en-GB"/>
        </w:rPr>
        <w:tab/>
      </w:r>
      <w:r>
        <w:t xml:space="preserve">PRIVATE CALL RELEASE ACK </w:t>
      </w:r>
      <w:r>
        <w:rPr>
          <w:lang w:eastAsia="ko-KR"/>
        </w:rPr>
        <w:t>message</w:t>
      </w:r>
      <w:r>
        <w:tab/>
      </w:r>
      <w:r>
        <w:fldChar w:fldCharType="begin" w:fldLock="1"/>
      </w:r>
      <w:r>
        <w:instrText xml:space="preserve"> PAGEREF _Toc73958974 \h </w:instrText>
      </w:r>
      <w:r>
        <w:fldChar w:fldCharType="separate"/>
      </w:r>
      <w:r>
        <w:t>363</w:t>
      </w:r>
      <w:r>
        <w:fldChar w:fldCharType="end"/>
      </w:r>
    </w:p>
    <w:p w14:paraId="6AD5475D" w14:textId="77777777" w:rsidR="002475F5" w:rsidRPr="00CD4CBB" w:rsidRDefault="002475F5">
      <w:pPr>
        <w:pStyle w:val="TOC4"/>
        <w:rPr>
          <w:rFonts w:ascii="Calibri" w:hAnsi="Calibri"/>
          <w:sz w:val="22"/>
          <w:szCs w:val="22"/>
          <w:lang w:eastAsia="en-GB"/>
        </w:rPr>
      </w:pPr>
      <w:r>
        <w:rPr>
          <w:lang w:eastAsia="zh-CN"/>
        </w:rPr>
        <w:t>17.1.10.1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_Toc73958975 \h </w:instrText>
      </w:r>
      <w:r>
        <w:fldChar w:fldCharType="separate"/>
      </w:r>
      <w:r>
        <w:t>363</w:t>
      </w:r>
      <w:r>
        <w:fldChar w:fldCharType="end"/>
      </w:r>
    </w:p>
    <w:p w14:paraId="131FAB41" w14:textId="77777777" w:rsidR="002475F5" w:rsidRPr="00CD4CBB" w:rsidRDefault="002475F5">
      <w:pPr>
        <w:pStyle w:val="TOC3"/>
        <w:rPr>
          <w:rFonts w:ascii="Calibri" w:hAnsi="Calibri"/>
          <w:sz w:val="22"/>
          <w:szCs w:val="22"/>
          <w:lang w:eastAsia="en-GB"/>
        </w:rPr>
      </w:pPr>
      <w:r>
        <w:rPr>
          <w:lang w:eastAsia="ko-KR"/>
        </w:rPr>
        <w:t>17.1.11</w:t>
      </w:r>
      <w:r w:rsidRPr="00CD4CBB">
        <w:rPr>
          <w:rFonts w:ascii="Calibri"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_Toc73958976 \h </w:instrText>
      </w:r>
      <w:r>
        <w:fldChar w:fldCharType="separate"/>
      </w:r>
      <w:r>
        <w:t>363</w:t>
      </w:r>
      <w:r>
        <w:fldChar w:fldCharType="end"/>
      </w:r>
    </w:p>
    <w:p w14:paraId="40F9A8D1" w14:textId="77777777" w:rsidR="002475F5" w:rsidRPr="00CD4CBB" w:rsidRDefault="002475F5">
      <w:pPr>
        <w:pStyle w:val="TOC4"/>
        <w:rPr>
          <w:rFonts w:ascii="Calibri" w:hAnsi="Calibri"/>
          <w:sz w:val="22"/>
          <w:szCs w:val="22"/>
          <w:lang w:eastAsia="en-GB"/>
        </w:rPr>
      </w:pPr>
      <w:r>
        <w:rPr>
          <w:lang w:eastAsia="zh-CN"/>
        </w:rPr>
        <w:t>17.1.</w:t>
      </w:r>
      <w:r>
        <w:rPr>
          <w:lang w:eastAsia="ko-KR"/>
        </w:rPr>
        <w:t>11</w:t>
      </w:r>
      <w:r>
        <w:rPr>
          <w:lang w:eastAsia="zh-CN"/>
        </w:rPr>
        <w:t>.1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_Toc73958977 \h </w:instrText>
      </w:r>
      <w:r>
        <w:fldChar w:fldCharType="separate"/>
      </w:r>
      <w:r>
        <w:t>363</w:t>
      </w:r>
      <w:r>
        <w:fldChar w:fldCharType="end"/>
      </w:r>
    </w:p>
    <w:p w14:paraId="44CE295A" w14:textId="77777777" w:rsidR="002475F5" w:rsidRPr="00CD4CBB" w:rsidRDefault="002475F5">
      <w:pPr>
        <w:pStyle w:val="TOC3"/>
        <w:rPr>
          <w:rFonts w:ascii="Calibri" w:hAnsi="Calibri"/>
          <w:sz w:val="22"/>
          <w:szCs w:val="22"/>
          <w:lang w:eastAsia="en-GB"/>
        </w:rPr>
      </w:pPr>
      <w:r>
        <w:rPr>
          <w:lang w:eastAsia="ko-KR"/>
        </w:rPr>
        <w:t>17.1.12</w:t>
      </w:r>
      <w:r w:rsidRPr="00CD4CBB">
        <w:rPr>
          <w:rFonts w:ascii="Calibri"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_Toc73958978 \h </w:instrText>
      </w:r>
      <w:r>
        <w:fldChar w:fldCharType="separate"/>
      </w:r>
      <w:r>
        <w:t>364</w:t>
      </w:r>
      <w:r>
        <w:fldChar w:fldCharType="end"/>
      </w:r>
    </w:p>
    <w:p w14:paraId="341529DA" w14:textId="77777777" w:rsidR="002475F5" w:rsidRPr="00CD4CBB" w:rsidRDefault="002475F5">
      <w:pPr>
        <w:pStyle w:val="TOC4"/>
        <w:rPr>
          <w:rFonts w:ascii="Calibri" w:hAnsi="Calibri"/>
          <w:sz w:val="22"/>
          <w:szCs w:val="22"/>
          <w:lang w:eastAsia="en-GB"/>
        </w:rPr>
      </w:pPr>
      <w:r>
        <w:rPr>
          <w:lang w:eastAsia="zh-CN"/>
        </w:rPr>
        <w:t>17.1.12.1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_Toc73958979 \h </w:instrText>
      </w:r>
      <w:r>
        <w:fldChar w:fldCharType="separate"/>
      </w:r>
      <w:r>
        <w:t>364</w:t>
      </w:r>
      <w:r>
        <w:fldChar w:fldCharType="end"/>
      </w:r>
    </w:p>
    <w:p w14:paraId="2AF366F7" w14:textId="77777777" w:rsidR="002475F5" w:rsidRPr="00CD4CBB" w:rsidRDefault="002475F5">
      <w:pPr>
        <w:pStyle w:val="TOC3"/>
        <w:rPr>
          <w:rFonts w:ascii="Calibri" w:hAnsi="Calibri"/>
          <w:sz w:val="22"/>
          <w:szCs w:val="22"/>
          <w:lang w:eastAsia="en-GB"/>
        </w:rPr>
      </w:pPr>
      <w:r>
        <w:rPr>
          <w:lang w:eastAsia="ko-KR"/>
        </w:rPr>
        <w:t>17.1.13</w:t>
      </w:r>
      <w:r w:rsidRPr="00CD4CBB">
        <w:rPr>
          <w:rFonts w:ascii="Calibri"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_Toc73958980 \h </w:instrText>
      </w:r>
      <w:r>
        <w:fldChar w:fldCharType="separate"/>
      </w:r>
      <w:r>
        <w:t>364</w:t>
      </w:r>
      <w:r>
        <w:fldChar w:fldCharType="end"/>
      </w:r>
    </w:p>
    <w:p w14:paraId="56C1D23E" w14:textId="77777777" w:rsidR="002475F5" w:rsidRPr="00CD4CBB" w:rsidRDefault="002475F5">
      <w:pPr>
        <w:pStyle w:val="TOC4"/>
        <w:rPr>
          <w:rFonts w:ascii="Calibri" w:hAnsi="Calibri"/>
          <w:sz w:val="22"/>
          <w:szCs w:val="22"/>
          <w:lang w:eastAsia="en-GB"/>
        </w:rPr>
      </w:pPr>
      <w:r>
        <w:rPr>
          <w:lang w:eastAsia="zh-CN"/>
        </w:rPr>
        <w:t>17.1.13.1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_Toc73958981 \h </w:instrText>
      </w:r>
      <w:r>
        <w:fldChar w:fldCharType="separate"/>
      </w:r>
      <w:r>
        <w:t>364</w:t>
      </w:r>
      <w:r>
        <w:fldChar w:fldCharType="end"/>
      </w:r>
    </w:p>
    <w:p w14:paraId="64AB7D6C" w14:textId="77777777" w:rsidR="002475F5" w:rsidRPr="00CD4CBB" w:rsidRDefault="002475F5">
      <w:pPr>
        <w:pStyle w:val="TOC3"/>
        <w:rPr>
          <w:rFonts w:ascii="Calibri" w:hAnsi="Calibri"/>
          <w:sz w:val="22"/>
          <w:szCs w:val="22"/>
          <w:lang w:eastAsia="en-GB"/>
        </w:rPr>
      </w:pPr>
      <w:r>
        <w:rPr>
          <w:lang w:eastAsia="ko-KR"/>
        </w:rPr>
        <w:t>17.1.14</w:t>
      </w:r>
      <w:r w:rsidRPr="00CD4CBB">
        <w:rPr>
          <w:rFonts w:ascii="Calibri"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_Toc73958982 \h </w:instrText>
      </w:r>
      <w:r>
        <w:fldChar w:fldCharType="separate"/>
      </w:r>
      <w:r>
        <w:t>365</w:t>
      </w:r>
      <w:r>
        <w:fldChar w:fldCharType="end"/>
      </w:r>
    </w:p>
    <w:p w14:paraId="21F77D77" w14:textId="77777777" w:rsidR="002475F5" w:rsidRPr="00CD4CBB" w:rsidRDefault="002475F5">
      <w:pPr>
        <w:pStyle w:val="TOC4"/>
        <w:rPr>
          <w:rFonts w:ascii="Calibri" w:hAnsi="Calibri"/>
          <w:sz w:val="22"/>
          <w:szCs w:val="22"/>
          <w:lang w:eastAsia="en-GB"/>
        </w:rPr>
      </w:pPr>
      <w:r>
        <w:rPr>
          <w:lang w:eastAsia="zh-CN"/>
        </w:rPr>
        <w:t>17.1.14.1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_Toc73958983 \h </w:instrText>
      </w:r>
      <w:r>
        <w:fldChar w:fldCharType="separate"/>
      </w:r>
      <w:r>
        <w:t>365</w:t>
      </w:r>
      <w:r>
        <w:fldChar w:fldCharType="end"/>
      </w:r>
    </w:p>
    <w:p w14:paraId="2E9500EB" w14:textId="77777777" w:rsidR="002475F5" w:rsidRPr="00CD4CBB" w:rsidRDefault="002475F5">
      <w:pPr>
        <w:pStyle w:val="TOC3"/>
        <w:rPr>
          <w:rFonts w:ascii="Calibri" w:hAnsi="Calibri"/>
          <w:sz w:val="22"/>
          <w:szCs w:val="22"/>
          <w:lang w:eastAsia="en-GB"/>
        </w:rPr>
      </w:pPr>
      <w:r>
        <w:rPr>
          <w:lang w:eastAsia="ko-KR"/>
        </w:rPr>
        <w:t>17.1.15</w:t>
      </w:r>
      <w:r w:rsidRPr="00CD4CBB">
        <w:rPr>
          <w:rFonts w:ascii="Calibri"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_Toc73958984 \h </w:instrText>
      </w:r>
      <w:r>
        <w:fldChar w:fldCharType="separate"/>
      </w:r>
      <w:r>
        <w:t>365</w:t>
      </w:r>
      <w:r>
        <w:fldChar w:fldCharType="end"/>
      </w:r>
    </w:p>
    <w:p w14:paraId="2551042D" w14:textId="77777777" w:rsidR="002475F5" w:rsidRPr="00CD4CBB" w:rsidRDefault="002475F5">
      <w:pPr>
        <w:pStyle w:val="TOC4"/>
        <w:rPr>
          <w:rFonts w:ascii="Calibri" w:hAnsi="Calibri"/>
          <w:sz w:val="22"/>
          <w:szCs w:val="22"/>
          <w:lang w:eastAsia="en-GB"/>
        </w:rPr>
      </w:pPr>
      <w:r>
        <w:rPr>
          <w:lang w:eastAsia="zh-CN"/>
        </w:rPr>
        <w:t>17.1.15.1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_Toc73958985 \h </w:instrText>
      </w:r>
      <w:r>
        <w:fldChar w:fldCharType="separate"/>
      </w:r>
      <w:r>
        <w:t>365</w:t>
      </w:r>
      <w:r>
        <w:fldChar w:fldCharType="end"/>
      </w:r>
    </w:p>
    <w:p w14:paraId="3019ECCB" w14:textId="77777777" w:rsidR="002475F5" w:rsidRPr="00CD4CBB" w:rsidRDefault="002475F5">
      <w:pPr>
        <w:pStyle w:val="TOC3"/>
        <w:rPr>
          <w:rFonts w:ascii="Calibri" w:hAnsi="Calibri"/>
          <w:sz w:val="22"/>
          <w:szCs w:val="22"/>
          <w:lang w:eastAsia="en-GB"/>
        </w:rPr>
      </w:pPr>
      <w:r>
        <w:rPr>
          <w:lang w:eastAsia="ko-KR"/>
        </w:rPr>
        <w:t>17.1.16</w:t>
      </w:r>
      <w:r w:rsidRPr="00CD4CBB">
        <w:rPr>
          <w:rFonts w:ascii="Calibri"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_Toc73958986 \h </w:instrText>
      </w:r>
      <w:r>
        <w:fldChar w:fldCharType="separate"/>
      </w:r>
      <w:r>
        <w:t>365</w:t>
      </w:r>
      <w:r>
        <w:fldChar w:fldCharType="end"/>
      </w:r>
    </w:p>
    <w:p w14:paraId="6D9DF54B" w14:textId="77777777" w:rsidR="002475F5" w:rsidRPr="00CD4CBB" w:rsidRDefault="002475F5">
      <w:pPr>
        <w:pStyle w:val="TOC4"/>
        <w:rPr>
          <w:rFonts w:ascii="Calibri" w:hAnsi="Calibri"/>
          <w:sz w:val="22"/>
          <w:szCs w:val="22"/>
          <w:lang w:eastAsia="en-GB"/>
        </w:rPr>
      </w:pPr>
      <w:r>
        <w:rPr>
          <w:lang w:eastAsia="zh-CN"/>
        </w:rPr>
        <w:t>17.1.16.1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_Toc73958987 \h </w:instrText>
      </w:r>
      <w:r>
        <w:fldChar w:fldCharType="separate"/>
      </w:r>
      <w:r>
        <w:t>365</w:t>
      </w:r>
      <w:r>
        <w:fldChar w:fldCharType="end"/>
      </w:r>
    </w:p>
    <w:p w14:paraId="5FD83E5F" w14:textId="77777777" w:rsidR="002475F5" w:rsidRPr="00CD4CBB" w:rsidRDefault="002475F5">
      <w:pPr>
        <w:pStyle w:val="TOC3"/>
        <w:rPr>
          <w:rFonts w:ascii="Calibri" w:hAnsi="Calibri"/>
          <w:sz w:val="22"/>
          <w:szCs w:val="22"/>
          <w:lang w:eastAsia="en-GB"/>
        </w:rPr>
      </w:pPr>
      <w:r>
        <w:rPr>
          <w:lang w:eastAsia="ko-KR"/>
        </w:rPr>
        <w:t>17.1.17</w:t>
      </w:r>
      <w:r w:rsidRPr="00CD4CBB">
        <w:rPr>
          <w:rFonts w:ascii="Calibri"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_Toc73958988 \h </w:instrText>
      </w:r>
      <w:r>
        <w:fldChar w:fldCharType="separate"/>
      </w:r>
      <w:r>
        <w:t>366</w:t>
      </w:r>
      <w:r>
        <w:fldChar w:fldCharType="end"/>
      </w:r>
    </w:p>
    <w:p w14:paraId="05DDB3BB" w14:textId="77777777" w:rsidR="002475F5" w:rsidRPr="00CD4CBB" w:rsidRDefault="002475F5">
      <w:pPr>
        <w:pStyle w:val="TOC4"/>
        <w:rPr>
          <w:rFonts w:ascii="Calibri" w:hAnsi="Calibri"/>
          <w:sz w:val="22"/>
          <w:szCs w:val="22"/>
          <w:lang w:eastAsia="en-GB"/>
        </w:rPr>
      </w:pPr>
      <w:r>
        <w:rPr>
          <w:lang w:eastAsia="zh-CN"/>
        </w:rPr>
        <w:t>17.1.17.1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_Toc73958989 \h </w:instrText>
      </w:r>
      <w:r>
        <w:fldChar w:fldCharType="separate"/>
      </w:r>
      <w:r>
        <w:t>366</w:t>
      </w:r>
      <w:r>
        <w:fldChar w:fldCharType="end"/>
      </w:r>
    </w:p>
    <w:p w14:paraId="2544D205" w14:textId="77777777" w:rsidR="002475F5" w:rsidRPr="00CD4CBB" w:rsidRDefault="002475F5">
      <w:pPr>
        <w:pStyle w:val="TOC3"/>
        <w:rPr>
          <w:rFonts w:ascii="Calibri" w:hAnsi="Calibri"/>
          <w:sz w:val="22"/>
          <w:szCs w:val="22"/>
          <w:lang w:eastAsia="en-GB"/>
        </w:rPr>
      </w:pPr>
      <w:r>
        <w:rPr>
          <w:lang w:eastAsia="ko-KR"/>
        </w:rPr>
        <w:t>17.1.18</w:t>
      </w:r>
      <w:r w:rsidRPr="00CD4CBB">
        <w:rPr>
          <w:rFonts w:ascii="Calibri" w:hAnsi="Calibri"/>
          <w:sz w:val="22"/>
          <w:szCs w:val="22"/>
          <w:lang w:eastAsia="en-GB"/>
        </w:rPr>
        <w:tab/>
      </w:r>
      <w:r>
        <w:t>GROUP CALL BROADCAST</w:t>
      </w:r>
      <w:r>
        <w:rPr>
          <w:lang w:eastAsia="ko-KR"/>
        </w:rPr>
        <w:t xml:space="preserve"> message</w:t>
      </w:r>
      <w:r>
        <w:tab/>
      </w:r>
      <w:r>
        <w:fldChar w:fldCharType="begin" w:fldLock="1"/>
      </w:r>
      <w:r>
        <w:instrText xml:space="preserve"> PAGEREF _Toc73958990 \h </w:instrText>
      </w:r>
      <w:r>
        <w:fldChar w:fldCharType="separate"/>
      </w:r>
      <w:r>
        <w:t>366</w:t>
      </w:r>
      <w:r>
        <w:fldChar w:fldCharType="end"/>
      </w:r>
    </w:p>
    <w:p w14:paraId="5C39CF6C" w14:textId="77777777" w:rsidR="002475F5" w:rsidRPr="00CD4CBB" w:rsidRDefault="002475F5">
      <w:pPr>
        <w:pStyle w:val="TOC4"/>
        <w:rPr>
          <w:rFonts w:ascii="Calibri" w:hAnsi="Calibri"/>
          <w:sz w:val="22"/>
          <w:szCs w:val="22"/>
          <w:lang w:eastAsia="en-GB"/>
        </w:rPr>
      </w:pPr>
      <w:r>
        <w:rPr>
          <w:lang w:eastAsia="zh-CN"/>
        </w:rPr>
        <w:t>17.1.18.1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_Toc73958991 \h </w:instrText>
      </w:r>
      <w:r>
        <w:fldChar w:fldCharType="separate"/>
      </w:r>
      <w:r>
        <w:t>366</w:t>
      </w:r>
      <w:r>
        <w:fldChar w:fldCharType="end"/>
      </w:r>
    </w:p>
    <w:p w14:paraId="30D7589F" w14:textId="77777777" w:rsidR="002475F5" w:rsidRPr="00CD4CBB" w:rsidRDefault="002475F5">
      <w:pPr>
        <w:pStyle w:val="TOC3"/>
        <w:rPr>
          <w:rFonts w:ascii="Calibri" w:hAnsi="Calibri"/>
          <w:sz w:val="22"/>
          <w:szCs w:val="22"/>
          <w:lang w:eastAsia="en-GB"/>
        </w:rPr>
      </w:pPr>
      <w:r>
        <w:rPr>
          <w:lang w:eastAsia="ko-KR"/>
        </w:rPr>
        <w:t>17.1.19</w:t>
      </w:r>
      <w:r w:rsidRPr="00CD4CBB">
        <w:rPr>
          <w:rFonts w:ascii="Calibri"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_Toc73958992 \h </w:instrText>
      </w:r>
      <w:r>
        <w:fldChar w:fldCharType="separate"/>
      </w:r>
      <w:r>
        <w:t>367</w:t>
      </w:r>
      <w:r>
        <w:fldChar w:fldCharType="end"/>
      </w:r>
    </w:p>
    <w:p w14:paraId="506FA54D" w14:textId="77777777" w:rsidR="002475F5" w:rsidRPr="00CD4CBB" w:rsidRDefault="002475F5">
      <w:pPr>
        <w:pStyle w:val="TOC4"/>
        <w:rPr>
          <w:rFonts w:ascii="Calibri" w:hAnsi="Calibri"/>
          <w:sz w:val="22"/>
          <w:szCs w:val="22"/>
          <w:lang w:eastAsia="en-GB"/>
        </w:rPr>
      </w:pPr>
      <w:r>
        <w:rPr>
          <w:lang w:eastAsia="zh-CN"/>
        </w:rPr>
        <w:t>17.1.19.1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_Toc73958993 \h </w:instrText>
      </w:r>
      <w:r>
        <w:fldChar w:fldCharType="separate"/>
      </w:r>
      <w:r>
        <w:t>367</w:t>
      </w:r>
      <w:r>
        <w:fldChar w:fldCharType="end"/>
      </w:r>
    </w:p>
    <w:p w14:paraId="66255722" w14:textId="77777777" w:rsidR="002475F5" w:rsidRPr="00CD4CBB" w:rsidRDefault="002475F5">
      <w:pPr>
        <w:pStyle w:val="TOC3"/>
        <w:rPr>
          <w:rFonts w:ascii="Calibri" w:hAnsi="Calibri"/>
          <w:sz w:val="22"/>
          <w:szCs w:val="22"/>
          <w:lang w:eastAsia="en-GB"/>
        </w:rPr>
      </w:pPr>
      <w:r w:rsidRPr="00274CF8">
        <w:rPr>
          <w:rFonts w:eastAsia="Calibri"/>
        </w:rPr>
        <w:t>17.1.20</w:t>
      </w:r>
      <w:r w:rsidRPr="00CD4CBB">
        <w:rPr>
          <w:rFonts w:ascii="Calibri" w:hAnsi="Calibri"/>
          <w:sz w:val="22"/>
          <w:szCs w:val="22"/>
          <w:lang w:eastAsia="en-GB"/>
        </w:rPr>
        <w:tab/>
      </w:r>
      <w:r w:rsidRPr="00274CF8">
        <w:rPr>
          <w:rFonts w:eastAsia="Calibri"/>
        </w:rPr>
        <w:t>PRIVATE REMOTE VIDEO PUSH REQUEST message</w:t>
      </w:r>
      <w:r>
        <w:tab/>
      </w:r>
      <w:r>
        <w:fldChar w:fldCharType="begin" w:fldLock="1"/>
      </w:r>
      <w:r>
        <w:instrText xml:space="preserve"> PAGEREF _Toc73958994 \h </w:instrText>
      </w:r>
      <w:r>
        <w:fldChar w:fldCharType="separate"/>
      </w:r>
      <w:r>
        <w:t>367</w:t>
      </w:r>
      <w:r>
        <w:fldChar w:fldCharType="end"/>
      </w:r>
    </w:p>
    <w:p w14:paraId="418C9D3A" w14:textId="77777777" w:rsidR="002475F5" w:rsidRPr="00CD4CBB" w:rsidRDefault="002475F5">
      <w:pPr>
        <w:pStyle w:val="TOC4"/>
        <w:rPr>
          <w:rFonts w:ascii="Calibri" w:hAnsi="Calibri"/>
          <w:sz w:val="22"/>
          <w:szCs w:val="22"/>
          <w:lang w:eastAsia="en-GB"/>
        </w:rPr>
      </w:pPr>
      <w:r>
        <w:rPr>
          <w:lang w:eastAsia="zh-CN"/>
        </w:rPr>
        <w:t>17.1.20.1</w:t>
      </w:r>
      <w:r w:rsidRPr="00CD4CBB">
        <w:rPr>
          <w:rFonts w:ascii="Calibri" w:hAnsi="Calibri"/>
          <w:sz w:val="22"/>
          <w:szCs w:val="22"/>
          <w:lang w:eastAsia="en-GB"/>
        </w:rPr>
        <w:tab/>
      </w:r>
      <w:r>
        <w:rPr>
          <w:lang w:eastAsia="zh-CN"/>
        </w:rPr>
        <w:t>Message definition</w:t>
      </w:r>
      <w:r>
        <w:tab/>
      </w:r>
      <w:r>
        <w:fldChar w:fldCharType="begin" w:fldLock="1"/>
      </w:r>
      <w:r>
        <w:instrText xml:space="preserve"> PAGEREF _Toc73958995 \h </w:instrText>
      </w:r>
      <w:r>
        <w:fldChar w:fldCharType="separate"/>
      </w:r>
      <w:r>
        <w:t>367</w:t>
      </w:r>
      <w:r>
        <w:fldChar w:fldCharType="end"/>
      </w:r>
    </w:p>
    <w:p w14:paraId="4A7886CC" w14:textId="77777777" w:rsidR="002475F5" w:rsidRPr="00CD4CBB" w:rsidRDefault="002475F5">
      <w:pPr>
        <w:pStyle w:val="TOC3"/>
        <w:rPr>
          <w:rFonts w:ascii="Calibri" w:hAnsi="Calibri"/>
          <w:sz w:val="22"/>
          <w:szCs w:val="22"/>
          <w:lang w:eastAsia="en-GB"/>
        </w:rPr>
      </w:pPr>
      <w:r w:rsidRPr="00274CF8">
        <w:rPr>
          <w:rFonts w:eastAsia="Calibri"/>
        </w:rPr>
        <w:t>17.1.21</w:t>
      </w:r>
      <w:r w:rsidRPr="00CD4CBB">
        <w:rPr>
          <w:rFonts w:ascii="Calibri" w:hAnsi="Calibri"/>
          <w:sz w:val="22"/>
          <w:szCs w:val="22"/>
          <w:lang w:eastAsia="en-GB"/>
        </w:rPr>
        <w:tab/>
      </w:r>
      <w:r w:rsidRPr="00274CF8">
        <w:rPr>
          <w:rFonts w:eastAsia="Calibri"/>
        </w:rPr>
        <w:t>GROUP REMOTE VIDEO PUSH REQUEST message</w:t>
      </w:r>
      <w:r>
        <w:tab/>
      </w:r>
      <w:r>
        <w:fldChar w:fldCharType="begin" w:fldLock="1"/>
      </w:r>
      <w:r>
        <w:instrText xml:space="preserve"> PAGEREF _Toc73958996 \h </w:instrText>
      </w:r>
      <w:r>
        <w:fldChar w:fldCharType="separate"/>
      </w:r>
      <w:r>
        <w:t>368</w:t>
      </w:r>
      <w:r>
        <w:fldChar w:fldCharType="end"/>
      </w:r>
    </w:p>
    <w:p w14:paraId="0CD819F4" w14:textId="77777777" w:rsidR="002475F5" w:rsidRPr="00CD4CBB" w:rsidRDefault="002475F5">
      <w:pPr>
        <w:pStyle w:val="TOC4"/>
        <w:rPr>
          <w:rFonts w:ascii="Calibri" w:hAnsi="Calibri"/>
          <w:sz w:val="22"/>
          <w:szCs w:val="22"/>
          <w:lang w:eastAsia="en-GB"/>
        </w:rPr>
      </w:pPr>
      <w:r>
        <w:rPr>
          <w:lang w:eastAsia="zh-CN"/>
        </w:rPr>
        <w:t>17.1.21.1</w:t>
      </w:r>
      <w:r w:rsidRPr="00CD4CBB">
        <w:rPr>
          <w:rFonts w:ascii="Calibri" w:hAnsi="Calibri"/>
          <w:sz w:val="22"/>
          <w:szCs w:val="22"/>
          <w:lang w:eastAsia="en-GB"/>
        </w:rPr>
        <w:tab/>
      </w:r>
      <w:r>
        <w:t>Message</w:t>
      </w:r>
      <w:r>
        <w:rPr>
          <w:lang w:eastAsia="zh-CN"/>
        </w:rPr>
        <w:t xml:space="preserve"> definition</w:t>
      </w:r>
      <w:r>
        <w:tab/>
      </w:r>
      <w:r>
        <w:fldChar w:fldCharType="begin" w:fldLock="1"/>
      </w:r>
      <w:r>
        <w:instrText xml:space="preserve"> PAGEREF _Toc73958997 \h </w:instrText>
      </w:r>
      <w:r>
        <w:fldChar w:fldCharType="separate"/>
      </w:r>
      <w:r>
        <w:t>368</w:t>
      </w:r>
      <w:r>
        <w:fldChar w:fldCharType="end"/>
      </w:r>
    </w:p>
    <w:p w14:paraId="596850F3" w14:textId="77777777" w:rsidR="002475F5" w:rsidRPr="00CD4CBB" w:rsidRDefault="002475F5">
      <w:pPr>
        <w:pStyle w:val="TOC3"/>
        <w:rPr>
          <w:rFonts w:ascii="Calibri" w:hAnsi="Calibri"/>
          <w:sz w:val="22"/>
          <w:szCs w:val="22"/>
          <w:lang w:eastAsia="en-GB"/>
        </w:rPr>
      </w:pPr>
      <w:r w:rsidRPr="00274CF8">
        <w:rPr>
          <w:rFonts w:eastAsia="Calibri"/>
        </w:rPr>
        <w:t>17.1.22</w:t>
      </w:r>
      <w:r w:rsidRPr="00CD4CBB">
        <w:rPr>
          <w:rFonts w:ascii="Calibri" w:hAnsi="Calibri"/>
          <w:sz w:val="22"/>
          <w:szCs w:val="22"/>
          <w:lang w:eastAsia="en-GB"/>
        </w:rPr>
        <w:tab/>
      </w:r>
      <w:r w:rsidRPr="00274CF8">
        <w:rPr>
          <w:rFonts w:eastAsia="Calibri"/>
        </w:rPr>
        <w:t>VIDEO PUSH TRYING RESPONSE message</w:t>
      </w:r>
      <w:r>
        <w:tab/>
      </w:r>
      <w:r>
        <w:fldChar w:fldCharType="begin" w:fldLock="1"/>
      </w:r>
      <w:r>
        <w:instrText xml:space="preserve"> PAGEREF _Toc73958998 \h </w:instrText>
      </w:r>
      <w:r>
        <w:fldChar w:fldCharType="separate"/>
      </w:r>
      <w:r>
        <w:t>368</w:t>
      </w:r>
      <w:r>
        <w:fldChar w:fldCharType="end"/>
      </w:r>
    </w:p>
    <w:p w14:paraId="11F653AC" w14:textId="77777777" w:rsidR="002475F5" w:rsidRPr="00CD4CBB" w:rsidRDefault="002475F5">
      <w:pPr>
        <w:pStyle w:val="TOC4"/>
        <w:rPr>
          <w:rFonts w:ascii="Calibri" w:hAnsi="Calibri"/>
          <w:sz w:val="22"/>
          <w:szCs w:val="22"/>
          <w:lang w:eastAsia="en-GB"/>
        </w:rPr>
      </w:pPr>
      <w:r>
        <w:rPr>
          <w:lang w:eastAsia="zh-CN"/>
        </w:rPr>
        <w:t>17.1.22.1</w:t>
      </w:r>
      <w:r w:rsidRPr="00CD4CBB">
        <w:rPr>
          <w:rFonts w:ascii="Calibri" w:hAnsi="Calibri"/>
          <w:sz w:val="22"/>
          <w:szCs w:val="22"/>
          <w:lang w:eastAsia="en-GB"/>
        </w:rPr>
        <w:tab/>
      </w:r>
      <w:r>
        <w:rPr>
          <w:lang w:eastAsia="zh-CN"/>
        </w:rPr>
        <w:t xml:space="preserve">Message </w:t>
      </w:r>
      <w:r>
        <w:t>definition</w:t>
      </w:r>
      <w:r>
        <w:tab/>
      </w:r>
      <w:r>
        <w:fldChar w:fldCharType="begin" w:fldLock="1"/>
      </w:r>
      <w:r>
        <w:instrText xml:space="preserve"> PAGEREF _Toc73958999 \h </w:instrText>
      </w:r>
      <w:r>
        <w:fldChar w:fldCharType="separate"/>
      </w:r>
      <w:r>
        <w:t>368</w:t>
      </w:r>
      <w:r>
        <w:fldChar w:fldCharType="end"/>
      </w:r>
    </w:p>
    <w:p w14:paraId="31F49559" w14:textId="77777777" w:rsidR="002475F5" w:rsidRPr="00CD4CBB" w:rsidRDefault="002475F5">
      <w:pPr>
        <w:pStyle w:val="TOC3"/>
        <w:rPr>
          <w:rFonts w:ascii="Calibri" w:hAnsi="Calibri"/>
          <w:sz w:val="22"/>
          <w:szCs w:val="22"/>
          <w:lang w:eastAsia="en-GB"/>
        </w:rPr>
      </w:pPr>
      <w:r w:rsidRPr="00274CF8">
        <w:rPr>
          <w:rFonts w:eastAsia="Calibri"/>
        </w:rPr>
        <w:t>17.1.23</w:t>
      </w:r>
      <w:r w:rsidRPr="00CD4CBB">
        <w:rPr>
          <w:rFonts w:ascii="Calibri" w:hAnsi="Calibri"/>
          <w:sz w:val="22"/>
          <w:szCs w:val="22"/>
          <w:lang w:eastAsia="en-GB"/>
        </w:rPr>
        <w:tab/>
      </w:r>
      <w:r w:rsidRPr="00274CF8">
        <w:rPr>
          <w:rFonts w:eastAsia="Calibri"/>
        </w:rPr>
        <w:t>NOTIFY VIDEO PUSH message</w:t>
      </w:r>
      <w:r>
        <w:tab/>
      </w:r>
      <w:r>
        <w:fldChar w:fldCharType="begin" w:fldLock="1"/>
      </w:r>
      <w:r>
        <w:instrText xml:space="preserve"> PAGEREF _Toc73959000 \h </w:instrText>
      </w:r>
      <w:r>
        <w:fldChar w:fldCharType="separate"/>
      </w:r>
      <w:r>
        <w:t>369</w:t>
      </w:r>
      <w:r>
        <w:fldChar w:fldCharType="end"/>
      </w:r>
    </w:p>
    <w:p w14:paraId="0F124316" w14:textId="77777777" w:rsidR="002475F5" w:rsidRPr="00CD4CBB" w:rsidRDefault="002475F5">
      <w:pPr>
        <w:pStyle w:val="TOC4"/>
        <w:rPr>
          <w:rFonts w:ascii="Calibri" w:hAnsi="Calibri"/>
          <w:sz w:val="22"/>
          <w:szCs w:val="22"/>
          <w:lang w:eastAsia="en-GB"/>
        </w:rPr>
      </w:pPr>
      <w:r>
        <w:rPr>
          <w:lang w:eastAsia="zh-CN"/>
        </w:rPr>
        <w:t>17.1.23.1</w:t>
      </w:r>
      <w:r w:rsidRPr="00CD4CBB">
        <w:rPr>
          <w:rFonts w:ascii="Calibri" w:hAnsi="Calibri"/>
          <w:sz w:val="22"/>
          <w:szCs w:val="22"/>
          <w:lang w:eastAsia="en-GB"/>
        </w:rPr>
        <w:tab/>
      </w:r>
      <w:r>
        <w:t>Message</w:t>
      </w:r>
      <w:r>
        <w:rPr>
          <w:lang w:eastAsia="zh-CN"/>
        </w:rPr>
        <w:t xml:space="preserve"> definition</w:t>
      </w:r>
      <w:r>
        <w:tab/>
      </w:r>
      <w:r>
        <w:fldChar w:fldCharType="begin" w:fldLock="1"/>
      </w:r>
      <w:r>
        <w:instrText xml:space="preserve"> PAGEREF _Toc73959001 \h </w:instrText>
      </w:r>
      <w:r>
        <w:fldChar w:fldCharType="separate"/>
      </w:r>
      <w:r>
        <w:t>369</w:t>
      </w:r>
      <w:r>
        <w:fldChar w:fldCharType="end"/>
      </w:r>
    </w:p>
    <w:p w14:paraId="4AA46EF8" w14:textId="77777777" w:rsidR="002475F5" w:rsidRPr="00CD4CBB" w:rsidRDefault="002475F5">
      <w:pPr>
        <w:pStyle w:val="TOC2"/>
        <w:rPr>
          <w:rFonts w:ascii="Calibri" w:hAnsi="Calibri"/>
          <w:sz w:val="22"/>
          <w:szCs w:val="22"/>
          <w:lang w:eastAsia="en-GB"/>
        </w:rPr>
      </w:pPr>
      <w:r>
        <w:t>17.2</w:t>
      </w:r>
      <w:r w:rsidRPr="00CD4CBB">
        <w:rPr>
          <w:rFonts w:ascii="Calibri" w:hAnsi="Calibri"/>
          <w:sz w:val="22"/>
          <w:szCs w:val="22"/>
          <w:lang w:eastAsia="en-GB"/>
        </w:rPr>
        <w:tab/>
      </w:r>
      <w:r>
        <w:t>General message format and information elements coding</w:t>
      </w:r>
      <w:r>
        <w:tab/>
      </w:r>
      <w:r>
        <w:fldChar w:fldCharType="begin" w:fldLock="1"/>
      </w:r>
      <w:r>
        <w:instrText xml:space="preserve"> PAGEREF _Toc73959002 \h </w:instrText>
      </w:r>
      <w:r>
        <w:fldChar w:fldCharType="separate"/>
      </w:r>
      <w:r>
        <w:t>369</w:t>
      </w:r>
      <w:r>
        <w:fldChar w:fldCharType="end"/>
      </w:r>
    </w:p>
    <w:p w14:paraId="214200FA" w14:textId="77777777" w:rsidR="002475F5" w:rsidRPr="00CD4CBB" w:rsidRDefault="002475F5">
      <w:pPr>
        <w:pStyle w:val="TOC3"/>
        <w:rPr>
          <w:rFonts w:ascii="Calibri" w:hAnsi="Calibri"/>
          <w:sz w:val="22"/>
          <w:szCs w:val="22"/>
          <w:lang w:eastAsia="en-GB"/>
        </w:rPr>
      </w:pPr>
      <w:r>
        <w:t>17.2.1</w:t>
      </w:r>
      <w:r w:rsidRPr="00CD4CBB">
        <w:rPr>
          <w:rFonts w:ascii="Calibri" w:hAnsi="Calibri"/>
          <w:sz w:val="22"/>
          <w:szCs w:val="22"/>
          <w:lang w:eastAsia="en-GB"/>
        </w:rPr>
        <w:tab/>
      </w:r>
      <w:r>
        <w:rPr>
          <w:lang w:eastAsia="ko-KR"/>
        </w:rPr>
        <w:t>General</w:t>
      </w:r>
      <w:r>
        <w:tab/>
      </w:r>
      <w:r>
        <w:fldChar w:fldCharType="begin" w:fldLock="1"/>
      </w:r>
      <w:r>
        <w:instrText xml:space="preserve"> PAGEREF _Toc73959003 \h </w:instrText>
      </w:r>
      <w:r>
        <w:fldChar w:fldCharType="separate"/>
      </w:r>
      <w:r>
        <w:t>369</w:t>
      </w:r>
      <w:r>
        <w:fldChar w:fldCharType="end"/>
      </w:r>
    </w:p>
    <w:p w14:paraId="7C2C4B56" w14:textId="77777777" w:rsidR="002475F5" w:rsidRPr="00CD4CBB" w:rsidRDefault="002475F5">
      <w:pPr>
        <w:pStyle w:val="TOC3"/>
        <w:rPr>
          <w:rFonts w:ascii="Calibri" w:hAnsi="Calibri"/>
          <w:sz w:val="22"/>
          <w:szCs w:val="22"/>
          <w:lang w:eastAsia="en-GB"/>
        </w:rPr>
      </w:pPr>
      <w:r>
        <w:t>17.2.2</w:t>
      </w:r>
      <w:r w:rsidRPr="00CD4CBB">
        <w:rPr>
          <w:rFonts w:ascii="Calibri" w:hAnsi="Calibri"/>
          <w:sz w:val="22"/>
          <w:szCs w:val="22"/>
          <w:lang w:eastAsia="en-GB"/>
        </w:rPr>
        <w:tab/>
      </w:r>
      <w:r>
        <w:rPr>
          <w:lang w:eastAsia="ko-KR"/>
        </w:rPr>
        <w:t>Message type</w:t>
      </w:r>
      <w:r>
        <w:tab/>
      </w:r>
      <w:r>
        <w:fldChar w:fldCharType="begin" w:fldLock="1"/>
      </w:r>
      <w:r>
        <w:instrText xml:space="preserve"> PAGEREF _Toc73959004 \h </w:instrText>
      </w:r>
      <w:r>
        <w:fldChar w:fldCharType="separate"/>
      </w:r>
      <w:r>
        <w:t>370</w:t>
      </w:r>
      <w:r>
        <w:fldChar w:fldCharType="end"/>
      </w:r>
    </w:p>
    <w:p w14:paraId="4A531E40" w14:textId="77777777" w:rsidR="002475F5" w:rsidRPr="00CD4CBB" w:rsidRDefault="002475F5">
      <w:pPr>
        <w:pStyle w:val="TOC3"/>
        <w:rPr>
          <w:rFonts w:ascii="Calibri" w:hAnsi="Calibri"/>
          <w:sz w:val="22"/>
          <w:szCs w:val="22"/>
          <w:lang w:eastAsia="en-GB"/>
        </w:rPr>
      </w:pPr>
      <w:r>
        <w:t>17.2.3</w:t>
      </w:r>
      <w:r w:rsidRPr="00CD4CBB">
        <w:rPr>
          <w:rFonts w:ascii="Calibri" w:hAnsi="Calibri"/>
          <w:sz w:val="22"/>
          <w:szCs w:val="22"/>
          <w:lang w:eastAsia="en-GB"/>
        </w:rPr>
        <w:tab/>
      </w:r>
      <w:r>
        <w:t>Call identifier</w:t>
      </w:r>
      <w:r>
        <w:tab/>
      </w:r>
      <w:r>
        <w:fldChar w:fldCharType="begin" w:fldLock="1"/>
      </w:r>
      <w:r>
        <w:instrText xml:space="preserve"> PAGEREF _Toc73959005 \h </w:instrText>
      </w:r>
      <w:r>
        <w:fldChar w:fldCharType="separate"/>
      </w:r>
      <w:r>
        <w:t>371</w:t>
      </w:r>
      <w:r>
        <w:fldChar w:fldCharType="end"/>
      </w:r>
    </w:p>
    <w:p w14:paraId="71BC4866" w14:textId="77777777" w:rsidR="002475F5" w:rsidRPr="00CD4CBB" w:rsidRDefault="002475F5">
      <w:pPr>
        <w:pStyle w:val="TOC3"/>
        <w:rPr>
          <w:rFonts w:ascii="Calibri" w:hAnsi="Calibri"/>
          <w:sz w:val="22"/>
          <w:szCs w:val="22"/>
          <w:lang w:eastAsia="en-GB"/>
        </w:rPr>
      </w:pPr>
      <w:r>
        <w:t>17.2.4</w:t>
      </w:r>
      <w:r w:rsidRPr="00CD4CBB">
        <w:rPr>
          <w:rFonts w:ascii="Calibri" w:hAnsi="Calibri"/>
          <w:sz w:val="22"/>
          <w:szCs w:val="22"/>
          <w:lang w:eastAsia="en-GB"/>
        </w:rPr>
        <w:tab/>
      </w:r>
      <w:r>
        <w:t>Refresh interval</w:t>
      </w:r>
      <w:r>
        <w:tab/>
      </w:r>
      <w:r>
        <w:fldChar w:fldCharType="begin" w:fldLock="1"/>
      </w:r>
      <w:r>
        <w:instrText xml:space="preserve"> PAGEREF _Toc73959006 \h </w:instrText>
      </w:r>
      <w:r>
        <w:fldChar w:fldCharType="separate"/>
      </w:r>
      <w:r>
        <w:t>371</w:t>
      </w:r>
      <w:r>
        <w:fldChar w:fldCharType="end"/>
      </w:r>
    </w:p>
    <w:p w14:paraId="5F327860" w14:textId="77777777" w:rsidR="002475F5" w:rsidRPr="00CD4CBB" w:rsidRDefault="002475F5">
      <w:pPr>
        <w:pStyle w:val="TOC3"/>
        <w:rPr>
          <w:rFonts w:ascii="Calibri" w:hAnsi="Calibri"/>
          <w:sz w:val="22"/>
          <w:szCs w:val="22"/>
          <w:lang w:eastAsia="en-GB"/>
        </w:rPr>
      </w:pPr>
      <w:r>
        <w:t>17.2.5</w:t>
      </w:r>
      <w:r w:rsidRPr="00CD4CBB">
        <w:rPr>
          <w:rFonts w:ascii="Calibri" w:hAnsi="Calibri"/>
          <w:sz w:val="22"/>
          <w:szCs w:val="22"/>
          <w:lang w:eastAsia="en-GB"/>
        </w:rPr>
        <w:tab/>
      </w:r>
      <w:r>
        <w:t>MCVideo group ID</w:t>
      </w:r>
      <w:r>
        <w:tab/>
      </w:r>
      <w:r>
        <w:fldChar w:fldCharType="begin" w:fldLock="1"/>
      </w:r>
      <w:r>
        <w:instrText xml:space="preserve"> PAGEREF _Toc73959007 \h </w:instrText>
      </w:r>
      <w:r>
        <w:fldChar w:fldCharType="separate"/>
      </w:r>
      <w:r>
        <w:t>372</w:t>
      </w:r>
      <w:r>
        <w:fldChar w:fldCharType="end"/>
      </w:r>
    </w:p>
    <w:p w14:paraId="2E40D684" w14:textId="77777777" w:rsidR="002475F5" w:rsidRPr="00CD4CBB" w:rsidRDefault="002475F5">
      <w:pPr>
        <w:pStyle w:val="TOC3"/>
        <w:rPr>
          <w:rFonts w:ascii="Calibri" w:hAnsi="Calibri"/>
          <w:sz w:val="22"/>
          <w:szCs w:val="22"/>
          <w:lang w:eastAsia="en-GB"/>
        </w:rPr>
      </w:pPr>
      <w:r>
        <w:t>17.2.6</w:t>
      </w:r>
      <w:r w:rsidRPr="00CD4CBB">
        <w:rPr>
          <w:rFonts w:ascii="Calibri" w:hAnsi="Calibri"/>
          <w:sz w:val="22"/>
          <w:szCs w:val="22"/>
          <w:lang w:eastAsia="en-GB"/>
        </w:rPr>
        <w:tab/>
      </w:r>
      <w:r>
        <w:t>SDP</w:t>
      </w:r>
      <w:r>
        <w:tab/>
      </w:r>
      <w:r>
        <w:fldChar w:fldCharType="begin" w:fldLock="1"/>
      </w:r>
      <w:r>
        <w:instrText xml:space="preserve"> PAGEREF _Toc73959008 \h </w:instrText>
      </w:r>
      <w:r>
        <w:fldChar w:fldCharType="separate"/>
      </w:r>
      <w:r>
        <w:t>372</w:t>
      </w:r>
      <w:r>
        <w:fldChar w:fldCharType="end"/>
      </w:r>
    </w:p>
    <w:p w14:paraId="08723F0D" w14:textId="77777777" w:rsidR="002475F5" w:rsidRPr="00CD4CBB" w:rsidRDefault="002475F5">
      <w:pPr>
        <w:pStyle w:val="TOC3"/>
        <w:rPr>
          <w:rFonts w:ascii="Calibri" w:hAnsi="Calibri"/>
          <w:sz w:val="22"/>
          <w:szCs w:val="22"/>
          <w:lang w:eastAsia="en-GB"/>
        </w:rPr>
      </w:pPr>
      <w:r>
        <w:t>17.2.7</w:t>
      </w:r>
      <w:r w:rsidRPr="00CD4CBB">
        <w:rPr>
          <w:rFonts w:ascii="Calibri" w:hAnsi="Calibri"/>
          <w:sz w:val="22"/>
          <w:szCs w:val="22"/>
          <w:lang w:eastAsia="en-GB"/>
        </w:rPr>
        <w:tab/>
      </w:r>
      <w:r>
        <w:rPr>
          <w:lang w:eastAsia="ko-KR"/>
        </w:rPr>
        <w:t>Commencement mode</w:t>
      </w:r>
      <w:r>
        <w:tab/>
      </w:r>
      <w:r>
        <w:fldChar w:fldCharType="begin" w:fldLock="1"/>
      </w:r>
      <w:r>
        <w:instrText xml:space="preserve"> PAGEREF _Toc73959009 \h </w:instrText>
      </w:r>
      <w:r>
        <w:fldChar w:fldCharType="separate"/>
      </w:r>
      <w:r>
        <w:t>373</w:t>
      </w:r>
      <w:r>
        <w:fldChar w:fldCharType="end"/>
      </w:r>
    </w:p>
    <w:p w14:paraId="21E998EF" w14:textId="77777777" w:rsidR="002475F5" w:rsidRPr="00CD4CBB" w:rsidRDefault="002475F5">
      <w:pPr>
        <w:pStyle w:val="TOC3"/>
        <w:rPr>
          <w:rFonts w:ascii="Calibri" w:hAnsi="Calibri"/>
          <w:sz w:val="22"/>
          <w:szCs w:val="22"/>
          <w:lang w:eastAsia="en-GB"/>
        </w:rPr>
      </w:pPr>
      <w:r>
        <w:t>17.2.</w:t>
      </w:r>
      <w:r>
        <w:rPr>
          <w:lang w:eastAsia="ko-KR"/>
        </w:rPr>
        <w:t>8</w:t>
      </w:r>
      <w:r w:rsidRPr="00CD4CBB">
        <w:rPr>
          <w:rFonts w:ascii="Calibri" w:hAnsi="Calibri"/>
          <w:sz w:val="22"/>
          <w:szCs w:val="22"/>
          <w:lang w:eastAsia="en-GB"/>
        </w:rPr>
        <w:tab/>
      </w:r>
      <w:r>
        <w:t>Reason</w:t>
      </w:r>
      <w:r>
        <w:tab/>
      </w:r>
      <w:r>
        <w:fldChar w:fldCharType="begin" w:fldLock="1"/>
      </w:r>
      <w:r>
        <w:instrText xml:space="preserve"> PAGEREF _Toc73959010 \h </w:instrText>
      </w:r>
      <w:r>
        <w:fldChar w:fldCharType="separate"/>
      </w:r>
      <w:r>
        <w:t>373</w:t>
      </w:r>
      <w:r>
        <w:fldChar w:fldCharType="end"/>
      </w:r>
    </w:p>
    <w:p w14:paraId="199CE00B" w14:textId="77777777" w:rsidR="002475F5" w:rsidRPr="00CD4CBB" w:rsidRDefault="002475F5">
      <w:pPr>
        <w:pStyle w:val="TOC3"/>
        <w:rPr>
          <w:rFonts w:ascii="Calibri" w:hAnsi="Calibri"/>
          <w:sz w:val="22"/>
          <w:szCs w:val="22"/>
          <w:lang w:eastAsia="en-GB"/>
        </w:rPr>
      </w:pPr>
      <w:r>
        <w:t>17.2.9</w:t>
      </w:r>
      <w:r w:rsidRPr="00CD4CBB">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_Toc73959011 \h </w:instrText>
      </w:r>
      <w:r>
        <w:fldChar w:fldCharType="separate"/>
      </w:r>
      <w:r>
        <w:t>373</w:t>
      </w:r>
      <w:r>
        <w:fldChar w:fldCharType="end"/>
      </w:r>
    </w:p>
    <w:p w14:paraId="324BC9F5" w14:textId="77777777" w:rsidR="002475F5" w:rsidRPr="00CD4CBB" w:rsidRDefault="002475F5">
      <w:pPr>
        <w:pStyle w:val="TOC3"/>
        <w:rPr>
          <w:rFonts w:ascii="Calibri" w:hAnsi="Calibri"/>
          <w:sz w:val="22"/>
          <w:szCs w:val="22"/>
          <w:lang w:eastAsia="en-GB"/>
        </w:rPr>
      </w:pPr>
      <w:r>
        <w:t>17.2.10</w:t>
      </w:r>
      <w:r w:rsidRPr="00CD4CBB">
        <w:rPr>
          <w:rFonts w:ascii="Calibri" w:hAnsi="Calibri"/>
          <w:sz w:val="22"/>
          <w:szCs w:val="22"/>
          <w:lang w:eastAsia="en-GB"/>
        </w:rPr>
        <w:tab/>
      </w:r>
      <w:r>
        <w:t>MCVideo user ID</w:t>
      </w:r>
      <w:r>
        <w:tab/>
      </w:r>
      <w:r>
        <w:fldChar w:fldCharType="begin" w:fldLock="1"/>
      </w:r>
      <w:r>
        <w:instrText xml:space="preserve"> PAGEREF _Toc73959012 \h </w:instrText>
      </w:r>
      <w:r>
        <w:fldChar w:fldCharType="separate"/>
      </w:r>
      <w:r>
        <w:t>374</w:t>
      </w:r>
      <w:r>
        <w:fldChar w:fldCharType="end"/>
      </w:r>
    </w:p>
    <w:p w14:paraId="208F8C2E" w14:textId="77777777" w:rsidR="002475F5" w:rsidRPr="00CD4CBB" w:rsidRDefault="002475F5">
      <w:pPr>
        <w:pStyle w:val="TOC3"/>
        <w:rPr>
          <w:rFonts w:ascii="Calibri" w:hAnsi="Calibri"/>
          <w:sz w:val="22"/>
          <w:szCs w:val="22"/>
          <w:lang w:eastAsia="en-GB"/>
        </w:rPr>
      </w:pPr>
      <w:r>
        <w:t>17.2.11</w:t>
      </w:r>
      <w:r w:rsidRPr="00CD4CBB">
        <w:rPr>
          <w:rFonts w:ascii="Calibri" w:hAnsi="Calibri"/>
          <w:sz w:val="22"/>
          <w:szCs w:val="22"/>
          <w:lang w:eastAsia="en-GB"/>
        </w:rPr>
        <w:tab/>
      </w:r>
      <w:r>
        <w:t>Call type</w:t>
      </w:r>
      <w:r>
        <w:tab/>
      </w:r>
      <w:r>
        <w:fldChar w:fldCharType="begin" w:fldLock="1"/>
      </w:r>
      <w:r>
        <w:instrText xml:space="preserve"> PAGEREF _Toc73959013 \h </w:instrText>
      </w:r>
      <w:r>
        <w:fldChar w:fldCharType="separate"/>
      </w:r>
      <w:r>
        <w:t>374</w:t>
      </w:r>
      <w:r>
        <w:fldChar w:fldCharType="end"/>
      </w:r>
    </w:p>
    <w:p w14:paraId="3E0181D3" w14:textId="77777777" w:rsidR="002475F5" w:rsidRPr="00CD4CBB" w:rsidRDefault="002475F5">
      <w:pPr>
        <w:pStyle w:val="TOC3"/>
        <w:rPr>
          <w:rFonts w:ascii="Calibri" w:hAnsi="Calibri"/>
          <w:sz w:val="22"/>
          <w:szCs w:val="22"/>
          <w:lang w:eastAsia="en-GB"/>
        </w:rPr>
      </w:pPr>
      <w:r>
        <w:t>17.2.12</w:t>
      </w:r>
      <w:r w:rsidRPr="00CD4CBB">
        <w:rPr>
          <w:rFonts w:ascii="Calibri" w:hAnsi="Calibri"/>
          <w:sz w:val="22"/>
          <w:szCs w:val="22"/>
          <w:lang w:eastAsia="en-GB"/>
        </w:rPr>
        <w:tab/>
      </w:r>
      <w:r>
        <w:rPr>
          <w:lang w:eastAsia="ko-KR"/>
        </w:rPr>
        <w:t xml:space="preserve">User </w:t>
      </w:r>
      <w:r>
        <w:t>location</w:t>
      </w:r>
      <w:r>
        <w:tab/>
      </w:r>
      <w:r>
        <w:fldChar w:fldCharType="begin" w:fldLock="1"/>
      </w:r>
      <w:r>
        <w:instrText xml:space="preserve"> PAGEREF _Toc73959014 \h </w:instrText>
      </w:r>
      <w:r>
        <w:fldChar w:fldCharType="separate"/>
      </w:r>
      <w:r>
        <w:t>374</w:t>
      </w:r>
      <w:r>
        <w:fldChar w:fldCharType="end"/>
      </w:r>
    </w:p>
    <w:p w14:paraId="5ADE4F92" w14:textId="77777777" w:rsidR="002475F5" w:rsidRPr="00CD4CBB" w:rsidRDefault="002475F5">
      <w:pPr>
        <w:pStyle w:val="TOC3"/>
        <w:rPr>
          <w:rFonts w:ascii="Calibri" w:hAnsi="Calibri"/>
          <w:sz w:val="22"/>
          <w:szCs w:val="22"/>
          <w:lang w:eastAsia="en-GB"/>
        </w:rPr>
      </w:pPr>
      <w:r>
        <w:t>17.2.13</w:t>
      </w:r>
      <w:r w:rsidRPr="00CD4CBB">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_Toc73959015 \h </w:instrText>
      </w:r>
      <w:r>
        <w:fldChar w:fldCharType="separate"/>
      </w:r>
      <w:r>
        <w:t>375</w:t>
      </w:r>
      <w:r>
        <w:fldChar w:fldCharType="end"/>
      </w:r>
    </w:p>
    <w:p w14:paraId="1D9F7EAA" w14:textId="77777777" w:rsidR="002475F5" w:rsidRPr="00CD4CBB" w:rsidRDefault="002475F5">
      <w:pPr>
        <w:pStyle w:val="TOC3"/>
        <w:rPr>
          <w:rFonts w:ascii="Calibri" w:hAnsi="Calibri"/>
          <w:sz w:val="22"/>
          <w:szCs w:val="22"/>
          <w:lang w:eastAsia="en-GB"/>
        </w:rPr>
      </w:pPr>
      <w:r>
        <w:t>17.2.14</w:t>
      </w:r>
      <w:r w:rsidRPr="00CD4CBB">
        <w:rPr>
          <w:rFonts w:ascii="Calibri" w:hAnsi="Calibri"/>
          <w:sz w:val="22"/>
          <w:szCs w:val="22"/>
          <w:lang w:eastAsia="en-GB"/>
        </w:rPr>
        <w:tab/>
      </w:r>
      <w:r>
        <w:rPr>
          <w:lang w:eastAsia="zh-CN"/>
        </w:rPr>
        <w:t>Call start time</w:t>
      </w:r>
      <w:r>
        <w:tab/>
      </w:r>
      <w:r>
        <w:fldChar w:fldCharType="begin" w:fldLock="1"/>
      </w:r>
      <w:r>
        <w:instrText xml:space="preserve"> PAGEREF _Toc73959016 \h </w:instrText>
      </w:r>
      <w:r>
        <w:fldChar w:fldCharType="separate"/>
      </w:r>
      <w:r>
        <w:t>375</w:t>
      </w:r>
      <w:r>
        <w:fldChar w:fldCharType="end"/>
      </w:r>
    </w:p>
    <w:p w14:paraId="0ACB0572" w14:textId="77777777" w:rsidR="002475F5" w:rsidRPr="00CD4CBB" w:rsidRDefault="002475F5">
      <w:pPr>
        <w:pStyle w:val="TOC3"/>
        <w:rPr>
          <w:rFonts w:ascii="Calibri" w:hAnsi="Calibri"/>
          <w:sz w:val="22"/>
          <w:szCs w:val="22"/>
          <w:lang w:eastAsia="en-GB"/>
        </w:rPr>
      </w:pPr>
      <w:r>
        <w:t>17.2.15</w:t>
      </w:r>
      <w:r w:rsidRPr="00CD4CBB">
        <w:rPr>
          <w:rFonts w:ascii="Calibri" w:hAnsi="Calibri"/>
          <w:sz w:val="22"/>
          <w:szCs w:val="22"/>
          <w:lang w:eastAsia="en-GB"/>
        </w:rPr>
        <w:tab/>
      </w:r>
      <w:r>
        <w:rPr>
          <w:lang w:eastAsia="zh-CN"/>
        </w:rPr>
        <w:t>Last call type change time</w:t>
      </w:r>
      <w:r>
        <w:tab/>
      </w:r>
      <w:r>
        <w:fldChar w:fldCharType="begin" w:fldLock="1"/>
      </w:r>
      <w:r>
        <w:instrText xml:space="preserve"> PAGEREF _Toc73959017 \h </w:instrText>
      </w:r>
      <w:r>
        <w:fldChar w:fldCharType="separate"/>
      </w:r>
      <w:r>
        <w:t>376</w:t>
      </w:r>
      <w:r>
        <w:fldChar w:fldCharType="end"/>
      </w:r>
    </w:p>
    <w:p w14:paraId="299C970B" w14:textId="77777777" w:rsidR="002475F5" w:rsidRPr="00CD4CBB" w:rsidRDefault="002475F5">
      <w:pPr>
        <w:pStyle w:val="TOC3"/>
        <w:rPr>
          <w:rFonts w:ascii="Calibri" w:hAnsi="Calibri"/>
          <w:sz w:val="22"/>
          <w:szCs w:val="22"/>
          <w:lang w:eastAsia="en-GB"/>
        </w:rPr>
      </w:pPr>
      <w:r>
        <w:rPr>
          <w:lang w:eastAsia="zh-CN"/>
        </w:rPr>
        <w:t>17.2.16</w:t>
      </w:r>
      <w:r w:rsidRPr="00CD4CBB">
        <w:rPr>
          <w:rFonts w:ascii="Calibri" w:hAnsi="Calibri"/>
          <w:sz w:val="22"/>
          <w:szCs w:val="22"/>
          <w:lang w:eastAsia="en-GB"/>
        </w:rPr>
        <w:tab/>
      </w:r>
      <w:r>
        <w:rPr>
          <w:lang w:eastAsia="zh-CN"/>
        </w:rPr>
        <w:t>Probe response</w:t>
      </w:r>
      <w:r>
        <w:tab/>
      </w:r>
      <w:r>
        <w:fldChar w:fldCharType="begin" w:fldLock="1"/>
      </w:r>
      <w:r>
        <w:instrText xml:space="preserve"> PAGEREF _Toc73959018 \h </w:instrText>
      </w:r>
      <w:r>
        <w:fldChar w:fldCharType="separate"/>
      </w:r>
      <w:r>
        <w:t>376</w:t>
      </w:r>
      <w:r>
        <w:fldChar w:fldCharType="end"/>
      </w:r>
    </w:p>
    <w:p w14:paraId="775B5669" w14:textId="77777777" w:rsidR="002475F5" w:rsidRPr="00CD4CBB" w:rsidRDefault="002475F5">
      <w:pPr>
        <w:pStyle w:val="TOC3"/>
        <w:rPr>
          <w:rFonts w:ascii="Calibri" w:hAnsi="Calibri"/>
          <w:sz w:val="22"/>
          <w:szCs w:val="22"/>
          <w:lang w:eastAsia="en-GB"/>
        </w:rPr>
      </w:pPr>
      <w:r>
        <w:t>17.2.1</w:t>
      </w:r>
      <w:r w:rsidRPr="00274CF8">
        <w:rPr>
          <w:lang w:val="en-US"/>
        </w:rPr>
        <w:t>7</w:t>
      </w:r>
      <w:r w:rsidRPr="00CD4CBB">
        <w:rPr>
          <w:rFonts w:ascii="Calibri" w:hAnsi="Calibri"/>
          <w:sz w:val="22"/>
          <w:szCs w:val="22"/>
          <w:lang w:eastAsia="en-GB"/>
        </w:rPr>
        <w:tab/>
      </w:r>
      <w:r w:rsidRPr="00274CF8">
        <w:rPr>
          <w:lang w:val="en-US"/>
        </w:rPr>
        <w:t xml:space="preserve">Video </w:t>
      </w:r>
      <w:r>
        <w:t>Information</w:t>
      </w:r>
      <w:r>
        <w:tab/>
      </w:r>
      <w:r>
        <w:fldChar w:fldCharType="begin" w:fldLock="1"/>
      </w:r>
      <w:r>
        <w:instrText xml:space="preserve"> PAGEREF _Toc73959019 \h </w:instrText>
      </w:r>
      <w:r>
        <w:fldChar w:fldCharType="separate"/>
      </w:r>
      <w:r>
        <w:t>376</w:t>
      </w:r>
      <w:r>
        <w:fldChar w:fldCharType="end"/>
      </w:r>
    </w:p>
    <w:p w14:paraId="060EFD0C" w14:textId="77777777" w:rsidR="002475F5" w:rsidRPr="00CD4CBB" w:rsidRDefault="002475F5">
      <w:pPr>
        <w:pStyle w:val="TOC3"/>
        <w:rPr>
          <w:rFonts w:ascii="Calibri" w:hAnsi="Calibri"/>
          <w:sz w:val="22"/>
          <w:szCs w:val="22"/>
          <w:lang w:eastAsia="en-GB"/>
        </w:rPr>
      </w:pPr>
      <w:r>
        <w:t>17.2.18</w:t>
      </w:r>
      <w:r w:rsidRPr="00CD4CBB">
        <w:rPr>
          <w:rFonts w:ascii="Calibri" w:hAnsi="Calibri"/>
          <w:sz w:val="22"/>
          <w:szCs w:val="22"/>
          <w:lang w:eastAsia="en-GB"/>
        </w:rPr>
        <w:tab/>
      </w:r>
      <w:r>
        <w:t>Result</w:t>
      </w:r>
      <w:r>
        <w:tab/>
      </w:r>
      <w:r>
        <w:fldChar w:fldCharType="begin" w:fldLock="1"/>
      </w:r>
      <w:r>
        <w:instrText xml:space="preserve"> PAGEREF _Toc73959020 \h </w:instrText>
      </w:r>
      <w:r>
        <w:fldChar w:fldCharType="separate"/>
      </w:r>
      <w:r>
        <w:t>377</w:t>
      </w:r>
      <w:r>
        <w:fldChar w:fldCharType="end"/>
      </w:r>
    </w:p>
    <w:p w14:paraId="080E756D" w14:textId="77777777" w:rsidR="002475F5" w:rsidRPr="00CD4CBB" w:rsidRDefault="002475F5">
      <w:pPr>
        <w:pStyle w:val="TOC1"/>
        <w:rPr>
          <w:rFonts w:ascii="Calibri" w:hAnsi="Calibri"/>
          <w:szCs w:val="22"/>
          <w:lang w:eastAsia="en-GB"/>
        </w:rPr>
      </w:pPr>
      <w:r>
        <w:t>18</w:t>
      </w:r>
      <w:r w:rsidRPr="00CD4CBB">
        <w:rPr>
          <w:rFonts w:ascii="Calibri" w:hAnsi="Calibri"/>
          <w:szCs w:val="22"/>
          <w:lang w:eastAsia="en-GB"/>
        </w:rPr>
        <w:tab/>
      </w:r>
      <w:r>
        <w:t>Location procedures</w:t>
      </w:r>
      <w:r>
        <w:tab/>
      </w:r>
      <w:r>
        <w:fldChar w:fldCharType="begin" w:fldLock="1"/>
      </w:r>
      <w:r>
        <w:instrText xml:space="preserve"> PAGEREF _Toc73959021 \h </w:instrText>
      </w:r>
      <w:r>
        <w:fldChar w:fldCharType="separate"/>
      </w:r>
      <w:r>
        <w:t>377</w:t>
      </w:r>
      <w:r>
        <w:fldChar w:fldCharType="end"/>
      </w:r>
    </w:p>
    <w:p w14:paraId="2DBB95B0" w14:textId="77777777" w:rsidR="002475F5" w:rsidRPr="00CD4CBB" w:rsidRDefault="002475F5">
      <w:pPr>
        <w:pStyle w:val="TOC2"/>
        <w:rPr>
          <w:rFonts w:ascii="Calibri" w:hAnsi="Calibri"/>
          <w:sz w:val="22"/>
          <w:szCs w:val="22"/>
          <w:lang w:eastAsia="en-GB"/>
        </w:rPr>
      </w:pPr>
      <w:r>
        <w:t>18.1</w:t>
      </w:r>
      <w:r w:rsidRPr="00CD4CBB">
        <w:rPr>
          <w:rFonts w:ascii="Calibri" w:hAnsi="Calibri"/>
          <w:sz w:val="22"/>
          <w:szCs w:val="22"/>
          <w:lang w:eastAsia="en-GB"/>
        </w:rPr>
        <w:tab/>
      </w:r>
      <w:r>
        <w:t>General</w:t>
      </w:r>
      <w:r>
        <w:tab/>
      </w:r>
      <w:r>
        <w:fldChar w:fldCharType="begin" w:fldLock="1"/>
      </w:r>
      <w:r>
        <w:instrText xml:space="preserve"> PAGEREF _Toc73959022 \h </w:instrText>
      </w:r>
      <w:r>
        <w:fldChar w:fldCharType="separate"/>
      </w:r>
      <w:r>
        <w:t>377</w:t>
      </w:r>
      <w:r>
        <w:fldChar w:fldCharType="end"/>
      </w:r>
    </w:p>
    <w:p w14:paraId="106A5888" w14:textId="77777777" w:rsidR="002475F5" w:rsidRPr="00CD4CBB" w:rsidRDefault="002475F5">
      <w:pPr>
        <w:pStyle w:val="TOC2"/>
        <w:rPr>
          <w:rFonts w:ascii="Calibri" w:hAnsi="Calibri"/>
          <w:sz w:val="22"/>
          <w:szCs w:val="22"/>
          <w:lang w:eastAsia="en-GB"/>
        </w:rPr>
      </w:pPr>
      <w:r>
        <w:t>18.2</w:t>
      </w:r>
      <w:r w:rsidRPr="00CD4CBB">
        <w:rPr>
          <w:rFonts w:ascii="Calibri" w:hAnsi="Calibri"/>
          <w:sz w:val="22"/>
          <w:szCs w:val="22"/>
          <w:lang w:eastAsia="en-GB"/>
        </w:rPr>
        <w:tab/>
      </w:r>
      <w:r>
        <w:t>Participating MCVideo function location procedures</w:t>
      </w:r>
      <w:r>
        <w:tab/>
      </w:r>
      <w:r>
        <w:fldChar w:fldCharType="begin" w:fldLock="1"/>
      </w:r>
      <w:r>
        <w:instrText xml:space="preserve"> PAGEREF _Toc73959023 \h </w:instrText>
      </w:r>
      <w:r>
        <w:fldChar w:fldCharType="separate"/>
      </w:r>
      <w:r>
        <w:t>378</w:t>
      </w:r>
      <w:r>
        <w:fldChar w:fldCharType="end"/>
      </w:r>
    </w:p>
    <w:p w14:paraId="5AD319D8" w14:textId="77777777" w:rsidR="002475F5" w:rsidRPr="00CD4CBB" w:rsidRDefault="002475F5">
      <w:pPr>
        <w:pStyle w:val="TOC3"/>
        <w:rPr>
          <w:rFonts w:ascii="Calibri" w:hAnsi="Calibri"/>
          <w:sz w:val="22"/>
          <w:szCs w:val="22"/>
          <w:lang w:eastAsia="en-GB"/>
        </w:rPr>
      </w:pPr>
      <w:r>
        <w:t>18.2.1</w:t>
      </w:r>
      <w:r w:rsidRPr="00CD4CBB">
        <w:rPr>
          <w:rFonts w:ascii="Calibri" w:hAnsi="Calibri"/>
          <w:sz w:val="22"/>
          <w:szCs w:val="22"/>
          <w:lang w:eastAsia="en-GB"/>
        </w:rPr>
        <w:tab/>
      </w:r>
      <w:r>
        <w:t>General</w:t>
      </w:r>
      <w:r>
        <w:tab/>
      </w:r>
      <w:r>
        <w:fldChar w:fldCharType="begin" w:fldLock="1"/>
      </w:r>
      <w:r>
        <w:instrText xml:space="preserve"> PAGEREF _Toc73959024 \h </w:instrText>
      </w:r>
      <w:r>
        <w:fldChar w:fldCharType="separate"/>
      </w:r>
      <w:r>
        <w:t>378</w:t>
      </w:r>
      <w:r>
        <w:fldChar w:fldCharType="end"/>
      </w:r>
    </w:p>
    <w:p w14:paraId="6F935566" w14:textId="77777777" w:rsidR="002475F5" w:rsidRPr="00CD4CBB" w:rsidRDefault="002475F5">
      <w:pPr>
        <w:pStyle w:val="TOC3"/>
        <w:rPr>
          <w:rFonts w:ascii="Calibri" w:hAnsi="Calibri"/>
          <w:sz w:val="22"/>
          <w:szCs w:val="22"/>
          <w:lang w:eastAsia="en-GB"/>
        </w:rPr>
      </w:pPr>
      <w:r>
        <w:t>18.2.2</w:t>
      </w:r>
      <w:r w:rsidRPr="00CD4CBB">
        <w:rPr>
          <w:rFonts w:ascii="Calibri" w:hAnsi="Calibri"/>
          <w:sz w:val="22"/>
          <w:szCs w:val="22"/>
          <w:lang w:eastAsia="en-GB"/>
        </w:rPr>
        <w:tab/>
      </w:r>
      <w:r>
        <w:t>Location reporting configuration</w:t>
      </w:r>
      <w:r>
        <w:tab/>
      </w:r>
      <w:r>
        <w:fldChar w:fldCharType="begin" w:fldLock="1"/>
      </w:r>
      <w:r>
        <w:instrText xml:space="preserve"> PAGEREF _Toc73959025 \h </w:instrText>
      </w:r>
      <w:r>
        <w:fldChar w:fldCharType="separate"/>
      </w:r>
      <w:r>
        <w:t>378</w:t>
      </w:r>
      <w:r>
        <w:fldChar w:fldCharType="end"/>
      </w:r>
    </w:p>
    <w:p w14:paraId="02401368" w14:textId="77777777" w:rsidR="002475F5" w:rsidRPr="00CD4CBB" w:rsidRDefault="002475F5">
      <w:pPr>
        <w:pStyle w:val="TOC3"/>
        <w:rPr>
          <w:rFonts w:ascii="Calibri" w:hAnsi="Calibri"/>
          <w:sz w:val="22"/>
          <w:szCs w:val="22"/>
          <w:lang w:eastAsia="en-GB"/>
        </w:rPr>
      </w:pPr>
      <w:r>
        <w:t>18.2.3</w:t>
      </w:r>
      <w:r w:rsidRPr="00CD4CBB">
        <w:rPr>
          <w:rFonts w:ascii="Calibri" w:hAnsi="Calibri"/>
          <w:sz w:val="22"/>
          <w:szCs w:val="22"/>
          <w:lang w:eastAsia="en-GB"/>
        </w:rPr>
        <w:tab/>
      </w:r>
      <w:r>
        <w:t>Location information request</w:t>
      </w:r>
      <w:r>
        <w:tab/>
      </w:r>
      <w:r>
        <w:fldChar w:fldCharType="begin" w:fldLock="1"/>
      </w:r>
      <w:r>
        <w:instrText xml:space="preserve"> PAGEREF _Toc73959026 \h </w:instrText>
      </w:r>
      <w:r>
        <w:fldChar w:fldCharType="separate"/>
      </w:r>
      <w:r>
        <w:t>378</w:t>
      </w:r>
      <w:r>
        <w:fldChar w:fldCharType="end"/>
      </w:r>
    </w:p>
    <w:p w14:paraId="6F353F3D" w14:textId="77777777" w:rsidR="002475F5" w:rsidRPr="00CD4CBB" w:rsidRDefault="002475F5">
      <w:pPr>
        <w:pStyle w:val="TOC3"/>
        <w:rPr>
          <w:rFonts w:ascii="Calibri" w:hAnsi="Calibri"/>
          <w:sz w:val="22"/>
          <w:szCs w:val="22"/>
          <w:lang w:eastAsia="en-GB"/>
        </w:rPr>
      </w:pPr>
      <w:r>
        <w:t>18.2.4</w:t>
      </w:r>
      <w:r w:rsidRPr="00CD4CBB">
        <w:rPr>
          <w:rFonts w:ascii="Calibri" w:hAnsi="Calibri"/>
          <w:sz w:val="22"/>
          <w:szCs w:val="22"/>
          <w:lang w:eastAsia="en-GB"/>
        </w:rPr>
        <w:tab/>
      </w:r>
      <w:r>
        <w:t>Location information report</w:t>
      </w:r>
      <w:r>
        <w:tab/>
      </w:r>
      <w:r>
        <w:fldChar w:fldCharType="begin" w:fldLock="1"/>
      </w:r>
      <w:r>
        <w:instrText xml:space="preserve"> PAGEREF _Toc73959027 \h </w:instrText>
      </w:r>
      <w:r>
        <w:fldChar w:fldCharType="separate"/>
      </w:r>
      <w:r>
        <w:t>379</w:t>
      </w:r>
      <w:r>
        <w:fldChar w:fldCharType="end"/>
      </w:r>
    </w:p>
    <w:p w14:paraId="68C80BC9" w14:textId="77777777" w:rsidR="002475F5" w:rsidRPr="00CD4CBB" w:rsidRDefault="002475F5">
      <w:pPr>
        <w:pStyle w:val="TOC3"/>
        <w:rPr>
          <w:rFonts w:ascii="Calibri" w:hAnsi="Calibri"/>
          <w:sz w:val="22"/>
          <w:szCs w:val="22"/>
          <w:lang w:eastAsia="en-GB"/>
        </w:rPr>
      </w:pPr>
      <w:r>
        <w:t>18.2.5</w:t>
      </w:r>
      <w:r w:rsidRPr="00CD4CBB">
        <w:rPr>
          <w:rFonts w:ascii="Calibri" w:hAnsi="Calibri"/>
          <w:sz w:val="22"/>
          <w:szCs w:val="22"/>
          <w:lang w:eastAsia="en-GB"/>
        </w:rPr>
        <w:tab/>
      </w:r>
      <w:r>
        <w:t>Abnormal cases</w:t>
      </w:r>
      <w:r>
        <w:tab/>
      </w:r>
      <w:r>
        <w:fldChar w:fldCharType="begin" w:fldLock="1"/>
      </w:r>
      <w:r>
        <w:instrText xml:space="preserve"> PAGEREF _Toc73959028 \h </w:instrText>
      </w:r>
      <w:r>
        <w:fldChar w:fldCharType="separate"/>
      </w:r>
      <w:r>
        <w:t>379</w:t>
      </w:r>
      <w:r>
        <w:fldChar w:fldCharType="end"/>
      </w:r>
    </w:p>
    <w:p w14:paraId="5D78FBE7" w14:textId="77777777" w:rsidR="002475F5" w:rsidRPr="00CD4CBB" w:rsidRDefault="002475F5">
      <w:pPr>
        <w:pStyle w:val="TOC2"/>
        <w:rPr>
          <w:rFonts w:ascii="Calibri" w:hAnsi="Calibri"/>
          <w:sz w:val="22"/>
          <w:szCs w:val="22"/>
          <w:lang w:eastAsia="en-GB"/>
        </w:rPr>
      </w:pPr>
      <w:r>
        <w:t>18.3</w:t>
      </w:r>
      <w:r w:rsidRPr="00CD4CBB">
        <w:rPr>
          <w:rFonts w:ascii="Calibri" w:hAnsi="Calibri"/>
          <w:sz w:val="22"/>
          <w:szCs w:val="22"/>
          <w:lang w:eastAsia="en-GB"/>
        </w:rPr>
        <w:tab/>
      </w:r>
      <w:r>
        <w:t>MCVideo client location procedures</w:t>
      </w:r>
      <w:r>
        <w:tab/>
      </w:r>
      <w:r>
        <w:fldChar w:fldCharType="begin" w:fldLock="1"/>
      </w:r>
      <w:r>
        <w:instrText xml:space="preserve"> PAGEREF _Toc73959029 \h </w:instrText>
      </w:r>
      <w:r>
        <w:fldChar w:fldCharType="separate"/>
      </w:r>
      <w:r>
        <w:t>379</w:t>
      </w:r>
      <w:r>
        <w:fldChar w:fldCharType="end"/>
      </w:r>
    </w:p>
    <w:p w14:paraId="0564BD9D" w14:textId="77777777" w:rsidR="002475F5" w:rsidRPr="00CD4CBB" w:rsidRDefault="002475F5">
      <w:pPr>
        <w:pStyle w:val="TOC3"/>
        <w:rPr>
          <w:rFonts w:ascii="Calibri" w:hAnsi="Calibri"/>
          <w:sz w:val="22"/>
          <w:szCs w:val="22"/>
          <w:lang w:eastAsia="en-GB"/>
        </w:rPr>
      </w:pPr>
      <w:r w:rsidRPr="00274CF8">
        <w:rPr>
          <w:rFonts w:eastAsia="Malgun Gothic"/>
        </w:rPr>
        <w:t>18.3.1</w:t>
      </w:r>
      <w:r w:rsidRPr="00CD4CBB">
        <w:rPr>
          <w:rFonts w:ascii="Calibri" w:hAnsi="Calibri"/>
          <w:sz w:val="22"/>
          <w:szCs w:val="22"/>
          <w:lang w:eastAsia="en-GB"/>
        </w:rPr>
        <w:tab/>
      </w:r>
      <w:r w:rsidRPr="00274CF8">
        <w:rPr>
          <w:rFonts w:eastAsia="Malgun Gothic"/>
        </w:rPr>
        <w:t>General</w:t>
      </w:r>
      <w:r>
        <w:tab/>
      </w:r>
      <w:r>
        <w:fldChar w:fldCharType="begin" w:fldLock="1"/>
      </w:r>
      <w:r>
        <w:instrText xml:space="preserve"> PAGEREF _Toc73959030 \h </w:instrText>
      </w:r>
      <w:r>
        <w:fldChar w:fldCharType="separate"/>
      </w:r>
      <w:r>
        <w:t>379</w:t>
      </w:r>
      <w:r>
        <w:fldChar w:fldCharType="end"/>
      </w:r>
    </w:p>
    <w:p w14:paraId="04CAEAB5" w14:textId="77777777" w:rsidR="002475F5" w:rsidRPr="00CD4CBB" w:rsidRDefault="002475F5">
      <w:pPr>
        <w:pStyle w:val="TOC3"/>
        <w:rPr>
          <w:rFonts w:ascii="Calibri" w:hAnsi="Calibri"/>
          <w:sz w:val="22"/>
          <w:szCs w:val="22"/>
          <w:lang w:eastAsia="en-GB"/>
        </w:rPr>
      </w:pPr>
      <w:r w:rsidRPr="00274CF8">
        <w:rPr>
          <w:rFonts w:eastAsia="Malgun Gothic"/>
        </w:rPr>
        <w:t>18.3.2</w:t>
      </w:r>
      <w:r w:rsidRPr="00CD4CBB">
        <w:rPr>
          <w:rFonts w:ascii="Calibri" w:hAnsi="Calibri"/>
          <w:sz w:val="22"/>
          <w:szCs w:val="22"/>
          <w:lang w:eastAsia="en-GB"/>
        </w:rPr>
        <w:tab/>
      </w:r>
      <w:r w:rsidRPr="00274CF8">
        <w:rPr>
          <w:rFonts w:eastAsia="Malgun Gothic"/>
        </w:rPr>
        <w:t>Location reporting configuration</w:t>
      </w:r>
      <w:r>
        <w:tab/>
      </w:r>
      <w:r>
        <w:fldChar w:fldCharType="begin" w:fldLock="1"/>
      </w:r>
      <w:r>
        <w:instrText xml:space="preserve"> PAGEREF _Toc73959031 \h </w:instrText>
      </w:r>
      <w:r>
        <w:fldChar w:fldCharType="separate"/>
      </w:r>
      <w:r>
        <w:t>379</w:t>
      </w:r>
      <w:r>
        <w:fldChar w:fldCharType="end"/>
      </w:r>
    </w:p>
    <w:p w14:paraId="779ADDD8" w14:textId="77777777" w:rsidR="002475F5" w:rsidRPr="00CD4CBB" w:rsidRDefault="002475F5">
      <w:pPr>
        <w:pStyle w:val="TOC3"/>
        <w:rPr>
          <w:rFonts w:ascii="Calibri" w:hAnsi="Calibri"/>
          <w:sz w:val="22"/>
          <w:szCs w:val="22"/>
          <w:lang w:eastAsia="en-GB"/>
        </w:rPr>
      </w:pPr>
      <w:r>
        <w:t>18.3.3</w:t>
      </w:r>
      <w:r w:rsidRPr="00CD4CBB">
        <w:rPr>
          <w:rFonts w:ascii="Calibri" w:hAnsi="Calibri"/>
          <w:sz w:val="22"/>
          <w:szCs w:val="22"/>
          <w:lang w:eastAsia="en-GB"/>
        </w:rPr>
        <w:tab/>
      </w:r>
      <w:r>
        <w:t>Location information request</w:t>
      </w:r>
      <w:r>
        <w:tab/>
      </w:r>
      <w:r>
        <w:fldChar w:fldCharType="begin" w:fldLock="1"/>
      </w:r>
      <w:r>
        <w:instrText xml:space="preserve"> PAGEREF _Toc73959032 \h </w:instrText>
      </w:r>
      <w:r>
        <w:fldChar w:fldCharType="separate"/>
      </w:r>
      <w:r>
        <w:t>380</w:t>
      </w:r>
      <w:r>
        <w:fldChar w:fldCharType="end"/>
      </w:r>
    </w:p>
    <w:p w14:paraId="0B3D9B3D" w14:textId="77777777" w:rsidR="002475F5" w:rsidRPr="00CD4CBB" w:rsidRDefault="002475F5">
      <w:pPr>
        <w:pStyle w:val="TOC3"/>
        <w:rPr>
          <w:rFonts w:ascii="Calibri" w:hAnsi="Calibri"/>
          <w:sz w:val="22"/>
          <w:szCs w:val="22"/>
          <w:lang w:eastAsia="en-GB"/>
        </w:rPr>
      </w:pPr>
      <w:r>
        <w:t>18.3.4</w:t>
      </w:r>
      <w:r w:rsidRPr="00CD4CBB">
        <w:rPr>
          <w:rFonts w:ascii="Calibri" w:hAnsi="Calibri"/>
          <w:sz w:val="22"/>
          <w:szCs w:val="22"/>
          <w:lang w:eastAsia="en-GB"/>
        </w:rPr>
        <w:tab/>
      </w:r>
      <w:r>
        <w:t>Location information report</w:t>
      </w:r>
      <w:r>
        <w:tab/>
      </w:r>
      <w:r>
        <w:fldChar w:fldCharType="begin" w:fldLock="1"/>
      </w:r>
      <w:r>
        <w:instrText xml:space="preserve"> PAGEREF _Toc73959033 \h </w:instrText>
      </w:r>
      <w:r>
        <w:fldChar w:fldCharType="separate"/>
      </w:r>
      <w:r>
        <w:t>380</w:t>
      </w:r>
      <w:r>
        <w:fldChar w:fldCharType="end"/>
      </w:r>
    </w:p>
    <w:p w14:paraId="557918B3" w14:textId="77777777" w:rsidR="002475F5" w:rsidRPr="00CD4CBB" w:rsidRDefault="002475F5">
      <w:pPr>
        <w:pStyle w:val="TOC4"/>
        <w:rPr>
          <w:rFonts w:ascii="Calibri" w:hAnsi="Calibri"/>
          <w:sz w:val="22"/>
          <w:szCs w:val="22"/>
          <w:lang w:eastAsia="en-GB"/>
        </w:rPr>
      </w:pPr>
      <w:r>
        <w:t>18.3.4.1</w:t>
      </w:r>
      <w:r w:rsidRPr="00CD4CBB">
        <w:rPr>
          <w:rFonts w:ascii="Calibri" w:hAnsi="Calibri"/>
          <w:sz w:val="22"/>
          <w:szCs w:val="22"/>
          <w:lang w:eastAsia="en-GB"/>
        </w:rPr>
        <w:tab/>
      </w:r>
      <w:r>
        <w:t>Report triggering</w:t>
      </w:r>
      <w:r>
        <w:tab/>
      </w:r>
      <w:r>
        <w:fldChar w:fldCharType="begin" w:fldLock="1"/>
      </w:r>
      <w:r>
        <w:instrText xml:space="preserve"> PAGEREF _Toc73959034 \h </w:instrText>
      </w:r>
      <w:r>
        <w:fldChar w:fldCharType="separate"/>
      </w:r>
      <w:r>
        <w:t>380</w:t>
      </w:r>
      <w:r>
        <w:fldChar w:fldCharType="end"/>
      </w:r>
    </w:p>
    <w:p w14:paraId="21B564F2" w14:textId="77777777" w:rsidR="002475F5" w:rsidRPr="00CD4CBB" w:rsidRDefault="002475F5">
      <w:pPr>
        <w:pStyle w:val="TOC4"/>
        <w:rPr>
          <w:rFonts w:ascii="Calibri" w:hAnsi="Calibri"/>
          <w:sz w:val="22"/>
          <w:szCs w:val="22"/>
          <w:lang w:eastAsia="en-GB"/>
        </w:rPr>
      </w:pPr>
      <w:r>
        <w:t>18.3.4.2</w:t>
      </w:r>
      <w:r w:rsidRPr="00CD4CBB">
        <w:rPr>
          <w:rFonts w:ascii="Calibri" w:hAnsi="Calibri"/>
          <w:sz w:val="22"/>
          <w:szCs w:val="22"/>
          <w:lang w:eastAsia="en-GB"/>
        </w:rPr>
        <w:tab/>
      </w:r>
      <w:r>
        <w:t>Sending location information report</w:t>
      </w:r>
      <w:r>
        <w:tab/>
      </w:r>
      <w:r>
        <w:fldChar w:fldCharType="begin" w:fldLock="1"/>
      </w:r>
      <w:r>
        <w:instrText xml:space="preserve"> PAGEREF _Toc73959035 \h </w:instrText>
      </w:r>
      <w:r>
        <w:fldChar w:fldCharType="separate"/>
      </w:r>
      <w:r>
        <w:t>380</w:t>
      </w:r>
      <w:r>
        <w:fldChar w:fldCharType="end"/>
      </w:r>
    </w:p>
    <w:p w14:paraId="46EE4A31" w14:textId="77777777" w:rsidR="002475F5" w:rsidRPr="00CD4CBB" w:rsidRDefault="002475F5">
      <w:pPr>
        <w:pStyle w:val="TOC1"/>
        <w:rPr>
          <w:rFonts w:ascii="Calibri" w:hAnsi="Calibri"/>
          <w:szCs w:val="22"/>
          <w:lang w:eastAsia="en-GB"/>
        </w:rPr>
      </w:pPr>
      <w:r>
        <w:t>19</w:t>
      </w:r>
      <w:r w:rsidRPr="00CD4CBB">
        <w:rPr>
          <w:rFonts w:ascii="Calibri" w:hAnsi="Calibri"/>
          <w:szCs w:val="22"/>
          <w:lang w:eastAsia="en-GB"/>
        </w:rPr>
        <w:tab/>
      </w:r>
      <w:r>
        <w:t>MCVideo Service Continuity</w:t>
      </w:r>
      <w:r>
        <w:tab/>
      </w:r>
      <w:r>
        <w:fldChar w:fldCharType="begin" w:fldLock="1"/>
      </w:r>
      <w:r>
        <w:instrText xml:space="preserve"> PAGEREF _Toc73959036 \h </w:instrText>
      </w:r>
      <w:r>
        <w:fldChar w:fldCharType="separate"/>
      </w:r>
      <w:r>
        <w:t>381</w:t>
      </w:r>
      <w:r>
        <w:fldChar w:fldCharType="end"/>
      </w:r>
    </w:p>
    <w:p w14:paraId="3EA10F12" w14:textId="77777777" w:rsidR="002475F5" w:rsidRPr="00CD4CBB" w:rsidRDefault="002475F5">
      <w:pPr>
        <w:pStyle w:val="TOC2"/>
        <w:rPr>
          <w:rFonts w:ascii="Calibri" w:hAnsi="Calibri"/>
          <w:sz w:val="22"/>
          <w:szCs w:val="22"/>
          <w:lang w:eastAsia="en-GB"/>
        </w:rPr>
      </w:pPr>
      <w:r>
        <w:t>19.1</w:t>
      </w:r>
      <w:r w:rsidRPr="00CD4CBB">
        <w:rPr>
          <w:rFonts w:ascii="Calibri" w:hAnsi="Calibri"/>
          <w:sz w:val="22"/>
          <w:szCs w:val="22"/>
          <w:lang w:eastAsia="en-GB"/>
        </w:rPr>
        <w:tab/>
      </w:r>
      <w:r>
        <w:t>General</w:t>
      </w:r>
      <w:r>
        <w:tab/>
      </w:r>
      <w:r>
        <w:fldChar w:fldCharType="begin" w:fldLock="1"/>
      </w:r>
      <w:r>
        <w:instrText xml:space="preserve"> PAGEREF _Toc73959037 \h </w:instrText>
      </w:r>
      <w:r>
        <w:fldChar w:fldCharType="separate"/>
      </w:r>
      <w:r>
        <w:t>381</w:t>
      </w:r>
      <w:r>
        <w:fldChar w:fldCharType="end"/>
      </w:r>
    </w:p>
    <w:p w14:paraId="43CBF424" w14:textId="77777777" w:rsidR="002475F5" w:rsidRPr="00CD4CBB" w:rsidRDefault="002475F5">
      <w:pPr>
        <w:pStyle w:val="TOC2"/>
        <w:rPr>
          <w:rFonts w:ascii="Calibri" w:hAnsi="Calibri"/>
          <w:sz w:val="22"/>
          <w:szCs w:val="22"/>
          <w:lang w:eastAsia="en-GB"/>
        </w:rPr>
      </w:pPr>
      <w:r>
        <w:t>19.2</w:t>
      </w:r>
      <w:r w:rsidRPr="00CD4CBB">
        <w:rPr>
          <w:rFonts w:ascii="Calibri" w:hAnsi="Calibri"/>
          <w:sz w:val="22"/>
          <w:szCs w:val="22"/>
          <w:lang w:eastAsia="en-GB"/>
        </w:rPr>
        <w:tab/>
      </w:r>
      <w:r>
        <w:t>Service continuity from on-network MCVideo service to UE-to-network relay MCVideo service</w:t>
      </w:r>
      <w:r>
        <w:tab/>
      </w:r>
      <w:r>
        <w:fldChar w:fldCharType="begin" w:fldLock="1"/>
      </w:r>
      <w:r>
        <w:instrText xml:space="preserve"> PAGEREF _Toc73959038 \h </w:instrText>
      </w:r>
      <w:r>
        <w:fldChar w:fldCharType="separate"/>
      </w:r>
      <w:r>
        <w:t>382</w:t>
      </w:r>
      <w:r>
        <w:fldChar w:fldCharType="end"/>
      </w:r>
    </w:p>
    <w:p w14:paraId="0261D150" w14:textId="77777777" w:rsidR="002475F5" w:rsidRPr="00CD4CBB" w:rsidRDefault="002475F5">
      <w:pPr>
        <w:pStyle w:val="TOC3"/>
        <w:rPr>
          <w:rFonts w:ascii="Calibri" w:hAnsi="Calibri"/>
          <w:sz w:val="22"/>
          <w:szCs w:val="22"/>
          <w:lang w:eastAsia="en-GB"/>
        </w:rPr>
      </w:pPr>
      <w:r>
        <w:t>19.2.1</w:t>
      </w:r>
      <w:r w:rsidRPr="00CD4CBB">
        <w:rPr>
          <w:rFonts w:ascii="Calibri" w:hAnsi="Calibri"/>
          <w:sz w:val="22"/>
          <w:szCs w:val="22"/>
          <w:lang w:eastAsia="en-GB"/>
        </w:rPr>
        <w:tab/>
      </w:r>
      <w:r>
        <w:t>Remote UE</w:t>
      </w:r>
      <w:r>
        <w:tab/>
      </w:r>
      <w:r>
        <w:fldChar w:fldCharType="begin" w:fldLock="1"/>
      </w:r>
      <w:r>
        <w:instrText xml:space="preserve"> PAGEREF _Toc73959039 \h </w:instrText>
      </w:r>
      <w:r>
        <w:fldChar w:fldCharType="separate"/>
      </w:r>
      <w:r>
        <w:t>382</w:t>
      </w:r>
      <w:r>
        <w:fldChar w:fldCharType="end"/>
      </w:r>
    </w:p>
    <w:p w14:paraId="7DA7A16E" w14:textId="77777777" w:rsidR="002475F5" w:rsidRPr="00CD4CBB" w:rsidRDefault="002475F5">
      <w:pPr>
        <w:pStyle w:val="TOC3"/>
        <w:rPr>
          <w:rFonts w:ascii="Calibri" w:hAnsi="Calibri"/>
          <w:sz w:val="22"/>
          <w:szCs w:val="22"/>
          <w:lang w:eastAsia="en-GB"/>
        </w:rPr>
      </w:pPr>
      <w:r>
        <w:t>19.2.2</w:t>
      </w:r>
      <w:r w:rsidRPr="00CD4CBB">
        <w:rPr>
          <w:rFonts w:ascii="Calibri" w:hAnsi="Calibri"/>
          <w:sz w:val="22"/>
          <w:szCs w:val="22"/>
          <w:lang w:eastAsia="en-GB"/>
        </w:rPr>
        <w:tab/>
      </w:r>
      <w:r>
        <w:t>SCC AS</w:t>
      </w:r>
      <w:r>
        <w:tab/>
      </w:r>
      <w:r>
        <w:fldChar w:fldCharType="begin" w:fldLock="1"/>
      </w:r>
      <w:r>
        <w:instrText xml:space="preserve"> PAGEREF _Toc73959040 \h </w:instrText>
      </w:r>
      <w:r>
        <w:fldChar w:fldCharType="separate"/>
      </w:r>
      <w:r>
        <w:t>382</w:t>
      </w:r>
      <w:r>
        <w:fldChar w:fldCharType="end"/>
      </w:r>
    </w:p>
    <w:p w14:paraId="22E90216" w14:textId="77777777" w:rsidR="002475F5" w:rsidRPr="00CD4CBB" w:rsidRDefault="002475F5">
      <w:pPr>
        <w:pStyle w:val="TOC2"/>
        <w:rPr>
          <w:rFonts w:ascii="Calibri" w:hAnsi="Calibri"/>
          <w:sz w:val="22"/>
          <w:szCs w:val="22"/>
          <w:lang w:eastAsia="en-GB"/>
        </w:rPr>
      </w:pPr>
      <w:r>
        <w:t>19.3</w:t>
      </w:r>
      <w:r w:rsidRPr="00CD4CBB">
        <w:rPr>
          <w:rFonts w:ascii="Calibri" w:hAnsi="Calibri"/>
          <w:sz w:val="22"/>
          <w:szCs w:val="22"/>
          <w:lang w:eastAsia="en-GB"/>
        </w:rPr>
        <w:tab/>
      </w:r>
      <w:r>
        <w:t>Service continuity from UE-to-network relay MCVideo service to on-network MCVideo service</w:t>
      </w:r>
      <w:r>
        <w:tab/>
      </w:r>
      <w:r>
        <w:fldChar w:fldCharType="begin" w:fldLock="1"/>
      </w:r>
      <w:r>
        <w:instrText xml:space="preserve"> PAGEREF _Toc73959041 \h </w:instrText>
      </w:r>
      <w:r>
        <w:fldChar w:fldCharType="separate"/>
      </w:r>
      <w:r>
        <w:t>383</w:t>
      </w:r>
      <w:r>
        <w:fldChar w:fldCharType="end"/>
      </w:r>
    </w:p>
    <w:p w14:paraId="6001B99E" w14:textId="77777777" w:rsidR="002475F5" w:rsidRPr="00CD4CBB" w:rsidRDefault="002475F5">
      <w:pPr>
        <w:pStyle w:val="TOC3"/>
        <w:rPr>
          <w:rFonts w:ascii="Calibri" w:hAnsi="Calibri"/>
          <w:sz w:val="22"/>
          <w:szCs w:val="22"/>
          <w:lang w:eastAsia="en-GB"/>
        </w:rPr>
      </w:pPr>
      <w:r>
        <w:t>19.3.1</w:t>
      </w:r>
      <w:r w:rsidRPr="00CD4CBB">
        <w:rPr>
          <w:rFonts w:ascii="Calibri" w:hAnsi="Calibri"/>
          <w:sz w:val="22"/>
          <w:szCs w:val="22"/>
          <w:lang w:eastAsia="en-GB"/>
        </w:rPr>
        <w:tab/>
      </w:r>
      <w:r>
        <w:t>Remote UE</w:t>
      </w:r>
      <w:r>
        <w:tab/>
      </w:r>
      <w:r>
        <w:fldChar w:fldCharType="begin" w:fldLock="1"/>
      </w:r>
      <w:r>
        <w:instrText xml:space="preserve"> PAGEREF _Toc73959042 \h </w:instrText>
      </w:r>
      <w:r>
        <w:fldChar w:fldCharType="separate"/>
      </w:r>
      <w:r>
        <w:t>383</w:t>
      </w:r>
      <w:r>
        <w:fldChar w:fldCharType="end"/>
      </w:r>
    </w:p>
    <w:p w14:paraId="3D3AC202" w14:textId="77777777" w:rsidR="002475F5" w:rsidRPr="00CD4CBB" w:rsidRDefault="002475F5">
      <w:pPr>
        <w:pStyle w:val="TOC3"/>
        <w:rPr>
          <w:rFonts w:ascii="Calibri" w:hAnsi="Calibri"/>
          <w:sz w:val="22"/>
          <w:szCs w:val="22"/>
          <w:lang w:eastAsia="en-GB"/>
        </w:rPr>
      </w:pPr>
      <w:r>
        <w:t>19.3.2</w:t>
      </w:r>
      <w:r w:rsidRPr="00CD4CBB">
        <w:rPr>
          <w:rFonts w:ascii="Calibri" w:hAnsi="Calibri"/>
          <w:sz w:val="22"/>
          <w:szCs w:val="22"/>
          <w:lang w:eastAsia="en-GB"/>
        </w:rPr>
        <w:tab/>
      </w:r>
      <w:r>
        <w:t>SCC AS</w:t>
      </w:r>
      <w:r>
        <w:tab/>
      </w:r>
      <w:r>
        <w:fldChar w:fldCharType="begin" w:fldLock="1"/>
      </w:r>
      <w:r>
        <w:instrText xml:space="preserve"> PAGEREF _Toc73959043 \h </w:instrText>
      </w:r>
      <w:r>
        <w:fldChar w:fldCharType="separate"/>
      </w:r>
      <w:r>
        <w:t>383</w:t>
      </w:r>
      <w:r>
        <w:fldChar w:fldCharType="end"/>
      </w:r>
    </w:p>
    <w:p w14:paraId="123197E1" w14:textId="77777777" w:rsidR="002475F5" w:rsidRPr="00CD4CBB" w:rsidRDefault="002475F5">
      <w:pPr>
        <w:pStyle w:val="TOC8"/>
        <w:rPr>
          <w:rFonts w:ascii="Calibri" w:hAnsi="Calibri"/>
          <w:b w:val="0"/>
          <w:szCs w:val="22"/>
          <w:lang w:eastAsia="en-GB"/>
        </w:rPr>
      </w:pPr>
      <w:r>
        <w:t>Annex A (informative): Signalling flows</w:t>
      </w:r>
      <w:r>
        <w:tab/>
      </w:r>
      <w:r>
        <w:fldChar w:fldCharType="begin" w:fldLock="1"/>
      </w:r>
      <w:r>
        <w:instrText xml:space="preserve"> PAGEREF _Toc73959044 \h </w:instrText>
      </w:r>
      <w:r>
        <w:fldChar w:fldCharType="separate"/>
      </w:r>
      <w:r>
        <w:t>384</w:t>
      </w:r>
      <w:r>
        <w:fldChar w:fldCharType="end"/>
      </w:r>
    </w:p>
    <w:p w14:paraId="139C3B5A" w14:textId="77777777" w:rsidR="002475F5" w:rsidRPr="00CD4CBB" w:rsidRDefault="002475F5">
      <w:pPr>
        <w:pStyle w:val="TOC8"/>
        <w:rPr>
          <w:rFonts w:ascii="Calibri" w:hAnsi="Calibri"/>
          <w:b w:val="0"/>
          <w:szCs w:val="22"/>
          <w:lang w:eastAsia="en-GB"/>
        </w:rPr>
      </w:pPr>
      <w:r>
        <w:t xml:space="preserve">Annex </w:t>
      </w:r>
      <w:r w:rsidRPr="00274CF8">
        <w:t>B</w:t>
      </w:r>
      <w:r>
        <w:t xml:space="preserve"> (informative): </w:t>
      </w:r>
      <w:r w:rsidRPr="00274CF8">
        <w:t>Timers</w:t>
      </w:r>
      <w:r>
        <w:tab/>
      </w:r>
      <w:r>
        <w:fldChar w:fldCharType="begin" w:fldLock="1"/>
      </w:r>
      <w:r>
        <w:instrText xml:space="preserve"> PAGEREF _Toc73959045 \h </w:instrText>
      </w:r>
      <w:r>
        <w:fldChar w:fldCharType="separate"/>
      </w:r>
      <w:r>
        <w:t>385</w:t>
      </w:r>
      <w:r>
        <w:fldChar w:fldCharType="end"/>
      </w:r>
    </w:p>
    <w:p w14:paraId="6B9DB067" w14:textId="77777777" w:rsidR="002475F5" w:rsidRPr="00CD4CBB" w:rsidRDefault="002475F5">
      <w:pPr>
        <w:pStyle w:val="TOC1"/>
        <w:rPr>
          <w:rFonts w:ascii="Calibri" w:hAnsi="Calibri"/>
          <w:szCs w:val="22"/>
          <w:lang w:eastAsia="en-GB"/>
        </w:rPr>
      </w:pPr>
      <w:r>
        <w:t>B.1</w:t>
      </w:r>
      <w:r w:rsidRPr="00CD4CBB">
        <w:rPr>
          <w:rFonts w:ascii="Calibri" w:hAnsi="Calibri"/>
          <w:szCs w:val="22"/>
          <w:lang w:eastAsia="en-GB"/>
        </w:rPr>
        <w:tab/>
      </w:r>
      <w:r>
        <w:t>General</w:t>
      </w:r>
      <w:r>
        <w:tab/>
      </w:r>
      <w:r>
        <w:fldChar w:fldCharType="begin" w:fldLock="1"/>
      </w:r>
      <w:r>
        <w:instrText xml:space="preserve"> PAGEREF _Toc73959046 \h </w:instrText>
      </w:r>
      <w:r>
        <w:fldChar w:fldCharType="separate"/>
      </w:r>
      <w:r>
        <w:t>385</w:t>
      </w:r>
      <w:r>
        <w:fldChar w:fldCharType="end"/>
      </w:r>
    </w:p>
    <w:p w14:paraId="1B854EEA" w14:textId="77777777" w:rsidR="002475F5" w:rsidRPr="00CD4CBB" w:rsidRDefault="002475F5">
      <w:pPr>
        <w:pStyle w:val="TOC1"/>
        <w:rPr>
          <w:rFonts w:ascii="Calibri" w:hAnsi="Calibri"/>
          <w:szCs w:val="22"/>
          <w:lang w:eastAsia="en-GB"/>
        </w:rPr>
      </w:pPr>
      <w:r>
        <w:t>B.2</w:t>
      </w:r>
      <w:r w:rsidRPr="00CD4CBB">
        <w:rPr>
          <w:rFonts w:ascii="Calibri" w:hAnsi="Calibri"/>
          <w:szCs w:val="22"/>
          <w:lang w:eastAsia="en-GB"/>
        </w:rPr>
        <w:tab/>
      </w:r>
      <w:r>
        <w:t>On-network timers</w:t>
      </w:r>
      <w:r>
        <w:tab/>
      </w:r>
      <w:r>
        <w:fldChar w:fldCharType="begin" w:fldLock="1"/>
      </w:r>
      <w:r>
        <w:instrText xml:space="preserve"> PAGEREF _Toc73959047 \h </w:instrText>
      </w:r>
      <w:r>
        <w:fldChar w:fldCharType="separate"/>
      </w:r>
      <w:r>
        <w:t>385</w:t>
      </w:r>
      <w:r>
        <w:fldChar w:fldCharType="end"/>
      </w:r>
    </w:p>
    <w:p w14:paraId="64312545" w14:textId="77777777" w:rsidR="002475F5" w:rsidRPr="00CD4CBB" w:rsidRDefault="002475F5">
      <w:pPr>
        <w:pStyle w:val="TOC2"/>
        <w:rPr>
          <w:rFonts w:ascii="Calibri" w:hAnsi="Calibri"/>
          <w:sz w:val="22"/>
          <w:szCs w:val="22"/>
          <w:lang w:eastAsia="en-GB"/>
        </w:rPr>
      </w:pPr>
      <w:r>
        <w:t>B.2.1</w:t>
      </w:r>
      <w:r w:rsidRPr="00CD4CBB">
        <w:rPr>
          <w:rFonts w:ascii="Calibri" w:hAnsi="Calibri"/>
          <w:sz w:val="22"/>
          <w:szCs w:val="22"/>
          <w:lang w:eastAsia="en-GB"/>
        </w:rPr>
        <w:tab/>
      </w:r>
      <w:r>
        <w:t>Timers in the controlling MCVideo function</w:t>
      </w:r>
      <w:r>
        <w:tab/>
      </w:r>
      <w:r>
        <w:fldChar w:fldCharType="begin" w:fldLock="1"/>
      </w:r>
      <w:r>
        <w:instrText xml:space="preserve"> PAGEREF _Toc73959048 \h </w:instrText>
      </w:r>
      <w:r>
        <w:fldChar w:fldCharType="separate"/>
      </w:r>
      <w:r>
        <w:t>385</w:t>
      </w:r>
      <w:r>
        <w:fldChar w:fldCharType="end"/>
      </w:r>
    </w:p>
    <w:p w14:paraId="4C6FC618" w14:textId="77777777" w:rsidR="002475F5" w:rsidRPr="00CD4CBB" w:rsidRDefault="002475F5">
      <w:pPr>
        <w:pStyle w:val="TOC1"/>
        <w:rPr>
          <w:rFonts w:ascii="Calibri" w:hAnsi="Calibri"/>
          <w:szCs w:val="22"/>
          <w:lang w:eastAsia="en-GB"/>
        </w:rPr>
      </w:pPr>
      <w:r>
        <w:t>B.3</w:t>
      </w:r>
      <w:r w:rsidRPr="00CD4CBB">
        <w:rPr>
          <w:rFonts w:ascii="Calibri" w:hAnsi="Calibri"/>
          <w:szCs w:val="22"/>
          <w:lang w:eastAsia="en-GB"/>
        </w:rPr>
        <w:tab/>
      </w:r>
      <w:r>
        <w:t>Off-network timers</w:t>
      </w:r>
      <w:r>
        <w:tab/>
      </w:r>
      <w:r>
        <w:fldChar w:fldCharType="begin" w:fldLock="1"/>
      </w:r>
      <w:r>
        <w:instrText xml:space="preserve"> PAGEREF _Toc73959049 \h </w:instrText>
      </w:r>
      <w:r>
        <w:fldChar w:fldCharType="separate"/>
      </w:r>
      <w:r>
        <w:t>386</w:t>
      </w:r>
      <w:r>
        <w:fldChar w:fldCharType="end"/>
      </w:r>
    </w:p>
    <w:p w14:paraId="770F747C" w14:textId="77777777" w:rsidR="002475F5" w:rsidRPr="00CD4CBB" w:rsidRDefault="002475F5">
      <w:pPr>
        <w:pStyle w:val="TOC2"/>
        <w:rPr>
          <w:rFonts w:ascii="Calibri" w:hAnsi="Calibri"/>
          <w:sz w:val="22"/>
          <w:szCs w:val="22"/>
          <w:lang w:eastAsia="en-GB"/>
        </w:rPr>
      </w:pPr>
      <w:r>
        <w:t>B.3.1</w:t>
      </w:r>
      <w:r w:rsidRPr="00CD4CBB">
        <w:rPr>
          <w:rFonts w:ascii="Calibri" w:hAnsi="Calibri"/>
          <w:sz w:val="22"/>
          <w:szCs w:val="22"/>
          <w:lang w:eastAsia="en-GB"/>
        </w:rPr>
        <w:tab/>
      </w:r>
      <w:r>
        <w:t>Timers in off-network group call</w:t>
      </w:r>
      <w:r>
        <w:tab/>
      </w:r>
      <w:r>
        <w:fldChar w:fldCharType="begin" w:fldLock="1"/>
      </w:r>
      <w:r>
        <w:instrText xml:space="preserve"> PAGEREF _Toc73959050 \h </w:instrText>
      </w:r>
      <w:r>
        <w:fldChar w:fldCharType="separate"/>
      </w:r>
      <w:r>
        <w:t>386</w:t>
      </w:r>
      <w:r>
        <w:fldChar w:fldCharType="end"/>
      </w:r>
    </w:p>
    <w:p w14:paraId="26F4BD39" w14:textId="77777777" w:rsidR="002475F5" w:rsidRPr="00CD4CBB" w:rsidRDefault="002475F5">
      <w:pPr>
        <w:pStyle w:val="TOC3"/>
        <w:rPr>
          <w:rFonts w:ascii="Calibri" w:hAnsi="Calibri"/>
          <w:sz w:val="22"/>
          <w:szCs w:val="22"/>
          <w:lang w:eastAsia="en-GB"/>
        </w:rPr>
      </w:pPr>
      <w:r>
        <w:t>B.3.1.1</w:t>
      </w:r>
      <w:r w:rsidRPr="00CD4CBB">
        <w:rPr>
          <w:rFonts w:ascii="Calibri" w:hAnsi="Calibri"/>
          <w:sz w:val="22"/>
          <w:szCs w:val="22"/>
          <w:lang w:eastAsia="en-GB"/>
        </w:rPr>
        <w:tab/>
      </w:r>
      <w:r>
        <w:t>Basic call control</w:t>
      </w:r>
      <w:r>
        <w:tab/>
      </w:r>
      <w:r>
        <w:fldChar w:fldCharType="begin" w:fldLock="1"/>
      </w:r>
      <w:r>
        <w:instrText xml:space="preserve"> PAGEREF _Toc73959051 \h </w:instrText>
      </w:r>
      <w:r>
        <w:fldChar w:fldCharType="separate"/>
      </w:r>
      <w:r>
        <w:t>386</w:t>
      </w:r>
      <w:r>
        <w:fldChar w:fldCharType="end"/>
      </w:r>
    </w:p>
    <w:p w14:paraId="160BF712" w14:textId="77777777" w:rsidR="002475F5" w:rsidRPr="00CD4CBB" w:rsidRDefault="002475F5">
      <w:pPr>
        <w:pStyle w:val="TOC3"/>
        <w:rPr>
          <w:rFonts w:ascii="Calibri" w:hAnsi="Calibri"/>
          <w:sz w:val="22"/>
          <w:szCs w:val="22"/>
          <w:lang w:eastAsia="en-GB"/>
        </w:rPr>
      </w:pPr>
      <w:r>
        <w:t>B.3.1.2</w:t>
      </w:r>
      <w:r w:rsidRPr="00CD4CBB">
        <w:rPr>
          <w:rFonts w:ascii="Calibri" w:hAnsi="Calibri"/>
          <w:sz w:val="22"/>
          <w:szCs w:val="22"/>
          <w:lang w:eastAsia="en-GB"/>
        </w:rPr>
        <w:tab/>
      </w:r>
      <w:r>
        <w:t>Call type control</w:t>
      </w:r>
      <w:r>
        <w:tab/>
      </w:r>
      <w:r>
        <w:fldChar w:fldCharType="begin" w:fldLock="1"/>
      </w:r>
      <w:r>
        <w:instrText xml:space="preserve"> PAGEREF _Toc73959052 \h </w:instrText>
      </w:r>
      <w:r>
        <w:fldChar w:fldCharType="separate"/>
      </w:r>
      <w:r>
        <w:t>387</w:t>
      </w:r>
      <w:r>
        <w:fldChar w:fldCharType="end"/>
      </w:r>
    </w:p>
    <w:p w14:paraId="64122C54" w14:textId="77777777" w:rsidR="002475F5" w:rsidRPr="00CD4CBB" w:rsidRDefault="002475F5">
      <w:pPr>
        <w:pStyle w:val="TOC2"/>
        <w:rPr>
          <w:rFonts w:ascii="Calibri" w:hAnsi="Calibri"/>
          <w:sz w:val="22"/>
          <w:szCs w:val="22"/>
          <w:lang w:eastAsia="en-GB"/>
        </w:rPr>
      </w:pPr>
      <w:r>
        <w:t>B.3.2</w:t>
      </w:r>
      <w:r w:rsidRPr="00CD4CBB">
        <w:rPr>
          <w:rFonts w:ascii="Calibri" w:hAnsi="Calibri"/>
          <w:sz w:val="22"/>
          <w:szCs w:val="22"/>
          <w:lang w:eastAsia="en-GB"/>
        </w:rPr>
        <w:tab/>
      </w:r>
      <w:r>
        <w:t>Timers in off-network private call</w:t>
      </w:r>
      <w:r>
        <w:tab/>
      </w:r>
      <w:r>
        <w:fldChar w:fldCharType="begin" w:fldLock="1"/>
      </w:r>
      <w:r>
        <w:instrText xml:space="preserve"> PAGEREF _Toc73959053 \h </w:instrText>
      </w:r>
      <w:r>
        <w:fldChar w:fldCharType="separate"/>
      </w:r>
      <w:r>
        <w:t>388</w:t>
      </w:r>
      <w:r>
        <w:fldChar w:fldCharType="end"/>
      </w:r>
    </w:p>
    <w:p w14:paraId="283B7499" w14:textId="77777777" w:rsidR="002475F5" w:rsidRPr="00CD4CBB" w:rsidRDefault="002475F5">
      <w:pPr>
        <w:pStyle w:val="TOC2"/>
        <w:rPr>
          <w:rFonts w:ascii="Calibri" w:hAnsi="Calibri"/>
          <w:sz w:val="22"/>
          <w:szCs w:val="22"/>
          <w:lang w:eastAsia="en-GB"/>
        </w:rPr>
      </w:pPr>
      <w:r>
        <w:t>B.3.3</w:t>
      </w:r>
      <w:r w:rsidRPr="00CD4CBB">
        <w:rPr>
          <w:rFonts w:ascii="Calibri" w:hAnsi="Calibri"/>
          <w:sz w:val="22"/>
          <w:szCs w:val="22"/>
          <w:lang w:eastAsia="en-GB"/>
        </w:rPr>
        <w:tab/>
      </w:r>
      <w:r>
        <w:t>Timers in off-network broadcast call</w:t>
      </w:r>
      <w:r>
        <w:tab/>
      </w:r>
      <w:r>
        <w:fldChar w:fldCharType="begin" w:fldLock="1"/>
      </w:r>
      <w:r>
        <w:instrText xml:space="preserve"> PAGEREF _Toc73959054 \h </w:instrText>
      </w:r>
      <w:r>
        <w:fldChar w:fldCharType="separate"/>
      </w:r>
      <w:r>
        <w:t>390</w:t>
      </w:r>
      <w:r>
        <w:fldChar w:fldCharType="end"/>
      </w:r>
    </w:p>
    <w:p w14:paraId="0BF4E282" w14:textId="77777777" w:rsidR="002475F5" w:rsidRPr="00CD4CBB" w:rsidRDefault="002475F5">
      <w:pPr>
        <w:pStyle w:val="TOC2"/>
        <w:rPr>
          <w:rFonts w:ascii="Calibri" w:hAnsi="Calibri"/>
          <w:sz w:val="22"/>
          <w:szCs w:val="22"/>
          <w:lang w:eastAsia="en-GB"/>
        </w:rPr>
      </w:pPr>
      <w:r w:rsidRPr="00274CF8">
        <w:rPr>
          <w:rFonts w:eastAsia="Malgun Gothic"/>
        </w:rPr>
        <w:t>B.3.4</w:t>
      </w:r>
      <w:r w:rsidRPr="00CD4CBB">
        <w:rPr>
          <w:rFonts w:ascii="Calibri" w:hAnsi="Calibri"/>
          <w:sz w:val="22"/>
          <w:szCs w:val="22"/>
          <w:lang w:eastAsia="en-GB"/>
        </w:rPr>
        <w:tab/>
      </w:r>
      <w:r w:rsidRPr="00274CF8">
        <w:rPr>
          <w:rFonts w:eastAsia="Malgun Gothic"/>
        </w:rPr>
        <w:t>Timers in off-network emergency alert</w:t>
      </w:r>
      <w:r>
        <w:tab/>
      </w:r>
      <w:r>
        <w:fldChar w:fldCharType="begin" w:fldLock="1"/>
      </w:r>
      <w:r>
        <w:instrText xml:space="preserve"> PAGEREF _Toc73959055 \h </w:instrText>
      </w:r>
      <w:r>
        <w:fldChar w:fldCharType="separate"/>
      </w:r>
      <w:r>
        <w:t>391</w:t>
      </w:r>
      <w:r>
        <w:fldChar w:fldCharType="end"/>
      </w:r>
    </w:p>
    <w:p w14:paraId="4CA24F4C" w14:textId="77777777" w:rsidR="002475F5" w:rsidRPr="00CD4CBB" w:rsidRDefault="002475F5">
      <w:pPr>
        <w:pStyle w:val="TOC8"/>
        <w:rPr>
          <w:rFonts w:ascii="Calibri" w:hAnsi="Calibri"/>
          <w:b w:val="0"/>
          <w:szCs w:val="22"/>
          <w:lang w:eastAsia="en-GB"/>
        </w:rPr>
      </w:pPr>
      <w:r>
        <w:t xml:space="preserve">Annex </w:t>
      </w:r>
      <w:r w:rsidRPr="00274CF8">
        <w:t>C</w:t>
      </w:r>
      <w:r>
        <w:t xml:space="preserve"> (normative): Counters</w:t>
      </w:r>
      <w:r>
        <w:tab/>
      </w:r>
      <w:r>
        <w:fldChar w:fldCharType="begin" w:fldLock="1"/>
      </w:r>
      <w:r>
        <w:instrText xml:space="preserve"> PAGEREF _Toc73959056 \h </w:instrText>
      </w:r>
      <w:r>
        <w:fldChar w:fldCharType="separate"/>
      </w:r>
      <w:r>
        <w:t>392</w:t>
      </w:r>
      <w:r>
        <w:fldChar w:fldCharType="end"/>
      </w:r>
    </w:p>
    <w:p w14:paraId="09C8E7AF" w14:textId="77777777" w:rsidR="002475F5" w:rsidRPr="00CD4CBB" w:rsidRDefault="002475F5">
      <w:pPr>
        <w:pStyle w:val="TOC1"/>
        <w:rPr>
          <w:rFonts w:ascii="Calibri" w:hAnsi="Calibri"/>
          <w:szCs w:val="22"/>
          <w:lang w:eastAsia="en-GB"/>
        </w:rPr>
      </w:pPr>
      <w:r>
        <w:t>C.1</w:t>
      </w:r>
      <w:r w:rsidRPr="00CD4CBB">
        <w:rPr>
          <w:rFonts w:ascii="Calibri" w:hAnsi="Calibri"/>
          <w:szCs w:val="22"/>
          <w:lang w:eastAsia="en-GB"/>
        </w:rPr>
        <w:tab/>
      </w:r>
      <w:r>
        <w:t>General</w:t>
      </w:r>
      <w:r>
        <w:tab/>
      </w:r>
      <w:r>
        <w:fldChar w:fldCharType="begin" w:fldLock="1"/>
      </w:r>
      <w:r>
        <w:instrText xml:space="preserve"> PAGEREF _Toc73959057 \h </w:instrText>
      </w:r>
      <w:r>
        <w:fldChar w:fldCharType="separate"/>
      </w:r>
      <w:r>
        <w:t>392</w:t>
      </w:r>
      <w:r>
        <w:fldChar w:fldCharType="end"/>
      </w:r>
    </w:p>
    <w:p w14:paraId="7B6CEC94" w14:textId="77777777" w:rsidR="002475F5" w:rsidRPr="00CD4CBB" w:rsidRDefault="002475F5">
      <w:pPr>
        <w:pStyle w:val="TOC1"/>
        <w:rPr>
          <w:rFonts w:ascii="Calibri" w:hAnsi="Calibri"/>
          <w:szCs w:val="22"/>
          <w:lang w:eastAsia="en-GB"/>
        </w:rPr>
      </w:pPr>
      <w:r>
        <w:t>C.2</w:t>
      </w:r>
      <w:r w:rsidRPr="00CD4CBB">
        <w:rPr>
          <w:rFonts w:ascii="Calibri" w:hAnsi="Calibri"/>
          <w:szCs w:val="22"/>
          <w:lang w:eastAsia="en-GB"/>
        </w:rPr>
        <w:tab/>
      </w:r>
      <w:r>
        <w:t>Off-network counters</w:t>
      </w:r>
      <w:r>
        <w:tab/>
      </w:r>
      <w:r>
        <w:fldChar w:fldCharType="begin" w:fldLock="1"/>
      </w:r>
      <w:r>
        <w:instrText xml:space="preserve"> PAGEREF _Toc73959058 \h </w:instrText>
      </w:r>
      <w:r>
        <w:fldChar w:fldCharType="separate"/>
      </w:r>
      <w:r>
        <w:t>392</w:t>
      </w:r>
      <w:r>
        <w:fldChar w:fldCharType="end"/>
      </w:r>
    </w:p>
    <w:p w14:paraId="1CBCD8F6" w14:textId="77777777" w:rsidR="002475F5" w:rsidRPr="00CD4CBB" w:rsidRDefault="002475F5">
      <w:pPr>
        <w:pStyle w:val="TOC2"/>
        <w:rPr>
          <w:rFonts w:ascii="Calibri" w:hAnsi="Calibri"/>
          <w:sz w:val="22"/>
          <w:szCs w:val="22"/>
          <w:lang w:eastAsia="en-GB"/>
        </w:rPr>
      </w:pPr>
      <w:r w:rsidRPr="00274CF8">
        <w:rPr>
          <w:rFonts w:eastAsia="Malgun Gothic"/>
        </w:rPr>
        <w:t>C.2.1</w:t>
      </w:r>
      <w:r w:rsidRPr="00CD4CBB">
        <w:rPr>
          <w:rFonts w:ascii="Calibri" w:hAnsi="Calibri"/>
          <w:sz w:val="22"/>
          <w:szCs w:val="22"/>
          <w:lang w:eastAsia="en-GB"/>
        </w:rPr>
        <w:tab/>
      </w:r>
      <w:r w:rsidRPr="00274CF8">
        <w:rPr>
          <w:rFonts w:eastAsia="Malgun Gothic"/>
        </w:rPr>
        <w:t>Counters in off-network group call</w:t>
      </w:r>
      <w:r>
        <w:tab/>
      </w:r>
      <w:r>
        <w:fldChar w:fldCharType="begin" w:fldLock="1"/>
      </w:r>
      <w:r>
        <w:instrText xml:space="preserve"> PAGEREF _Toc73959059 \h </w:instrText>
      </w:r>
      <w:r>
        <w:fldChar w:fldCharType="separate"/>
      </w:r>
      <w:r>
        <w:t>392</w:t>
      </w:r>
      <w:r>
        <w:fldChar w:fldCharType="end"/>
      </w:r>
    </w:p>
    <w:p w14:paraId="13DC1E20" w14:textId="77777777" w:rsidR="002475F5" w:rsidRPr="00CD4CBB" w:rsidRDefault="002475F5">
      <w:pPr>
        <w:pStyle w:val="TOC2"/>
        <w:rPr>
          <w:rFonts w:ascii="Calibri" w:hAnsi="Calibri"/>
          <w:sz w:val="22"/>
          <w:szCs w:val="22"/>
          <w:lang w:eastAsia="en-GB"/>
        </w:rPr>
      </w:pPr>
      <w:r>
        <w:t>C.2.2</w:t>
      </w:r>
      <w:r w:rsidRPr="00CD4CBB">
        <w:rPr>
          <w:rFonts w:ascii="Calibri" w:hAnsi="Calibri"/>
          <w:sz w:val="22"/>
          <w:szCs w:val="22"/>
          <w:lang w:eastAsia="en-GB"/>
        </w:rPr>
        <w:tab/>
      </w:r>
      <w:r>
        <w:t>Counters in off-network private call</w:t>
      </w:r>
      <w:r>
        <w:tab/>
      </w:r>
      <w:r>
        <w:fldChar w:fldCharType="begin" w:fldLock="1"/>
      </w:r>
      <w:r>
        <w:instrText xml:space="preserve"> PAGEREF _Toc73959060 \h </w:instrText>
      </w:r>
      <w:r>
        <w:fldChar w:fldCharType="separate"/>
      </w:r>
      <w:r>
        <w:t>392</w:t>
      </w:r>
      <w:r>
        <w:fldChar w:fldCharType="end"/>
      </w:r>
    </w:p>
    <w:p w14:paraId="7E7C7369" w14:textId="77777777" w:rsidR="002475F5" w:rsidRPr="00CD4CBB" w:rsidRDefault="002475F5">
      <w:pPr>
        <w:pStyle w:val="TOC8"/>
        <w:rPr>
          <w:rFonts w:ascii="Calibri" w:hAnsi="Calibri"/>
          <w:b w:val="0"/>
          <w:szCs w:val="22"/>
          <w:lang w:eastAsia="en-GB"/>
        </w:rPr>
      </w:pPr>
      <w:r w:rsidRPr="00274CF8">
        <w:t xml:space="preserve">Annex D (normative): Media feature tags </w:t>
      </w:r>
      <w:r>
        <w:t xml:space="preserve">and feature-capability indicators used </w:t>
      </w:r>
      <w:r w:rsidRPr="00274CF8">
        <w:t>within the current document</w:t>
      </w:r>
      <w:r>
        <w:tab/>
      </w:r>
      <w:r>
        <w:fldChar w:fldCharType="begin" w:fldLock="1"/>
      </w:r>
      <w:r>
        <w:instrText xml:space="preserve"> PAGEREF _Toc73959061 \h </w:instrText>
      </w:r>
      <w:r>
        <w:fldChar w:fldCharType="separate"/>
      </w:r>
      <w:r>
        <w:t>394</w:t>
      </w:r>
      <w:r>
        <w:fldChar w:fldCharType="end"/>
      </w:r>
    </w:p>
    <w:p w14:paraId="07646F6B" w14:textId="77777777" w:rsidR="002475F5" w:rsidRPr="00CD4CBB" w:rsidRDefault="002475F5">
      <w:pPr>
        <w:pStyle w:val="TOC1"/>
        <w:rPr>
          <w:rFonts w:ascii="Calibri" w:hAnsi="Calibri"/>
          <w:szCs w:val="22"/>
          <w:lang w:eastAsia="en-GB"/>
        </w:rPr>
      </w:pPr>
      <w:r>
        <w:t>D.1</w:t>
      </w:r>
      <w:r w:rsidRPr="00CD4CBB">
        <w:rPr>
          <w:rFonts w:ascii="Calibri" w:hAnsi="Calibri"/>
          <w:szCs w:val="22"/>
          <w:lang w:eastAsia="en-GB"/>
        </w:rPr>
        <w:tab/>
      </w:r>
      <w:r>
        <w:t xml:space="preserve"> General</w:t>
      </w:r>
      <w:r>
        <w:tab/>
      </w:r>
      <w:r>
        <w:fldChar w:fldCharType="begin" w:fldLock="1"/>
      </w:r>
      <w:r>
        <w:instrText xml:space="preserve"> PAGEREF _Toc73959062 \h </w:instrText>
      </w:r>
      <w:r>
        <w:fldChar w:fldCharType="separate"/>
      </w:r>
      <w:r>
        <w:t>394</w:t>
      </w:r>
      <w:r>
        <w:fldChar w:fldCharType="end"/>
      </w:r>
    </w:p>
    <w:p w14:paraId="3313217B" w14:textId="77777777" w:rsidR="002475F5" w:rsidRPr="00CD4CBB" w:rsidRDefault="002475F5">
      <w:pPr>
        <w:pStyle w:val="TOC1"/>
        <w:rPr>
          <w:rFonts w:ascii="Calibri" w:hAnsi="Calibri"/>
          <w:szCs w:val="22"/>
          <w:lang w:eastAsia="en-GB"/>
        </w:rPr>
      </w:pPr>
      <w:r>
        <w:t>D.2</w:t>
      </w:r>
      <w:r w:rsidRPr="00CD4CBB">
        <w:rPr>
          <w:rFonts w:ascii="Calibri" w:hAnsi="Calibri"/>
          <w:szCs w:val="22"/>
          <w:lang w:eastAsia="en-GB"/>
        </w:rPr>
        <w:tab/>
      </w:r>
      <w:r>
        <w:t>Definition of media feature tag g.3gpp.mcvideo</w:t>
      </w:r>
      <w:r>
        <w:tab/>
      </w:r>
      <w:r>
        <w:fldChar w:fldCharType="begin" w:fldLock="1"/>
      </w:r>
      <w:r>
        <w:instrText xml:space="preserve"> PAGEREF _Toc73959063 \h </w:instrText>
      </w:r>
      <w:r>
        <w:fldChar w:fldCharType="separate"/>
      </w:r>
      <w:r>
        <w:t>394</w:t>
      </w:r>
      <w:r>
        <w:fldChar w:fldCharType="end"/>
      </w:r>
    </w:p>
    <w:p w14:paraId="7FF83BB4" w14:textId="77777777" w:rsidR="002475F5" w:rsidRPr="00CD4CBB" w:rsidRDefault="002475F5">
      <w:pPr>
        <w:pStyle w:val="TOC1"/>
        <w:rPr>
          <w:rFonts w:ascii="Calibri" w:hAnsi="Calibri"/>
          <w:szCs w:val="22"/>
          <w:lang w:eastAsia="en-GB"/>
        </w:rPr>
      </w:pPr>
      <w:r>
        <w:rPr>
          <w:lang w:eastAsia="zh-CN"/>
        </w:rPr>
        <w:t>D</w:t>
      </w:r>
      <w:r>
        <w:t>.3</w:t>
      </w:r>
      <w:r w:rsidRPr="00CD4CBB">
        <w:rPr>
          <w:rFonts w:ascii="Calibri" w:hAnsi="Calibri"/>
          <w:szCs w:val="22"/>
          <w:lang w:eastAsia="en-GB"/>
        </w:rPr>
        <w:tab/>
      </w:r>
      <w:r>
        <w:t>Definition of feature-capability indicator g.3gpp.mcvideo.ambient-viewing-call-release</w:t>
      </w:r>
      <w:r>
        <w:tab/>
      </w:r>
      <w:r>
        <w:fldChar w:fldCharType="begin" w:fldLock="1"/>
      </w:r>
      <w:r>
        <w:instrText xml:space="preserve"> PAGEREF _Toc73959064 \h </w:instrText>
      </w:r>
      <w:r>
        <w:fldChar w:fldCharType="separate"/>
      </w:r>
      <w:r>
        <w:t>394</w:t>
      </w:r>
      <w:r>
        <w:fldChar w:fldCharType="end"/>
      </w:r>
    </w:p>
    <w:p w14:paraId="7117684A" w14:textId="77777777" w:rsidR="002475F5" w:rsidRPr="00CD4CBB" w:rsidRDefault="002475F5">
      <w:pPr>
        <w:pStyle w:val="TOC8"/>
        <w:rPr>
          <w:rFonts w:ascii="Calibri" w:hAnsi="Calibri"/>
          <w:b w:val="0"/>
          <w:szCs w:val="22"/>
          <w:lang w:eastAsia="en-GB"/>
        </w:rPr>
      </w:pPr>
      <w:r w:rsidRPr="00274CF8">
        <w:t>Annex E (normative): ICSI values defined within the current document</w:t>
      </w:r>
      <w:r>
        <w:tab/>
      </w:r>
      <w:r>
        <w:fldChar w:fldCharType="begin" w:fldLock="1"/>
      </w:r>
      <w:r>
        <w:instrText xml:space="preserve"> PAGEREF _Toc73959065 \h </w:instrText>
      </w:r>
      <w:r>
        <w:fldChar w:fldCharType="separate"/>
      </w:r>
      <w:r>
        <w:t>396</w:t>
      </w:r>
      <w:r>
        <w:fldChar w:fldCharType="end"/>
      </w:r>
    </w:p>
    <w:p w14:paraId="2A08E17C" w14:textId="77777777" w:rsidR="002475F5" w:rsidRPr="00CD4CBB" w:rsidRDefault="002475F5">
      <w:pPr>
        <w:pStyle w:val="TOC1"/>
        <w:rPr>
          <w:rFonts w:ascii="Calibri" w:hAnsi="Calibri"/>
          <w:szCs w:val="22"/>
          <w:lang w:eastAsia="en-GB"/>
        </w:rPr>
      </w:pPr>
      <w:r>
        <w:t>E.1</w:t>
      </w:r>
      <w:r w:rsidRPr="00CD4CBB">
        <w:rPr>
          <w:rFonts w:ascii="Calibri" w:hAnsi="Calibri"/>
          <w:szCs w:val="22"/>
          <w:lang w:eastAsia="en-GB"/>
        </w:rPr>
        <w:tab/>
      </w:r>
      <w:r>
        <w:t xml:space="preserve"> General</w:t>
      </w:r>
      <w:r>
        <w:tab/>
      </w:r>
      <w:r>
        <w:fldChar w:fldCharType="begin" w:fldLock="1"/>
      </w:r>
      <w:r>
        <w:instrText xml:space="preserve"> PAGEREF _Toc73959066 \h </w:instrText>
      </w:r>
      <w:r>
        <w:fldChar w:fldCharType="separate"/>
      </w:r>
      <w:r>
        <w:t>396</w:t>
      </w:r>
      <w:r>
        <w:fldChar w:fldCharType="end"/>
      </w:r>
    </w:p>
    <w:p w14:paraId="31BF1C9A" w14:textId="77777777" w:rsidR="002475F5" w:rsidRPr="00CD4CBB" w:rsidRDefault="002475F5">
      <w:pPr>
        <w:pStyle w:val="TOC1"/>
        <w:rPr>
          <w:rFonts w:ascii="Calibri" w:hAnsi="Calibri"/>
          <w:szCs w:val="22"/>
          <w:lang w:eastAsia="en-GB"/>
        </w:rPr>
      </w:pPr>
      <w:r>
        <w:t>E.2</w:t>
      </w:r>
      <w:r w:rsidRPr="00CD4CBB">
        <w:rPr>
          <w:rFonts w:ascii="Calibri" w:hAnsi="Calibri"/>
          <w:szCs w:val="22"/>
          <w:lang w:eastAsia="en-GB"/>
        </w:rPr>
        <w:tab/>
      </w:r>
      <w:r>
        <w:t xml:space="preserve"> Definition of ICSI value for MCVideo service</w:t>
      </w:r>
      <w:r>
        <w:tab/>
      </w:r>
      <w:r>
        <w:fldChar w:fldCharType="begin" w:fldLock="1"/>
      </w:r>
      <w:r>
        <w:instrText xml:space="preserve"> PAGEREF _Toc73959067 \h </w:instrText>
      </w:r>
      <w:r>
        <w:fldChar w:fldCharType="separate"/>
      </w:r>
      <w:r>
        <w:t>396</w:t>
      </w:r>
      <w:r>
        <w:fldChar w:fldCharType="end"/>
      </w:r>
    </w:p>
    <w:p w14:paraId="0BB90F86" w14:textId="77777777" w:rsidR="002475F5" w:rsidRPr="00CD4CBB" w:rsidRDefault="002475F5">
      <w:pPr>
        <w:pStyle w:val="TOC2"/>
        <w:rPr>
          <w:rFonts w:ascii="Calibri" w:hAnsi="Calibri"/>
          <w:sz w:val="22"/>
          <w:szCs w:val="22"/>
          <w:lang w:eastAsia="en-GB"/>
        </w:rPr>
      </w:pPr>
      <w:r w:rsidRPr="00274CF8">
        <w:rPr>
          <w:rFonts w:eastAsia="Malgun Gothic"/>
        </w:rPr>
        <w:t>E.2.1</w:t>
      </w:r>
      <w:r w:rsidRPr="00CD4CBB">
        <w:rPr>
          <w:rFonts w:ascii="Calibri" w:hAnsi="Calibri"/>
          <w:sz w:val="22"/>
          <w:szCs w:val="22"/>
          <w:lang w:eastAsia="en-GB"/>
        </w:rPr>
        <w:tab/>
      </w:r>
      <w:r w:rsidRPr="00274CF8">
        <w:rPr>
          <w:rFonts w:eastAsia="Malgun Gothic"/>
        </w:rPr>
        <w:t>URN</w:t>
      </w:r>
      <w:r>
        <w:tab/>
      </w:r>
      <w:r>
        <w:fldChar w:fldCharType="begin" w:fldLock="1"/>
      </w:r>
      <w:r>
        <w:instrText xml:space="preserve"> PAGEREF _Toc73959068 \h </w:instrText>
      </w:r>
      <w:r>
        <w:fldChar w:fldCharType="separate"/>
      </w:r>
      <w:r>
        <w:t>396</w:t>
      </w:r>
      <w:r>
        <w:fldChar w:fldCharType="end"/>
      </w:r>
    </w:p>
    <w:p w14:paraId="55953768" w14:textId="77777777" w:rsidR="002475F5" w:rsidRPr="00CD4CBB" w:rsidRDefault="002475F5">
      <w:pPr>
        <w:pStyle w:val="TOC2"/>
        <w:rPr>
          <w:rFonts w:ascii="Calibri" w:hAnsi="Calibri"/>
          <w:sz w:val="22"/>
          <w:szCs w:val="22"/>
          <w:lang w:eastAsia="en-GB"/>
        </w:rPr>
      </w:pPr>
      <w:r w:rsidRPr="00274CF8">
        <w:rPr>
          <w:rFonts w:eastAsia="SimSun"/>
        </w:rPr>
        <w:t>E.2.2</w:t>
      </w:r>
      <w:r w:rsidRPr="00CD4CBB">
        <w:rPr>
          <w:rFonts w:ascii="Calibri" w:hAnsi="Calibri"/>
          <w:sz w:val="22"/>
          <w:szCs w:val="22"/>
          <w:lang w:eastAsia="en-GB"/>
        </w:rPr>
        <w:tab/>
      </w:r>
      <w:r w:rsidRPr="00274CF8">
        <w:rPr>
          <w:rFonts w:eastAsia="SimSun"/>
        </w:rPr>
        <w:t>Description</w:t>
      </w:r>
      <w:r>
        <w:tab/>
      </w:r>
      <w:r>
        <w:fldChar w:fldCharType="begin" w:fldLock="1"/>
      </w:r>
      <w:r>
        <w:instrText xml:space="preserve"> PAGEREF _Toc73959069 \h </w:instrText>
      </w:r>
      <w:r>
        <w:fldChar w:fldCharType="separate"/>
      </w:r>
      <w:r>
        <w:t>396</w:t>
      </w:r>
      <w:r>
        <w:fldChar w:fldCharType="end"/>
      </w:r>
    </w:p>
    <w:p w14:paraId="587B85AB" w14:textId="77777777" w:rsidR="002475F5" w:rsidRPr="00CD4CBB" w:rsidRDefault="002475F5">
      <w:pPr>
        <w:pStyle w:val="TOC2"/>
        <w:rPr>
          <w:rFonts w:ascii="Calibri" w:hAnsi="Calibri"/>
          <w:sz w:val="22"/>
          <w:szCs w:val="22"/>
          <w:lang w:eastAsia="en-GB"/>
        </w:rPr>
      </w:pPr>
      <w:r w:rsidRPr="00274CF8">
        <w:t>E.2.3</w:t>
      </w:r>
      <w:r w:rsidRPr="00CD4CBB">
        <w:rPr>
          <w:rFonts w:ascii="Calibri" w:hAnsi="Calibri"/>
          <w:sz w:val="22"/>
          <w:szCs w:val="22"/>
          <w:lang w:eastAsia="en-GB"/>
        </w:rPr>
        <w:tab/>
      </w:r>
      <w:r w:rsidRPr="00274CF8">
        <w:t>Reference</w:t>
      </w:r>
      <w:r>
        <w:tab/>
      </w:r>
      <w:r>
        <w:fldChar w:fldCharType="begin" w:fldLock="1"/>
      </w:r>
      <w:r>
        <w:instrText xml:space="preserve"> PAGEREF _Toc73959070 \h </w:instrText>
      </w:r>
      <w:r>
        <w:fldChar w:fldCharType="separate"/>
      </w:r>
      <w:r>
        <w:t>396</w:t>
      </w:r>
      <w:r>
        <w:fldChar w:fldCharType="end"/>
      </w:r>
    </w:p>
    <w:p w14:paraId="15C3D8C0" w14:textId="77777777" w:rsidR="002475F5" w:rsidRPr="00CD4CBB" w:rsidRDefault="002475F5">
      <w:pPr>
        <w:pStyle w:val="TOC2"/>
        <w:rPr>
          <w:rFonts w:ascii="Calibri" w:hAnsi="Calibri"/>
          <w:sz w:val="22"/>
          <w:szCs w:val="22"/>
          <w:lang w:eastAsia="en-GB"/>
        </w:rPr>
      </w:pPr>
      <w:r w:rsidRPr="00274CF8">
        <w:t>E.2.3</w:t>
      </w:r>
      <w:r w:rsidRPr="00CD4CBB">
        <w:rPr>
          <w:rFonts w:ascii="Calibri" w:hAnsi="Calibri"/>
          <w:sz w:val="22"/>
          <w:szCs w:val="22"/>
          <w:lang w:eastAsia="en-GB"/>
        </w:rPr>
        <w:tab/>
      </w:r>
      <w:r w:rsidRPr="00274CF8">
        <w:t>Contact</w:t>
      </w:r>
      <w:r>
        <w:tab/>
      </w:r>
      <w:r>
        <w:fldChar w:fldCharType="begin" w:fldLock="1"/>
      </w:r>
      <w:r>
        <w:instrText xml:space="preserve"> PAGEREF _Toc73959071 \h </w:instrText>
      </w:r>
      <w:r>
        <w:fldChar w:fldCharType="separate"/>
      </w:r>
      <w:r>
        <w:t>396</w:t>
      </w:r>
      <w:r>
        <w:fldChar w:fldCharType="end"/>
      </w:r>
    </w:p>
    <w:p w14:paraId="155EF93F" w14:textId="77777777" w:rsidR="002475F5" w:rsidRPr="00CD4CBB" w:rsidRDefault="002475F5">
      <w:pPr>
        <w:pStyle w:val="TOC2"/>
        <w:rPr>
          <w:rFonts w:ascii="Calibri" w:hAnsi="Calibri"/>
          <w:sz w:val="22"/>
          <w:szCs w:val="22"/>
          <w:lang w:eastAsia="en-GB"/>
        </w:rPr>
      </w:pPr>
      <w:r w:rsidRPr="00274CF8">
        <w:t>E.2.4</w:t>
      </w:r>
      <w:r w:rsidRPr="00CD4CBB">
        <w:rPr>
          <w:rFonts w:ascii="Calibri" w:hAnsi="Calibri"/>
          <w:sz w:val="22"/>
          <w:szCs w:val="22"/>
          <w:lang w:eastAsia="en-GB"/>
        </w:rPr>
        <w:tab/>
      </w:r>
      <w:r w:rsidRPr="00274CF8">
        <w:t>Registration of subtype</w:t>
      </w:r>
      <w:r>
        <w:tab/>
      </w:r>
      <w:r>
        <w:fldChar w:fldCharType="begin" w:fldLock="1"/>
      </w:r>
      <w:r>
        <w:instrText xml:space="preserve"> PAGEREF _Toc73959072 \h </w:instrText>
      </w:r>
      <w:r>
        <w:fldChar w:fldCharType="separate"/>
      </w:r>
      <w:r>
        <w:t>396</w:t>
      </w:r>
      <w:r>
        <w:fldChar w:fldCharType="end"/>
      </w:r>
    </w:p>
    <w:p w14:paraId="778CA1E7" w14:textId="77777777" w:rsidR="002475F5" w:rsidRPr="00CD4CBB" w:rsidRDefault="002475F5">
      <w:pPr>
        <w:pStyle w:val="TOC2"/>
        <w:rPr>
          <w:rFonts w:ascii="Calibri" w:hAnsi="Calibri"/>
          <w:sz w:val="22"/>
          <w:szCs w:val="22"/>
          <w:lang w:eastAsia="en-GB"/>
        </w:rPr>
      </w:pPr>
      <w:r w:rsidRPr="00274CF8">
        <w:t>E.2.5</w:t>
      </w:r>
      <w:r w:rsidRPr="00CD4CBB">
        <w:rPr>
          <w:rFonts w:ascii="Calibri" w:hAnsi="Calibri"/>
          <w:sz w:val="22"/>
          <w:szCs w:val="22"/>
          <w:lang w:eastAsia="en-GB"/>
        </w:rPr>
        <w:tab/>
      </w:r>
      <w:r w:rsidRPr="00274CF8">
        <w:t>Remarks</w:t>
      </w:r>
      <w:r>
        <w:tab/>
      </w:r>
      <w:r>
        <w:fldChar w:fldCharType="begin" w:fldLock="1"/>
      </w:r>
      <w:r>
        <w:instrText xml:space="preserve"> PAGEREF _Toc73959073 \h </w:instrText>
      </w:r>
      <w:r>
        <w:fldChar w:fldCharType="separate"/>
      </w:r>
      <w:r>
        <w:t>396</w:t>
      </w:r>
      <w:r>
        <w:fldChar w:fldCharType="end"/>
      </w:r>
    </w:p>
    <w:p w14:paraId="692C07B6" w14:textId="77777777" w:rsidR="002475F5" w:rsidRPr="00CD4CBB" w:rsidRDefault="002475F5">
      <w:pPr>
        <w:pStyle w:val="TOC8"/>
        <w:rPr>
          <w:rFonts w:ascii="Calibri" w:hAnsi="Calibri"/>
          <w:b w:val="0"/>
          <w:szCs w:val="22"/>
          <w:lang w:eastAsia="en-GB"/>
        </w:rPr>
      </w:pPr>
      <w:r>
        <w:t xml:space="preserve">Annex </w:t>
      </w:r>
      <w:r w:rsidRPr="00274CF8">
        <w:t>F</w:t>
      </w:r>
      <w:r>
        <w:t xml:space="preserve"> (normative): XML schemas</w:t>
      </w:r>
      <w:r>
        <w:tab/>
      </w:r>
      <w:r>
        <w:fldChar w:fldCharType="begin" w:fldLock="1"/>
      </w:r>
      <w:r>
        <w:instrText xml:space="preserve"> PAGEREF _Toc73959074 \h </w:instrText>
      </w:r>
      <w:r>
        <w:fldChar w:fldCharType="separate"/>
      </w:r>
      <w:r>
        <w:t>397</w:t>
      </w:r>
      <w:r>
        <w:fldChar w:fldCharType="end"/>
      </w:r>
    </w:p>
    <w:p w14:paraId="5930C76E" w14:textId="77777777" w:rsidR="002475F5" w:rsidRPr="00CD4CBB" w:rsidRDefault="002475F5">
      <w:pPr>
        <w:pStyle w:val="TOC1"/>
        <w:rPr>
          <w:rFonts w:ascii="Calibri" w:hAnsi="Calibri"/>
          <w:szCs w:val="22"/>
          <w:lang w:eastAsia="en-GB"/>
        </w:rPr>
      </w:pPr>
      <w:r>
        <w:t>F.1</w:t>
      </w:r>
      <w:r w:rsidRPr="00CD4CBB">
        <w:rPr>
          <w:rFonts w:ascii="Calibri" w:hAnsi="Calibri"/>
          <w:szCs w:val="22"/>
          <w:lang w:eastAsia="en-GB"/>
        </w:rPr>
        <w:tab/>
      </w:r>
      <w:r>
        <w:t>XML schema for MCVideo Information</w:t>
      </w:r>
      <w:r>
        <w:tab/>
      </w:r>
      <w:r>
        <w:fldChar w:fldCharType="begin" w:fldLock="1"/>
      </w:r>
      <w:r>
        <w:instrText xml:space="preserve"> PAGEREF _Toc73959075 \h </w:instrText>
      </w:r>
      <w:r>
        <w:fldChar w:fldCharType="separate"/>
      </w:r>
      <w:r>
        <w:t>397</w:t>
      </w:r>
      <w:r>
        <w:fldChar w:fldCharType="end"/>
      </w:r>
    </w:p>
    <w:p w14:paraId="3F5F9988" w14:textId="77777777" w:rsidR="002475F5" w:rsidRPr="00CD4CBB" w:rsidRDefault="002475F5">
      <w:pPr>
        <w:pStyle w:val="TOC2"/>
        <w:rPr>
          <w:rFonts w:ascii="Calibri" w:hAnsi="Calibri"/>
          <w:sz w:val="22"/>
          <w:szCs w:val="22"/>
          <w:lang w:eastAsia="en-GB"/>
        </w:rPr>
      </w:pPr>
      <w:r>
        <w:rPr>
          <w:lang w:eastAsia="zh-CN"/>
        </w:rPr>
        <w:t>F</w:t>
      </w:r>
      <w:r>
        <w:t>.</w:t>
      </w:r>
      <w:r>
        <w:rPr>
          <w:lang w:eastAsia="zh-CN"/>
        </w:rPr>
        <w:t>1</w:t>
      </w:r>
      <w:r>
        <w:t>.1</w:t>
      </w:r>
      <w:r w:rsidRPr="00CD4CBB">
        <w:rPr>
          <w:rFonts w:ascii="Calibri" w:hAnsi="Calibri"/>
          <w:sz w:val="22"/>
          <w:szCs w:val="22"/>
          <w:lang w:eastAsia="en-GB"/>
        </w:rPr>
        <w:tab/>
      </w:r>
      <w:r>
        <w:t>General</w:t>
      </w:r>
      <w:r>
        <w:tab/>
      </w:r>
      <w:r>
        <w:fldChar w:fldCharType="begin" w:fldLock="1"/>
      </w:r>
      <w:r>
        <w:instrText xml:space="preserve"> PAGEREF _Toc73959076 \h </w:instrText>
      </w:r>
      <w:r>
        <w:fldChar w:fldCharType="separate"/>
      </w:r>
      <w:r>
        <w:t>397</w:t>
      </w:r>
      <w:r>
        <w:fldChar w:fldCharType="end"/>
      </w:r>
    </w:p>
    <w:p w14:paraId="5191D6B0" w14:textId="77777777" w:rsidR="002475F5" w:rsidRPr="00CD4CBB" w:rsidRDefault="002475F5">
      <w:pPr>
        <w:pStyle w:val="TOC2"/>
        <w:rPr>
          <w:rFonts w:ascii="Calibri" w:hAnsi="Calibri"/>
          <w:sz w:val="22"/>
          <w:szCs w:val="22"/>
          <w:lang w:eastAsia="en-GB"/>
        </w:rPr>
      </w:pPr>
      <w:r>
        <w:rPr>
          <w:lang w:eastAsia="zh-CN"/>
        </w:rPr>
        <w:t>F</w:t>
      </w:r>
      <w:r>
        <w:t>.</w:t>
      </w:r>
      <w:r>
        <w:rPr>
          <w:lang w:eastAsia="zh-CN"/>
        </w:rPr>
        <w:t>1</w:t>
      </w:r>
      <w:r>
        <w:t>.2</w:t>
      </w:r>
      <w:r w:rsidRPr="00CD4CBB">
        <w:rPr>
          <w:rFonts w:ascii="Calibri" w:hAnsi="Calibri"/>
          <w:sz w:val="22"/>
          <w:szCs w:val="22"/>
          <w:lang w:eastAsia="en-GB"/>
        </w:rPr>
        <w:tab/>
      </w:r>
      <w:r>
        <w:t>XML schema</w:t>
      </w:r>
      <w:r>
        <w:tab/>
      </w:r>
      <w:r>
        <w:fldChar w:fldCharType="begin" w:fldLock="1"/>
      </w:r>
      <w:r>
        <w:instrText xml:space="preserve"> PAGEREF _Toc73959077 \h </w:instrText>
      </w:r>
      <w:r>
        <w:fldChar w:fldCharType="separate"/>
      </w:r>
      <w:r>
        <w:t>397</w:t>
      </w:r>
      <w:r>
        <w:fldChar w:fldCharType="end"/>
      </w:r>
    </w:p>
    <w:p w14:paraId="62E6076F" w14:textId="77777777" w:rsidR="002475F5" w:rsidRPr="00CD4CBB" w:rsidRDefault="002475F5">
      <w:pPr>
        <w:pStyle w:val="TOC2"/>
        <w:rPr>
          <w:rFonts w:ascii="Calibri" w:hAnsi="Calibri"/>
          <w:sz w:val="22"/>
          <w:szCs w:val="22"/>
          <w:lang w:eastAsia="en-GB"/>
        </w:rPr>
      </w:pPr>
      <w:r>
        <w:rPr>
          <w:lang w:eastAsia="zh-CN"/>
        </w:rPr>
        <w:t>F</w:t>
      </w:r>
      <w:r>
        <w:t>.</w:t>
      </w:r>
      <w:r>
        <w:rPr>
          <w:lang w:eastAsia="zh-CN"/>
        </w:rPr>
        <w:t>1</w:t>
      </w:r>
      <w:r>
        <w:t>.3</w:t>
      </w:r>
      <w:r w:rsidRPr="00CD4CBB">
        <w:rPr>
          <w:rFonts w:ascii="Calibri" w:hAnsi="Calibri"/>
          <w:sz w:val="22"/>
          <w:szCs w:val="22"/>
          <w:lang w:eastAsia="en-GB"/>
        </w:rPr>
        <w:tab/>
      </w:r>
      <w:r>
        <w:t>Semantic</w:t>
      </w:r>
      <w:r>
        <w:tab/>
      </w:r>
      <w:r>
        <w:fldChar w:fldCharType="begin" w:fldLock="1"/>
      </w:r>
      <w:r>
        <w:instrText xml:space="preserve"> PAGEREF _Toc73959078 \h </w:instrText>
      </w:r>
      <w:r>
        <w:fldChar w:fldCharType="separate"/>
      </w:r>
      <w:r>
        <w:t>398</w:t>
      </w:r>
      <w:r>
        <w:fldChar w:fldCharType="end"/>
      </w:r>
    </w:p>
    <w:p w14:paraId="2DB823F0" w14:textId="77777777" w:rsidR="002475F5" w:rsidRPr="00CD4CBB" w:rsidRDefault="002475F5">
      <w:pPr>
        <w:pStyle w:val="TOC2"/>
        <w:rPr>
          <w:rFonts w:ascii="Calibri" w:hAnsi="Calibri"/>
          <w:sz w:val="22"/>
          <w:szCs w:val="22"/>
          <w:lang w:eastAsia="en-GB"/>
        </w:rPr>
      </w:pPr>
      <w:r>
        <w:rPr>
          <w:lang w:eastAsia="zh-CN"/>
        </w:rPr>
        <w:t>F</w:t>
      </w:r>
      <w:r>
        <w:t>.</w:t>
      </w:r>
      <w:r>
        <w:rPr>
          <w:lang w:eastAsia="zh-CN"/>
        </w:rPr>
        <w:t>1</w:t>
      </w:r>
      <w:r>
        <w:t>.4</w:t>
      </w:r>
      <w:r w:rsidRPr="00CD4CBB">
        <w:rPr>
          <w:rFonts w:ascii="Calibri" w:hAnsi="Calibri"/>
          <w:sz w:val="22"/>
          <w:szCs w:val="22"/>
          <w:lang w:eastAsia="en-GB"/>
        </w:rPr>
        <w:tab/>
      </w:r>
      <w:r>
        <w:t>IANA registration template</w:t>
      </w:r>
      <w:r>
        <w:tab/>
      </w:r>
      <w:r>
        <w:fldChar w:fldCharType="begin" w:fldLock="1"/>
      </w:r>
      <w:r>
        <w:instrText xml:space="preserve"> PAGEREF _Toc73959079 \h </w:instrText>
      </w:r>
      <w:r>
        <w:fldChar w:fldCharType="separate"/>
      </w:r>
      <w:r>
        <w:t>401</w:t>
      </w:r>
      <w:r>
        <w:fldChar w:fldCharType="end"/>
      </w:r>
    </w:p>
    <w:p w14:paraId="0C477646" w14:textId="77777777" w:rsidR="002475F5" w:rsidRPr="00CD4CBB" w:rsidRDefault="002475F5">
      <w:pPr>
        <w:pStyle w:val="TOC1"/>
        <w:rPr>
          <w:rFonts w:ascii="Calibri" w:hAnsi="Calibri"/>
          <w:szCs w:val="22"/>
          <w:lang w:eastAsia="en-GB"/>
        </w:rPr>
      </w:pPr>
      <w:r>
        <w:t>F.2</w:t>
      </w:r>
      <w:r w:rsidRPr="00CD4CBB">
        <w:rPr>
          <w:rFonts w:ascii="Calibri" w:hAnsi="Calibri"/>
          <w:szCs w:val="22"/>
          <w:lang w:eastAsia="en-GB"/>
        </w:rPr>
        <w:tab/>
      </w:r>
      <w:r>
        <w:t>XML schema for MBMS usage information</w:t>
      </w:r>
      <w:r>
        <w:tab/>
      </w:r>
      <w:r>
        <w:fldChar w:fldCharType="begin" w:fldLock="1"/>
      </w:r>
      <w:r>
        <w:instrText xml:space="preserve"> PAGEREF _Toc73959080 \h </w:instrText>
      </w:r>
      <w:r>
        <w:fldChar w:fldCharType="separate"/>
      </w:r>
      <w:r>
        <w:t>403</w:t>
      </w:r>
      <w:r>
        <w:fldChar w:fldCharType="end"/>
      </w:r>
    </w:p>
    <w:p w14:paraId="2C9104DE" w14:textId="77777777" w:rsidR="002475F5" w:rsidRPr="00CD4CBB" w:rsidRDefault="002475F5">
      <w:pPr>
        <w:pStyle w:val="TOC2"/>
        <w:rPr>
          <w:rFonts w:ascii="Calibri" w:hAnsi="Calibri"/>
          <w:sz w:val="22"/>
          <w:szCs w:val="22"/>
          <w:lang w:eastAsia="en-GB"/>
        </w:rPr>
      </w:pPr>
      <w:r>
        <w:t>F.2.1</w:t>
      </w:r>
      <w:r w:rsidRPr="00CD4CBB">
        <w:rPr>
          <w:rFonts w:ascii="Calibri" w:hAnsi="Calibri"/>
          <w:sz w:val="22"/>
          <w:szCs w:val="22"/>
          <w:lang w:eastAsia="en-GB"/>
        </w:rPr>
        <w:tab/>
      </w:r>
      <w:r>
        <w:t>General</w:t>
      </w:r>
      <w:r>
        <w:tab/>
      </w:r>
      <w:r>
        <w:fldChar w:fldCharType="begin" w:fldLock="1"/>
      </w:r>
      <w:r>
        <w:instrText xml:space="preserve"> PAGEREF _Toc73959081 \h </w:instrText>
      </w:r>
      <w:r>
        <w:fldChar w:fldCharType="separate"/>
      </w:r>
      <w:r>
        <w:t>403</w:t>
      </w:r>
      <w:r>
        <w:fldChar w:fldCharType="end"/>
      </w:r>
    </w:p>
    <w:p w14:paraId="52747D48" w14:textId="77777777" w:rsidR="002475F5" w:rsidRPr="00CD4CBB" w:rsidRDefault="002475F5">
      <w:pPr>
        <w:pStyle w:val="TOC2"/>
        <w:rPr>
          <w:rFonts w:ascii="Calibri" w:hAnsi="Calibri"/>
          <w:sz w:val="22"/>
          <w:szCs w:val="22"/>
          <w:lang w:eastAsia="en-GB"/>
        </w:rPr>
      </w:pPr>
      <w:r>
        <w:t>F.2.2</w:t>
      </w:r>
      <w:r w:rsidRPr="00CD4CBB">
        <w:rPr>
          <w:rFonts w:ascii="Calibri" w:hAnsi="Calibri"/>
          <w:sz w:val="22"/>
          <w:szCs w:val="22"/>
          <w:lang w:eastAsia="en-GB"/>
        </w:rPr>
        <w:tab/>
      </w:r>
      <w:r>
        <w:t>XML schema</w:t>
      </w:r>
      <w:r>
        <w:tab/>
      </w:r>
      <w:r>
        <w:fldChar w:fldCharType="begin" w:fldLock="1"/>
      </w:r>
      <w:r>
        <w:instrText xml:space="preserve"> PAGEREF _Toc73959082 \h </w:instrText>
      </w:r>
      <w:r>
        <w:fldChar w:fldCharType="separate"/>
      </w:r>
      <w:r>
        <w:t>403</w:t>
      </w:r>
      <w:r>
        <w:fldChar w:fldCharType="end"/>
      </w:r>
    </w:p>
    <w:p w14:paraId="59F71BAE" w14:textId="77777777" w:rsidR="002475F5" w:rsidRPr="00CD4CBB" w:rsidRDefault="002475F5">
      <w:pPr>
        <w:pStyle w:val="TOC2"/>
        <w:rPr>
          <w:rFonts w:ascii="Calibri" w:hAnsi="Calibri"/>
          <w:sz w:val="22"/>
          <w:szCs w:val="22"/>
          <w:lang w:eastAsia="en-GB"/>
        </w:rPr>
      </w:pPr>
      <w:r>
        <w:t>F.2.3</w:t>
      </w:r>
      <w:r w:rsidRPr="00CD4CBB">
        <w:rPr>
          <w:rFonts w:ascii="Calibri" w:hAnsi="Calibri"/>
          <w:sz w:val="22"/>
          <w:szCs w:val="22"/>
          <w:lang w:eastAsia="en-GB"/>
        </w:rPr>
        <w:tab/>
      </w:r>
      <w:r>
        <w:t>Semantic</w:t>
      </w:r>
      <w:r>
        <w:tab/>
      </w:r>
      <w:r>
        <w:fldChar w:fldCharType="begin" w:fldLock="1"/>
      </w:r>
      <w:r>
        <w:instrText xml:space="preserve"> PAGEREF _Toc73959083 \h </w:instrText>
      </w:r>
      <w:r>
        <w:fldChar w:fldCharType="separate"/>
      </w:r>
      <w:r>
        <w:t>404</w:t>
      </w:r>
      <w:r>
        <w:fldChar w:fldCharType="end"/>
      </w:r>
    </w:p>
    <w:p w14:paraId="77EDCAF5" w14:textId="77777777" w:rsidR="002475F5" w:rsidRPr="00CD4CBB" w:rsidRDefault="002475F5">
      <w:pPr>
        <w:pStyle w:val="TOC2"/>
        <w:rPr>
          <w:rFonts w:ascii="Calibri" w:hAnsi="Calibri"/>
          <w:sz w:val="22"/>
          <w:szCs w:val="22"/>
          <w:lang w:eastAsia="en-GB"/>
        </w:rPr>
      </w:pPr>
      <w:r>
        <w:t>F.2.4</w:t>
      </w:r>
      <w:r w:rsidRPr="00CD4CBB">
        <w:rPr>
          <w:rFonts w:ascii="Calibri" w:hAnsi="Calibri"/>
          <w:sz w:val="22"/>
          <w:szCs w:val="22"/>
          <w:lang w:eastAsia="en-GB"/>
        </w:rPr>
        <w:tab/>
      </w:r>
      <w:r>
        <w:t>IANA registration template</w:t>
      </w:r>
      <w:r>
        <w:tab/>
      </w:r>
      <w:r>
        <w:fldChar w:fldCharType="begin" w:fldLock="1"/>
      </w:r>
      <w:r>
        <w:instrText xml:space="preserve"> PAGEREF _Toc73959084 \h </w:instrText>
      </w:r>
      <w:r>
        <w:fldChar w:fldCharType="separate"/>
      </w:r>
      <w:r>
        <w:t>406</w:t>
      </w:r>
      <w:r>
        <w:fldChar w:fldCharType="end"/>
      </w:r>
    </w:p>
    <w:p w14:paraId="789016A8" w14:textId="77777777" w:rsidR="002475F5" w:rsidRPr="00CD4CBB" w:rsidRDefault="002475F5">
      <w:pPr>
        <w:pStyle w:val="TOC1"/>
        <w:rPr>
          <w:rFonts w:ascii="Calibri" w:hAnsi="Calibri"/>
          <w:szCs w:val="22"/>
          <w:lang w:eastAsia="en-GB"/>
        </w:rPr>
      </w:pPr>
      <w:r>
        <w:t>F.3</w:t>
      </w:r>
      <w:r w:rsidRPr="00CD4CBB">
        <w:rPr>
          <w:rFonts w:ascii="Calibri" w:hAnsi="Calibri"/>
          <w:szCs w:val="22"/>
          <w:lang w:eastAsia="en-GB"/>
        </w:rPr>
        <w:tab/>
      </w:r>
      <w:r>
        <w:t>XML schema for MCVideo location information</w:t>
      </w:r>
      <w:r>
        <w:tab/>
      </w:r>
      <w:r>
        <w:fldChar w:fldCharType="begin" w:fldLock="1"/>
      </w:r>
      <w:r>
        <w:instrText xml:space="preserve"> PAGEREF _Toc73959085 \h </w:instrText>
      </w:r>
      <w:r>
        <w:fldChar w:fldCharType="separate"/>
      </w:r>
      <w:r>
        <w:t>408</w:t>
      </w:r>
      <w:r>
        <w:fldChar w:fldCharType="end"/>
      </w:r>
    </w:p>
    <w:p w14:paraId="4AC21C66" w14:textId="77777777" w:rsidR="002475F5" w:rsidRPr="00CD4CBB" w:rsidRDefault="002475F5">
      <w:pPr>
        <w:pStyle w:val="TOC2"/>
        <w:rPr>
          <w:rFonts w:ascii="Calibri" w:hAnsi="Calibri"/>
          <w:sz w:val="22"/>
          <w:szCs w:val="22"/>
          <w:lang w:eastAsia="en-GB"/>
        </w:rPr>
      </w:pPr>
      <w:r w:rsidRPr="00274CF8">
        <w:t>F.3.1</w:t>
      </w:r>
      <w:r w:rsidRPr="00CD4CBB">
        <w:rPr>
          <w:rFonts w:ascii="Calibri" w:hAnsi="Calibri"/>
          <w:sz w:val="22"/>
          <w:szCs w:val="22"/>
          <w:lang w:eastAsia="en-GB"/>
        </w:rPr>
        <w:tab/>
      </w:r>
      <w:r w:rsidRPr="00274CF8">
        <w:t>General</w:t>
      </w:r>
      <w:r>
        <w:tab/>
      </w:r>
      <w:r>
        <w:fldChar w:fldCharType="begin" w:fldLock="1"/>
      </w:r>
      <w:r>
        <w:instrText xml:space="preserve"> PAGEREF _Toc73959086 \h </w:instrText>
      </w:r>
      <w:r>
        <w:fldChar w:fldCharType="separate"/>
      </w:r>
      <w:r>
        <w:t>408</w:t>
      </w:r>
      <w:r>
        <w:fldChar w:fldCharType="end"/>
      </w:r>
    </w:p>
    <w:p w14:paraId="13C84827" w14:textId="77777777" w:rsidR="002475F5" w:rsidRPr="00CD4CBB" w:rsidRDefault="002475F5">
      <w:pPr>
        <w:pStyle w:val="TOC2"/>
        <w:rPr>
          <w:rFonts w:ascii="Calibri" w:hAnsi="Calibri"/>
          <w:sz w:val="22"/>
          <w:szCs w:val="22"/>
          <w:lang w:eastAsia="en-GB"/>
        </w:rPr>
      </w:pPr>
      <w:r w:rsidRPr="00274CF8">
        <w:t>F.3.2</w:t>
      </w:r>
      <w:r w:rsidRPr="00CD4CBB">
        <w:rPr>
          <w:rFonts w:ascii="Calibri" w:hAnsi="Calibri"/>
          <w:sz w:val="22"/>
          <w:szCs w:val="22"/>
          <w:lang w:eastAsia="en-GB"/>
        </w:rPr>
        <w:tab/>
      </w:r>
      <w:r w:rsidRPr="00274CF8">
        <w:t>XML schema</w:t>
      </w:r>
      <w:r>
        <w:tab/>
      </w:r>
      <w:r>
        <w:fldChar w:fldCharType="begin" w:fldLock="1"/>
      </w:r>
      <w:r>
        <w:instrText xml:space="preserve"> PAGEREF _Toc73959087 \h </w:instrText>
      </w:r>
      <w:r>
        <w:fldChar w:fldCharType="separate"/>
      </w:r>
      <w:r>
        <w:t>408</w:t>
      </w:r>
      <w:r>
        <w:fldChar w:fldCharType="end"/>
      </w:r>
    </w:p>
    <w:p w14:paraId="0584C482" w14:textId="77777777" w:rsidR="002475F5" w:rsidRPr="00CD4CBB" w:rsidRDefault="002475F5">
      <w:pPr>
        <w:pStyle w:val="TOC2"/>
        <w:rPr>
          <w:rFonts w:ascii="Calibri" w:hAnsi="Calibri"/>
          <w:sz w:val="22"/>
          <w:szCs w:val="22"/>
          <w:lang w:eastAsia="en-GB"/>
        </w:rPr>
      </w:pPr>
      <w:r w:rsidRPr="00274CF8">
        <w:t>F.3.3</w:t>
      </w:r>
      <w:r w:rsidRPr="00CD4CBB">
        <w:rPr>
          <w:rFonts w:ascii="Calibri" w:hAnsi="Calibri"/>
          <w:sz w:val="22"/>
          <w:szCs w:val="22"/>
          <w:lang w:eastAsia="en-GB"/>
        </w:rPr>
        <w:tab/>
      </w:r>
      <w:r w:rsidRPr="00274CF8">
        <w:t>Semantic</w:t>
      </w:r>
      <w:r>
        <w:tab/>
      </w:r>
      <w:r>
        <w:fldChar w:fldCharType="begin" w:fldLock="1"/>
      </w:r>
      <w:r>
        <w:instrText xml:space="preserve"> PAGEREF _Toc73959088 \h </w:instrText>
      </w:r>
      <w:r>
        <w:fldChar w:fldCharType="separate"/>
      </w:r>
      <w:r>
        <w:t>413</w:t>
      </w:r>
      <w:r>
        <w:fldChar w:fldCharType="end"/>
      </w:r>
    </w:p>
    <w:p w14:paraId="51735584" w14:textId="77777777" w:rsidR="002475F5" w:rsidRPr="00CD4CBB" w:rsidRDefault="002475F5">
      <w:pPr>
        <w:pStyle w:val="TOC2"/>
        <w:rPr>
          <w:rFonts w:ascii="Calibri" w:hAnsi="Calibri"/>
          <w:sz w:val="22"/>
          <w:szCs w:val="22"/>
          <w:lang w:eastAsia="en-GB"/>
        </w:rPr>
      </w:pPr>
      <w:r w:rsidRPr="00274CF8">
        <w:t>F.3.4</w:t>
      </w:r>
      <w:r w:rsidRPr="00CD4CBB">
        <w:rPr>
          <w:rFonts w:ascii="Calibri" w:hAnsi="Calibri"/>
          <w:sz w:val="22"/>
          <w:szCs w:val="22"/>
          <w:lang w:eastAsia="en-GB"/>
        </w:rPr>
        <w:tab/>
      </w:r>
      <w:r w:rsidRPr="00274CF8">
        <w:t>IANA registration template</w:t>
      </w:r>
      <w:r>
        <w:tab/>
      </w:r>
      <w:r>
        <w:fldChar w:fldCharType="begin" w:fldLock="1"/>
      </w:r>
      <w:r>
        <w:instrText xml:space="preserve"> PAGEREF _Toc73959089 \h </w:instrText>
      </w:r>
      <w:r>
        <w:fldChar w:fldCharType="separate"/>
      </w:r>
      <w:r>
        <w:t>418</w:t>
      </w:r>
      <w:r>
        <w:fldChar w:fldCharType="end"/>
      </w:r>
    </w:p>
    <w:p w14:paraId="50A47BD3" w14:textId="77777777" w:rsidR="002475F5" w:rsidRPr="00CD4CBB" w:rsidRDefault="002475F5">
      <w:pPr>
        <w:pStyle w:val="TOC1"/>
        <w:rPr>
          <w:rFonts w:ascii="Calibri" w:hAnsi="Calibri"/>
          <w:szCs w:val="22"/>
          <w:lang w:eastAsia="en-GB"/>
        </w:rPr>
      </w:pPr>
      <w:r>
        <w:t>F.4</w:t>
      </w:r>
      <w:r w:rsidRPr="00CD4CBB">
        <w:rPr>
          <w:rFonts w:ascii="Calibri" w:hAnsi="Calibri"/>
          <w:szCs w:val="22"/>
          <w:lang w:eastAsia="en-GB"/>
        </w:rPr>
        <w:tab/>
      </w:r>
      <w:r>
        <w:t>XML schema for MCVideo (de)-affiliation requests</w:t>
      </w:r>
      <w:r>
        <w:tab/>
      </w:r>
      <w:r>
        <w:fldChar w:fldCharType="begin" w:fldLock="1"/>
      </w:r>
      <w:r>
        <w:instrText xml:space="preserve"> PAGEREF _Toc73959090 \h </w:instrText>
      </w:r>
      <w:r>
        <w:fldChar w:fldCharType="separate"/>
      </w:r>
      <w:r>
        <w:t>420</w:t>
      </w:r>
      <w:r>
        <w:fldChar w:fldCharType="end"/>
      </w:r>
    </w:p>
    <w:p w14:paraId="512F2372" w14:textId="77777777" w:rsidR="002475F5" w:rsidRPr="00CD4CBB" w:rsidRDefault="002475F5">
      <w:pPr>
        <w:pStyle w:val="TOC2"/>
        <w:rPr>
          <w:rFonts w:ascii="Calibri" w:hAnsi="Calibri"/>
          <w:sz w:val="22"/>
          <w:szCs w:val="22"/>
          <w:lang w:eastAsia="en-GB"/>
        </w:rPr>
      </w:pPr>
      <w:r w:rsidRPr="00274CF8">
        <w:rPr>
          <w:lang w:eastAsia="zh-CN"/>
        </w:rPr>
        <w:t>F.</w:t>
      </w:r>
      <w:r>
        <w:rPr>
          <w:lang w:eastAsia="zh-CN"/>
        </w:rPr>
        <w:t>4</w:t>
      </w:r>
      <w:r>
        <w:t>.1</w:t>
      </w:r>
      <w:r w:rsidRPr="00CD4CBB">
        <w:rPr>
          <w:rFonts w:ascii="Calibri" w:hAnsi="Calibri"/>
          <w:sz w:val="22"/>
          <w:szCs w:val="22"/>
          <w:lang w:eastAsia="en-GB"/>
        </w:rPr>
        <w:tab/>
      </w:r>
      <w:r>
        <w:t>General</w:t>
      </w:r>
      <w:r>
        <w:tab/>
      </w:r>
      <w:r>
        <w:fldChar w:fldCharType="begin" w:fldLock="1"/>
      </w:r>
      <w:r>
        <w:instrText xml:space="preserve"> PAGEREF _Toc73959091 \h </w:instrText>
      </w:r>
      <w:r>
        <w:fldChar w:fldCharType="separate"/>
      </w:r>
      <w:r>
        <w:t>420</w:t>
      </w:r>
      <w:r>
        <w:fldChar w:fldCharType="end"/>
      </w:r>
    </w:p>
    <w:p w14:paraId="186FA56E" w14:textId="77777777" w:rsidR="002475F5" w:rsidRPr="00CD4CBB" w:rsidRDefault="002475F5">
      <w:pPr>
        <w:pStyle w:val="TOC2"/>
        <w:rPr>
          <w:rFonts w:ascii="Calibri" w:hAnsi="Calibri"/>
          <w:sz w:val="22"/>
          <w:szCs w:val="22"/>
          <w:lang w:eastAsia="en-GB"/>
        </w:rPr>
      </w:pPr>
      <w:r w:rsidRPr="00274CF8">
        <w:rPr>
          <w:lang w:val="en-US" w:eastAsia="zh-CN"/>
        </w:rPr>
        <w:t>F.4</w:t>
      </w:r>
      <w:r w:rsidRPr="00274CF8">
        <w:rPr>
          <w:lang w:val="en-US"/>
        </w:rPr>
        <w:t>.2</w:t>
      </w:r>
      <w:r w:rsidRPr="00CD4CBB">
        <w:rPr>
          <w:rFonts w:ascii="Calibri" w:hAnsi="Calibri"/>
          <w:sz w:val="22"/>
          <w:szCs w:val="22"/>
          <w:lang w:eastAsia="en-GB"/>
        </w:rPr>
        <w:tab/>
      </w:r>
      <w:r w:rsidRPr="00274CF8">
        <w:rPr>
          <w:lang w:val="en-US"/>
        </w:rPr>
        <w:t>XML schema</w:t>
      </w:r>
      <w:r>
        <w:tab/>
      </w:r>
      <w:r>
        <w:fldChar w:fldCharType="begin" w:fldLock="1"/>
      </w:r>
      <w:r>
        <w:instrText xml:space="preserve"> PAGEREF _Toc73959092 \h </w:instrText>
      </w:r>
      <w:r>
        <w:fldChar w:fldCharType="separate"/>
      </w:r>
      <w:r>
        <w:t>420</w:t>
      </w:r>
      <w:r>
        <w:fldChar w:fldCharType="end"/>
      </w:r>
    </w:p>
    <w:p w14:paraId="0E2A3EB6" w14:textId="77777777" w:rsidR="002475F5" w:rsidRPr="00CD4CBB" w:rsidRDefault="002475F5">
      <w:pPr>
        <w:pStyle w:val="TOC2"/>
        <w:rPr>
          <w:rFonts w:ascii="Calibri" w:hAnsi="Calibri"/>
          <w:sz w:val="22"/>
          <w:szCs w:val="22"/>
          <w:lang w:eastAsia="en-GB"/>
        </w:rPr>
      </w:pPr>
      <w:r w:rsidRPr="00274CF8">
        <w:rPr>
          <w:lang w:eastAsia="zh-CN"/>
        </w:rPr>
        <w:t>F.</w:t>
      </w:r>
      <w:r>
        <w:rPr>
          <w:lang w:eastAsia="zh-CN"/>
        </w:rPr>
        <w:t>4</w:t>
      </w:r>
      <w:r>
        <w:t>.3</w:t>
      </w:r>
      <w:r w:rsidRPr="00CD4CBB">
        <w:rPr>
          <w:rFonts w:ascii="Calibri" w:hAnsi="Calibri"/>
          <w:sz w:val="22"/>
          <w:szCs w:val="22"/>
          <w:lang w:eastAsia="en-GB"/>
        </w:rPr>
        <w:tab/>
      </w:r>
      <w:r>
        <w:t>Semantic</w:t>
      </w:r>
      <w:r>
        <w:tab/>
      </w:r>
      <w:r>
        <w:fldChar w:fldCharType="begin" w:fldLock="1"/>
      </w:r>
      <w:r>
        <w:instrText xml:space="preserve"> PAGEREF _Toc73959093 \h </w:instrText>
      </w:r>
      <w:r>
        <w:fldChar w:fldCharType="separate"/>
      </w:r>
      <w:r>
        <w:t>421</w:t>
      </w:r>
      <w:r>
        <w:fldChar w:fldCharType="end"/>
      </w:r>
    </w:p>
    <w:p w14:paraId="05B4861E" w14:textId="77777777" w:rsidR="002475F5" w:rsidRPr="00CD4CBB" w:rsidRDefault="002475F5">
      <w:pPr>
        <w:pStyle w:val="TOC2"/>
        <w:rPr>
          <w:rFonts w:ascii="Calibri" w:hAnsi="Calibri"/>
          <w:sz w:val="22"/>
          <w:szCs w:val="22"/>
          <w:lang w:eastAsia="en-GB"/>
        </w:rPr>
      </w:pPr>
      <w:r w:rsidRPr="00274CF8">
        <w:rPr>
          <w:lang w:eastAsia="zh-CN"/>
        </w:rPr>
        <w:t>F.</w:t>
      </w:r>
      <w:r>
        <w:rPr>
          <w:lang w:eastAsia="zh-CN"/>
        </w:rPr>
        <w:t>4</w:t>
      </w:r>
      <w:r>
        <w:t>.4</w:t>
      </w:r>
      <w:r w:rsidRPr="00CD4CBB">
        <w:rPr>
          <w:rFonts w:ascii="Calibri" w:hAnsi="Calibri"/>
          <w:sz w:val="22"/>
          <w:szCs w:val="22"/>
          <w:lang w:eastAsia="en-GB"/>
        </w:rPr>
        <w:tab/>
      </w:r>
      <w:r>
        <w:t>IANA registration template</w:t>
      </w:r>
      <w:r>
        <w:tab/>
      </w:r>
      <w:r>
        <w:fldChar w:fldCharType="begin" w:fldLock="1"/>
      </w:r>
      <w:r>
        <w:instrText xml:space="preserve"> PAGEREF _Toc73959094 \h </w:instrText>
      </w:r>
      <w:r>
        <w:fldChar w:fldCharType="separate"/>
      </w:r>
      <w:r>
        <w:t>421</w:t>
      </w:r>
      <w:r>
        <w:fldChar w:fldCharType="end"/>
      </w:r>
    </w:p>
    <w:p w14:paraId="7989D0A3" w14:textId="77777777" w:rsidR="002475F5" w:rsidRPr="00CD4CBB" w:rsidRDefault="002475F5">
      <w:pPr>
        <w:pStyle w:val="TOC1"/>
        <w:rPr>
          <w:rFonts w:ascii="Calibri" w:hAnsi="Calibri"/>
          <w:szCs w:val="22"/>
          <w:lang w:eastAsia="en-GB"/>
        </w:rPr>
      </w:pPr>
      <w:r>
        <w:t>F.5</w:t>
      </w:r>
      <w:r w:rsidRPr="00CD4CBB">
        <w:rPr>
          <w:rFonts w:ascii="Calibri" w:hAnsi="Calibri"/>
          <w:szCs w:val="22"/>
          <w:lang w:eastAsia="en-GB"/>
        </w:rPr>
        <w:tab/>
      </w:r>
      <w:r>
        <w:t>XML schema for the transmission request</w:t>
      </w:r>
      <w:r>
        <w:tab/>
      </w:r>
      <w:r>
        <w:fldChar w:fldCharType="begin" w:fldLock="1"/>
      </w:r>
      <w:r>
        <w:instrText xml:space="preserve"> PAGEREF _Toc73959095 \h </w:instrText>
      </w:r>
      <w:r>
        <w:fldChar w:fldCharType="separate"/>
      </w:r>
      <w:r>
        <w:t>423</w:t>
      </w:r>
      <w:r>
        <w:fldChar w:fldCharType="end"/>
      </w:r>
    </w:p>
    <w:p w14:paraId="3715EFB5" w14:textId="77777777" w:rsidR="002475F5" w:rsidRPr="00CD4CBB" w:rsidRDefault="002475F5">
      <w:pPr>
        <w:pStyle w:val="TOC2"/>
        <w:rPr>
          <w:rFonts w:ascii="Calibri" w:hAnsi="Calibri"/>
          <w:sz w:val="22"/>
          <w:szCs w:val="22"/>
          <w:lang w:eastAsia="en-GB"/>
        </w:rPr>
      </w:pPr>
      <w:r>
        <w:t>F.5.1</w:t>
      </w:r>
      <w:r w:rsidRPr="00CD4CBB">
        <w:rPr>
          <w:rFonts w:ascii="Calibri" w:hAnsi="Calibri"/>
          <w:sz w:val="22"/>
          <w:szCs w:val="22"/>
          <w:lang w:eastAsia="en-GB"/>
        </w:rPr>
        <w:tab/>
      </w:r>
      <w:r>
        <w:t>General</w:t>
      </w:r>
      <w:r>
        <w:tab/>
      </w:r>
      <w:r>
        <w:fldChar w:fldCharType="begin" w:fldLock="1"/>
      </w:r>
      <w:r>
        <w:instrText xml:space="preserve"> PAGEREF _Toc73959096 \h </w:instrText>
      </w:r>
      <w:r>
        <w:fldChar w:fldCharType="separate"/>
      </w:r>
      <w:r>
        <w:t>423</w:t>
      </w:r>
      <w:r>
        <w:fldChar w:fldCharType="end"/>
      </w:r>
    </w:p>
    <w:p w14:paraId="5F99BB35" w14:textId="77777777" w:rsidR="002475F5" w:rsidRPr="00CD4CBB" w:rsidRDefault="002475F5">
      <w:pPr>
        <w:pStyle w:val="TOC2"/>
        <w:rPr>
          <w:rFonts w:ascii="Calibri" w:hAnsi="Calibri"/>
          <w:sz w:val="22"/>
          <w:szCs w:val="22"/>
          <w:lang w:eastAsia="en-GB"/>
        </w:rPr>
      </w:pPr>
      <w:r>
        <w:t>F.5.2</w:t>
      </w:r>
      <w:r w:rsidRPr="00CD4CBB">
        <w:rPr>
          <w:rFonts w:ascii="Calibri" w:hAnsi="Calibri"/>
          <w:sz w:val="22"/>
          <w:szCs w:val="22"/>
          <w:lang w:eastAsia="en-GB"/>
        </w:rPr>
        <w:tab/>
      </w:r>
      <w:r>
        <w:t>XML schema</w:t>
      </w:r>
      <w:r>
        <w:tab/>
      </w:r>
      <w:r>
        <w:fldChar w:fldCharType="begin" w:fldLock="1"/>
      </w:r>
      <w:r>
        <w:instrText xml:space="preserve"> PAGEREF _Toc73959097 \h </w:instrText>
      </w:r>
      <w:r>
        <w:fldChar w:fldCharType="separate"/>
      </w:r>
      <w:r>
        <w:t>423</w:t>
      </w:r>
      <w:r>
        <w:fldChar w:fldCharType="end"/>
      </w:r>
    </w:p>
    <w:p w14:paraId="27AFD2E5" w14:textId="77777777" w:rsidR="002475F5" w:rsidRPr="00CD4CBB" w:rsidRDefault="002475F5">
      <w:pPr>
        <w:pStyle w:val="TOC2"/>
        <w:rPr>
          <w:rFonts w:ascii="Calibri" w:hAnsi="Calibri"/>
          <w:sz w:val="22"/>
          <w:szCs w:val="22"/>
          <w:lang w:eastAsia="en-GB"/>
        </w:rPr>
      </w:pPr>
      <w:r>
        <w:t>F.5.3</w:t>
      </w:r>
      <w:r w:rsidRPr="00CD4CBB">
        <w:rPr>
          <w:rFonts w:ascii="Calibri" w:hAnsi="Calibri"/>
          <w:sz w:val="22"/>
          <w:szCs w:val="22"/>
          <w:lang w:eastAsia="en-GB"/>
        </w:rPr>
        <w:tab/>
      </w:r>
      <w:r>
        <w:t>Semantic</w:t>
      </w:r>
      <w:r>
        <w:tab/>
      </w:r>
      <w:r>
        <w:fldChar w:fldCharType="begin" w:fldLock="1"/>
      </w:r>
      <w:r>
        <w:instrText xml:space="preserve"> PAGEREF _Toc73959098 \h </w:instrText>
      </w:r>
      <w:r>
        <w:fldChar w:fldCharType="separate"/>
      </w:r>
      <w:r>
        <w:t>423</w:t>
      </w:r>
      <w:r>
        <w:fldChar w:fldCharType="end"/>
      </w:r>
    </w:p>
    <w:p w14:paraId="1F3A7196" w14:textId="77777777" w:rsidR="002475F5" w:rsidRPr="00CD4CBB" w:rsidRDefault="002475F5">
      <w:pPr>
        <w:pStyle w:val="TOC2"/>
        <w:rPr>
          <w:rFonts w:ascii="Calibri" w:hAnsi="Calibri"/>
          <w:sz w:val="22"/>
          <w:szCs w:val="22"/>
          <w:lang w:eastAsia="en-GB"/>
        </w:rPr>
      </w:pPr>
      <w:r>
        <w:t>F.5.4</w:t>
      </w:r>
      <w:r w:rsidRPr="00CD4CBB">
        <w:rPr>
          <w:rFonts w:ascii="Calibri" w:hAnsi="Calibri"/>
          <w:sz w:val="22"/>
          <w:szCs w:val="22"/>
          <w:lang w:eastAsia="en-GB"/>
        </w:rPr>
        <w:tab/>
      </w:r>
      <w:r>
        <w:t>IANA registration template</w:t>
      </w:r>
      <w:r>
        <w:tab/>
      </w:r>
      <w:r>
        <w:fldChar w:fldCharType="begin" w:fldLock="1"/>
      </w:r>
      <w:r>
        <w:instrText xml:space="preserve"> PAGEREF _Toc73959099 \h </w:instrText>
      </w:r>
      <w:r>
        <w:fldChar w:fldCharType="separate"/>
      </w:r>
      <w:r>
        <w:t>424</w:t>
      </w:r>
      <w:r>
        <w:fldChar w:fldCharType="end"/>
      </w:r>
    </w:p>
    <w:p w14:paraId="20244B88" w14:textId="77777777" w:rsidR="002475F5" w:rsidRPr="00CD4CBB" w:rsidRDefault="002475F5">
      <w:pPr>
        <w:pStyle w:val="TOC8"/>
        <w:rPr>
          <w:rFonts w:ascii="Calibri" w:hAnsi="Calibri"/>
          <w:b w:val="0"/>
          <w:szCs w:val="22"/>
          <w:lang w:eastAsia="en-GB"/>
        </w:rPr>
      </w:pPr>
      <w:r>
        <w:t>Annex G (informative): On-network emergency and imminent peril related states</w:t>
      </w:r>
      <w:r>
        <w:tab/>
      </w:r>
      <w:r>
        <w:fldChar w:fldCharType="begin" w:fldLock="1"/>
      </w:r>
      <w:r>
        <w:instrText xml:space="preserve"> PAGEREF _Toc73959100 \h </w:instrText>
      </w:r>
      <w:r>
        <w:fldChar w:fldCharType="separate"/>
      </w:r>
      <w:r>
        <w:t>426</w:t>
      </w:r>
      <w:r>
        <w:fldChar w:fldCharType="end"/>
      </w:r>
    </w:p>
    <w:p w14:paraId="2B725130" w14:textId="77777777" w:rsidR="002475F5" w:rsidRPr="00CD4CBB" w:rsidRDefault="002475F5">
      <w:pPr>
        <w:pStyle w:val="TOC1"/>
        <w:rPr>
          <w:rFonts w:ascii="Calibri" w:hAnsi="Calibri"/>
          <w:szCs w:val="22"/>
          <w:lang w:eastAsia="en-GB"/>
        </w:rPr>
      </w:pPr>
      <w:r>
        <w:t>G.1</w:t>
      </w:r>
      <w:r w:rsidRPr="00CD4CBB">
        <w:rPr>
          <w:rFonts w:ascii="Calibri" w:hAnsi="Calibri"/>
          <w:szCs w:val="22"/>
          <w:lang w:eastAsia="en-GB"/>
        </w:rPr>
        <w:tab/>
      </w:r>
      <w:r>
        <w:t>MCVideo emergency state</w:t>
      </w:r>
      <w:r>
        <w:tab/>
      </w:r>
      <w:r>
        <w:fldChar w:fldCharType="begin" w:fldLock="1"/>
      </w:r>
      <w:r>
        <w:instrText xml:space="preserve"> PAGEREF _Toc73959101 \h </w:instrText>
      </w:r>
      <w:r>
        <w:fldChar w:fldCharType="separate"/>
      </w:r>
      <w:r>
        <w:t>426</w:t>
      </w:r>
      <w:r>
        <w:fldChar w:fldCharType="end"/>
      </w:r>
    </w:p>
    <w:p w14:paraId="5BA15B6E" w14:textId="77777777" w:rsidR="002475F5" w:rsidRPr="00CD4CBB" w:rsidRDefault="002475F5">
      <w:pPr>
        <w:pStyle w:val="TOC1"/>
        <w:rPr>
          <w:rFonts w:ascii="Calibri" w:hAnsi="Calibri"/>
          <w:szCs w:val="22"/>
          <w:lang w:eastAsia="en-GB"/>
        </w:rPr>
      </w:pPr>
      <w:r>
        <w:rPr>
          <w:lang w:eastAsia="zh-CN"/>
        </w:rPr>
        <w:t>G</w:t>
      </w:r>
      <w:r>
        <w:t>.</w:t>
      </w:r>
      <w:r>
        <w:rPr>
          <w:lang w:eastAsia="zh-CN"/>
        </w:rPr>
        <w:t>2</w:t>
      </w:r>
      <w:r w:rsidRPr="00CD4CBB">
        <w:rPr>
          <w:rFonts w:ascii="Calibri" w:hAnsi="Calibri"/>
          <w:szCs w:val="22"/>
          <w:lang w:eastAsia="en-GB"/>
        </w:rPr>
        <w:tab/>
      </w:r>
      <w:r>
        <w:t>In-progress emergency group state</w:t>
      </w:r>
      <w:r>
        <w:tab/>
      </w:r>
      <w:r>
        <w:fldChar w:fldCharType="begin" w:fldLock="1"/>
      </w:r>
      <w:r>
        <w:instrText xml:space="preserve"> PAGEREF _Toc73959102 \h </w:instrText>
      </w:r>
      <w:r>
        <w:fldChar w:fldCharType="separate"/>
      </w:r>
      <w:r>
        <w:t>426</w:t>
      </w:r>
      <w:r>
        <w:fldChar w:fldCharType="end"/>
      </w:r>
    </w:p>
    <w:p w14:paraId="583D5F41" w14:textId="77777777" w:rsidR="002475F5" w:rsidRPr="00CD4CBB" w:rsidRDefault="002475F5">
      <w:pPr>
        <w:pStyle w:val="TOC1"/>
        <w:rPr>
          <w:rFonts w:ascii="Calibri" w:hAnsi="Calibri"/>
          <w:szCs w:val="22"/>
          <w:lang w:eastAsia="en-GB"/>
        </w:rPr>
      </w:pPr>
      <w:r>
        <w:rPr>
          <w:lang w:eastAsia="zh-CN"/>
        </w:rPr>
        <w:t>G</w:t>
      </w:r>
      <w:r>
        <w:t>.</w:t>
      </w:r>
      <w:r>
        <w:rPr>
          <w:lang w:eastAsia="zh-CN"/>
        </w:rPr>
        <w:t>3</w:t>
      </w:r>
      <w:r w:rsidRPr="00CD4CBB">
        <w:rPr>
          <w:rFonts w:ascii="Calibri" w:hAnsi="Calibri"/>
          <w:szCs w:val="22"/>
          <w:lang w:eastAsia="en-GB"/>
        </w:rPr>
        <w:tab/>
      </w:r>
      <w:r>
        <w:t>MCVideo emergency group state</w:t>
      </w:r>
      <w:r>
        <w:tab/>
      </w:r>
      <w:r>
        <w:fldChar w:fldCharType="begin" w:fldLock="1"/>
      </w:r>
      <w:r>
        <w:instrText xml:space="preserve"> PAGEREF _Toc73959103 \h </w:instrText>
      </w:r>
      <w:r>
        <w:fldChar w:fldCharType="separate"/>
      </w:r>
      <w:r>
        <w:t>427</w:t>
      </w:r>
      <w:r>
        <w:fldChar w:fldCharType="end"/>
      </w:r>
    </w:p>
    <w:p w14:paraId="457C27B7" w14:textId="77777777" w:rsidR="002475F5" w:rsidRPr="00CD4CBB" w:rsidRDefault="002475F5">
      <w:pPr>
        <w:pStyle w:val="TOC1"/>
        <w:rPr>
          <w:rFonts w:ascii="Calibri" w:hAnsi="Calibri"/>
          <w:szCs w:val="22"/>
          <w:lang w:eastAsia="en-GB"/>
        </w:rPr>
      </w:pPr>
      <w:r>
        <w:t>G.4</w:t>
      </w:r>
      <w:r w:rsidRPr="00CD4CBB">
        <w:rPr>
          <w:rFonts w:ascii="Calibri" w:hAnsi="Calibri"/>
          <w:szCs w:val="22"/>
          <w:lang w:eastAsia="en-GB"/>
        </w:rPr>
        <w:tab/>
      </w:r>
      <w:r>
        <w:t>MCVideo emergency group call state</w:t>
      </w:r>
      <w:r>
        <w:tab/>
      </w:r>
      <w:r>
        <w:fldChar w:fldCharType="begin" w:fldLock="1"/>
      </w:r>
      <w:r>
        <w:instrText xml:space="preserve"> PAGEREF _Toc73959104 \h </w:instrText>
      </w:r>
      <w:r>
        <w:fldChar w:fldCharType="separate"/>
      </w:r>
      <w:r>
        <w:t>428</w:t>
      </w:r>
      <w:r>
        <w:fldChar w:fldCharType="end"/>
      </w:r>
    </w:p>
    <w:p w14:paraId="470C6EEC" w14:textId="77777777" w:rsidR="002475F5" w:rsidRPr="00CD4CBB" w:rsidRDefault="002475F5">
      <w:pPr>
        <w:pStyle w:val="TOC1"/>
        <w:rPr>
          <w:rFonts w:ascii="Calibri" w:hAnsi="Calibri"/>
          <w:szCs w:val="22"/>
          <w:lang w:eastAsia="en-GB"/>
        </w:rPr>
      </w:pPr>
      <w:r>
        <w:t>G.5</w:t>
      </w:r>
      <w:r w:rsidRPr="00CD4CBB">
        <w:rPr>
          <w:rFonts w:ascii="Calibri" w:hAnsi="Calibri"/>
          <w:szCs w:val="22"/>
          <w:lang w:eastAsia="en-GB"/>
        </w:rPr>
        <w:tab/>
      </w:r>
      <w:r>
        <w:t>MCVideo emergency alert state</w:t>
      </w:r>
      <w:r>
        <w:tab/>
      </w:r>
      <w:r>
        <w:fldChar w:fldCharType="begin" w:fldLock="1"/>
      </w:r>
      <w:r>
        <w:instrText xml:space="preserve"> PAGEREF _Toc73959105 \h </w:instrText>
      </w:r>
      <w:r>
        <w:fldChar w:fldCharType="separate"/>
      </w:r>
      <w:r>
        <w:t>429</w:t>
      </w:r>
      <w:r>
        <w:fldChar w:fldCharType="end"/>
      </w:r>
    </w:p>
    <w:p w14:paraId="43082C99" w14:textId="77777777" w:rsidR="002475F5" w:rsidRPr="00CD4CBB" w:rsidRDefault="002475F5">
      <w:pPr>
        <w:pStyle w:val="TOC1"/>
        <w:rPr>
          <w:rFonts w:ascii="Calibri" w:hAnsi="Calibri"/>
          <w:szCs w:val="22"/>
          <w:lang w:eastAsia="en-GB"/>
        </w:rPr>
      </w:pPr>
      <w:r>
        <w:rPr>
          <w:lang w:eastAsia="zh-CN"/>
        </w:rPr>
        <w:t>G</w:t>
      </w:r>
      <w:r>
        <w:t>.</w:t>
      </w:r>
      <w:r>
        <w:rPr>
          <w:lang w:eastAsia="zh-CN"/>
        </w:rPr>
        <w:t>6</w:t>
      </w:r>
      <w:r w:rsidRPr="00CD4CBB">
        <w:rPr>
          <w:rFonts w:ascii="Calibri" w:hAnsi="Calibri"/>
          <w:szCs w:val="22"/>
          <w:lang w:eastAsia="en-GB"/>
        </w:rPr>
        <w:tab/>
      </w:r>
      <w:r>
        <w:t>In-progress imminent peril group state</w:t>
      </w:r>
      <w:r>
        <w:tab/>
      </w:r>
      <w:r>
        <w:fldChar w:fldCharType="begin" w:fldLock="1"/>
      </w:r>
      <w:r>
        <w:instrText xml:space="preserve"> PAGEREF _Toc73959106 \h </w:instrText>
      </w:r>
      <w:r>
        <w:fldChar w:fldCharType="separate"/>
      </w:r>
      <w:r>
        <w:t>430</w:t>
      </w:r>
      <w:r>
        <w:fldChar w:fldCharType="end"/>
      </w:r>
    </w:p>
    <w:p w14:paraId="2BA3D3C2" w14:textId="77777777" w:rsidR="002475F5" w:rsidRPr="00CD4CBB" w:rsidRDefault="002475F5">
      <w:pPr>
        <w:pStyle w:val="TOC1"/>
        <w:rPr>
          <w:rFonts w:ascii="Calibri" w:hAnsi="Calibri"/>
          <w:szCs w:val="22"/>
          <w:lang w:eastAsia="en-GB"/>
        </w:rPr>
      </w:pPr>
      <w:r>
        <w:rPr>
          <w:lang w:eastAsia="zh-CN"/>
        </w:rPr>
        <w:t>G</w:t>
      </w:r>
      <w:r>
        <w:t>.</w:t>
      </w:r>
      <w:r>
        <w:rPr>
          <w:lang w:eastAsia="zh-CN"/>
        </w:rPr>
        <w:t>7</w:t>
      </w:r>
      <w:r w:rsidRPr="00CD4CBB">
        <w:rPr>
          <w:rFonts w:ascii="Calibri" w:hAnsi="Calibri"/>
          <w:szCs w:val="22"/>
          <w:lang w:eastAsia="en-GB"/>
        </w:rPr>
        <w:tab/>
      </w:r>
      <w:r>
        <w:t>MCVideo imminent peril group state</w:t>
      </w:r>
      <w:r>
        <w:tab/>
      </w:r>
      <w:r>
        <w:fldChar w:fldCharType="begin" w:fldLock="1"/>
      </w:r>
      <w:r>
        <w:instrText xml:space="preserve"> PAGEREF _Toc73959107 \h </w:instrText>
      </w:r>
      <w:r>
        <w:fldChar w:fldCharType="separate"/>
      </w:r>
      <w:r>
        <w:t>431</w:t>
      </w:r>
      <w:r>
        <w:fldChar w:fldCharType="end"/>
      </w:r>
    </w:p>
    <w:p w14:paraId="46FF7BB7" w14:textId="77777777" w:rsidR="002475F5" w:rsidRPr="00CD4CBB" w:rsidRDefault="002475F5">
      <w:pPr>
        <w:pStyle w:val="TOC1"/>
        <w:rPr>
          <w:rFonts w:ascii="Calibri" w:hAnsi="Calibri"/>
          <w:szCs w:val="22"/>
          <w:lang w:eastAsia="en-GB"/>
        </w:rPr>
      </w:pPr>
      <w:r>
        <w:t>G.8</w:t>
      </w:r>
      <w:r w:rsidRPr="00CD4CBB">
        <w:rPr>
          <w:rFonts w:ascii="Calibri" w:hAnsi="Calibri"/>
          <w:szCs w:val="22"/>
          <w:lang w:eastAsia="en-GB"/>
        </w:rPr>
        <w:tab/>
      </w:r>
      <w:r>
        <w:t>MCVideo imminent peril group call state</w:t>
      </w:r>
      <w:r>
        <w:tab/>
      </w:r>
      <w:r>
        <w:fldChar w:fldCharType="begin" w:fldLock="1"/>
      </w:r>
      <w:r>
        <w:instrText xml:space="preserve"> PAGEREF _Toc73959108 \h </w:instrText>
      </w:r>
      <w:r>
        <w:fldChar w:fldCharType="separate"/>
      </w:r>
      <w:r>
        <w:t>432</w:t>
      </w:r>
      <w:r>
        <w:fldChar w:fldCharType="end"/>
      </w:r>
    </w:p>
    <w:p w14:paraId="5239E4D6" w14:textId="77777777" w:rsidR="002475F5" w:rsidRPr="00CD4CBB" w:rsidRDefault="002475F5">
      <w:pPr>
        <w:pStyle w:val="TOC1"/>
        <w:rPr>
          <w:rFonts w:ascii="Calibri" w:hAnsi="Calibri"/>
          <w:szCs w:val="22"/>
          <w:lang w:eastAsia="en-GB"/>
        </w:rPr>
      </w:pPr>
      <w:r>
        <w:t>G.9</w:t>
      </w:r>
      <w:r w:rsidRPr="00CD4CBB">
        <w:rPr>
          <w:rFonts w:ascii="Calibri" w:hAnsi="Calibri"/>
          <w:szCs w:val="22"/>
          <w:lang w:eastAsia="en-GB"/>
        </w:rPr>
        <w:tab/>
      </w:r>
      <w:r>
        <w:t>In-progress emergency private call state</w:t>
      </w:r>
      <w:r>
        <w:tab/>
      </w:r>
      <w:r>
        <w:fldChar w:fldCharType="begin" w:fldLock="1"/>
      </w:r>
      <w:r>
        <w:instrText xml:space="preserve"> PAGEREF _Toc73959109 \h </w:instrText>
      </w:r>
      <w:r>
        <w:fldChar w:fldCharType="separate"/>
      </w:r>
      <w:r>
        <w:t>432</w:t>
      </w:r>
      <w:r>
        <w:fldChar w:fldCharType="end"/>
      </w:r>
    </w:p>
    <w:p w14:paraId="120CB8EA" w14:textId="77777777" w:rsidR="002475F5" w:rsidRPr="00CD4CBB" w:rsidRDefault="002475F5">
      <w:pPr>
        <w:pStyle w:val="TOC1"/>
        <w:rPr>
          <w:rFonts w:ascii="Calibri" w:hAnsi="Calibri"/>
          <w:szCs w:val="22"/>
          <w:lang w:eastAsia="en-GB"/>
        </w:rPr>
      </w:pPr>
      <w:r>
        <w:rPr>
          <w:lang w:eastAsia="zh-CN"/>
        </w:rPr>
        <w:t>G</w:t>
      </w:r>
      <w:r>
        <w:t>.</w:t>
      </w:r>
      <w:r>
        <w:rPr>
          <w:lang w:eastAsia="zh-CN"/>
        </w:rPr>
        <w:t>10</w:t>
      </w:r>
      <w:r w:rsidRPr="00CD4CBB">
        <w:rPr>
          <w:rFonts w:ascii="Calibri" w:hAnsi="Calibri"/>
          <w:szCs w:val="22"/>
          <w:lang w:eastAsia="en-GB"/>
        </w:rPr>
        <w:tab/>
      </w:r>
      <w:r>
        <w:t>MCVideo emergency private priority state</w:t>
      </w:r>
      <w:r>
        <w:tab/>
      </w:r>
      <w:r>
        <w:fldChar w:fldCharType="begin" w:fldLock="1"/>
      </w:r>
      <w:r>
        <w:instrText xml:space="preserve"> PAGEREF _Toc73959110 \h </w:instrText>
      </w:r>
      <w:r>
        <w:fldChar w:fldCharType="separate"/>
      </w:r>
      <w:r>
        <w:t>433</w:t>
      </w:r>
      <w:r>
        <w:fldChar w:fldCharType="end"/>
      </w:r>
    </w:p>
    <w:p w14:paraId="0D1EB450" w14:textId="77777777" w:rsidR="002475F5" w:rsidRPr="00CD4CBB" w:rsidRDefault="002475F5">
      <w:pPr>
        <w:pStyle w:val="TOC1"/>
        <w:rPr>
          <w:rFonts w:ascii="Calibri" w:hAnsi="Calibri"/>
          <w:szCs w:val="22"/>
          <w:lang w:eastAsia="en-GB"/>
        </w:rPr>
      </w:pPr>
      <w:r>
        <w:t>G.11</w:t>
      </w:r>
      <w:r w:rsidRPr="00CD4CBB">
        <w:rPr>
          <w:rFonts w:ascii="Calibri" w:hAnsi="Calibri"/>
          <w:szCs w:val="22"/>
          <w:lang w:eastAsia="en-GB"/>
        </w:rPr>
        <w:tab/>
      </w:r>
      <w:r>
        <w:t>MCVideo emergency private call state</w:t>
      </w:r>
      <w:r>
        <w:tab/>
      </w:r>
      <w:r>
        <w:fldChar w:fldCharType="begin" w:fldLock="1"/>
      </w:r>
      <w:r>
        <w:instrText xml:space="preserve"> PAGEREF _Toc73959111 \h </w:instrText>
      </w:r>
      <w:r>
        <w:fldChar w:fldCharType="separate"/>
      </w:r>
      <w:r>
        <w:t>434</w:t>
      </w:r>
      <w:r>
        <w:fldChar w:fldCharType="end"/>
      </w:r>
    </w:p>
    <w:p w14:paraId="6DF82997" w14:textId="77777777" w:rsidR="002475F5" w:rsidRPr="00CD4CBB" w:rsidRDefault="002475F5">
      <w:pPr>
        <w:pStyle w:val="TOC1"/>
        <w:rPr>
          <w:rFonts w:ascii="Calibri" w:hAnsi="Calibri"/>
          <w:szCs w:val="22"/>
          <w:lang w:eastAsia="en-GB"/>
        </w:rPr>
      </w:pPr>
      <w:r>
        <w:t>G.12</w:t>
      </w:r>
      <w:r w:rsidRPr="00CD4CBB">
        <w:rPr>
          <w:rFonts w:ascii="Calibri" w:hAnsi="Calibri"/>
          <w:szCs w:val="22"/>
          <w:lang w:eastAsia="en-GB"/>
        </w:rPr>
        <w:tab/>
      </w:r>
      <w:r>
        <w:t>MCVideo private emergency alert state</w:t>
      </w:r>
      <w:r>
        <w:tab/>
      </w:r>
      <w:r>
        <w:fldChar w:fldCharType="begin" w:fldLock="1"/>
      </w:r>
      <w:r>
        <w:instrText xml:space="preserve"> PAGEREF _Toc73959112 \h </w:instrText>
      </w:r>
      <w:r>
        <w:fldChar w:fldCharType="separate"/>
      </w:r>
      <w:r>
        <w:t>435</w:t>
      </w:r>
      <w:r>
        <w:fldChar w:fldCharType="end"/>
      </w:r>
    </w:p>
    <w:p w14:paraId="64607F76" w14:textId="77777777" w:rsidR="002475F5" w:rsidRPr="00CD4CBB" w:rsidRDefault="002475F5">
      <w:pPr>
        <w:pStyle w:val="TOC8"/>
        <w:rPr>
          <w:rFonts w:ascii="Calibri" w:hAnsi="Calibri"/>
          <w:b w:val="0"/>
          <w:szCs w:val="22"/>
          <w:lang w:eastAsia="en-GB"/>
        </w:rPr>
      </w:pPr>
      <w:r>
        <w:t xml:space="preserve">Annex </w:t>
      </w:r>
      <w:r w:rsidRPr="00274CF8">
        <w:t>H</w:t>
      </w:r>
      <w:r>
        <w:t xml:space="preserve"> (informative)</w:t>
      </w:r>
      <w:r w:rsidRPr="00274CF8">
        <w:rPr>
          <w:lang w:val="en-US"/>
        </w:rPr>
        <w:t>:</w:t>
      </w:r>
      <w:r>
        <w:t xml:space="preserve"> On-network routing considerations</w:t>
      </w:r>
      <w:r>
        <w:tab/>
      </w:r>
      <w:r>
        <w:fldChar w:fldCharType="begin" w:fldLock="1"/>
      </w:r>
      <w:r>
        <w:instrText xml:space="preserve"> PAGEREF _Toc73959113 \h </w:instrText>
      </w:r>
      <w:r>
        <w:fldChar w:fldCharType="separate"/>
      </w:r>
      <w:r>
        <w:t>436</w:t>
      </w:r>
      <w:r>
        <w:fldChar w:fldCharType="end"/>
      </w:r>
    </w:p>
    <w:p w14:paraId="6506CA93" w14:textId="77777777" w:rsidR="002475F5" w:rsidRPr="00CD4CBB" w:rsidRDefault="002475F5">
      <w:pPr>
        <w:pStyle w:val="TOC1"/>
        <w:rPr>
          <w:rFonts w:ascii="Calibri" w:hAnsi="Calibri"/>
          <w:szCs w:val="22"/>
          <w:lang w:eastAsia="en-GB"/>
        </w:rPr>
      </w:pPr>
      <w:r>
        <w:t>H.1</w:t>
      </w:r>
      <w:r w:rsidRPr="00CD4CBB">
        <w:rPr>
          <w:rFonts w:ascii="Calibri" w:hAnsi="Calibri"/>
          <w:szCs w:val="22"/>
          <w:lang w:eastAsia="en-GB"/>
        </w:rPr>
        <w:tab/>
      </w:r>
      <w:r>
        <w:t>General</w:t>
      </w:r>
      <w:r>
        <w:tab/>
      </w:r>
      <w:r>
        <w:fldChar w:fldCharType="begin" w:fldLock="1"/>
      </w:r>
      <w:r>
        <w:instrText xml:space="preserve"> PAGEREF _Toc73959114 \h </w:instrText>
      </w:r>
      <w:r>
        <w:fldChar w:fldCharType="separate"/>
      </w:r>
      <w:r>
        <w:t>436</w:t>
      </w:r>
      <w:r>
        <w:fldChar w:fldCharType="end"/>
      </w:r>
    </w:p>
    <w:p w14:paraId="50965B25" w14:textId="77777777" w:rsidR="002475F5" w:rsidRPr="00CD4CBB" w:rsidRDefault="002475F5">
      <w:pPr>
        <w:pStyle w:val="TOC1"/>
        <w:rPr>
          <w:rFonts w:ascii="Calibri" w:hAnsi="Calibri"/>
          <w:szCs w:val="22"/>
          <w:lang w:eastAsia="en-GB"/>
        </w:rPr>
      </w:pPr>
      <w:r>
        <w:t>H.2</w:t>
      </w:r>
      <w:r w:rsidRPr="00CD4CBB">
        <w:rPr>
          <w:rFonts w:ascii="Calibri" w:hAnsi="Calibri"/>
          <w:szCs w:val="22"/>
          <w:lang w:eastAsia="en-GB"/>
        </w:rPr>
        <w:tab/>
      </w:r>
      <w:r>
        <w:t>Group Call</w:t>
      </w:r>
      <w:r>
        <w:tab/>
      </w:r>
      <w:r>
        <w:fldChar w:fldCharType="begin" w:fldLock="1"/>
      </w:r>
      <w:r>
        <w:instrText xml:space="preserve"> PAGEREF _Toc73959115 \h </w:instrText>
      </w:r>
      <w:r>
        <w:fldChar w:fldCharType="separate"/>
      </w:r>
      <w:r>
        <w:t>436</w:t>
      </w:r>
      <w:r>
        <w:fldChar w:fldCharType="end"/>
      </w:r>
    </w:p>
    <w:p w14:paraId="333369F1" w14:textId="77777777" w:rsidR="002475F5" w:rsidRPr="00CD4CBB" w:rsidRDefault="002475F5">
      <w:pPr>
        <w:pStyle w:val="TOC1"/>
        <w:rPr>
          <w:rFonts w:ascii="Calibri" w:hAnsi="Calibri"/>
          <w:szCs w:val="22"/>
          <w:lang w:eastAsia="en-GB"/>
        </w:rPr>
      </w:pPr>
      <w:r>
        <w:t>H.3</w:t>
      </w:r>
      <w:r w:rsidRPr="00CD4CBB">
        <w:rPr>
          <w:rFonts w:ascii="Calibri" w:hAnsi="Calibri"/>
          <w:szCs w:val="22"/>
          <w:lang w:eastAsia="en-GB"/>
        </w:rPr>
        <w:tab/>
      </w:r>
      <w:r>
        <w:t>Private Call</w:t>
      </w:r>
      <w:r>
        <w:tab/>
      </w:r>
      <w:r>
        <w:fldChar w:fldCharType="begin" w:fldLock="1"/>
      </w:r>
      <w:r>
        <w:instrText xml:space="preserve"> PAGEREF _Toc73959116 \h </w:instrText>
      </w:r>
      <w:r>
        <w:fldChar w:fldCharType="separate"/>
      </w:r>
      <w:r>
        <w:t>438</w:t>
      </w:r>
      <w:r>
        <w:fldChar w:fldCharType="end"/>
      </w:r>
    </w:p>
    <w:p w14:paraId="567411AD" w14:textId="77777777" w:rsidR="002475F5" w:rsidRPr="00CD4CBB" w:rsidRDefault="002475F5">
      <w:pPr>
        <w:pStyle w:val="TOC8"/>
        <w:rPr>
          <w:rFonts w:ascii="Calibri" w:hAnsi="Calibri"/>
          <w:b w:val="0"/>
          <w:szCs w:val="22"/>
          <w:lang w:eastAsia="en-GB"/>
        </w:rPr>
      </w:pPr>
      <w:r w:rsidRPr="00274CF8">
        <w:rPr>
          <w:lang w:val="en-US"/>
        </w:rPr>
        <w:t>Annex I (informative): INFO packages defined in the present document</w:t>
      </w:r>
      <w:r>
        <w:tab/>
      </w:r>
      <w:r>
        <w:fldChar w:fldCharType="begin" w:fldLock="1"/>
      </w:r>
      <w:r>
        <w:instrText xml:space="preserve"> PAGEREF _Toc73959117 \h </w:instrText>
      </w:r>
      <w:r>
        <w:fldChar w:fldCharType="separate"/>
      </w:r>
      <w:r>
        <w:t>439</w:t>
      </w:r>
      <w:r>
        <w:fldChar w:fldCharType="end"/>
      </w:r>
    </w:p>
    <w:p w14:paraId="3DD6EC7E" w14:textId="77777777" w:rsidR="002475F5" w:rsidRPr="00CD4CBB" w:rsidRDefault="002475F5">
      <w:pPr>
        <w:pStyle w:val="TOC1"/>
        <w:rPr>
          <w:rFonts w:ascii="Calibri" w:hAnsi="Calibri"/>
          <w:szCs w:val="22"/>
          <w:lang w:eastAsia="en-GB"/>
        </w:rPr>
      </w:pPr>
      <w:r>
        <w:t>I.1</w:t>
      </w:r>
      <w:r w:rsidRPr="00CD4CBB">
        <w:rPr>
          <w:rFonts w:ascii="Calibri" w:hAnsi="Calibri"/>
          <w:szCs w:val="22"/>
          <w:lang w:eastAsia="en-GB"/>
        </w:rPr>
        <w:tab/>
      </w:r>
      <w:r>
        <w:t>Info package for transfer of transmission participants requests</w:t>
      </w:r>
      <w:r>
        <w:tab/>
      </w:r>
      <w:r>
        <w:fldChar w:fldCharType="begin" w:fldLock="1"/>
      </w:r>
      <w:r>
        <w:instrText xml:space="preserve"> PAGEREF _Toc73959118 \h </w:instrText>
      </w:r>
      <w:r>
        <w:fldChar w:fldCharType="separate"/>
      </w:r>
      <w:r>
        <w:t>439</w:t>
      </w:r>
      <w:r>
        <w:fldChar w:fldCharType="end"/>
      </w:r>
    </w:p>
    <w:p w14:paraId="793B8505" w14:textId="77777777" w:rsidR="002475F5" w:rsidRPr="00CD4CBB" w:rsidRDefault="002475F5">
      <w:pPr>
        <w:pStyle w:val="TOC1"/>
        <w:rPr>
          <w:rFonts w:ascii="Calibri" w:hAnsi="Calibri"/>
          <w:szCs w:val="22"/>
          <w:lang w:eastAsia="en-GB"/>
        </w:rPr>
      </w:pPr>
      <w:r>
        <w:t>I.2</w:t>
      </w:r>
      <w:r w:rsidRPr="00CD4CBB">
        <w:rPr>
          <w:rFonts w:ascii="Calibri" w:hAnsi="Calibri"/>
          <w:szCs w:val="22"/>
          <w:lang w:eastAsia="en-GB"/>
        </w:rPr>
        <w:tab/>
      </w:r>
      <w:r>
        <w:t>Info package for transfer of MCVideo information</w:t>
      </w:r>
      <w:r>
        <w:tab/>
      </w:r>
      <w:r>
        <w:fldChar w:fldCharType="begin" w:fldLock="1"/>
      </w:r>
      <w:r>
        <w:instrText xml:space="preserve"> PAGEREF _Toc73959119 \h </w:instrText>
      </w:r>
      <w:r>
        <w:fldChar w:fldCharType="separate"/>
      </w:r>
      <w:r>
        <w:t>439</w:t>
      </w:r>
      <w:r>
        <w:fldChar w:fldCharType="end"/>
      </w:r>
    </w:p>
    <w:p w14:paraId="7B6B1C8E" w14:textId="77777777" w:rsidR="002475F5" w:rsidRPr="00CD4CBB" w:rsidRDefault="002475F5">
      <w:pPr>
        <w:pStyle w:val="TOC2"/>
        <w:rPr>
          <w:rFonts w:ascii="Calibri" w:hAnsi="Calibri"/>
          <w:sz w:val="22"/>
          <w:szCs w:val="22"/>
          <w:lang w:eastAsia="en-GB"/>
        </w:rPr>
      </w:pPr>
      <w:r w:rsidRPr="00274CF8">
        <w:rPr>
          <w:lang w:val="en-US"/>
        </w:rPr>
        <w:t>I.2.1</w:t>
      </w:r>
      <w:r w:rsidRPr="00CD4CBB">
        <w:rPr>
          <w:rFonts w:ascii="Calibri" w:hAnsi="Calibri"/>
          <w:sz w:val="22"/>
          <w:szCs w:val="22"/>
          <w:lang w:eastAsia="en-GB"/>
        </w:rPr>
        <w:tab/>
      </w:r>
      <w:r w:rsidRPr="00274CF8">
        <w:rPr>
          <w:lang w:val="en-US"/>
        </w:rPr>
        <w:t>Scope</w:t>
      </w:r>
      <w:r>
        <w:tab/>
      </w:r>
      <w:r>
        <w:fldChar w:fldCharType="begin" w:fldLock="1"/>
      </w:r>
      <w:r>
        <w:instrText xml:space="preserve"> PAGEREF _Toc73959120 \h </w:instrText>
      </w:r>
      <w:r>
        <w:fldChar w:fldCharType="separate"/>
      </w:r>
      <w:r>
        <w:t>439</w:t>
      </w:r>
      <w:r>
        <w:fldChar w:fldCharType="end"/>
      </w:r>
    </w:p>
    <w:p w14:paraId="57336AA5" w14:textId="77777777" w:rsidR="002475F5" w:rsidRPr="00CD4CBB" w:rsidRDefault="002475F5">
      <w:pPr>
        <w:pStyle w:val="TOC2"/>
        <w:rPr>
          <w:rFonts w:ascii="Calibri" w:hAnsi="Calibri"/>
          <w:sz w:val="22"/>
          <w:szCs w:val="22"/>
          <w:lang w:eastAsia="en-GB"/>
        </w:rPr>
      </w:pPr>
      <w:r w:rsidRPr="00274CF8">
        <w:rPr>
          <w:lang w:val="en-US"/>
        </w:rPr>
        <w:t>I.2.2</w:t>
      </w:r>
      <w:r w:rsidRPr="00CD4CBB">
        <w:rPr>
          <w:rFonts w:ascii="Calibri" w:hAnsi="Calibri"/>
          <w:sz w:val="22"/>
          <w:szCs w:val="22"/>
          <w:lang w:eastAsia="en-GB"/>
        </w:rPr>
        <w:tab/>
      </w:r>
      <w:r w:rsidRPr="00274CF8">
        <w:rPr>
          <w:lang w:val="en-US"/>
        </w:rPr>
        <w:t>g.3gpp.mcvideo-info info package</w:t>
      </w:r>
      <w:r>
        <w:tab/>
      </w:r>
      <w:r>
        <w:fldChar w:fldCharType="begin" w:fldLock="1"/>
      </w:r>
      <w:r>
        <w:instrText xml:space="preserve"> PAGEREF _Toc73959121 \h </w:instrText>
      </w:r>
      <w:r>
        <w:fldChar w:fldCharType="separate"/>
      </w:r>
      <w:r>
        <w:t>439</w:t>
      </w:r>
      <w:r>
        <w:fldChar w:fldCharType="end"/>
      </w:r>
    </w:p>
    <w:p w14:paraId="6A8F2DE8" w14:textId="77777777" w:rsidR="002475F5" w:rsidRPr="00CD4CBB" w:rsidRDefault="002475F5">
      <w:pPr>
        <w:pStyle w:val="TOC3"/>
        <w:rPr>
          <w:rFonts w:ascii="Calibri" w:hAnsi="Calibri"/>
          <w:sz w:val="22"/>
          <w:szCs w:val="22"/>
          <w:lang w:eastAsia="en-GB"/>
        </w:rPr>
      </w:pPr>
      <w:r w:rsidRPr="00274CF8">
        <w:rPr>
          <w:lang w:val="en-US"/>
        </w:rPr>
        <w:t>I.2.2.1</w:t>
      </w:r>
      <w:r w:rsidRPr="00CD4CBB">
        <w:rPr>
          <w:rFonts w:ascii="Calibri" w:hAnsi="Calibri"/>
          <w:sz w:val="22"/>
          <w:szCs w:val="22"/>
          <w:lang w:eastAsia="en-GB"/>
        </w:rPr>
        <w:tab/>
      </w:r>
      <w:r w:rsidRPr="00274CF8">
        <w:rPr>
          <w:lang w:val="en-US"/>
        </w:rPr>
        <w:t>Overall description</w:t>
      </w:r>
      <w:r>
        <w:tab/>
      </w:r>
      <w:r>
        <w:fldChar w:fldCharType="begin" w:fldLock="1"/>
      </w:r>
      <w:r>
        <w:instrText xml:space="preserve"> PAGEREF _Toc73959122 \h </w:instrText>
      </w:r>
      <w:r>
        <w:fldChar w:fldCharType="separate"/>
      </w:r>
      <w:r>
        <w:t>439</w:t>
      </w:r>
      <w:r>
        <w:fldChar w:fldCharType="end"/>
      </w:r>
    </w:p>
    <w:p w14:paraId="11E101B0" w14:textId="77777777" w:rsidR="002475F5" w:rsidRPr="00CD4CBB" w:rsidRDefault="002475F5">
      <w:pPr>
        <w:pStyle w:val="TOC3"/>
        <w:rPr>
          <w:rFonts w:ascii="Calibri" w:hAnsi="Calibri"/>
          <w:sz w:val="22"/>
          <w:szCs w:val="22"/>
          <w:lang w:eastAsia="en-GB"/>
        </w:rPr>
      </w:pPr>
      <w:r w:rsidRPr="00274CF8">
        <w:rPr>
          <w:lang w:val="en-US"/>
        </w:rPr>
        <w:t>I.2.2.2</w:t>
      </w:r>
      <w:r w:rsidRPr="00CD4CBB">
        <w:rPr>
          <w:rFonts w:ascii="Calibri" w:hAnsi="Calibri"/>
          <w:sz w:val="22"/>
          <w:szCs w:val="22"/>
          <w:lang w:eastAsia="en-GB"/>
        </w:rPr>
        <w:tab/>
      </w:r>
      <w:r w:rsidRPr="00274CF8">
        <w:rPr>
          <w:lang w:val="en-US"/>
        </w:rPr>
        <w:t>Applicability</w:t>
      </w:r>
      <w:r>
        <w:tab/>
      </w:r>
      <w:r>
        <w:fldChar w:fldCharType="begin" w:fldLock="1"/>
      </w:r>
      <w:r>
        <w:instrText xml:space="preserve"> PAGEREF _Toc73959123 \h </w:instrText>
      </w:r>
      <w:r>
        <w:fldChar w:fldCharType="separate"/>
      </w:r>
      <w:r>
        <w:t>439</w:t>
      </w:r>
      <w:r>
        <w:fldChar w:fldCharType="end"/>
      </w:r>
    </w:p>
    <w:p w14:paraId="000A7FB4" w14:textId="77777777" w:rsidR="002475F5" w:rsidRPr="00CD4CBB" w:rsidRDefault="002475F5">
      <w:pPr>
        <w:pStyle w:val="TOC3"/>
        <w:rPr>
          <w:rFonts w:ascii="Calibri" w:hAnsi="Calibri"/>
          <w:sz w:val="22"/>
          <w:szCs w:val="22"/>
          <w:lang w:eastAsia="en-GB"/>
        </w:rPr>
      </w:pPr>
      <w:r w:rsidRPr="00274CF8">
        <w:t>I</w:t>
      </w:r>
      <w:r>
        <w:t>.2.2.3</w:t>
      </w:r>
      <w:r w:rsidRPr="00CD4CBB">
        <w:rPr>
          <w:rFonts w:ascii="Calibri" w:hAnsi="Calibri"/>
          <w:sz w:val="22"/>
          <w:szCs w:val="22"/>
          <w:lang w:eastAsia="en-GB"/>
        </w:rPr>
        <w:tab/>
      </w:r>
      <w:r>
        <w:t>Appropriateness of INFO Package Usage</w:t>
      </w:r>
      <w:r>
        <w:tab/>
      </w:r>
      <w:r>
        <w:fldChar w:fldCharType="begin" w:fldLock="1"/>
      </w:r>
      <w:r>
        <w:instrText xml:space="preserve"> PAGEREF _Toc73959124 \h </w:instrText>
      </w:r>
      <w:r>
        <w:fldChar w:fldCharType="separate"/>
      </w:r>
      <w:r>
        <w:t>439</w:t>
      </w:r>
      <w:r>
        <w:fldChar w:fldCharType="end"/>
      </w:r>
    </w:p>
    <w:p w14:paraId="2DD1C9CC" w14:textId="77777777" w:rsidR="002475F5" w:rsidRPr="00CD4CBB" w:rsidRDefault="002475F5">
      <w:pPr>
        <w:pStyle w:val="TOC3"/>
        <w:rPr>
          <w:rFonts w:ascii="Calibri" w:hAnsi="Calibri"/>
          <w:sz w:val="22"/>
          <w:szCs w:val="22"/>
          <w:lang w:eastAsia="en-GB"/>
        </w:rPr>
      </w:pPr>
      <w:r w:rsidRPr="00274CF8">
        <w:rPr>
          <w:lang w:val="en-US"/>
        </w:rPr>
        <w:t>I.2.2.4</w:t>
      </w:r>
      <w:r w:rsidRPr="00CD4CBB">
        <w:rPr>
          <w:rFonts w:ascii="Calibri" w:hAnsi="Calibri"/>
          <w:sz w:val="22"/>
          <w:szCs w:val="22"/>
          <w:lang w:eastAsia="en-GB"/>
        </w:rPr>
        <w:tab/>
      </w:r>
      <w:r w:rsidRPr="00274CF8">
        <w:rPr>
          <w:lang w:val="en-US"/>
        </w:rPr>
        <w:t>Info package name</w:t>
      </w:r>
      <w:r>
        <w:tab/>
      </w:r>
      <w:r>
        <w:fldChar w:fldCharType="begin" w:fldLock="1"/>
      </w:r>
      <w:r>
        <w:instrText xml:space="preserve"> PAGEREF _Toc73959125 \h </w:instrText>
      </w:r>
      <w:r>
        <w:fldChar w:fldCharType="separate"/>
      </w:r>
      <w:r>
        <w:t>440</w:t>
      </w:r>
      <w:r>
        <w:fldChar w:fldCharType="end"/>
      </w:r>
    </w:p>
    <w:p w14:paraId="643773CC" w14:textId="77777777" w:rsidR="002475F5" w:rsidRPr="00CD4CBB" w:rsidRDefault="002475F5">
      <w:pPr>
        <w:pStyle w:val="TOC3"/>
        <w:rPr>
          <w:rFonts w:ascii="Calibri" w:hAnsi="Calibri"/>
          <w:sz w:val="22"/>
          <w:szCs w:val="22"/>
          <w:lang w:eastAsia="en-GB"/>
        </w:rPr>
      </w:pPr>
      <w:r w:rsidRPr="00274CF8">
        <w:t>I</w:t>
      </w:r>
      <w:r>
        <w:t>.2.2.5</w:t>
      </w:r>
      <w:r w:rsidRPr="00CD4CBB">
        <w:rPr>
          <w:rFonts w:ascii="Calibri" w:hAnsi="Calibri"/>
          <w:sz w:val="22"/>
          <w:szCs w:val="22"/>
          <w:lang w:eastAsia="en-GB"/>
        </w:rPr>
        <w:tab/>
      </w:r>
      <w:r>
        <w:t>Info package parameters</w:t>
      </w:r>
      <w:r>
        <w:tab/>
      </w:r>
      <w:r>
        <w:fldChar w:fldCharType="begin" w:fldLock="1"/>
      </w:r>
      <w:r>
        <w:instrText xml:space="preserve"> PAGEREF _Toc73959126 \h </w:instrText>
      </w:r>
      <w:r>
        <w:fldChar w:fldCharType="separate"/>
      </w:r>
      <w:r>
        <w:t>440</w:t>
      </w:r>
      <w:r>
        <w:fldChar w:fldCharType="end"/>
      </w:r>
    </w:p>
    <w:p w14:paraId="3E6234AC" w14:textId="77777777" w:rsidR="002475F5" w:rsidRPr="00CD4CBB" w:rsidRDefault="002475F5">
      <w:pPr>
        <w:pStyle w:val="TOC3"/>
        <w:rPr>
          <w:rFonts w:ascii="Calibri" w:hAnsi="Calibri"/>
          <w:sz w:val="22"/>
          <w:szCs w:val="22"/>
          <w:lang w:eastAsia="en-GB"/>
        </w:rPr>
      </w:pPr>
      <w:r w:rsidRPr="00274CF8">
        <w:t>I</w:t>
      </w:r>
      <w:r>
        <w:t>.2.2.6</w:t>
      </w:r>
      <w:r w:rsidRPr="00CD4CBB">
        <w:rPr>
          <w:rFonts w:ascii="Calibri" w:hAnsi="Calibri"/>
          <w:sz w:val="22"/>
          <w:szCs w:val="22"/>
          <w:lang w:eastAsia="en-GB"/>
        </w:rPr>
        <w:tab/>
      </w:r>
      <w:r>
        <w:t>SIP options tags</w:t>
      </w:r>
      <w:r>
        <w:tab/>
      </w:r>
      <w:r>
        <w:fldChar w:fldCharType="begin" w:fldLock="1"/>
      </w:r>
      <w:r>
        <w:instrText xml:space="preserve"> PAGEREF _Toc73959127 \h </w:instrText>
      </w:r>
      <w:r>
        <w:fldChar w:fldCharType="separate"/>
      </w:r>
      <w:r>
        <w:t>440</w:t>
      </w:r>
      <w:r>
        <w:fldChar w:fldCharType="end"/>
      </w:r>
    </w:p>
    <w:p w14:paraId="588B82F9" w14:textId="77777777" w:rsidR="002475F5" w:rsidRPr="00CD4CBB" w:rsidRDefault="002475F5">
      <w:pPr>
        <w:pStyle w:val="TOC3"/>
        <w:rPr>
          <w:rFonts w:ascii="Calibri" w:hAnsi="Calibri"/>
          <w:sz w:val="22"/>
          <w:szCs w:val="22"/>
          <w:lang w:eastAsia="en-GB"/>
        </w:rPr>
      </w:pPr>
      <w:r w:rsidRPr="00274CF8">
        <w:t>I</w:t>
      </w:r>
      <w:r>
        <w:t>.2.2.</w:t>
      </w:r>
      <w:r w:rsidRPr="00274CF8">
        <w:rPr>
          <w:lang w:val="en-US"/>
        </w:rPr>
        <w:t>7</w:t>
      </w:r>
      <w:r w:rsidRPr="00CD4CBB">
        <w:rPr>
          <w:rFonts w:ascii="Calibri" w:hAnsi="Calibri"/>
          <w:sz w:val="22"/>
          <w:szCs w:val="22"/>
          <w:lang w:eastAsia="en-GB"/>
        </w:rPr>
        <w:tab/>
      </w:r>
      <w:r w:rsidRPr="00274CF8">
        <w:rPr>
          <w:lang w:val="en-US"/>
        </w:rPr>
        <w:t>INFO message body parts</w:t>
      </w:r>
      <w:r>
        <w:tab/>
      </w:r>
      <w:r>
        <w:fldChar w:fldCharType="begin" w:fldLock="1"/>
      </w:r>
      <w:r>
        <w:instrText xml:space="preserve"> PAGEREF _Toc73959128 \h </w:instrText>
      </w:r>
      <w:r>
        <w:fldChar w:fldCharType="separate"/>
      </w:r>
      <w:r>
        <w:t>440</w:t>
      </w:r>
      <w:r>
        <w:fldChar w:fldCharType="end"/>
      </w:r>
    </w:p>
    <w:p w14:paraId="7B2C7826" w14:textId="77777777" w:rsidR="002475F5" w:rsidRPr="00CD4CBB" w:rsidRDefault="002475F5">
      <w:pPr>
        <w:pStyle w:val="TOC3"/>
        <w:rPr>
          <w:rFonts w:ascii="Calibri" w:hAnsi="Calibri"/>
          <w:sz w:val="22"/>
          <w:szCs w:val="22"/>
          <w:lang w:eastAsia="en-GB"/>
        </w:rPr>
      </w:pPr>
      <w:r w:rsidRPr="00274CF8">
        <w:t>I</w:t>
      </w:r>
      <w:r>
        <w:t>.</w:t>
      </w:r>
      <w:r w:rsidRPr="00274CF8">
        <w:rPr>
          <w:lang w:val="en-US"/>
        </w:rPr>
        <w:t>2.2.8</w:t>
      </w:r>
      <w:r w:rsidRPr="00CD4CBB">
        <w:rPr>
          <w:rFonts w:ascii="Calibri" w:hAnsi="Calibri"/>
          <w:sz w:val="22"/>
          <w:szCs w:val="22"/>
          <w:lang w:eastAsia="en-GB"/>
        </w:rPr>
        <w:tab/>
      </w:r>
      <w:r w:rsidRPr="00274CF8">
        <w:rPr>
          <w:lang w:val="en-US"/>
        </w:rPr>
        <w:t>Info package usage restrictions</w:t>
      </w:r>
      <w:r>
        <w:tab/>
      </w:r>
      <w:r>
        <w:fldChar w:fldCharType="begin" w:fldLock="1"/>
      </w:r>
      <w:r>
        <w:instrText xml:space="preserve"> PAGEREF _Toc73959129 \h </w:instrText>
      </w:r>
      <w:r>
        <w:fldChar w:fldCharType="separate"/>
      </w:r>
      <w:r>
        <w:t>440</w:t>
      </w:r>
      <w:r>
        <w:fldChar w:fldCharType="end"/>
      </w:r>
    </w:p>
    <w:p w14:paraId="740A4702" w14:textId="77777777" w:rsidR="002475F5" w:rsidRPr="00CD4CBB" w:rsidRDefault="002475F5">
      <w:pPr>
        <w:pStyle w:val="TOC3"/>
        <w:rPr>
          <w:rFonts w:ascii="Calibri" w:hAnsi="Calibri"/>
          <w:sz w:val="22"/>
          <w:szCs w:val="22"/>
          <w:lang w:eastAsia="en-GB"/>
        </w:rPr>
      </w:pPr>
      <w:r w:rsidRPr="00274CF8">
        <w:t>I</w:t>
      </w:r>
      <w:r>
        <w:t>.</w:t>
      </w:r>
      <w:r w:rsidRPr="00274CF8">
        <w:rPr>
          <w:lang w:val="en-US"/>
        </w:rPr>
        <w:t>2.2.9</w:t>
      </w:r>
      <w:r w:rsidRPr="00CD4CBB">
        <w:rPr>
          <w:rFonts w:ascii="Calibri" w:hAnsi="Calibri"/>
          <w:sz w:val="22"/>
          <w:szCs w:val="22"/>
          <w:lang w:eastAsia="en-GB"/>
        </w:rPr>
        <w:tab/>
      </w:r>
      <w:r w:rsidRPr="00274CF8">
        <w:rPr>
          <w:lang w:val="en-US"/>
        </w:rPr>
        <w:t>Rate of INFO Requests</w:t>
      </w:r>
      <w:r>
        <w:tab/>
      </w:r>
      <w:r>
        <w:fldChar w:fldCharType="begin" w:fldLock="1"/>
      </w:r>
      <w:r>
        <w:instrText xml:space="preserve"> PAGEREF _Toc73959130 \h </w:instrText>
      </w:r>
      <w:r>
        <w:fldChar w:fldCharType="separate"/>
      </w:r>
      <w:r>
        <w:t>440</w:t>
      </w:r>
      <w:r>
        <w:fldChar w:fldCharType="end"/>
      </w:r>
    </w:p>
    <w:p w14:paraId="495305A5" w14:textId="77777777" w:rsidR="002475F5" w:rsidRPr="00CD4CBB" w:rsidRDefault="002475F5">
      <w:pPr>
        <w:pStyle w:val="TOC3"/>
        <w:rPr>
          <w:rFonts w:ascii="Calibri" w:hAnsi="Calibri"/>
          <w:sz w:val="22"/>
          <w:szCs w:val="22"/>
          <w:lang w:eastAsia="en-GB"/>
        </w:rPr>
      </w:pPr>
      <w:r w:rsidRPr="00274CF8">
        <w:t>I</w:t>
      </w:r>
      <w:r>
        <w:t>.</w:t>
      </w:r>
      <w:r w:rsidRPr="00274CF8">
        <w:rPr>
          <w:lang w:val="en-US"/>
        </w:rPr>
        <w:t>2.2.10</w:t>
      </w:r>
      <w:r w:rsidRPr="00CD4CBB">
        <w:rPr>
          <w:rFonts w:ascii="Calibri" w:hAnsi="Calibri"/>
          <w:sz w:val="22"/>
          <w:szCs w:val="22"/>
          <w:lang w:eastAsia="en-GB"/>
        </w:rPr>
        <w:tab/>
      </w:r>
      <w:r w:rsidRPr="00274CF8">
        <w:rPr>
          <w:lang w:val="en-US"/>
        </w:rPr>
        <w:t>Info package security considerations</w:t>
      </w:r>
      <w:r>
        <w:tab/>
      </w:r>
      <w:r>
        <w:fldChar w:fldCharType="begin" w:fldLock="1"/>
      </w:r>
      <w:r>
        <w:instrText xml:space="preserve"> PAGEREF _Toc73959131 \h </w:instrText>
      </w:r>
      <w:r>
        <w:fldChar w:fldCharType="separate"/>
      </w:r>
      <w:r>
        <w:t>440</w:t>
      </w:r>
      <w:r>
        <w:fldChar w:fldCharType="end"/>
      </w:r>
    </w:p>
    <w:p w14:paraId="110C76C4" w14:textId="77777777" w:rsidR="002475F5" w:rsidRPr="00CD4CBB" w:rsidRDefault="002475F5">
      <w:pPr>
        <w:pStyle w:val="TOC3"/>
        <w:rPr>
          <w:rFonts w:ascii="Calibri" w:hAnsi="Calibri"/>
          <w:sz w:val="22"/>
          <w:szCs w:val="22"/>
          <w:lang w:eastAsia="en-GB"/>
        </w:rPr>
      </w:pPr>
      <w:r w:rsidRPr="00274CF8">
        <w:t>I</w:t>
      </w:r>
      <w:r>
        <w:t>.</w:t>
      </w:r>
      <w:r w:rsidRPr="00274CF8">
        <w:rPr>
          <w:lang w:val="en-US"/>
        </w:rPr>
        <w:t>2.2.11</w:t>
      </w:r>
      <w:r w:rsidRPr="00CD4CBB">
        <w:rPr>
          <w:rFonts w:ascii="Calibri" w:hAnsi="Calibri"/>
          <w:sz w:val="22"/>
          <w:szCs w:val="22"/>
          <w:lang w:eastAsia="en-GB"/>
        </w:rPr>
        <w:tab/>
      </w:r>
      <w:r w:rsidRPr="00274CF8">
        <w:rPr>
          <w:lang w:val="en-US"/>
        </w:rPr>
        <w:t>Implementation details and examples</w:t>
      </w:r>
      <w:r>
        <w:tab/>
      </w:r>
      <w:r>
        <w:fldChar w:fldCharType="begin" w:fldLock="1"/>
      </w:r>
      <w:r>
        <w:instrText xml:space="preserve"> PAGEREF _Toc73959132 \h </w:instrText>
      </w:r>
      <w:r>
        <w:fldChar w:fldCharType="separate"/>
      </w:r>
      <w:r>
        <w:t>440</w:t>
      </w:r>
      <w:r>
        <w:fldChar w:fldCharType="end"/>
      </w:r>
    </w:p>
    <w:p w14:paraId="2634FF4B" w14:textId="77777777" w:rsidR="002475F5" w:rsidRPr="00CD4CBB" w:rsidRDefault="002475F5">
      <w:pPr>
        <w:pStyle w:val="TOC8"/>
        <w:rPr>
          <w:rFonts w:ascii="Calibri" w:hAnsi="Calibri"/>
          <w:b w:val="0"/>
          <w:szCs w:val="22"/>
          <w:lang w:eastAsia="en-GB"/>
        </w:rPr>
      </w:pPr>
      <w:r>
        <w:t xml:space="preserve">Annex </w:t>
      </w:r>
      <w:r w:rsidRPr="00274CF8">
        <w:t>J</w:t>
      </w:r>
      <w:r>
        <w:t xml:space="preserve"> (informative): Change history</w:t>
      </w:r>
      <w:r>
        <w:tab/>
      </w:r>
      <w:r>
        <w:fldChar w:fldCharType="begin" w:fldLock="1"/>
      </w:r>
      <w:r>
        <w:instrText xml:space="preserve"> PAGEREF _Toc73959133 \h </w:instrText>
      </w:r>
      <w:r>
        <w:fldChar w:fldCharType="separate"/>
      </w:r>
      <w:r>
        <w:t>4</w:t>
      </w:r>
      <w:r>
        <w:t>4</w:t>
      </w:r>
      <w:r>
        <w:t>1</w:t>
      </w:r>
      <w:r>
        <w:fldChar w:fldCharType="end"/>
      </w:r>
    </w:p>
    <w:p w14:paraId="5A329BAA" w14:textId="77777777" w:rsidR="00080512" w:rsidRPr="0079589D" w:rsidRDefault="00D54DD6">
      <w:r>
        <w:rPr>
          <w:noProof/>
          <w:sz w:val="22"/>
        </w:rPr>
        <w:fldChar w:fldCharType="end"/>
      </w:r>
    </w:p>
    <w:p w14:paraId="628AA42B" w14:textId="77777777" w:rsidR="00080512" w:rsidRPr="0079589D" w:rsidRDefault="00080512">
      <w:pPr>
        <w:pStyle w:val="Heading1"/>
      </w:pPr>
      <w:r w:rsidRPr="0079589D">
        <w:br w:type="page"/>
      </w:r>
      <w:bookmarkStart w:id="3" w:name="_Toc20152236"/>
      <w:bookmarkStart w:id="4" w:name="_Toc27494901"/>
      <w:bookmarkStart w:id="5" w:name="_Toc36108369"/>
      <w:bookmarkStart w:id="6" w:name="_Toc73958152"/>
      <w:r w:rsidRPr="0079589D">
        <w:t>Foreword</w:t>
      </w:r>
      <w:bookmarkEnd w:id="3"/>
      <w:bookmarkEnd w:id="4"/>
      <w:bookmarkEnd w:id="5"/>
      <w:bookmarkEnd w:id="6"/>
    </w:p>
    <w:p w14:paraId="7BC8F689"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7A6DBB4"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7478500" w14:textId="77777777" w:rsidR="00080512" w:rsidRPr="0079589D" w:rsidRDefault="00080512">
      <w:pPr>
        <w:pStyle w:val="B1"/>
      </w:pPr>
      <w:r w:rsidRPr="0079589D">
        <w:t>Version x.y.z</w:t>
      </w:r>
    </w:p>
    <w:p w14:paraId="5DC60719" w14:textId="77777777" w:rsidR="00080512" w:rsidRPr="0079589D" w:rsidRDefault="00080512">
      <w:pPr>
        <w:pStyle w:val="B1"/>
      </w:pPr>
      <w:r w:rsidRPr="0079589D">
        <w:t>where:</w:t>
      </w:r>
    </w:p>
    <w:p w14:paraId="110B2978" w14:textId="77777777" w:rsidR="00080512" w:rsidRPr="0079589D" w:rsidRDefault="00080512">
      <w:pPr>
        <w:pStyle w:val="B2"/>
      </w:pPr>
      <w:r w:rsidRPr="0079589D">
        <w:t>x</w:t>
      </w:r>
      <w:r w:rsidRPr="0079589D">
        <w:tab/>
        <w:t>the first digit:</w:t>
      </w:r>
    </w:p>
    <w:p w14:paraId="74429CD5" w14:textId="77777777" w:rsidR="00080512" w:rsidRPr="0079589D" w:rsidRDefault="00080512">
      <w:pPr>
        <w:pStyle w:val="B3"/>
      </w:pPr>
      <w:r w:rsidRPr="0079589D">
        <w:t>1</w:t>
      </w:r>
      <w:r w:rsidRPr="0079589D">
        <w:tab/>
        <w:t>presented to TSG for information;</w:t>
      </w:r>
    </w:p>
    <w:p w14:paraId="3A879915" w14:textId="77777777" w:rsidR="00080512" w:rsidRPr="0079589D" w:rsidRDefault="00080512">
      <w:pPr>
        <w:pStyle w:val="B3"/>
      </w:pPr>
      <w:r w:rsidRPr="0079589D">
        <w:t>2</w:t>
      </w:r>
      <w:r w:rsidRPr="0079589D">
        <w:tab/>
        <w:t>presented to TSG for approval;</w:t>
      </w:r>
    </w:p>
    <w:p w14:paraId="7F087E49" w14:textId="77777777" w:rsidR="00080512" w:rsidRPr="0079589D" w:rsidRDefault="00080512">
      <w:pPr>
        <w:pStyle w:val="B3"/>
      </w:pPr>
      <w:r w:rsidRPr="0079589D">
        <w:t>3</w:t>
      </w:r>
      <w:r w:rsidRPr="0079589D">
        <w:tab/>
        <w:t>or greater indicates TSG approved document under change control.</w:t>
      </w:r>
    </w:p>
    <w:p w14:paraId="03E1B78D"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054B479C" w14:textId="77777777" w:rsidR="00080512" w:rsidRPr="0079589D" w:rsidRDefault="00080512">
      <w:pPr>
        <w:pStyle w:val="B2"/>
      </w:pPr>
      <w:r w:rsidRPr="0079589D">
        <w:t>z</w:t>
      </w:r>
      <w:r w:rsidRPr="0079589D">
        <w:tab/>
        <w:t>the third digit is incremented when editorial only changes have been incorporated in the document.</w:t>
      </w:r>
    </w:p>
    <w:p w14:paraId="3406E5AB" w14:textId="77777777" w:rsidR="00080512" w:rsidRPr="0079589D" w:rsidRDefault="00080512">
      <w:pPr>
        <w:pStyle w:val="Heading1"/>
      </w:pPr>
      <w:r w:rsidRPr="0079589D">
        <w:br w:type="page"/>
      </w:r>
      <w:bookmarkStart w:id="7" w:name="_Toc20152237"/>
      <w:bookmarkStart w:id="8" w:name="_Toc27494902"/>
      <w:bookmarkStart w:id="9" w:name="_Toc36108370"/>
      <w:bookmarkStart w:id="10" w:name="_Toc73958153"/>
      <w:r w:rsidRPr="0079589D">
        <w:t>1</w:t>
      </w:r>
      <w:r w:rsidRPr="0079589D">
        <w:tab/>
        <w:t>Scope</w:t>
      </w:r>
      <w:bookmarkEnd w:id="7"/>
      <w:bookmarkEnd w:id="8"/>
      <w:bookmarkEnd w:id="9"/>
      <w:bookmarkEnd w:id="10"/>
    </w:p>
    <w:p w14:paraId="07A59B3B" w14:textId="77777777" w:rsidR="00A804A5" w:rsidRPr="0079589D" w:rsidRDefault="00080512" w:rsidP="00A804A5">
      <w:r w:rsidRPr="0079589D">
        <w:t xml:space="preserve">The present document </w:t>
      </w:r>
      <w:r w:rsidR="00A804A5" w:rsidRPr="0079589D">
        <w:t xml:space="preserve">specifies the signalling control needed to support Mission Critical Video (MCVideo) service. </w:t>
      </w:r>
    </w:p>
    <w:p w14:paraId="7740CC32"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0BE688FD" w14:textId="77777777" w:rsidR="00A804A5" w:rsidRPr="0079589D" w:rsidRDefault="00A804A5" w:rsidP="00A804A5">
      <w:r w:rsidRPr="0079589D">
        <w:t>The present document is applicable to User Equipment (UE) supporting MCVideo client, and MCVideo server.</w:t>
      </w:r>
    </w:p>
    <w:p w14:paraId="2621F7E7" w14:textId="77777777" w:rsidR="00080512" w:rsidRPr="0079589D" w:rsidRDefault="00080512">
      <w:pPr>
        <w:pStyle w:val="Heading1"/>
      </w:pPr>
      <w:bookmarkStart w:id="11" w:name="_Toc20152238"/>
      <w:bookmarkStart w:id="12" w:name="_Toc27494903"/>
      <w:bookmarkStart w:id="13" w:name="_Toc36108371"/>
      <w:bookmarkStart w:id="14" w:name="_Toc73958154"/>
      <w:r w:rsidRPr="0079589D">
        <w:t>2</w:t>
      </w:r>
      <w:r w:rsidRPr="0079589D">
        <w:tab/>
        <w:t>References</w:t>
      </w:r>
      <w:bookmarkEnd w:id="11"/>
      <w:bookmarkEnd w:id="12"/>
      <w:bookmarkEnd w:id="13"/>
      <w:bookmarkEnd w:id="14"/>
    </w:p>
    <w:p w14:paraId="00300FEB" w14:textId="77777777" w:rsidR="00080512" w:rsidRPr="0079589D" w:rsidRDefault="00080512">
      <w:r w:rsidRPr="0079589D">
        <w:t>The following documents contain provisions which, through reference in this text, constitute provisions of the present document.</w:t>
      </w:r>
    </w:p>
    <w:p w14:paraId="4EDF6A49" w14:textId="77777777" w:rsidR="00080512" w:rsidRPr="0079589D" w:rsidRDefault="00051834" w:rsidP="00051834">
      <w:pPr>
        <w:pStyle w:val="B1"/>
      </w:pPr>
      <w:bookmarkStart w:id="15" w:name="OLE_LINK1"/>
      <w:bookmarkStart w:id="16" w:name="OLE_LINK2"/>
      <w:bookmarkStart w:id="17" w:name="OLE_LINK3"/>
      <w:bookmarkStart w:id="18" w:name="OLE_LINK4"/>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6BFD4A09"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6F0E297D"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bookmarkEnd w:id="15"/>
    <w:bookmarkEnd w:id="16"/>
    <w:bookmarkEnd w:id="17"/>
    <w:bookmarkEnd w:id="18"/>
    <w:p w14:paraId="0D5A81BF" w14:textId="77777777" w:rsidR="00EC4A25" w:rsidRPr="0079589D" w:rsidRDefault="00EC4A25" w:rsidP="00EC4A25">
      <w:pPr>
        <w:pStyle w:val="EX"/>
      </w:pPr>
      <w:r w:rsidRPr="0079589D">
        <w:t>[1]</w:t>
      </w:r>
      <w:r w:rsidRPr="0079589D">
        <w:tab/>
        <w:t>3GPP TR 21.905: "Vocabulary for 3GPP Specifications".</w:t>
      </w:r>
    </w:p>
    <w:p w14:paraId="64302E10" w14:textId="77777777" w:rsidR="00E849B1" w:rsidRPr="0079589D" w:rsidRDefault="00663E6F" w:rsidP="00E849B1">
      <w:pPr>
        <w:pStyle w:val="EX"/>
        <w:rPr>
          <w:lang w:val="en-GB"/>
        </w:rPr>
      </w:pPr>
      <w:r w:rsidRPr="0079589D">
        <w:t>[2]</w:t>
      </w:r>
      <w:r w:rsidR="00E849B1" w:rsidRPr="0079589D">
        <w:rPr>
          <w:lang w:val="en-GB"/>
        </w:rPr>
        <w:tab/>
        <w:t>IETF RFC </w:t>
      </w:r>
      <w:r w:rsidR="00E849B1" w:rsidRPr="0079589D">
        <w:rPr>
          <w:lang w:val="en-GB" w:eastAsia="ko-KR"/>
        </w:rPr>
        <w:t>4566 (July 2006)</w:t>
      </w:r>
      <w:r w:rsidR="00E849B1" w:rsidRPr="0079589D">
        <w:rPr>
          <w:lang w:val="en-GB"/>
        </w:rPr>
        <w:t>: "</w:t>
      </w:r>
      <w:r w:rsidR="00E849B1" w:rsidRPr="0079589D">
        <w:rPr>
          <w:lang w:val="en-GB" w:eastAsia="ko-KR"/>
        </w:rPr>
        <w:t>Session Description Protocol</w:t>
      </w:r>
      <w:r w:rsidR="00E849B1" w:rsidRPr="0079589D">
        <w:rPr>
          <w:lang w:val="en-GB"/>
        </w:rPr>
        <w:t>".</w:t>
      </w:r>
    </w:p>
    <w:p w14:paraId="27640610" w14:textId="77777777" w:rsidR="00E849B1" w:rsidRPr="0079589D" w:rsidRDefault="00663E6F" w:rsidP="00E849B1">
      <w:pPr>
        <w:pStyle w:val="EX"/>
        <w:rPr>
          <w:lang w:val="en-GB"/>
        </w:rPr>
      </w:pPr>
      <w:r w:rsidRPr="0079589D">
        <w:t>[3]</w:t>
      </w:r>
      <w:r w:rsidR="00E849B1" w:rsidRPr="0079589D">
        <w:rPr>
          <w:lang w:val="en-GB"/>
        </w:rPr>
        <w:tab/>
        <w:t>IETF RFC 3605 (October 2003): "Real Time Control Protocol (RTCP) attribute in Session Description Protocol (SDP)".</w:t>
      </w:r>
    </w:p>
    <w:p w14:paraId="43495D04" w14:textId="77777777" w:rsidR="00E849B1" w:rsidRPr="0079589D" w:rsidRDefault="00663E6F" w:rsidP="00E849B1">
      <w:pPr>
        <w:pStyle w:val="EX"/>
        <w:rPr>
          <w:lang w:val="en-GB"/>
        </w:rPr>
      </w:pPr>
      <w:r w:rsidRPr="0079589D">
        <w:t>[4]</w:t>
      </w:r>
      <w:r w:rsidR="00E849B1" w:rsidRPr="0079589D">
        <w:rPr>
          <w:lang w:val="en-GB"/>
        </w:rPr>
        <w:tab/>
        <w:t>3GPP TS 24.483: "Mission Critical Services (MCS) Management Object (MO)".</w:t>
      </w:r>
    </w:p>
    <w:p w14:paraId="70824E0C" w14:textId="77777777" w:rsidR="00A2479A" w:rsidRDefault="00663E6F" w:rsidP="00F37BB3">
      <w:pPr>
        <w:pStyle w:val="EX"/>
        <w:rPr>
          <w:lang w:val="en-GB"/>
        </w:rPr>
      </w:pPr>
      <w:r w:rsidRPr="0079589D">
        <w:t>[5]</w:t>
      </w:r>
      <w:r w:rsidR="00E849B1" w:rsidRPr="0079589D">
        <w:rPr>
          <w:lang w:val="en-GB"/>
        </w:rPr>
        <w:tab/>
        <w:t>3GPP TS 24.581: "Mission Critical Video (MCVideo) media plane control Protocol specification".</w:t>
      </w:r>
    </w:p>
    <w:p w14:paraId="51F91C44"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5CBE4AEC"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0B4D20FF" w14:textId="77777777" w:rsidR="00F37BB3" w:rsidRPr="0079589D" w:rsidRDefault="00701AA8" w:rsidP="00F37BB3">
      <w:pPr>
        <w:pStyle w:val="EX"/>
        <w:rPr>
          <w:lang w:val="en-GB"/>
        </w:rPr>
      </w:pPr>
      <w:r w:rsidRPr="0079589D">
        <w:t>[8]</w:t>
      </w:r>
      <w:r w:rsidR="00F37BB3" w:rsidRPr="0079589D">
        <w:tab/>
        <w:t>3GPP TS 33.</w:t>
      </w:r>
      <w:r w:rsidR="00BD57BD" w:rsidRPr="0079589D">
        <w:t>1</w:t>
      </w:r>
      <w:r w:rsidR="00BD57BD">
        <w:rPr>
          <w:lang w:val="en-GB"/>
        </w:rPr>
        <w:t>80</w:t>
      </w:r>
      <w:r w:rsidR="00F37BB3" w:rsidRPr="0079589D">
        <w:t>: "</w:t>
      </w:r>
      <w:r w:rsidR="00BD57BD" w:rsidRPr="00AF1DCE">
        <w:t>Security of the mission critical service</w:t>
      </w:r>
      <w:r w:rsidR="00F37BB3" w:rsidRPr="0079589D">
        <w:t>".</w:t>
      </w:r>
    </w:p>
    <w:p w14:paraId="28F78146"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3A271B78"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0955978C" w14:textId="77777777" w:rsidR="003C5050" w:rsidRPr="0079589D" w:rsidRDefault="00622EAA" w:rsidP="003C5050">
      <w:pPr>
        <w:pStyle w:val="EX"/>
      </w:pPr>
      <w:r w:rsidRPr="0079589D">
        <w:t>[11]</w:t>
      </w:r>
      <w:r w:rsidR="003C5050" w:rsidRPr="0079589D">
        <w:rPr>
          <w:lang w:val="en-GB"/>
        </w:rPr>
        <w:tab/>
        <w:t>3GPP TS 24.229: "IP multimedia call control protocol based on Session Initiation Protocol (SIP) and Session Description Protocol (SDP); Stage 3".</w:t>
      </w:r>
    </w:p>
    <w:p w14:paraId="33A39E3E" w14:textId="77777777" w:rsidR="003C5050" w:rsidRPr="0079589D" w:rsidRDefault="00622EAA" w:rsidP="003C5050">
      <w:pPr>
        <w:pStyle w:val="EX"/>
      </w:pPr>
      <w:r w:rsidRPr="0079589D">
        <w:t>[12]</w:t>
      </w:r>
      <w:r w:rsidR="003C5050" w:rsidRPr="0079589D">
        <w:rPr>
          <w:lang w:val="en-GB"/>
        </w:rPr>
        <w:tab/>
        <w:t>IETF RFC 3903 (October 2004): "Session Initiation Protocol (SIP) Extension for Event State Publication".</w:t>
      </w:r>
    </w:p>
    <w:p w14:paraId="26FA75D5" w14:textId="77777777" w:rsidR="003C5050" w:rsidRPr="0079589D" w:rsidRDefault="00622EAA" w:rsidP="003C5050">
      <w:pPr>
        <w:pStyle w:val="EX"/>
        <w:rPr>
          <w:lang w:eastAsia="ko-KR"/>
        </w:rPr>
      </w:pPr>
      <w:r w:rsidRPr="0079589D">
        <w:rPr>
          <w:lang w:eastAsia="ko-KR"/>
        </w:rPr>
        <w:t>[13]</w:t>
      </w:r>
      <w:r w:rsidR="003C5050" w:rsidRPr="0079589D">
        <w:rPr>
          <w:lang w:val="en-GB" w:eastAsia="ko-KR"/>
        </w:rPr>
        <w:tab/>
        <w:t>IETF RFC </w:t>
      </w:r>
      <w:r w:rsidR="003C5050" w:rsidRPr="0079589D">
        <w:rPr>
          <w:rFonts w:eastAsia="SimSun"/>
        </w:rPr>
        <w:t>3856</w:t>
      </w:r>
      <w:r w:rsidR="003C5050" w:rsidRPr="0079589D">
        <w:rPr>
          <w:rFonts w:eastAsia="SimSun"/>
          <w:lang w:val="en-GB"/>
        </w:rPr>
        <w:t xml:space="preserve"> (August 2004)</w:t>
      </w:r>
      <w:r w:rsidR="003C5050" w:rsidRPr="0079589D">
        <w:rPr>
          <w:lang w:val="en-GB" w:eastAsia="ko-KR"/>
        </w:rPr>
        <w:t>: "A Presence Event Package for the Session Initiation Protocol (SIP)".</w:t>
      </w:r>
    </w:p>
    <w:p w14:paraId="718746E4" w14:textId="77777777" w:rsidR="003C5050" w:rsidRPr="0079589D" w:rsidRDefault="00622EAA" w:rsidP="003C5050">
      <w:pPr>
        <w:pStyle w:val="EX"/>
      </w:pPr>
      <w:r w:rsidRPr="0079589D">
        <w:t>[14]</w:t>
      </w:r>
      <w:r w:rsidR="003C5050" w:rsidRPr="0079589D">
        <w:rPr>
          <w:lang w:val="en-GB"/>
        </w:rPr>
        <w:tab/>
        <w:t>IETF RFC 6050 (November 2010): "A Session Initiation Protocol (SIP) Extension for the Identification of Services".</w:t>
      </w:r>
    </w:p>
    <w:p w14:paraId="6DB782D9" w14:textId="77777777" w:rsidR="003C5050" w:rsidRPr="0079589D" w:rsidRDefault="00622EAA" w:rsidP="003C5050">
      <w:pPr>
        <w:pStyle w:val="EX"/>
      </w:pPr>
      <w:r w:rsidRPr="0079589D">
        <w:t>[15]</w:t>
      </w:r>
      <w:r w:rsidR="003C5050" w:rsidRPr="0079589D">
        <w:rPr>
          <w:lang w:val="en-GB"/>
        </w:rPr>
        <w:tab/>
        <w:t>IETF RFC 3261 (June 2002): "SIP: Session Initiation Protocol".</w:t>
      </w:r>
    </w:p>
    <w:p w14:paraId="3423BFEF" w14:textId="77777777" w:rsidR="003C5050" w:rsidRPr="0079589D" w:rsidRDefault="00622EAA" w:rsidP="003C5050">
      <w:pPr>
        <w:pStyle w:val="EX"/>
        <w:rPr>
          <w:lang w:val="en-GB" w:eastAsia="ko-KR"/>
        </w:rPr>
      </w:pPr>
      <w:r w:rsidRPr="0079589D">
        <w:rPr>
          <w:lang w:eastAsia="zh-CN"/>
        </w:rPr>
        <w:t>[16]</w:t>
      </w:r>
      <w:r w:rsidR="003C5050" w:rsidRPr="0079589D">
        <w:rPr>
          <w:lang w:val="en-GB" w:eastAsia="zh-CN"/>
        </w:rPr>
        <w:tab/>
      </w:r>
      <w:r w:rsidR="003C5050" w:rsidRPr="0079589D">
        <w:rPr>
          <w:lang w:val="en-GB"/>
        </w:rPr>
        <w:t>IETF RFC 6665 (July 2012): "SIP-Specific Event Notification".</w:t>
      </w:r>
    </w:p>
    <w:p w14:paraId="5A870C77" w14:textId="77777777" w:rsidR="003C5050" w:rsidRPr="0079589D" w:rsidRDefault="00622EAA" w:rsidP="003C5050">
      <w:pPr>
        <w:pStyle w:val="EX"/>
      </w:pPr>
      <w:r w:rsidRPr="0079589D">
        <w:t>[17]</w:t>
      </w:r>
      <w:r w:rsidR="003C5050" w:rsidRPr="0079589D">
        <w:rPr>
          <w:lang w:val="en-GB"/>
        </w:rPr>
        <w:tab/>
        <w:t>IETF RFC 3428 (December 2002): "Session Initiation Protocol (SIP) Extension for Instant Messaging".</w:t>
      </w:r>
    </w:p>
    <w:p w14:paraId="09F60681" w14:textId="77777777" w:rsidR="003C5050" w:rsidRPr="0079589D" w:rsidRDefault="00622EAA" w:rsidP="003C5050">
      <w:pPr>
        <w:pStyle w:val="EX"/>
        <w:rPr>
          <w:lang w:val="en-GB" w:eastAsia="ko-KR"/>
        </w:rPr>
      </w:pPr>
      <w:r w:rsidRPr="0079589D">
        <w:rPr>
          <w:lang w:eastAsia="ko-KR"/>
        </w:rPr>
        <w:t>[18]</w:t>
      </w:r>
      <w:r w:rsidR="003C5050" w:rsidRPr="0079589D">
        <w:rPr>
          <w:lang w:val="en-GB" w:eastAsia="ko-KR"/>
        </w:rPr>
        <w:tab/>
      </w:r>
      <w:r w:rsidR="003C5050" w:rsidRPr="0079589D">
        <w:rPr>
          <w:rFonts w:eastAsia="SimSun"/>
        </w:rPr>
        <w:t>IETF RFC 3863</w:t>
      </w:r>
      <w:r w:rsidR="003C5050" w:rsidRPr="0079589D">
        <w:rPr>
          <w:rFonts w:eastAsia="SimSun"/>
          <w:lang w:val="en-GB"/>
        </w:rPr>
        <w:t xml:space="preserve"> (August 2004)</w:t>
      </w:r>
      <w:r w:rsidR="003C5050" w:rsidRPr="0079589D">
        <w:rPr>
          <w:lang w:val="en-GB" w:eastAsia="ko-KR"/>
        </w:rPr>
        <w:t>: "Presence Information Data Format (PIDF)".</w:t>
      </w:r>
    </w:p>
    <w:p w14:paraId="3E642B1A"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23D64CAE" w14:textId="77777777" w:rsidR="003C5050" w:rsidRPr="0079589D" w:rsidRDefault="00622EAA" w:rsidP="003C5050">
      <w:pPr>
        <w:pStyle w:val="EX"/>
        <w:rPr>
          <w:lang w:val="en-GB"/>
        </w:rPr>
      </w:pPr>
      <w:r w:rsidRPr="0079589D">
        <w:t>[20]</w:t>
      </w:r>
      <w:r w:rsidR="003C5050" w:rsidRPr="0079589D">
        <w:rPr>
          <w:lang w:val="en-GB"/>
        </w:rPr>
        <w:tab/>
        <w:t>IETF RFC 3841 (August 2004): "Caller Preferences for the Session Initiation Protocol (SIP)".</w:t>
      </w:r>
    </w:p>
    <w:p w14:paraId="6F486695" w14:textId="77777777" w:rsidR="003C5050" w:rsidRPr="0079589D" w:rsidRDefault="00622EAA" w:rsidP="003C5050">
      <w:pPr>
        <w:pStyle w:val="EX"/>
        <w:rPr>
          <w:lang w:val="en-GB"/>
        </w:rPr>
      </w:pPr>
      <w:r w:rsidRPr="0079589D">
        <w:rPr>
          <w:lang w:val="en-GB"/>
        </w:rPr>
        <w:t>[21]</w:t>
      </w:r>
      <w:r w:rsidR="003C5050" w:rsidRPr="0079589D">
        <w:rPr>
          <w:lang w:val="en-GB"/>
        </w:rPr>
        <w:tab/>
      </w:r>
      <w:r w:rsidR="003C5050" w:rsidRPr="0079589D">
        <w:t>IETF RFC 6086</w:t>
      </w:r>
      <w:r w:rsidR="003C5050" w:rsidRPr="0079589D">
        <w:rPr>
          <w:lang w:val="en-GB"/>
        </w:rPr>
        <w:t xml:space="preserve"> (January 2011): "Session Initiation Protocol (SIP) INFO Method and Package Framework"</w:t>
      </w:r>
      <w:r w:rsidR="004C0D82" w:rsidRPr="0079589D">
        <w:rPr>
          <w:lang w:val="en-GB"/>
        </w:rPr>
        <w:t>.</w:t>
      </w:r>
    </w:p>
    <w:p w14:paraId="479444E2" w14:textId="77777777" w:rsidR="004C0D82" w:rsidRPr="0079589D" w:rsidRDefault="004C0D82" w:rsidP="003C5050">
      <w:pPr>
        <w:pStyle w:val="EX"/>
        <w:rPr>
          <w:lang w:val="en-GB"/>
        </w:rPr>
      </w:pPr>
      <w:r w:rsidRPr="0079589D">
        <w:rPr>
          <w:lang w:val="en-GB"/>
        </w:rPr>
        <w:t>[22]</w:t>
      </w:r>
      <w:r w:rsidRPr="0079589D">
        <w:rPr>
          <w:lang w:val="en-GB"/>
        </w:rPr>
        <w:tab/>
        <w:t>IETF RFC 3840 (August 2004): "Indicating User Agent Capabilities in the Session Initiation Protocol (SIP)".</w:t>
      </w:r>
    </w:p>
    <w:p w14:paraId="1E237B87" w14:textId="77777777" w:rsidR="000F73C1" w:rsidRPr="0079589D" w:rsidRDefault="004C0D82" w:rsidP="00F37BB3">
      <w:pPr>
        <w:pStyle w:val="EX"/>
        <w:rPr>
          <w:lang w:val="en-GB"/>
        </w:rPr>
      </w:pPr>
      <w:r w:rsidRPr="0079589D">
        <w:rPr>
          <w:lang w:val="en-GB"/>
        </w:rPr>
        <w:t>[23]</w:t>
      </w:r>
      <w:r w:rsidRPr="0079589D">
        <w:rPr>
          <w:lang w:val="en-GB"/>
        </w:rPr>
        <w:tab/>
        <w:t>IETF RFC 4028 (April 2005): "Session Timers in the Session Initiation Protocol (SIP)".</w:t>
      </w:r>
    </w:p>
    <w:p w14:paraId="5246B352" w14:textId="77777777" w:rsidR="006E2AC6" w:rsidRPr="0079589D" w:rsidRDefault="006E2AC6" w:rsidP="00F37BB3">
      <w:pPr>
        <w:pStyle w:val="EX"/>
        <w:rPr>
          <w:lang w:val="en-GB"/>
        </w:rPr>
      </w:pPr>
      <w:r w:rsidRPr="0079589D">
        <w:rPr>
          <w:lang w:val="en-GB"/>
        </w:rPr>
        <w:t>[24]</w:t>
      </w:r>
      <w:r w:rsidRPr="0079589D">
        <w:rPr>
          <w:lang w:val="en-GB"/>
        </w:rPr>
        <w:tab/>
        <w:t>3GPP TS 24.481: "Mission Critical Services (MCS) group management; Protocol specification".</w:t>
      </w:r>
    </w:p>
    <w:p w14:paraId="7D5A435A" w14:textId="77777777" w:rsidR="005530A1" w:rsidRPr="0079589D" w:rsidRDefault="005530A1" w:rsidP="00F37BB3">
      <w:pPr>
        <w:pStyle w:val="EX"/>
        <w:rPr>
          <w:lang w:val="en-GB"/>
        </w:rPr>
      </w:pPr>
      <w:r w:rsidRPr="0079589D">
        <w:rPr>
          <w:lang w:val="en-GB"/>
        </w:rPr>
        <w:t>[25]</w:t>
      </w:r>
      <w:r w:rsidRPr="0079589D">
        <w:rPr>
          <w:lang w:val="en-GB"/>
        </w:rPr>
        <w:tab/>
        <w:t>3GPP TS 24.484: "Mission Critical Services (MCS) configuration management; Protocol specification".</w:t>
      </w:r>
    </w:p>
    <w:p w14:paraId="0AD6C97C" w14:textId="77777777" w:rsidR="005530A1" w:rsidRPr="0079589D" w:rsidRDefault="005530A1" w:rsidP="00F37BB3">
      <w:pPr>
        <w:pStyle w:val="EX"/>
        <w:rPr>
          <w:lang w:val="en-GB"/>
        </w:rPr>
      </w:pPr>
      <w:r w:rsidRPr="0079589D">
        <w:rPr>
          <w:lang w:val="en-GB"/>
        </w:rPr>
        <w:t>[26]</w:t>
      </w:r>
      <w:r w:rsidRPr="0079589D">
        <w:rPr>
          <w:lang w:val="en-GB"/>
        </w:rPr>
        <w:tab/>
        <w:t>3GPP TS 23.281: "Functional architecture and information flows to support Mission Critical Video (MCVideo); Stage 2".</w:t>
      </w:r>
    </w:p>
    <w:p w14:paraId="6CFC6233" w14:textId="77777777" w:rsidR="005530A1" w:rsidRPr="0079589D" w:rsidRDefault="005530A1" w:rsidP="00F37BB3">
      <w:pPr>
        <w:pStyle w:val="EX"/>
        <w:rPr>
          <w:lang w:val="en-GB" w:eastAsia="ko-KR"/>
        </w:rPr>
      </w:pPr>
      <w:r w:rsidRPr="0079589D">
        <w:rPr>
          <w:lang w:val="en-GB"/>
        </w:rPr>
        <w:t>[27]</w:t>
      </w:r>
      <w:r w:rsidRPr="0079589D">
        <w:rPr>
          <w:lang w:val="en-GB"/>
        </w:rPr>
        <w:tab/>
      </w:r>
      <w:r w:rsidRPr="0079589D">
        <w:rPr>
          <w:lang w:eastAsia="ko-KR"/>
        </w:rPr>
        <w:t>IETF RFC 5373</w:t>
      </w:r>
      <w:r w:rsidRPr="0079589D">
        <w:rPr>
          <w:lang w:val="en-GB" w:eastAsia="ko-KR"/>
        </w:rPr>
        <w:t xml:space="preserve"> (November 2008): "</w:t>
      </w:r>
      <w:r w:rsidRPr="0079589D">
        <w:t xml:space="preserve"> </w:t>
      </w:r>
      <w:r w:rsidRPr="0079589D">
        <w:rPr>
          <w:lang w:val="en-GB" w:eastAsia="ko-KR"/>
        </w:rPr>
        <w:t>Requesting Answering Modes for the Session Initiation Protocol (SIP)".</w:t>
      </w:r>
    </w:p>
    <w:p w14:paraId="29503BA9" w14:textId="77777777" w:rsidR="005530A1" w:rsidRPr="0079589D" w:rsidRDefault="00F82BB7" w:rsidP="00F37BB3">
      <w:pPr>
        <w:pStyle w:val="EX"/>
        <w:rPr>
          <w:lang w:val="en-GB"/>
        </w:rPr>
      </w:pPr>
      <w:r w:rsidRPr="0079589D">
        <w:rPr>
          <w:lang w:val="en-GB"/>
        </w:rPr>
        <w:t>[28]</w:t>
      </w:r>
      <w:r w:rsidRPr="0079589D">
        <w:rPr>
          <w:lang w:val="en-GB"/>
        </w:rPr>
        <w:tab/>
        <w:t>IETF RFC 5318 (December 2008): "The Session Initiation Protocol (SIP) P-Refused-URI-List Private-Header (P-Header)".</w:t>
      </w:r>
    </w:p>
    <w:p w14:paraId="060D8310" w14:textId="77777777" w:rsidR="005530A1" w:rsidRPr="0079589D" w:rsidRDefault="006637E0" w:rsidP="00F37BB3">
      <w:pPr>
        <w:pStyle w:val="EX"/>
        <w:rPr>
          <w:lang w:val="en-GB"/>
        </w:rPr>
      </w:pPr>
      <w:r w:rsidRPr="0079589D">
        <w:rPr>
          <w:lang w:val="en-GB"/>
        </w:rPr>
        <w:t>[29]</w:t>
      </w:r>
      <w:r w:rsidRPr="0079589D">
        <w:rPr>
          <w:lang w:val="en-GB"/>
        </w:rPr>
        <w:tab/>
        <w:t>IETF RFC 4483 (May 2006): "A Mechanism for Content Indirection in Session Initiation Protocol (SIP) Messages".</w:t>
      </w:r>
    </w:p>
    <w:p w14:paraId="4F69A6EC" w14:textId="77777777" w:rsidR="006637E0" w:rsidRPr="0079589D" w:rsidRDefault="006637E0" w:rsidP="00F37BB3">
      <w:pPr>
        <w:pStyle w:val="EX"/>
        <w:rPr>
          <w:lang w:val="en-GB"/>
        </w:rPr>
      </w:pPr>
      <w:r w:rsidRPr="0079589D">
        <w:rPr>
          <w:lang w:val="en-GB"/>
        </w:rPr>
        <w:t>[30]</w:t>
      </w:r>
      <w:r w:rsidRPr="0079589D">
        <w:rPr>
          <w:lang w:val="en-GB"/>
        </w:rPr>
        <w:tab/>
        <w:t>IETF RFC 4964 (September 2007): "The P-Answer-State Header Extension to the Session Initiation Protocol</w:t>
      </w:r>
      <w:r w:rsidRPr="0079589D">
        <w:t xml:space="preserve"> </w:t>
      </w:r>
      <w:r w:rsidRPr="0079589D">
        <w:rPr>
          <w:lang w:val="en-GB"/>
        </w:rPr>
        <w:t>for the Open Mobile Alliance Push to Talk over Cellular".</w:t>
      </w:r>
    </w:p>
    <w:p w14:paraId="233588B9" w14:textId="77777777" w:rsidR="006637E0" w:rsidRPr="0079589D" w:rsidRDefault="00BE6E41" w:rsidP="00F37BB3">
      <w:pPr>
        <w:pStyle w:val="EX"/>
        <w:rPr>
          <w:lang w:val="en-GB"/>
        </w:rPr>
      </w:pPr>
      <w:r w:rsidRPr="0079589D">
        <w:rPr>
          <w:lang w:val="en-GB"/>
        </w:rPr>
        <w:t>[31]</w:t>
      </w:r>
      <w:r w:rsidRPr="0079589D">
        <w:rPr>
          <w:lang w:val="en-GB"/>
        </w:rPr>
        <w:tab/>
      </w:r>
      <w:r w:rsidRPr="0079589D">
        <w:t>IETF RFC 4488</w:t>
      </w:r>
      <w:r w:rsidRPr="0079589D">
        <w:rPr>
          <w:lang w:val="en-GB"/>
        </w:rPr>
        <w:t xml:space="preserve"> (May 2006): "Suppression of Session Initiation Protocol (SIP) REFER Method Implicit Subscription".</w:t>
      </w:r>
    </w:p>
    <w:p w14:paraId="57CAE4A4" w14:textId="77777777" w:rsidR="00BE6E41" w:rsidRPr="0079589D" w:rsidRDefault="00BE6E41" w:rsidP="00F37BB3">
      <w:pPr>
        <w:pStyle w:val="EX"/>
        <w:rPr>
          <w:lang w:val="en-GB"/>
        </w:rPr>
      </w:pPr>
      <w:r w:rsidRPr="0079589D">
        <w:rPr>
          <w:lang w:val="en-GB"/>
        </w:rPr>
        <w:t>[32]</w:t>
      </w:r>
      <w:r w:rsidRPr="0079589D">
        <w:rPr>
          <w:lang w:val="en-GB"/>
        </w:rPr>
        <w:tab/>
      </w:r>
      <w:r w:rsidRPr="0079589D">
        <w:t>IETF RFC 4538</w:t>
      </w:r>
      <w:r w:rsidRPr="0079589D">
        <w:rPr>
          <w:lang w:val="en-GB"/>
        </w:rPr>
        <w:t xml:space="preserve"> (June 2006): "</w:t>
      </w:r>
      <w:r w:rsidRPr="0079589D">
        <w:t xml:space="preserve"> </w:t>
      </w:r>
      <w:r w:rsidRPr="0079589D">
        <w:rPr>
          <w:lang w:val="en-GB"/>
        </w:rPr>
        <w:t>Request Authorization through Dialog Identification in the Session Initiation Protocol (SIP)".</w:t>
      </w:r>
    </w:p>
    <w:p w14:paraId="1DB253B4" w14:textId="77777777" w:rsidR="00BE6E41" w:rsidRPr="0079589D" w:rsidRDefault="007B4681" w:rsidP="00F37BB3">
      <w:pPr>
        <w:pStyle w:val="EX"/>
        <w:rPr>
          <w:lang w:val="en-GB"/>
        </w:rPr>
      </w:pPr>
      <w:r w:rsidRPr="0079589D">
        <w:rPr>
          <w:lang w:val="en-GB"/>
        </w:rPr>
        <w:t>[33]</w:t>
      </w:r>
      <w:r w:rsidRPr="0079589D">
        <w:rPr>
          <w:lang w:val="en-GB"/>
        </w:rPr>
        <w:tab/>
      </w:r>
      <w:r w:rsidRPr="0079589D">
        <w:t>IETF RFC 4412</w:t>
      </w:r>
      <w:r w:rsidRPr="0079589D">
        <w:rPr>
          <w:lang w:val="en-GB"/>
        </w:rPr>
        <w:t xml:space="preserve"> (February 2006): "Communications Resource Priority for</w:t>
      </w:r>
      <w:r w:rsidRPr="0079589D">
        <w:t xml:space="preserve"> </w:t>
      </w:r>
      <w:r w:rsidRPr="0079589D">
        <w:rPr>
          <w:lang w:val="en-GB"/>
        </w:rPr>
        <w:t>the Session Initiation Protocol (SIP)".</w:t>
      </w:r>
    </w:p>
    <w:p w14:paraId="5D41D7FC"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4207D635" w14:textId="77777777" w:rsidR="00536648" w:rsidRDefault="00536648" w:rsidP="00536648">
      <w:pPr>
        <w:pStyle w:val="EX"/>
        <w:rPr>
          <w:lang w:val="en-GB"/>
        </w:rPr>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41B18C2A" w14:textId="77777777" w:rsidR="00536648" w:rsidRPr="0079589D" w:rsidRDefault="00536648" w:rsidP="00536648">
      <w:pPr>
        <w:pStyle w:val="EX"/>
        <w:rPr>
          <w:lang w:val="en-GB"/>
        </w:rPr>
      </w:pPr>
      <w:r>
        <w:t>[36]</w:t>
      </w:r>
      <w:r>
        <w:tab/>
      </w:r>
      <w:r w:rsidRPr="0079589D">
        <w:t>3GPP TS </w:t>
      </w:r>
      <w:r>
        <w:t>22.281</w:t>
      </w:r>
      <w:r w:rsidRPr="0079589D">
        <w:t>: "</w:t>
      </w:r>
      <w:r w:rsidRPr="00CB73E5">
        <w:t>Mission Critical Video over LTE</w:t>
      </w:r>
      <w:r w:rsidRPr="0079589D">
        <w:t>"</w:t>
      </w:r>
      <w:r>
        <w:t>.</w:t>
      </w:r>
    </w:p>
    <w:p w14:paraId="535B0A16" w14:textId="77777777" w:rsidR="00536648" w:rsidRPr="00536648" w:rsidRDefault="00012903" w:rsidP="00536648">
      <w:pPr>
        <w:pStyle w:val="EX"/>
        <w:rPr>
          <w:lang w:val="en-GB"/>
        </w:rPr>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rPr>
          <w:lang w:val="en-GB"/>
        </w:rPr>
        <w:t>".</w:t>
      </w:r>
    </w:p>
    <w:p w14:paraId="669EDE3C" w14:textId="77777777" w:rsidR="007A6DDD" w:rsidRPr="00536648" w:rsidRDefault="007A6DDD" w:rsidP="007A6DDD">
      <w:pPr>
        <w:pStyle w:val="EX"/>
        <w:rPr>
          <w:lang w:val="en-GB"/>
        </w:rPr>
      </w:pPr>
      <w:r>
        <w:rPr>
          <w:lang w:val="en-GB"/>
        </w:rPr>
        <w:t>[38]</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77C08161" w14:textId="77777777" w:rsidR="007A6DDD" w:rsidRDefault="008C290B" w:rsidP="007A6DDD">
      <w:pPr>
        <w:pStyle w:val="EX"/>
        <w:rPr>
          <w:lang w:val="en-GB"/>
        </w:rPr>
      </w:pPr>
      <w:r>
        <w:rPr>
          <w:lang w:val="en-GB"/>
        </w:rPr>
        <w:t>[39]</w:t>
      </w:r>
      <w:r w:rsidR="007A6DDD">
        <w:rPr>
          <w:lang w:val="en-GB"/>
        </w:rPr>
        <w:tab/>
        <w:t>3GPP TS 23.032: "</w:t>
      </w:r>
      <w:r w:rsidR="007A6DDD" w:rsidRPr="00803DBF">
        <w:rPr>
          <w:lang w:val="en-GB"/>
        </w:rPr>
        <w:t>Universal Geographical Area Description (GAD)</w:t>
      </w:r>
      <w:r w:rsidR="007A6DDD">
        <w:rPr>
          <w:lang w:val="en-GB"/>
        </w:rPr>
        <w:t>".</w:t>
      </w:r>
    </w:p>
    <w:p w14:paraId="2F30616C" w14:textId="77777777" w:rsidR="007A6DDD" w:rsidRPr="00536648" w:rsidRDefault="008C290B" w:rsidP="007A6DDD">
      <w:pPr>
        <w:pStyle w:val="EX"/>
        <w:rPr>
          <w:lang w:val="en-GB"/>
        </w:rPr>
      </w:pPr>
      <w:r>
        <w:rPr>
          <w:lang w:val="en-GB"/>
        </w:rPr>
        <w:t>[40]</w:t>
      </w:r>
      <w:r w:rsidR="007A6DDD">
        <w:rPr>
          <w:lang w:val="en-GB"/>
        </w:rPr>
        <w:tab/>
      </w:r>
      <w:r w:rsidR="007A6DDD" w:rsidRPr="00744885">
        <w:rPr>
          <w:lang w:val="en-GB"/>
        </w:rPr>
        <w:t>3GPP TS 24.379: "Mission Critical Push To Talk (MCPTT) call control Protocol specification".</w:t>
      </w:r>
    </w:p>
    <w:p w14:paraId="6E163763" w14:textId="77777777" w:rsidR="001F3C13" w:rsidRDefault="008C290B" w:rsidP="001F3C13">
      <w:pPr>
        <w:pStyle w:val="EX"/>
        <w:rPr>
          <w:lang w:val="en-GB"/>
        </w:rPr>
      </w:pPr>
      <w:r>
        <w:rPr>
          <w:lang w:val="en-GB"/>
        </w:rPr>
        <w:t>[41]</w:t>
      </w:r>
      <w:r w:rsidR="001F3C13">
        <w:rPr>
          <w:lang w:val="en-GB"/>
        </w:rPr>
        <w:tab/>
        <w:t>IETF RFC 5627 (October 2009): "</w:t>
      </w:r>
      <w:r w:rsidR="001F3C13" w:rsidRPr="00346206">
        <w:rPr>
          <w:lang w:val="en-GB"/>
        </w:rPr>
        <w:t>Obtaining and Using Globally Routable User Agent URIs (GRUUs) in the Session Initiation Protocol (SIP)</w:t>
      </w:r>
      <w:r w:rsidR="001F3C13">
        <w:rPr>
          <w:lang w:val="en-GB"/>
        </w:rPr>
        <w:t>".</w:t>
      </w:r>
    </w:p>
    <w:p w14:paraId="6557B1EC" w14:textId="77777777" w:rsidR="001F3C13" w:rsidRPr="00346206" w:rsidRDefault="008C290B" w:rsidP="001F3C13">
      <w:pPr>
        <w:pStyle w:val="EX"/>
        <w:rPr>
          <w:lang w:val="en-GB"/>
        </w:rPr>
      </w:pPr>
      <w:r>
        <w:rPr>
          <w:lang w:val="en-GB"/>
        </w:rPr>
        <w:t>[42]</w:t>
      </w:r>
      <w:r w:rsidR="001F3C13">
        <w:rPr>
          <w:lang w:val="en-GB"/>
        </w:rPr>
        <w:tab/>
        <w:t>3GPP TS 24.581: "</w:t>
      </w:r>
      <w:r w:rsidR="001F3C13" w:rsidRPr="00D70409">
        <w:t>Mission Critical Video (MCVideo) media plane control</w:t>
      </w:r>
      <w:r w:rsidR="001F3C13">
        <w:rPr>
          <w:lang w:val="en-GB"/>
        </w:rPr>
        <w:t>; Protocol specification".</w:t>
      </w:r>
    </w:p>
    <w:p w14:paraId="7051865E" w14:textId="77777777" w:rsidR="008C290B" w:rsidRDefault="008C290B" w:rsidP="008C290B">
      <w:pPr>
        <w:pStyle w:val="EX"/>
        <w:rPr>
          <w:lang w:val="en-GB"/>
        </w:rPr>
      </w:pPr>
      <w:r>
        <w:rPr>
          <w:lang w:val="en-GB"/>
        </w:rPr>
        <w:t>[43]</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029CC9F9" w14:textId="77777777" w:rsidR="008C290B" w:rsidRPr="00536648" w:rsidRDefault="008C290B" w:rsidP="008C290B">
      <w:pPr>
        <w:pStyle w:val="EX"/>
        <w:rPr>
          <w:lang w:val="en-GB"/>
        </w:rPr>
      </w:pPr>
      <w:r>
        <w:rPr>
          <w:lang w:val="en-GB"/>
        </w:rPr>
        <w:t>[44]</w:t>
      </w:r>
      <w:r>
        <w:rPr>
          <w:lang w:val="en-GB"/>
        </w:rPr>
        <w:tab/>
      </w:r>
      <w:r>
        <w:rPr>
          <w:lang w:val="en-US"/>
        </w:rPr>
        <w:t>3GPP TS 29.468 "</w:t>
      </w:r>
      <w:r w:rsidRPr="008B66D8">
        <w:rPr>
          <w:lang w:val="en-US"/>
        </w:rPr>
        <w:t>Group Communication System Enablers for LTE (GCSE_LTE); MB2 reference point; Stage 3</w:t>
      </w:r>
      <w:r>
        <w:rPr>
          <w:lang w:val="en-US"/>
        </w:rPr>
        <w:t>".</w:t>
      </w:r>
    </w:p>
    <w:p w14:paraId="53FD18D1" w14:textId="77777777" w:rsidR="008C290B" w:rsidRPr="00536648" w:rsidRDefault="008C290B" w:rsidP="008C290B">
      <w:pPr>
        <w:pStyle w:val="EX"/>
        <w:rPr>
          <w:lang w:val="en-GB"/>
        </w:rPr>
      </w:pPr>
      <w:r>
        <w:rPr>
          <w:lang w:val="en-GB"/>
        </w:rPr>
        <w:t>[45]</w:t>
      </w:r>
      <w:r>
        <w:rPr>
          <w:lang w:val="en-GB"/>
        </w:rPr>
        <w:tab/>
      </w:r>
      <w:r>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2FADEF15" w14:textId="77777777" w:rsidR="008C290B" w:rsidRDefault="008C290B" w:rsidP="008C290B">
      <w:pPr>
        <w:pStyle w:val="EX"/>
        <w:rPr>
          <w:lang w:val="en-GB"/>
        </w:rPr>
      </w:pPr>
      <w:r>
        <w:rPr>
          <w:lang w:val="en-GB"/>
        </w:rPr>
        <w:t>[46]</w:t>
      </w:r>
      <w:r>
        <w:rPr>
          <w:lang w:val="en-GB"/>
        </w:rPr>
        <w:tab/>
      </w:r>
      <w:r>
        <w:t>IETF RFC </w:t>
      </w:r>
      <w:r>
        <w:rPr>
          <w:rFonts w:eastAsia="SimSun"/>
        </w:rPr>
        <w:t>4648</w:t>
      </w:r>
      <w:r>
        <w:t xml:space="preserve"> (October 2006): "</w:t>
      </w:r>
      <w:r w:rsidRPr="003A638A">
        <w:t xml:space="preserve">The </w:t>
      </w:r>
      <w:r>
        <w:t>Base16, Base32, and Base64 Data Encodings".</w:t>
      </w:r>
    </w:p>
    <w:p w14:paraId="3EB9CB5A" w14:textId="77777777" w:rsidR="008C290B" w:rsidRDefault="008C290B" w:rsidP="008C290B">
      <w:pPr>
        <w:pStyle w:val="EX"/>
        <w:rPr>
          <w:rFonts w:eastAsia="SimSun"/>
          <w:lang w:val="en-GB"/>
        </w:rPr>
      </w:pPr>
      <w:r>
        <w:rPr>
          <w:lang w:val="en-GB"/>
        </w:rPr>
        <w:t>[47]</w:t>
      </w:r>
      <w:r>
        <w:rPr>
          <w:lang w:val="en-GB"/>
        </w:rPr>
        <w:tab/>
      </w:r>
      <w:r w:rsidRPr="0073469F">
        <w:rPr>
          <w:rFonts w:eastAsia="SimSun"/>
          <w:lang w:val="en-GB"/>
        </w:rPr>
        <w:t>3GPP TS 23.003: "Numbering, addressing and identification".</w:t>
      </w:r>
    </w:p>
    <w:p w14:paraId="78BB038C" w14:textId="77777777" w:rsidR="008C290B" w:rsidRDefault="008C290B" w:rsidP="008C290B">
      <w:pPr>
        <w:pStyle w:val="EX"/>
        <w:rPr>
          <w:lang w:val="en-GB"/>
        </w:rPr>
      </w:pPr>
      <w:r>
        <w:rPr>
          <w:rFonts w:eastAsia="SimSun"/>
          <w:lang w:val="en-GB"/>
        </w:rPr>
        <w:t>[48]</w:t>
      </w:r>
      <w:r>
        <w:rPr>
          <w:rFonts w:eastAsia="SimSun"/>
          <w:lang w:val="en-GB"/>
        </w:rPr>
        <w:tab/>
      </w:r>
      <w:r>
        <w:t>IETF RFC 2045 (November 1996): "Multipurpose Internet Mail Extensions (MIME) Part One: Format of Internet Message Bodies".</w:t>
      </w:r>
    </w:p>
    <w:p w14:paraId="3984197B" w14:textId="77777777" w:rsidR="008C290B" w:rsidRDefault="008C290B" w:rsidP="008C290B">
      <w:pPr>
        <w:pStyle w:val="EX"/>
        <w:rPr>
          <w:lang w:val="en-GB"/>
        </w:rPr>
      </w:pPr>
      <w:r>
        <w:rPr>
          <w:lang w:val="en-GB"/>
        </w:rPr>
        <w:t>[49]</w:t>
      </w:r>
      <w:r>
        <w:rPr>
          <w:lang w:val="en-GB"/>
        </w:rPr>
        <w:tab/>
      </w:r>
      <w:r>
        <w:t>IETF RFC </w:t>
      </w:r>
      <w:r>
        <w:rPr>
          <w:rFonts w:eastAsia="SimSun"/>
        </w:rPr>
        <w:t>2392</w:t>
      </w:r>
      <w:r>
        <w:t xml:space="preserve"> (August 1998): "</w:t>
      </w:r>
      <w:r w:rsidRPr="00D00930">
        <w:t>Content-ID and Message-ID Uniform Resource Locators</w:t>
      </w:r>
      <w:r>
        <w:t>".</w:t>
      </w:r>
    </w:p>
    <w:p w14:paraId="1BD254D5" w14:textId="77777777" w:rsidR="008C290B" w:rsidRPr="00C07829" w:rsidRDefault="008C290B" w:rsidP="008C290B">
      <w:pPr>
        <w:pStyle w:val="EX"/>
        <w:rPr>
          <w:lang w:val="en-GB"/>
        </w:rPr>
      </w:pPr>
      <w:r>
        <w:rPr>
          <w:lang w:val="en-GB"/>
        </w:rPr>
        <w:t>[50]</w:t>
      </w:r>
      <w:r>
        <w:rPr>
          <w:lang w:val="en-GB"/>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p>
    <w:p w14:paraId="6F0D3E5A" w14:textId="77777777" w:rsidR="008C290B" w:rsidRPr="002F55BD" w:rsidRDefault="00C641A3" w:rsidP="008C290B">
      <w:pPr>
        <w:pStyle w:val="EX"/>
      </w:pPr>
      <w:r>
        <w:t>[51]</w:t>
      </w:r>
      <w:r w:rsidR="008C290B" w:rsidRPr="002F55BD">
        <w:tab/>
        <w:t>3GPP TS 24.379: "Mission Critical Push to Talk (MCPTT) call control Protocol specification".</w:t>
      </w:r>
    </w:p>
    <w:p w14:paraId="6A1DEDC4" w14:textId="77777777" w:rsidR="008C290B" w:rsidRPr="00CC273D" w:rsidRDefault="00C641A3" w:rsidP="008C290B">
      <w:pPr>
        <w:pStyle w:val="EX"/>
        <w:rPr>
          <w:lang w:val="en-GB"/>
        </w:rPr>
      </w:pPr>
      <w:r>
        <w:rPr>
          <w:lang w:val="en"/>
        </w:rPr>
        <w:t>[52]</w:t>
      </w:r>
      <w:r w:rsidR="008C290B">
        <w:rPr>
          <w:lang w:val="en"/>
        </w:rPr>
        <w:tab/>
      </w:r>
      <w:r w:rsidR="008C290B" w:rsidRPr="00AF5384">
        <w:t>3GPP</w:t>
      </w:r>
      <w:r w:rsidR="008C290B">
        <w:t> </w:t>
      </w:r>
      <w:r w:rsidR="008C290B" w:rsidRPr="00AF5384">
        <w:t>TS</w:t>
      </w:r>
      <w:r w:rsidR="008C290B">
        <w:t> </w:t>
      </w:r>
      <w:r w:rsidR="008C290B">
        <w:rPr>
          <w:lang w:val="en-GB"/>
        </w:rPr>
        <w:t>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r w:rsidR="008C290B">
        <w:rPr>
          <w:lang w:val="en-GB"/>
        </w:rPr>
        <w:t>.</w:t>
      </w:r>
    </w:p>
    <w:p w14:paraId="193767C6" w14:textId="77777777" w:rsidR="008C290B" w:rsidRDefault="00C641A3" w:rsidP="008C290B">
      <w:pPr>
        <w:pStyle w:val="EX"/>
        <w:rPr>
          <w:lang w:val="en-GB"/>
        </w:rPr>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7D94DC29" w14:textId="77777777" w:rsidR="008C290B" w:rsidRDefault="00C641A3" w:rsidP="008C290B">
      <w:pPr>
        <w:pStyle w:val="EX"/>
        <w:rPr>
          <w:lang w:val="en-GB"/>
        </w:rPr>
      </w:pPr>
      <w:r>
        <w:t>[54]</w:t>
      </w:r>
      <w:r w:rsidR="008C290B" w:rsidRPr="002F55BD">
        <w:tab/>
        <w:t>3GPP TS 29.283: "Diameter Data Management Applications".</w:t>
      </w:r>
    </w:p>
    <w:p w14:paraId="52CF0ACD" w14:textId="77777777" w:rsidR="00C641A3" w:rsidRPr="00187565" w:rsidRDefault="00C641A3" w:rsidP="00C641A3">
      <w:pPr>
        <w:pStyle w:val="EX"/>
        <w:rPr>
          <w:lang w:val="en-GB"/>
        </w:rPr>
      </w:pPr>
      <w:r>
        <w:rPr>
          <w:lang w:val="en-GB"/>
        </w:rPr>
        <w:t>[55]</w:t>
      </w:r>
      <w:r>
        <w:rPr>
          <w:lang w:val="en-GB"/>
        </w:rPr>
        <w:tab/>
      </w:r>
      <w:r>
        <w:t>IETF RFC 6509</w:t>
      </w:r>
      <w:r>
        <w:rPr>
          <w:lang w:val="en-GB"/>
        </w:rPr>
        <w:t xml:space="preserve"> (February 2012): "</w:t>
      </w:r>
      <w:r w:rsidRPr="00187565">
        <w:rPr>
          <w:lang w:val="en-GB"/>
        </w:rPr>
        <w:t>MIKEY-SAKKE: Sakai-Kasahara Key Encryption in</w:t>
      </w:r>
      <w:r>
        <w:rPr>
          <w:lang w:val="en-GB"/>
        </w:rPr>
        <w:t xml:space="preserve"> </w:t>
      </w:r>
      <w:r w:rsidRPr="00187565">
        <w:rPr>
          <w:lang w:val="en-GB"/>
        </w:rPr>
        <w:t>Multimedia Internet KEYing (MIKEY)</w:t>
      </w:r>
      <w:r>
        <w:rPr>
          <w:lang w:val="en-GB"/>
        </w:rPr>
        <w:t>".</w:t>
      </w:r>
    </w:p>
    <w:p w14:paraId="6BDE48B1" w14:textId="77777777" w:rsidR="00C641A3" w:rsidRPr="00187565" w:rsidRDefault="00C641A3" w:rsidP="00C641A3">
      <w:pPr>
        <w:pStyle w:val="EX"/>
        <w:rPr>
          <w:lang w:val="en-GB"/>
        </w:rPr>
      </w:pPr>
      <w:r>
        <w:rPr>
          <w:lang w:val="en-GB"/>
        </w:rPr>
        <w:t>[56]</w:t>
      </w:r>
      <w:r>
        <w:rPr>
          <w:lang w:val="en-GB"/>
        </w:rPr>
        <w:tab/>
      </w:r>
      <w:r w:rsidRPr="008B61B3">
        <w:t>IETF RFC 4567</w:t>
      </w:r>
      <w:r>
        <w:rPr>
          <w:lang w:val="en-GB"/>
        </w:rPr>
        <w:t xml:space="preserve"> (July 2006): "</w:t>
      </w:r>
      <w:r w:rsidRPr="00187565">
        <w:rPr>
          <w:lang w:val="en-GB"/>
        </w:rPr>
        <w:t>Key Management Extensions for Session Description</w:t>
      </w:r>
      <w:r w:rsidRPr="00187565">
        <w:t xml:space="preserve"> </w:t>
      </w:r>
      <w:r w:rsidRPr="00187565">
        <w:rPr>
          <w:lang w:val="en-GB"/>
        </w:rPr>
        <w:t>Protocol (SDP) and Real Time Streaming Protocol (RTSP)</w:t>
      </w:r>
      <w:r>
        <w:rPr>
          <w:lang w:val="en-GB"/>
        </w:rPr>
        <w:t>".</w:t>
      </w:r>
    </w:p>
    <w:p w14:paraId="49978F8F" w14:textId="77777777" w:rsidR="00C641A3" w:rsidRPr="00187565" w:rsidRDefault="00C641A3" w:rsidP="00C641A3">
      <w:pPr>
        <w:pStyle w:val="EX"/>
        <w:rPr>
          <w:lang w:val="en-GB"/>
        </w:rPr>
      </w:pPr>
      <w:r>
        <w:rPr>
          <w:lang w:val="en-GB"/>
        </w:rPr>
        <w:t>[57]</w:t>
      </w:r>
      <w:r>
        <w:rPr>
          <w:lang w:val="en-GB"/>
        </w:rPr>
        <w:tab/>
      </w:r>
      <w:r w:rsidRPr="0073469F">
        <w:t>IETF RFC 4575</w:t>
      </w:r>
      <w:r>
        <w:rPr>
          <w:lang w:val="en-GB"/>
        </w:rPr>
        <w:t xml:space="preserve"> (August 2006): "</w:t>
      </w:r>
      <w:r w:rsidRPr="00187565">
        <w:rPr>
          <w:lang w:val="en-GB"/>
        </w:rPr>
        <w:t>A Session Initiation Protocol (SIP)</w:t>
      </w:r>
      <w:r w:rsidRPr="00187565">
        <w:t xml:space="preserve"> </w:t>
      </w:r>
      <w:r w:rsidRPr="00187565">
        <w:rPr>
          <w:lang w:val="en-GB"/>
        </w:rPr>
        <w:t>Event Package for Conference State</w:t>
      </w:r>
      <w:r>
        <w:rPr>
          <w:lang w:val="en-GB"/>
        </w:rPr>
        <w:t>".</w:t>
      </w:r>
    </w:p>
    <w:p w14:paraId="566B3218" w14:textId="77777777" w:rsidR="004B2E76" w:rsidRDefault="00C641A3" w:rsidP="004B2E76">
      <w:pPr>
        <w:pStyle w:val="EX"/>
      </w:pPr>
      <w:r>
        <w:rPr>
          <w:lang w:val="en-GB"/>
        </w:rPr>
        <w:t>[58]</w:t>
      </w:r>
      <w:r>
        <w:rPr>
          <w:lang w:val="en-GB"/>
        </w:rPr>
        <w:tab/>
      </w:r>
      <w:r>
        <w:t>IETF </w:t>
      </w:r>
      <w:r w:rsidRPr="00B34245">
        <w:t>RFC</w:t>
      </w:r>
      <w:r>
        <w:t> </w:t>
      </w:r>
      <w:r w:rsidRPr="00B34245">
        <w:t>4122</w:t>
      </w:r>
      <w:r>
        <w:t> </w:t>
      </w:r>
      <w:r>
        <w:rPr>
          <w:lang w:val="en-GB"/>
        </w:rPr>
        <w:t xml:space="preserve"> (July 2005): "</w:t>
      </w:r>
      <w:r w:rsidRPr="00187565">
        <w:rPr>
          <w:lang w:val="en-GB"/>
        </w:rPr>
        <w:t>A Universally Unique IDentifier (UUID) URN Namespace</w:t>
      </w:r>
      <w:r>
        <w:rPr>
          <w:lang w:val="en-GB"/>
        </w:rPr>
        <w:t>".</w:t>
      </w:r>
    </w:p>
    <w:p w14:paraId="696DB80E"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313ADC2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3A1CDA06"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7FE4FCCE" w14:textId="77777777" w:rsidR="00536648" w:rsidRPr="00536648" w:rsidRDefault="004B2E76" w:rsidP="000D6032">
      <w:pPr>
        <w:pStyle w:val="EX"/>
        <w:rPr>
          <w:lang w:val="en-GB"/>
        </w:rPr>
      </w:pPr>
      <w:r>
        <w:t>[62]</w:t>
      </w:r>
      <w:r>
        <w:tab/>
      </w:r>
      <w:r w:rsidRPr="00AF5384">
        <w:t>3GPP</w:t>
      </w:r>
      <w:r>
        <w:t> </w:t>
      </w:r>
      <w:r w:rsidRPr="00AF5384">
        <w:t>TS</w:t>
      </w:r>
      <w:r>
        <w:t> 24.301</w:t>
      </w:r>
      <w:r w:rsidRPr="00AF5384">
        <w:t>:</w:t>
      </w:r>
      <w:r>
        <w:t xml:space="preserve"> "Non-Access-Stratum (NAS) protocol for Evolved Packet System (EPS)".</w:t>
      </w:r>
    </w:p>
    <w:p w14:paraId="0EC368DE" w14:textId="77777777" w:rsidR="00786869" w:rsidRPr="004E2A10" w:rsidRDefault="00786869" w:rsidP="00786869">
      <w:pPr>
        <w:pStyle w:val="EX"/>
      </w:pPr>
      <w:r>
        <w:t>[63]</w:t>
      </w:r>
      <w:r w:rsidRPr="004E2A10">
        <w:tab/>
        <w:t>IETF RFC 6809 (</w:t>
      </w:r>
      <w:r w:rsidR="00E60670" w:rsidRPr="004E2A10">
        <w:t>November</w:t>
      </w:r>
      <w:r w:rsidRPr="004E2A10">
        <w:t xml:space="preserve"> 2012): "Mechanism to Indicate Support of Features and Capabilities in the Session Initiation Protocol (SIP)".</w:t>
      </w:r>
    </w:p>
    <w:p w14:paraId="799AD434" w14:textId="77777777" w:rsidR="00786869" w:rsidRPr="004E2A10" w:rsidRDefault="00786869" w:rsidP="00786869">
      <w:pPr>
        <w:pStyle w:val="EX"/>
      </w:pPr>
      <w:r>
        <w:t>[64]</w:t>
      </w:r>
      <w:r w:rsidRPr="004E2A10">
        <w:tab/>
        <w:t>IETF RFC 3515 (April 2003): "The Session Initiation Protocol (SIP) Refer Method".</w:t>
      </w:r>
    </w:p>
    <w:p w14:paraId="43CBBAA3" w14:textId="77777777" w:rsidR="00786869" w:rsidRPr="004E2A10" w:rsidRDefault="00786869" w:rsidP="00786869">
      <w:pPr>
        <w:pStyle w:val="EX"/>
      </w:pPr>
      <w:r>
        <w:t>[65]</w:t>
      </w:r>
      <w:r w:rsidRPr="004E2A10">
        <w:tab/>
        <w:t>IETF RFC 7647 (September 2015): "Clarifications for the Use of REFER with RFC 6665".</w:t>
      </w:r>
    </w:p>
    <w:p w14:paraId="79C3E0D8" w14:textId="77777777" w:rsidR="00251EBF" w:rsidRDefault="00786869" w:rsidP="00251EBF">
      <w:pPr>
        <w:pStyle w:val="EX"/>
      </w:pPr>
      <w:r>
        <w:t>[66]</w:t>
      </w:r>
      <w:r w:rsidRPr="004E2A10">
        <w:tab/>
        <w:t>IETF RFC 7462 (March 2015): "URNs for the Alert-Info Header Field of the Session Initiation Protocol (SIP)".</w:t>
      </w:r>
    </w:p>
    <w:p w14:paraId="6A95B24E"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0BE653A6" w14:textId="77777777" w:rsidR="00251EBF" w:rsidRDefault="00251EBF" w:rsidP="00251EBF">
      <w:pPr>
        <w:pStyle w:val="EX"/>
      </w:pPr>
      <w:r>
        <w:t>[69]</w:t>
      </w:r>
      <w:r w:rsidRPr="0073469F">
        <w:tab/>
        <w:t>3GPP TS 23.203: "Policy and charging control architecture".</w:t>
      </w:r>
    </w:p>
    <w:p w14:paraId="1E23BDB4" w14:textId="77777777" w:rsidR="00251EBF" w:rsidRDefault="00251EBF" w:rsidP="00251EBF">
      <w:pPr>
        <w:pStyle w:val="EX"/>
      </w:pPr>
      <w:r>
        <w:t>[70]</w:t>
      </w:r>
      <w:r>
        <w:tab/>
        <w:t>3GPP TS 29.061: "Interworking between the Public Land Mobile Network (PLMN) supporting packet based services and Packet Data Networks (PDN)".</w:t>
      </w:r>
    </w:p>
    <w:p w14:paraId="5C317748"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70B9FDA3"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2A44596A" w14:textId="77777777" w:rsidR="009F1106" w:rsidRPr="00F9613F" w:rsidRDefault="009F1106" w:rsidP="009F1106">
      <w:pPr>
        <w:pStyle w:val="EX"/>
      </w:pPr>
      <w:r>
        <w:t>[</w:t>
      </w:r>
      <w:r w:rsidRPr="0094202A">
        <w:rPr>
          <w:lang w:val="en-GB"/>
        </w:rPr>
        <w:t>73</w:t>
      </w:r>
      <w:r>
        <w:t>]</w:t>
      </w:r>
      <w:r>
        <w:tab/>
      </w:r>
      <w:r w:rsidRPr="00F6303A">
        <w:t>3GPP TS 24.216: "Communication continuity managed object"</w:t>
      </w:r>
      <w:r w:rsidRPr="00F6303A">
        <w:rPr>
          <w:rFonts w:hint="eastAsia"/>
        </w:rPr>
        <w:t>.</w:t>
      </w:r>
    </w:p>
    <w:p w14:paraId="1B271373"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 2</w:t>
      </w:r>
      <w:r w:rsidRPr="0073469F">
        <w:t>".</w:t>
      </w:r>
    </w:p>
    <w:p w14:paraId="4521D162" w14:textId="77777777" w:rsidR="00080512" w:rsidRPr="0079589D" w:rsidRDefault="00080512" w:rsidP="00251EBF">
      <w:pPr>
        <w:pStyle w:val="Heading1"/>
      </w:pPr>
      <w:bookmarkStart w:id="19" w:name="_Toc20152239"/>
      <w:bookmarkStart w:id="20" w:name="_Toc27494904"/>
      <w:bookmarkStart w:id="21" w:name="_Toc36108372"/>
      <w:bookmarkStart w:id="22" w:name="_Toc73958155"/>
      <w:r w:rsidRPr="0079589D">
        <w:t>3</w:t>
      </w:r>
      <w:r w:rsidRPr="0079589D">
        <w:tab/>
        <w:t xml:space="preserve">Definitions, </w:t>
      </w:r>
      <w:r w:rsidR="008028A4" w:rsidRPr="0079589D">
        <w:t>symbols and abbreviations</w:t>
      </w:r>
      <w:bookmarkEnd w:id="19"/>
      <w:bookmarkEnd w:id="20"/>
      <w:bookmarkEnd w:id="21"/>
      <w:bookmarkEnd w:id="22"/>
    </w:p>
    <w:p w14:paraId="3D6A75B1" w14:textId="77777777" w:rsidR="00080512" w:rsidRPr="0079589D" w:rsidRDefault="00080512">
      <w:pPr>
        <w:pStyle w:val="Heading2"/>
      </w:pPr>
      <w:bookmarkStart w:id="23" w:name="_Toc20152240"/>
      <w:bookmarkStart w:id="24" w:name="_Toc27494905"/>
      <w:bookmarkStart w:id="25" w:name="_Toc36108373"/>
      <w:bookmarkStart w:id="26" w:name="_Toc73958156"/>
      <w:r w:rsidRPr="0079589D">
        <w:t>3.1</w:t>
      </w:r>
      <w:r w:rsidRPr="0079589D">
        <w:tab/>
        <w:t>Definitions</w:t>
      </w:r>
      <w:bookmarkEnd w:id="23"/>
      <w:bookmarkEnd w:id="24"/>
      <w:bookmarkEnd w:id="25"/>
      <w:bookmarkEnd w:id="26"/>
    </w:p>
    <w:p w14:paraId="3831E004" w14:textId="77777777" w:rsidR="00B72208" w:rsidRDefault="00080512" w:rsidP="00B72208">
      <w:r w:rsidRPr="0079589D">
        <w:t xml:space="preserve">For the purposes of the present document, the terms and definitions given in </w:t>
      </w:r>
      <w:bookmarkStart w:id="27" w:name="OLE_LINK6"/>
      <w:bookmarkStart w:id="28" w:name="OLE_LINK7"/>
      <w:bookmarkStart w:id="29" w:name="OLE_LINK8"/>
      <w:r w:rsidR="00DF62CD" w:rsidRPr="0079589D">
        <w:t xml:space="preserve">3GPP </w:t>
      </w:r>
      <w:bookmarkEnd w:id="27"/>
      <w:bookmarkEnd w:id="28"/>
      <w:bookmarkEnd w:id="29"/>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6C6BD5B0"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7FF1B1C7"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763E0E69"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45BBBA5F"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DE99B76"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15FDEC9D"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496B0858"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2A2BF27C"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730242B4"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38C5F46B" w14:textId="77777777" w:rsidR="001216F4" w:rsidRDefault="001216F4" w:rsidP="001216F4">
      <w:pPr>
        <w:pStyle w:val="B1"/>
      </w:pPr>
      <w:r>
        <w:t>a)</w:t>
      </w:r>
      <w:r>
        <w:tab/>
        <w:t>the "viewing MCVideo user"; or</w:t>
      </w:r>
    </w:p>
    <w:p w14:paraId="1D3E7E9F" w14:textId="77777777" w:rsidR="001216F4" w:rsidRDefault="001216F4" w:rsidP="001216F4">
      <w:pPr>
        <w:pStyle w:val="B1"/>
      </w:pPr>
      <w:r>
        <w:t>b)</w:t>
      </w:r>
      <w:r>
        <w:tab/>
        <w:t>the "viewed-to MCVideo user".</w:t>
      </w:r>
    </w:p>
    <w:p w14:paraId="018C53C3"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7F760394" w14:textId="77777777" w:rsidR="001216F4" w:rsidRDefault="001216F4" w:rsidP="001216F4">
      <w:pPr>
        <w:pStyle w:val="B1"/>
      </w:pPr>
      <w:r>
        <w:t>a)</w:t>
      </w:r>
      <w:r>
        <w:tab/>
        <w:t>"remote-init", indicating that the viewing MCVideo user initiated the call; and</w:t>
      </w:r>
    </w:p>
    <w:p w14:paraId="6D743741" w14:textId="77777777" w:rsidR="001216F4" w:rsidRPr="0024282F" w:rsidRDefault="001216F4" w:rsidP="001216F4">
      <w:pPr>
        <w:pStyle w:val="B1"/>
        <w:rPr>
          <w:b/>
        </w:rPr>
      </w:pPr>
      <w:r>
        <w:t>b)</w:t>
      </w:r>
      <w:r>
        <w:tab/>
        <w:t>"local-init", indicating that the viewed-to MCVideo user initiated the call.</w:t>
      </w:r>
    </w:p>
    <w:p w14:paraId="1E78B2F9"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1776C5C3"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428D925F" w14:textId="77777777" w:rsidR="00251EBF" w:rsidRDefault="00251EBF" w:rsidP="00251EBF">
      <w:pPr>
        <w:pStyle w:val="EW"/>
        <w:rPr>
          <w:b/>
        </w:rPr>
      </w:pPr>
      <w:r>
        <w:rPr>
          <w:b/>
        </w:rPr>
        <w:t>MBMS bearer</w:t>
      </w:r>
    </w:p>
    <w:p w14:paraId="4C3519C2" w14:textId="77777777" w:rsidR="00251EBF" w:rsidRPr="006E2274" w:rsidRDefault="00251EBF" w:rsidP="00251EBF">
      <w:pPr>
        <w:pStyle w:val="EX"/>
        <w:rPr>
          <w:b/>
          <w:bCs/>
        </w:rPr>
      </w:pPr>
      <w:r w:rsidRPr="006E2274">
        <w:rPr>
          <w:b/>
          <w:bCs/>
        </w:rPr>
        <w:t>MBMS subchannel</w:t>
      </w:r>
    </w:p>
    <w:p w14:paraId="2C29F9C0" w14:textId="77777777" w:rsidR="00B72208" w:rsidRDefault="00B72208" w:rsidP="00B72208"/>
    <w:p w14:paraId="615EFF28"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146F9B84"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8ADE5B5"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6252008E"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7EEC4370"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48E4298E"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741B0ED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D1446C9"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1DEC655D"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10F95A2F"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490575C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7184D9D7"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10A5F8EE"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4A4B849F"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4E2BB083"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D1F68E1"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[31].</w:t>
      </w:r>
    </w:p>
    <w:p w14:paraId="39077108"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6D880BF5"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173F9DDB"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E97AB1A"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1B8C0EC4" w14:textId="77777777" w:rsidR="00B72208" w:rsidRPr="0073469F" w:rsidRDefault="00B72208" w:rsidP="00B72208">
      <w:r w:rsidRPr="0073469F">
        <w:t>For the purposes of the present document, the following terms and definitions given in 3GPP TS 22.179 [2] apply:</w:t>
      </w:r>
    </w:p>
    <w:p w14:paraId="671F34AA" w14:textId="77777777" w:rsidR="00B72208" w:rsidRPr="0073469F" w:rsidRDefault="00B72208" w:rsidP="00B72208">
      <w:pPr>
        <w:pStyle w:val="EW"/>
        <w:rPr>
          <w:b/>
        </w:rPr>
      </w:pPr>
      <w:r w:rsidRPr="0073469F">
        <w:rPr>
          <w:b/>
        </w:rPr>
        <w:t>In-progress emergency</w:t>
      </w:r>
    </w:p>
    <w:p w14:paraId="33345831" w14:textId="77777777" w:rsidR="00B72208" w:rsidRPr="0073469F" w:rsidRDefault="00B72208" w:rsidP="00B72208">
      <w:pPr>
        <w:pStyle w:val="EW"/>
        <w:rPr>
          <w:b/>
        </w:rPr>
      </w:pPr>
      <w:r>
        <w:rPr>
          <w:b/>
        </w:rPr>
        <w:t>MCVideo</w:t>
      </w:r>
      <w:r w:rsidRPr="0073469F">
        <w:rPr>
          <w:b/>
        </w:rPr>
        <w:t xml:space="preserve"> emergency alert</w:t>
      </w:r>
    </w:p>
    <w:p w14:paraId="7A2821FE" w14:textId="77777777" w:rsidR="00B72208" w:rsidRPr="0073469F" w:rsidRDefault="00B72208" w:rsidP="00B72208">
      <w:pPr>
        <w:pStyle w:val="EW"/>
        <w:rPr>
          <w:b/>
        </w:rPr>
      </w:pPr>
      <w:r>
        <w:rPr>
          <w:b/>
        </w:rPr>
        <w:t>MCVideo</w:t>
      </w:r>
      <w:r w:rsidRPr="0073469F">
        <w:rPr>
          <w:b/>
        </w:rPr>
        <w:t xml:space="preserve"> emergency group call</w:t>
      </w:r>
    </w:p>
    <w:p w14:paraId="70AD1770" w14:textId="77777777" w:rsidR="00B72208" w:rsidRPr="0073469F" w:rsidRDefault="00B72208" w:rsidP="00B72208">
      <w:pPr>
        <w:pStyle w:val="EW"/>
        <w:rPr>
          <w:b/>
        </w:rPr>
      </w:pPr>
      <w:r>
        <w:rPr>
          <w:b/>
        </w:rPr>
        <w:t>MCVideo</w:t>
      </w:r>
      <w:r w:rsidRPr="0073469F">
        <w:rPr>
          <w:b/>
        </w:rPr>
        <w:t xml:space="preserve"> emergency state</w:t>
      </w:r>
    </w:p>
    <w:p w14:paraId="3B6921CB"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4B423732" w14:textId="77777777" w:rsidR="00B72208" w:rsidRPr="00251EBF" w:rsidRDefault="00B72208" w:rsidP="00251EBF">
      <w:pPr>
        <w:pStyle w:val="EX"/>
      </w:pPr>
      <w:r w:rsidRPr="00251EBF">
        <w:rPr>
          <w:b/>
        </w:rPr>
        <w:t>Primary MCVideo system</w:t>
      </w:r>
    </w:p>
    <w:p w14:paraId="464C59D2"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7A1EB343"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06D019B7" w14:textId="77777777" w:rsidR="00B72208" w:rsidRDefault="00B72208" w:rsidP="00B72208">
      <w:pPr>
        <w:pStyle w:val="EW"/>
        <w:rPr>
          <w:b/>
          <w:bCs/>
          <w:lang w:val="en-US"/>
        </w:rPr>
      </w:pPr>
      <w:r w:rsidRPr="00251EBF">
        <w:rPr>
          <w:rFonts w:eastAsia="Malgun Gothic"/>
          <w:b/>
        </w:rPr>
        <w:t>Selected MCVideo user profile</w:t>
      </w:r>
    </w:p>
    <w:p w14:paraId="78772511"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0DD60819" w14:textId="77777777" w:rsidR="00251EBF" w:rsidRDefault="00B72208" w:rsidP="00251EBF">
      <w:pPr>
        <w:pStyle w:val="EW"/>
        <w:rPr>
          <w:b/>
        </w:rPr>
      </w:pPr>
      <w:r>
        <w:rPr>
          <w:b/>
        </w:rPr>
        <w:t>Client Server Key (</w:t>
      </w:r>
      <w:r w:rsidRPr="001A5BCF">
        <w:rPr>
          <w:b/>
        </w:rPr>
        <w:t>CSK</w:t>
      </w:r>
      <w:r>
        <w:rPr>
          <w:b/>
        </w:rPr>
        <w:t>)</w:t>
      </w:r>
    </w:p>
    <w:p w14:paraId="67015190"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38A30124" w14:textId="77777777" w:rsidR="00251EBF" w:rsidRDefault="00251EBF" w:rsidP="00251EBF">
      <w:pPr>
        <w:pStyle w:val="EW"/>
        <w:ind w:left="0" w:firstLine="284"/>
        <w:rPr>
          <w:b/>
        </w:rPr>
      </w:pPr>
      <w:r>
        <w:rPr>
          <w:b/>
        </w:rPr>
        <w:t>Multicast Signalling Key (MuSiK)</w:t>
      </w:r>
    </w:p>
    <w:p w14:paraId="606F9745" w14:textId="77777777" w:rsidR="00251EBF" w:rsidRDefault="00251EBF" w:rsidP="00251EBF">
      <w:pPr>
        <w:pStyle w:val="EW"/>
        <w:rPr>
          <w:b/>
        </w:rPr>
      </w:pPr>
      <w:r>
        <w:rPr>
          <w:b/>
        </w:rPr>
        <w:t>Multicast Signalling Key Identifier (MuSiK-ID)</w:t>
      </w:r>
    </w:p>
    <w:p w14:paraId="340B2010"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29D9D22B" w14:textId="77777777" w:rsidR="00B72208" w:rsidRPr="00251EBF" w:rsidRDefault="00251EBF" w:rsidP="00B72208">
      <w:pPr>
        <w:pStyle w:val="EW"/>
        <w:rPr>
          <w:b/>
          <w:lang w:val="en-GB"/>
        </w:rPr>
      </w:pPr>
      <w:r w:rsidRPr="00A24232">
        <w:rPr>
          <w:b/>
        </w:rPr>
        <w:t>MBMS subchannel control key identifier (MSCCK-ID)</w:t>
      </w:r>
    </w:p>
    <w:p w14:paraId="2460729F"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2319FDAD"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3725AD5D" w14:textId="77777777" w:rsidR="00080512" w:rsidRPr="00251EBF" w:rsidRDefault="00B72208" w:rsidP="00251EBF">
      <w:pPr>
        <w:pStyle w:val="EX"/>
        <w:rPr>
          <w:b/>
          <w:lang w:val="en-GB"/>
        </w:rPr>
      </w:pPr>
      <w:r w:rsidRPr="00251EBF">
        <w:rPr>
          <w:b/>
        </w:rPr>
        <w:t>XML Protection Key (XPK)</w:t>
      </w:r>
    </w:p>
    <w:p w14:paraId="3B78A89E" w14:textId="77777777" w:rsidR="00080512" w:rsidRPr="0079589D" w:rsidRDefault="00080512">
      <w:pPr>
        <w:pStyle w:val="Heading2"/>
      </w:pPr>
      <w:bookmarkStart w:id="30" w:name="_Toc20152241"/>
      <w:bookmarkStart w:id="31" w:name="_Toc27494906"/>
      <w:bookmarkStart w:id="32" w:name="_Toc36108374"/>
      <w:bookmarkStart w:id="33" w:name="_Toc73958157"/>
      <w:r w:rsidRPr="0079589D">
        <w:t>3.2</w:t>
      </w:r>
      <w:r w:rsidRPr="0079589D">
        <w:tab/>
        <w:t>Symbols</w:t>
      </w:r>
      <w:bookmarkEnd w:id="30"/>
      <w:bookmarkEnd w:id="31"/>
      <w:bookmarkEnd w:id="32"/>
      <w:bookmarkEnd w:id="33"/>
    </w:p>
    <w:p w14:paraId="1EE99B74" w14:textId="77777777" w:rsidR="00080512" w:rsidRPr="0079589D" w:rsidRDefault="00080512">
      <w:pPr>
        <w:pStyle w:val="Heading2"/>
      </w:pPr>
      <w:bookmarkStart w:id="34" w:name="_Toc20152242"/>
      <w:bookmarkStart w:id="35" w:name="_Toc27494907"/>
      <w:bookmarkStart w:id="36" w:name="_Toc36108375"/>
      <w:bookmarkStart w:id="37" w:name="_Toc73958158"/>
      <w:r w:rsidRPr="0079589D">
        <w:t>3.3</w:t>
      </w:r>
      <w:r w:rsidRPr="0079589D">
        <w:tab/>
        <w:t>Abbreviations</w:t>
      </w:r>
      <w:bookmarkEnd w:id="34"/>
      <w:bookmarkEnd w:id="35"/>
      <w:bookmarkEnd w:id="36"/>
      <w:bookmarkEnd w:id="37"/>
    </w:p>
    <w:p w14:paraId="02FD73C2"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04E78F2" w14:textId="77777777" w:rsidR="00B72208" w:rsidRPr="00EE265D" w:rsidRDefault="00B72208" w:rsidP="00B72208">
      <w:pPr>
        <w:pStyle w:val="EW"/>
      </w:pPr>
      <w:r w:rsidRPr="00FF42BC">
        <w:t>CS</w:t>
      </w:r>
      <w:r>
        <w:t>K</w:t>
      </w:r>
      <w:r w:rsidRPr="00FF42BC">
        <w:tab/>
      </w:r>
      <w:r>
        <w:tab/>
      </w:r>
      <w:r>
        <w:tab/>
        <w:t xml:space="preserve">Client-Server Key </w:t>
      </w:r>
    </w:p>
    <w:p w14:paraId="6D82C0D8" w14:textId="77777777" w:rsidR="00B72208" w:rsidRDefault="00B72208" w:rsidP="00B72208">
      <w:pPr>
        <w:pStyle w:val="EW"/>
      </w:pPr>
      <w:r>
        <w:t>ECGI</w:t>
      </w:r>
      <w:r w:rsidRPr="00436CF9">
        <w:tab/>
      </w:r>
      <w:r>
        <w:tab/>
      </w:r>
      <w:r>
        <w:tab/>
        <w:t>E-UTRAN Cell Global Identification</w:t>
      </w:r>
    </w:p>
    <w:p w14:paraId="4C2D02A6" w14:textId="77777777" w:rsidR="00B72208" w:rsidRDefault="00B72208" w:rsidP="00B72208">
      <w:pPr>
        <w:pStyle w:val="EW"/>
      </w:pPr>
      <w:r>
        <w:t>IPEG</w:t>
      </w:r>
      <w:r>
        <w:tab/>
      </w:r>
      <w:r>
        <w:tab/>
      </w:r>
      <w:r>
        <w:tab/>
        <w:t>In-Progress Emergency Group</w:t>
      </w:r>
    </w:p>
    <w:p w14:paraId="75CB6E99" w14:textId="77777777" w:rsidR="00B72208" w:rsidRPr="00323368" w:rsidRDefault="00B72208" w:rsidP="00B72208">
      <w:pPr>
        <w:pStyle w:val="EW"/>
      </w:pPr>
      <w:r w:rsidRPr="00E05A95">
        <w:rPr>
          <w:noProof/>
        </w:rPr>
        <w:t>IPEPC</w:t>
      </w:r>
      <w:r>
        <w:rPr>
          <w:b/>
          <w:noProof/>
        </w:rPr>
        <w:tab/>
      </w:r>
      <w:r>
        <w:rPr>
          <w:b/>
          <w:noProof/>
        </w:rPr>
        <w:tab/>
      </w:r>
      <w:r>
        <w:rPr>
          <w:b/>
          <w:noProof/>
        </w:rPr>
        <w:tab/>
      </w:r>
      <w:r w:rsidRPr="00E05A95">
        <w:rPr>
          <w:noProof/>
        </w:rPr>
        <w:t>In-Progress Emergency Private Call</w:t>
      </w:r>
    </w:p>
    <w:p w14:paraId="185ECAB0" w14:textId="77777777" w:rsidR="00B72208" w:rsidRPr="00033C14" w:rsidRDefault="00B72208" w:rsidP="00B72208">
      <w:pPr>
        <w:pStyle w:val="EW"/>
      </w:pPr>
      <w:r>
        <w:t>IPIG</w:t>
      </w:r>
      <w:r>
        <w:tab/>
      </w:r>
      <w:r>
        <w:tab/>
      </w:r>
      <w:r>
        <w:tab/>
        <w:t>In-Progress Imminent peril G</w:t>
      </w:r>
      <w:r w:rsidRPr="00985E35">
        <w:t>roup</w:t>
      </w:r>
    </w:p>
    <w:p w14:paraId="07927305" w14:textId="77777777" w:rsidR="00B72208" w:rsidRDefault="00B72208" w:rsidP="00B72208">
      <w:pPr>
        <w:pStyle w:val="EW"/>
      </w:pPr>
      <w:r w:rsidRPr="0073469F">
        <w:t>MBMS</w:t>
      </w:r>
      <w:r w:rsidRPr="0073469F">
        <w:tab/>
      </w:r>
      <w:r w:rsidRPr="0073469F">
        <w:tab/>
      </w:r>
      <w:r>
        <w:tab/>
      </w:r>
      <w:r w:rsidRPr="0073469F">
        <w:t>Multimedia Broadcast and Multicast Service</w:t>
      </w:r>
    </w:p>
    <w:p w14:paraId="18533952" w14:textId="77777777" w:rsidR="00B72208" w:rsidRPr="002D3A73" w:rsidRDefault="00B72208" w:rsidP="00B72208">
      <w:pPr>
        <w:pStyle w:val="EW"/>
      </w:pPr>
      <w:r>
        <w:t>MBSFN</w:t>
      </w:r>
      <w:r>
        <w:tab/>
      </w:r>
      <w:r>
        <w:tab/>
      </w:r>
      <w:r>
        <w:tab/>
      </w:r>
      <w:r w:rsidRPr="00E62694">
        <w:rPr>
          <w:snapToGrid w:val="0"/>
        </w:rPr>
        <w:t>Multimedia Broadcast multicast service Single Frequency Network</w:t>
      </w:r>
    </w:p>
    <w:p w14:paraId="4BCAC299" w14:textId="77777777" w:rsidR="00B72208" w:rsidRPr="0073469F" w:rsidRDefault="00B72208" w:rsidP="00B72208">
      <w:pPr>
        <w:pStyle w:val="EW"/>
      </w:pPr>
      <w:r>
        <w:t>MC</w:t>
      </w:r>
      <w:r>
        <w:tab/>
      </w:r>
      <w:r>
        <w:tab/>
      </w:r>
      <w:r>
        <w:tab/>
        <w:t>Mission Critical</w:t>
      </w:r>
    </w:p>
    <w:p w14:paraId="3C98502F" w14:textId="77777777" w:rsidR="00B72208" w:rsidRPr="0073469F" w:rsidRDefault="00B72208" w:rsidP="00B72208">
      <w:pPr>
        <w:pStyle w:val="EW"/>
      </w:pPr>
      <w:r w:rsidRPr="00500C57">
        <w:t>MCS</w:t>
      </w:r>
      <w:r w:rsidRPr="00500C57">
        <w:tab/>
      </w:r>
      <w:r w:rsidRPr="00500C57">
        <w:tab/>
      </w:r>
      <w:r w:rsidRPr="00500C57">
        <w:tab/>
        <w:t>Mission Critical Service</w:t>
      </w:r>
    </w:p>
    <w:p w14:paraId="3A48E46E" w14:textId="77777777" w:rsidR="00B72208" w:rsidRPr="0073469F" w:rsidRDefault="00B72208" w:rsidP="00B72208">
      <w:pPr>
        <w:pStyle w:val="EW"/>
      </w:pPr>
      <w:r w:rsidRPr="0073469F">
        <w:t>MC</w:t>
      </w:r>
      <w:r>
        <w:t>Video</w:t>
      </w:r>
      <w:r w:rsidRPr="0073469F">
        <w:tab/>
      </w:r>
      <w:r w:rsidRPr="0073469F">
        <w:tab/>
      </w:r>
      <w:r>
        <w:tab/>
      </w:r>
      <w:r w:rsidRPr="0073469F">
        <w:t xml:space="preserve">Mission Critical </w:t>
      </w:r>
      <w:r>
        <w:t>Video</w:t>
      </w:r>
    </w:p>
    <w:p w14:paraId="19702322" w14:textId="77777777" w:rsidR="00B72208" w:rsidRDefault="00B72208" w:rsidP="00B72208">
      <w:pPr>
        <w:pStyle w:val="EW"/>
      </w:pPr>
      <w:r w:rsidRPr="0073469F">
        <w:t>MC</w:t>
      </w:r>
      <w:r>
        <w:t>Video</w:t>
      </w:r>
      <w:r w:rsidRPr="0073469F">
        <w:t xml:space="preserve"> </w:t>
      </w:r>
      <w:r>
        <w:t>g</w:t>
      </w:r>
      <w:r w:rsidRPr="0073469F">
        <w:t>roup ID</w:t>
      </w:r>
      <w:r>
        <w:tab/>
      </w:r>
      <w:r w:rsidRPr="0073469F">
        <w:tab/>
        <w:t>MC</w:t>
      </w:r>
      <w:r>
        <w:t>Video</w:t>
      </w:r>
      <w:r w:rsidRPr="0073469F">
        <w:t xml:space="preserve"> </w:t>
      </w:r>
      <w:r>
        <w:t>g</w:t>
      </w:r>
      <w:r w:rsidRPr="0073469F">
        <w:t>roup I</w:t>
      </w:r>
      <w:r>
        <w:t>d</w:t>
      </w:r>
      <w:r w:rsidRPr="0073469F">
        <w:t>entity</w:t>
      </w:r>
    </w:p>
    <w:p w14:paraId="7E009AA7" w14:textId="77777777" w:rsidR="00B72208" w:rsidRPr="0073469F" w:rsidRDefault="00B72208" w:rsidP="00B72208">
      <w:pPr>
        <w:pStyle w:val="EW"/>
      </w:pPr>
      <w:r w:rsidRPr="0073469F">
        <w:t>M</w:t>
      </w:r>
      <w:r>
        <w:t>V</w:t>
      </w:r>
      <w:r w:rsidRPr="0073469F">
        <w:t>EA</w:t>
      </w:r>
      <w:r w:rsidRPr="0073469F">
        <w:tab/>
      </w:r>
      <w:r w:rsidRPr="0073469F">
        <w:tab/>
      </w:r>
      <w:r>
        <w:tab/>
        <w:t>MCVideo</w:t>
      </w:r>
      <w:r w:rsidRPr="0073469F">
        <w:t xml:space="preserve"> </w:t>
      </w:r>
      <w:r>
        <w:t>E</w:t>
      </w:r>
      <w:r w:rsidRPr="0073469F">
        <w:t xml:space="preserve">mergency </w:t>
      </w:r>
      <w:r>
        <w:t>A</w:t>
      </w:r>
      <w:r w:rsidRPr="0073469F">
        <w:t>lert</w:t>
      </w:r>
    </w:p>
    <w:p w14:paraId="7839E78F" w14:textId="77777777" w:rsidR="00B72208" w:rsidRPr="0073469F" w:rsidRDefault="00B72208" w:rsidP="00B72208">
      <w:pPr>
        <w:pStyle w:val="EW"/>
      </w:pPr>
      <w:r w:rsidRPr="0073469F">
        <w:t>M</w:t>
      </w:r>
      <w:r>
        <w:t>V</w:t>
      </w:r>
      <w:r w:rsidRPr="0073469F">
        <w:t>EG</w:t>
      </w:r>
      <w:r w:rsidRPr="0073469F">
        <w:tab/>
      </w:r>
      <w:r w:rsidRPr="0073469F">
        <w:tab/>
      </w:r>
      <w:r>
        <w:tab/>
        <w:t>MCVideo</w:t>
      </w:r>
      <w:r w:rsidRPr="0073469F">
        <w:t xml:space="preserve"> </w:t>
      </w:r>
      <w:r>
        <w:t>E</w:t>
      </w:r>
      <w:r w:rsidRPr="0073469F">
        <w:t xml:space="preserve">mergency </w:t>
      </w:r>
      <w:r>
        <w:t>G</w:t>
      </w:r>
      <w:r w:rsidRPr="0073469F">
        <w:t>roup</w:t>
      </w:r>
    </w:p>
    <w:p w14:paraId="6075528E" w14:textId="77777777" w:rsidR="00B72208" w:rsidRDefault="00B72208" w:rsidP="00B72208">
      <w:pPr>
        <w:pStyle w:val="EW"/>
      </w:pPr>
      <w:r w:rsidRPr="0073469F">
        <w:t>M</w:t>
      </w:r>
      <w:r>
        <w:t>V</w:t>
      </w:r>
      <w:r w:rsidRPr="0073469F">
        <w:t>EGC</w:t>
      </w:r>
      <w:r w:rsidRPr="0073469F">
        <w:tab/>
      </w:r>
      <w:r>
        <w:tab/>
      </w:r>
      <w:r w:rsidRPr="0073469F">
        <w:tab/>
      </w:r>
      <w:r>
        <w:t>MCVideo</w:t>
      </w:r>
      <w:r w:rsidRPr="0073469F">
        <w:t xml:space="preserve"> </w:t>
      </w:r>
      <w:r>
        <w:t>E</w:t>
      </w:r>
      <w:r w:rsidRPr="0073469F">
        <w:t xml:space="preserve">mergency </w:t>
      </w:r>
      <w:r>
        <w:t>G</w:t>
      </w:r>
      <w:r w:rsidRPr="0073469F">
        <w:t xml:space="preserve">roup </w:t>
      </w:r>
      <w:r>
        <w:t>C</w:t>
      </w:r>
      <w:r w:rsidRPr="0073469F">
        <w:t>all</w:t>
      </w:r>
    </w:p>
    <w:p w14:paraId="0FED0A4C" w14:textId="77777777" w:rsidR="00B72208" w:rsidRDefault="00B72208" w:rsidP="00B72208">
      <w:pPr>
        <w:pStyle w:val="EW"/>
      </w:pPr>
      <w:r>
        <w:t>M</w:t>
      </w:r>
      <w:r>
        <w:rPr>
          <w:lang w:val="en-US"/>
        </w:rPr>
        <w:t>V</w:t>
      </w:r>
      <w:r>
        <w:t>EPC</w:t>
      </w:r>
      <w:r>
        <w:tab/>
      </w:r>
      <w:r>
        <w:tab/>
      </w:r>
      <w:r>
        <w:tab/>
        <w:t>MCVideo Emergency Private Call</w:t>
      </w:r>
    </w:p>
    <w:p w14:paraId="13B0D0FE" w14:textId="77777777" w:rsidR="00B72208" w:rsidRPr="00323368" w:rsidRDefault="00B72208" w:rsidP="00B72208">
      <w:pPr>
        <w:pStyle w:val="EW"/>
      </w:pPr>
      <w:r w:rsidRPr="00E05A95">
        <w:rPr>
          <w:noProof/>
        </w:rPr>
        <w:t>M</w:t>
      </w:r>
      <w:r>
        <w:rPr>
          <w:noProof/>
          <w:lang w:val="en-US"/>
        </w:rPr>
        <w:t>V</w:t>
      </w:r>
      <w:r w:rsidRPr="00E05A95">
        <w:rPr>
          <w:noProof/>
        </w:rPr>
        <w:t>EPP</w:t>
      </w:r>
      <w:r>
        <w:rPr>
          <w:b/>
          <w:noProof/>
        </w:rPr>
        <w:tab/>
      </w:r>
      <w:r>
        <w:rPr>
          <w:b/>
          <w:noProof/>
        </w:rPr>
        <w:tab/>
      </w:r>
      <w:r>
        <w:rPr>
          <w:b/>
          <w:noProof/>
        </w:rPr>
        <w:tab/>
      </w:r>
      <w:r>
        <w:rPr>
          <w:noProof/>
        </w:rPr>
        <w:t>MCVideo</w:t>
      </w:r>
      <w:r w:rsidRPr="00E05A95">
        <w:rPr>
          <w:noProof/>
        </w:rPr>
        <w:t xml:space="preserve"> Emergency Private Priority</w:t>
      </w:r>
    </w:p>
    <w:p w14:paraId="014E496A" w14:textId="77777777" w:rsidR="00B72208" w:rsidRPr="00C14416" w:rsidRDefault="00B72208" w:rsidP="00B72208">
      <w:pPr>
        <w:pStyle w:val="EW"/>
      </w:pPr>
      <w:r>
        <w:t>M</w:t>
      </w:r>
      <w:r>
        <w:rPr>
          <w:lang w:val="en-US"/>
        </w:rPr>
        <w:t>V</w:t>
      </w:r>
      <w:r>
        <w:t>ES</w:t>
      </w:r>
      <w:r>
        <w:tab/>
      </w:r>
      <w:r>
        <w:tab/>
      </w:r>
      <w:r>
        <w:tab/>
        <w:t>MCVideo Emergency State</w:t>
      </w:r>
    </w:p>
    <w:p w14:paraId="33631045" w14:textId="77777777" w:rsidR="00B72208" w:rsidRPr="00046ECB" w:rsidRDefault="00B72208" w:rsidP="00B72208">
      <w:pPr>
        <w:pStyle w:val="EW"/>
      </w:pPr>
      <w:r w:rsidRPr="00A93BDA">
        <w:t>MIME</w:t>
      </w:r>
      <w:r w:rsidRPr="00A93BDA">
        <w:tab/>
      </w:r>
      <w:r w:rsidRPr="00046ECB">
        <w:tab/>
      </w:r>
      <w:r w:rsidRPr="00046ECB">
        <w:tab/>
        <w:t>Multipurpose Internet Mail Extensions</w:t>
      </w:r>
    </w:p>
    <w:p w14:paraId="7A73F9B6" w14:textId="77777777" w:rsidR="00B72208" w:rsidRDefault="00B72208" w:rsidP="00B72208">
      <w:pPr>
        <w:pStyle w:val="EW"/>
      </w:pPr>
      <w:r>
        <w:t>M</w:t>
      </w:r>
      <w:r>
        <w:rPr>
          <w:lang w:val="en-US"/>
        </w:rPr>
        <w:t>V</w:t>
      </w:r>
      <w:r>
        <w:t>IG</w:t>
      </w:r>
      <w:r>
        <w:tab/>
      </w:r>
      <w:r>
        <w:tab/>
      </w:r>
      <w:r>
        <w:tab/>
        <w:t>MCVideo Imminent peril Group</w:t>
      </w:r>
    </w:p>
    <w:p w14:paraId="4E3FADDF" w14:textId="77777777" w:rsidR="00B72208" w:rsidRPr="00033C14" w:rsidRDefault="00B72208" w:rsidP="00B72208">
      <w:pPr>
        <w:pStyle w:val="EW"/>
      </w:pPr>
      <w:r>
        <w:t>M</w:t>
      </w:r>
      <w:r>
        <w:rPr>
          <w:lang w:val="en-US"/>
        </w:rPr>
        <w:t>V</w:t>
      </w:r>
      <w:r>
        <w:t>IGC</w:t>
      </w:r>
      <w:r>
        <w:tab/>
      </w:r>
      <w:r>
        <w:tab/>
      </w:r>
      <w:r>
        <w:tab/>
        <w:t>MCVideo Imminent peril Group Call</w:t>
      </w:r>
    </w:p>
    <w:p w14:paraId="7BFE11B6" w14:textId="77777777" w:rsidR="00B72208" w:rsidRDefault="00B72208" w:rsidP="00B72208">
      <w:pPr>
        <w:pStyle w:val="EW"/>
      </w:pPr>
      <w:r w:rsidRPr="0073469F">
        <w:t>MONP</w:t>
      </w:r>
      <w:r w:rsidRPr="0073469F">
        <w:tab/>
      </w:r>
      <w:r w:rsidRPr="0073469F">
        <w:tab/>
      </w:r>
      <w:r>
        <w:tab/>
      </w:r>
      <w:r w:rsidR="00E60670" w:rsidRPr="0073469F">
        <w:t>MC</w:t>
      </w:r>
      <w:r w:rsidR="00E60670" w:rsidRPr="00AC34CC">
        <w:t>PTT</w:t>
      </w:r>
      <w:r w:rsidR="00E60670" w:rsidRPr="0073469F">
        <w:t xml:space="preserve"> Off-Network Protocol</w:t>
      </w:r>
    </w:p>
    <w:p w14:paraId="5CFA5AD1" w14:textId="77777777" w:rsidR="00B72208" w:rsidRPr="00323368" w:rsidRDefault="00B72208" w:rsidP="00B72208">
      <w:pPr>
        <w:pStyle w:val="EW"/>
      </w:pPr>
      <w:r>
        <w:t>M</w:t>
      </w:r>
      <w:r>
        <w:rPr>
          <w:lang w:val="en-US"/>
        </w:rPr>
        <w:t>V</w:t>
      </w:r>
      <w:r>
        <w:t>PEA</w:t>
      </w:r>
      <w:r>
        <w:tab/>
      </w:r>
      <w:r>
        <w:tab/>
      </w:r>
      <w:r>
        <w:tab/>
        <w:t>MCVideo Private E</w:t>
      </w:r>
      <w:r w:rsidRPr="0073469F">
        <w:t xml:space="preserve">mergency </w:t>
      </w:r>
      <w:r>
        <w:t>A</w:t>
      </w:r>
      <w:r w:rsidRPr="0073469F">
        <w:t>lert</w:t>
      </w:r>
    </w:p>
    <w:p w14:paraId="0B7AECC1" w14:textId="77777777" w:rsidR="00B72208" w:rsidRDefault="00B72208" w:rsidP="00B72208">
      <w:pPr>
        <w:pStyle w:val="EW"/>
      </w:pPr>
      <w:r w:rsidRPr="0073469F">
        <w:t>NAT</w:t>
      </w:r>
      <w:r w:rsidRPr="0073469F">
        <w:tab/>
      </w:r>
      <w:r w:rsidRPr="0073469F">
        <w:tab/>
      </w:r>
      <w:r>
        <w:tab/>
      </w:r>
      <w:r w:rsidRPr="0073469F">
        <w:t>Network Address Translation</w:t>
      </w:r>
    </w:p>
    <w:p w14:paraId="05D96003" w14:textId="77777777" w:rsidR="00B72208" w:rsidRDefault="00B72208" w:rsidP="00B72208">
      <w:pPr>
        <w:pStyle w:val="EW"/>
        <w:rPr>
          <w:lang w:val="en-US"/>
        </w:rPr>
      </w:pPr>
      <w:r>
        <w:rPr>
          <w:lang w:val="en-US"/>
        </w:rPr>
        <w:t>PCC</w:t>
      </w:r>
      <w:r>
        <w:rPr>
          <w:lang w:val="en-US"/>
        </w:rPr>
        <w:tab/>
      </w:r>
      <w:r>
        <w:rPr>
          <w:lang w:val="en-US"/>
        </w:rPr>
        <w:tab/>
      </w:r>
      <w:r>
        <w:rPr>
          <w:lang w:val="en-US"/>
        </w:rPr>
        <w:tab/>
        <w:t>Policy and Charging Control</w:t>
      </w:r>
    </w:p>
    <w:p w14:paraId="7F4519E5" w14:textId="77777777" w:rsidR="00B72208" w:rsidRPr="008A099F" w:rsidRDefault="00B72208" w:rsidP="00B72208">
      <w:pPr>
        <w:pStyle w:val="EW"/>
      </w:pPr>
      <w:r>
        <w:t>PCCB</w:t>
      </w:r>
      <w:r>
        <w:tab/>
      </w:r>
      <w:r>
        <w:tab/>
      </w:r>
      <w:r>
        <w:tab/>
        <w:t>Private Call Call-Back</w:t>
      </w:r>
    </w:p>
    <w:p w14:paraId="18FF58FC" w14:textId="77777777" w:rsidR="00B72208" w:rsidRPr="002D3A73" w:rsidRDefault="00B72208" w:rsidP="00B72208">
      <w:pPr>
        <w:pStyle w:val="EW"/>
      </w:pPr>
      <w:r>
        <w:t>PLMN</w:t>
      </w:r>
      <w:r>
        <w:tab/>
      </w:r>
      <w:r>
        <w:tab/>
      </w:r>
      <w:r>
        <w:tab/>
        <w:t>Public Land Mobile Network</w:t>
      </w:r>
    </w:p>
    <w:p w14:paraId="17057984" w14:textId="77777777" w:rsidR="00B72208" w:rsidRPr="0073469F" w:rsidRDefault="00B72208" w:rsidP="00B72208">
      <w:pPr>
        <w:pStyle w:val="EW"/>
      </w:pPr>
      <w:r w:rsidRPr="0073469F">
        <w:t>QCI</w:t>
      </w:r>
      <w:r w:rsidRPr="0073469F">
        <w:tab/>
      </w:r>
      <w:r w:rsidRPr="0073469F">
        <w:tab/>
      </w:r>
      <w:r>
        <w:tab/>
      </w:r>
      <w:r w:rsidRPr="0073469F">
        <w:t>QoS Class Identifier</w:t>
      </w:r>
    </w:p>
    <w:p w14:paraId="481378BF" w14:textId="77777777" w:rsidR="00B72208" w:rsidRPr="0073469F" w:rsidRDefault="00B72208" w:rsidP="00B72208">
      <w:pPr>
        <w:pStyle w:val="EW"/>
      </w:pPr>
      <w:r w:rsidRPr="0073469F">
        <w:t>RTP</w:t>
      </w:r>
      <w:r w:rsidRPr="0073469F">
        <w:tab/>
      </w:r>
      <w:r w:rsidRPr="0073469F">
        <w:tab/>
      </w:r>
      <w:r>
        <w:tab/>
      </w:r>
      <w:r w:rsidRPr="0073469F">
        <w:t>Real-time Transport Protocol</w:t>
      </w:r>
    </w:p>
    <w:p w14:paraId="2E0C0F47" w14:textId="77777777" w:rsidR="00B72208" w:rsidRPr="0073469F" w:rsidRDefault="00B72208" w:rsidP="00B72208">
      <w:pPr>
        <w:pStyle w:val="EW"/>
      </w:pPr>
      <w:r w:rsidRPr="0073469F">
        <w:t>SAI</w:t>
      </w:r>
      <w:r w:rsidRPr="0073469F">
        <w:tab/>
      </w:r>
      <w:r w:rsidRPr="0073469F">
        <w:tab/>
      </w:r>
      <w:r>
        <w:tab/>
      </w:r>
      <w:r w:rsidRPr="0073469F">
        <w:rPr>
          <w:rFonts w:eastAsia="SimSun"/>
        </w:rPr>
        <w:t>Service Area Identifier</w:t>
      </w:r>
    </w:p>
    <w:p w14:paraId="1FB2F31B" w14:textId="77777777" w:rsidR="00B72208" w:rsidRPr="0073469F" w:rsidRDefault="00B72208" w:rsidP="00B72208">
      <w:pPr>
        <w:pStyle w:val="EW"/>
      </w:pPr>
      <w:r w:rsidRPr="0073469F">
        <w:t>SDP</w:t>
      </w:r>
      <w:r w:rsidRPr="0073469F">
        <w:tab/>
      </w:r>
      <w:r w:rsidRPr="0073469F">
        <w:tab/>
      </w:r>
      <w:r>
        <w:tab/>
      </w:r>
      <w:r w:rsidRPr="0073469F">
        <w:t>Session Description Protocol</w:t>
      </w:r>
    </w:p>
    <w:p w14:paraId="2F252442" w14:textId="77777777" w:rsidR="00B72208" w:rsidRDefault="00B72208" w:rsidP="00B72208">
      <w:pPr>
        <w:pStyle w:val="EW"/>
      </w:pPr>
      <w:r w:rsidRPr="0073469F">
        <w:t>SIP</w:t>
      </w:r>
      <w:r w:rsidRPr="0073469F">
        <w:tab/>
      </w:r>
      <w:r w:rsidRPr="0073469F">
        <w:tab/>
      </w:r>
      <w:r>
        <w:tab/>
      </w:r>
      <w:r w:rsidRPr="0073469F">
        <w:t>Session Initiation Protocol</w:t>
      </w:r>
    </w:p>
    <w:p w14:paraId="3EECBC76" w14:textId="77777777" w:rsidR="00B72208" w:rsidRDefault="00B72208" w:rsidP="00B72208">
      <w:pPr>
        <w:pStyle w:val="EW"/>
      </w:pPr>
      <w:r>
        <w:t>SPK</w:t>
      </w:r>
      <w:r>
        <w:tab/>
      </w:r>
      <w:r>
        <w:tab/>
      </w:r>
      <w:r>
        <w:tab/>
        <w:t>Signalling Protection Key</w:t>
      </w:r>
    </w:p>
    <w:p w14:paraId="1B06D575" w14:textId="77777777" w:rsidR="00B72208" w:rsidRPr="0059693F" w:rsidRDefault="00B72208" w:rsidP="00B72208">
      <w:pPr>
        <w:pStyle w:val="EW"/>
      </w:pPr>
      <w:r>
        <w:t>SSRC</w:t>
      </w:r>
      <w:r>
        <w:tab/>
      </w:r>
      <w:r>
        <w:tab/>
      </w:r>
      <w:r>
        <w:tab/>
      </w:r>
      <w:r w:rsidRPr="000B4518">
        <w:t xml:space="preserve">Synchronization </w:t>
      </w:r>
      <w:r>
        <w:t>S</w:t>
      </w:r>
      <w:r w:rsidRPr="000B4518">
        <w:t>ou</w:t>
      </w:r>
      <w:r>
        <w:t>RC</w:t>
      </w:r>
      <w:r w:rsidRPr="000B4518">
        <w:t>e</w:t>
      </w:r>
    </w:p>
    <w:p w14:paraId="7037B421" w14:textId="77777777" w:rsidR="00B72208" w:rsidRPr="0073469F" w:rsidRDefault="00B72208" w:rsidP="00B72208">
      <w:pPr>
        <w:pStyle w:val="EW"/>
      </w:pPr>
      <w:r w:rsidRPr="0073469F">
        <w:t>TGI</w:t>
      </w:r>
      <w:r w:rsidRPr="0073469F">
        <w:tab/>
      </w:r>
      <w:r w:rsidRPr="0073469F">
        <w:tab/>
      </w:r>
      <w:r>
        <w:tab/>
      </w:r>
      <w:r w:rsidRPr="0073469F">
        <w:t xml:space="preserve">Temporary </w:t>
      </w:r>
      <w:r>
        <w:t>MCVideo</w:t>
      </w:r>
      <w:r w:rsidRPr="0073469F">
        <w:t xml:space="preserve"> Group Identity</w:t>
      </w:r>
    </w:p>
    <w:p w14:paraId="240652E5" w14:textId="77777777" w:rsidR="00B72208" w:rsidRPr="0073469F" w:rsidRDefault="00B72208" w:rsidP="00B72208">
      <w:pPr>
        <w:pStyle w:val="EW"/>
      </w:pPr>
      <w:r w:rsidRPr="0073469F">
        <w:t>TMGI</w:t>
      </w:r>
      <w:r w:rsidRPr="0073469F">
        <w:tab/>
      </w:r>
      <w:r w:rsidRPr="0073469F">
        <w:tab/>
      </w:r>
      <w:r>
        <w:tab/>
      </w:r>
      <w:r w:rsidRPr="0073469F">
        <w:t>Temporary Mobile Group Identity</w:t>
      </w:r>
    </w:p>
    <w:p w14:paraId="21A6ED3D" w14:textId="77777777" w:rsidR="00B72208" w:rsidRPr="0073469F" w:rsidRDefault="00B72208" w:rsidP="00B72208">
      <w:pPr>
        <w:pStyle w:val="EW"/>
      </w:pPr>
      <w:r w:rsidRPr="0073469F">
        <w:t>UE</w:t>
      </w:r>
      <w:r w:rsidRPr="0073469F">
        <w:tab/>
      </w:r>
      <w:r w:rsidRPr="0073469F">
        <w:tab/>
      </w:r>
      <w:r>
        <w:tab/>
      </w:r>
      <w:r w:rsidRPr="0073469F">
        <w:t>User Equipment</w:t>
      </w:r>
    </w:p>
    <w:p w14:paraId="1BE81308" w14:textId="77777777" w:rsidR="00B72208" w:rsidRDefault="00B72208" w:rsidP="00B72208">
      <w:pPr>
        <w:pStyle w:val="EW"/>
      </w:pPr>
      <w:r w:rsidRPr="0073469F">
        <w:t>URI</w:t>
      </w:r>
      <w:r w:rsidRPr="0073469F">
        <w:tab/>
      </w:r>
      <w:r w:rsidRPr="0073469F">
        <w:tab/>
      </w:r>
      <w:r>
        <w:tab/>
      </w:r>
      <w:r w:rsidRPr="0073469F">
        <w:t>Uniform Resource Identifier</w:t>
      </w:r>
    </w:p>
    <w:p w14:paraId="312ED387" w14:textId="77777777" w:rsidR="00080512" w:rsidRPr="00E26098" w:rsidRDefault="00B72208" w:rsidP="00B72208">
      <w:pPr>
        <w:pStyle w:val="EW"/>
        <w:rPr>
          <w:lang w:val="en-GB"/>
        </w:rPr>
      </w:pPr>
      <w:r>
        <w:t>XPK</w:t>
      </w:r>
      <w:r>
        <w:tab/>
      </w:r>
      <w:r>
        <w:tab/>
      </w:r>
      <w:r>
        <w:tab/>
        <w:t>XML Protection Key</w:t>
      </w:r>
    </w:p>
    <w:p w14:paraId="6C75AFAB" w14:textId="77777777" w:rsidR="00080512" w:rsidRPr="0079589D" w:rsidRDefault="00080512">
      <w:pPr>
        <w:pStyle w:val="Heading1"/>
      </w:pPr>
      <w:bookmarkStart w:id="38" w:name="_Toc20152243"/>
      <w:bookmarkStart w:id="39" w:name="_Toc27494908"/>
      <w:bookmarkStart w:id="40" w:name="_Toc36108376"/>
      <w:bookmarkStart w:id="41" w:name="_Toc73958159"/>
      <w:r w:rsidRPr="0079589D">
        <w:t>4</w:t>
      </w:r>
      <w:r w:rsidRPr="0079589D">
        <w:tab/>
      </w:r>
      <w:r w:rsidR="00181D68" w:rsidRPr="0079589D">
        <w:t>General</w:t>
      </w:r>
      <w:bookmarkEnd w:id="38"/>
      <w:bookmarkEnd w:id="39"/>
      <w:bookmarkEnd w:id="40"/>
      <w:bookmarkEnd w:id="41"/>
    </w:p>
    <w:p w14:paraId="79E113DA" w14:textId="77777777" w:rsidR="00080512" w:rsidRPr="0079589D" w:rsidRDefault="00080512">
      <w:pPr>
        <w:pStyle w:val="Heading2"/>
      </w:pPr>
      <w:bookmarkStart w:id="42" w:name="_Toc20152244"/>
      <w:bookmarkStart w:id="43" w:name="_Toc27494909"/>
      <w:bookmarkStart w:id="44" w:name="_Toc36108377"/>
      <w:bookmarkStart w:id="45" w:name="_Toc73958160"/>
      <w:r w:rsidRPr="0079589D">
        <w:t>4.1</w:t>
      </w:r>
      <w:r w:rsidRPr="0079589D">
        <w:tab/>
      </w:r>
      <w:r w:rsidR="007469A7" w:rsidRPr="0079589D">
        <w:t>MCVideo overview</w:t>
      </w:r>
      <w:bookmarkEnd w:id="42"/>
      <w:bookmarkEnd w:id="43"/>
      <w:bookmarkEnd w:id="44"/>
      <w:bookmarkEnd w:id="45"/>
    </w:p>
    <w:p w14:paraId="4AC37F37"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48F445E9"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5E2AC8D2"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A66FD94" w14:textId="77777777" w:rsidR="004B2E76" w:rsidRDefault="004B2E76" w:rsidP="004B2E76">
      <w:pPr>
        <w:rPr>
          <w:lang w:eastAsia="zh-CN"/>
        </w:rPr>
      </w:pPr>
      <w:r>
        <w:rPr>
          <w:lang w:eastAsia="zh-CN"/>
        </w:rPr>
        <w:t>The on-network procedures in this document allow an MCVideo user to:</w:t>
      </w:r>
    </w:p>
    <w:p w14:paraId="4C1ACFB6" w14:textId="77777777" w:rsidR="004B2E76" w:rsidRDefault="004B2E76" w:rsidP="004B2E76">
      <w:pPr>
        <w:pStyle w:val="B1"/>
        <w:rPr>
          <w:lang w:eastAsia="zh-CN"/>
        </w:rPr>
      </w:pPr>
      <w:r>
        <w:rPr>
          <w:lang w:eastAsia="zh-CN"/>
        </w:rPr>
        <w:t>-</w:t>
      </w:r>
      <w:r>
        <w:rPr>
          <w:lang w:eastAsia="zh-CN"/>
        </w:rPr>
        <w:tab/>
        <w:t>initiate a new MCVideo group session;</w:t>
      </w:r>
    </w:p>
    <w:p w14:paraId="3B9F54C1" w14:textId="77777777" w:rsidR="004B2E76" w:rsidRDefault="004B2E76" w:rsidP="004B2E76">
      <w:pPr>
        <w:pStyle w:val="B1"/>
        <w:rPr>
          <w:lang w:eastAsia="zh-CN"/>
        </w:rPr>
      </w:pPr>
      <w:r>
        <w:rPr>
          <w:lang w:eastAsia="zh-CN"/>
        </w:rPr>
        <w:t>-</w:t>
      </w:r>
      <w:r>
        <w:rPr>
          <w:lang w:eastAsia="zh-CN"/>
        </w:rPr>
        <w:tab/>
        <w:t>join an MCVideo group session that has already been established; and</w:t>
      </w:r>
    </w:p>
    <w:p w14:paraId="6A834F92"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14:paraId="4A907D9D"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42FC741" w14:textId="77777777" w:rsidR="004B2E76" w:rsidRDefault="004B2E76" w:rsidP="004B2E76">
      <w:r>
        <w:t>For on-network and off-network calls, the present document provides support for MCVideo emergency calls, MCVideo imminent-peril calls and MCVideo emergency alerts.</w:t>
      </w:r>
    </w:p>
    <w:p w14:paraId="57FBCC92"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71E3F393" w14:textId="77777777" w:rsidR="004B2E76" w:rsidRDefault="004B2E76" w:rsidP="004B2E76">
      <w:r>
        <w:t>The MCVideo procedures provided by the present document refer to:</w:t>
      </w:r>
    </w:p>
    <w:p w14:paraId="510435E1"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2993CCBC"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26221387" w14:textId="77777777" w:rsidR="004B2E76" w:rsidRDefault="004B2E76" w:rsidP="004B2E76">
      <w:pPr>
        <w:pStyle w:val="B1"/>
      </w:pPr>
      <w:r>
        <w:t>-</w:t>
      </w:r>
      <w:r>
        <w:tab/>
        <w:t>the identity management procedures defined in 3GPP TS 24.482 [</w:t>
      </w:r>
      <w:r>
        <w:rPr>
          <w:lang w:val="en-US"/>
        </w:rPr>
        <w:t>52</w:t>
      </w:r>
      <w:r>
        <w:t>];</w:t>
      </w:r>
    </w:p>
    <w:p w14:paraId="0453E39C"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214F88AD"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033B26C0"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0F4A3552" w14:textId="77777777" w:rsidR="004B2E76" w:rsidRDefault="004B2E76" w:rsidP="004B2E76">
      <w:r>
        <w:t>Codecs and media handling for MCVideo are specified in 3GPP TS </w:t>
      </w:r>
      <w:r w:rsidRPr="005C72F1">
        <w:t>2</w:t>
      </w:r>
      <w:r>
        <w:t>6</w:t>
      </w:r>
      <w:r w:rsidRPr="005C72F1">
        <w:t>.</w:t>
      </w:r>
      <w:r>
        <w:t>281 [61];</w:t>
      </w:r>
    </w:p>
    <w:p w14:paraId="2CEC4CA8" w14:textId="77777777" w:rsidR="004B2E76" w:rsidRPr="00F6303A" w:rsidRDefault="004B2E76" w:rsidP="004B2E76">
      <w:pPr>
        <w:rPr>
          <w:rFonts w:hint="eastAsia"/>
        </w:rPr>
      </w:pPr>
      <w:r w:rsidRPr="00F6303A">
        <w:rPr>
          <w:rFonts w:hint="eastAsia"/>
        </w:rPr>
        <w:t xml:space="preserve">The following procedures are </w:t>
      </w:r>
      <w:r w:rsidRPr="00F6303A">
        <w:t>provide</w:t>
      </w:r>
      <w:r w:rsidRPr="00F6303A">
        <w:rPr>
          <w:rFonts w:hint="eastAsia"/>
        </w:rPr>
        <w:t>d within this document:</w:t>
      </w:r>
    </w:p>
    <w:p w14:paraId="0045868D"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06478793"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0128B64C"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1E643AF"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49BF5B78" w14:textId="77777777" w:rsidR="004B2E76" w:rsidRPr="00F6303A" w:rsidRDefault="004B2E76" w:rsidP="004B2E76">
      <w:pPr>
        <w:pStyle w:val="B1"/>
        <w:rPr>
          <w:rFonts w:hint="eastAsia"/>
        </w:rPr>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14:paraId="4D24F97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1E834BB5"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2DFC33CD" w14:textId="77777777" w:rsidR="00BD57BD" w:rsidRDefault="00BD57BD" w:rsidP="00BD57BD">
      <w:pPr>
        <w:pStyle w:val="Heading2"/>
        <w:rPr>
          <w:lang w:val="en-GB"/>
        </w:rPr>
      </w:pPr>
      <w:bookmarkStart w:id="46" w:name="_Toc20152245"/>
      <w:bookmarkStart w:id="47" w:name="_Toc27494910"/>
      <w:bookmarkStart w:id="48" w:name="_Toc36108378"/>
      <w:bookmarkStart w:id="49" w:name="_Toc73958161"/>
      <w:r w:rsidRPr="00062997">
        <w:rPr>
          <w:lang w:val="en-GB"/>
        </w:rPr>
        <w:t>4.2</w:t>
      </w:r>
      <w:r w:rsidRPr="00062997">
        <w:rPr>
          <w:lang w:val="en-GB"/>
        </w:rPr>
        <w:tab/>
        <w:t>URI and address assignments</w:t>
      </w:r>
      <w:bookmarkEnd w:id="46"/>
      <w:bookmarkEnd w:id="47"/>
      <w:bookmarkEnd w:id="48"/>
      <w:bookmarkEnd w:id="49"/>
    </w:p>
    <w:p w14:paraId="3F5BF92B" w14:textId="77777777" w:rsidR="00BD57BD" w:rsidRDefault="00BD57BD" w:rsidP="00BD57BD">
      <w:r w:rsidRPr="00F6303A">
        <w:t xml:space="preserve">In order to support </w:t>
      </w:r>
      <w:r>
        <w:t>MCVideo</w:t>
      </w:r>
      <w:r w:rsidRPr="00F6303A">
        <w:t>, the following URI and address assignments are assumed:</w:t>
      </w:r>
    </w:p>
    <w:p w14:paraId="4672BB37" w14:textId="77777777" w:rsidR="00BD57BD" w:rsidRPr="00C95E67" w:rsidRDefault="00BD57BD" w:rsidP="00BD57BD">
      <w:pPr>
        <w:pStyle w:val="B1"/>
      </w:pPr>
      <w:r>
        <w:t>1)</w:t>
      </w:r>
      <w:r>
        <w:tab/>
        <w:t>the participating MC</w:t>
      </w:r>
      <w:r>
        <w:rPr>
          <w:lang w:val="en-GB"/>
        </w:rPr>
        <w:t>Video</w:t>
      </w:r>
      <w:r>
        <w:t xml:space="preserve"> function is configured to be reachable using:</w:t>
      </w:r>
    </w:p>
    <w:p w14:paraId="3A850998" w14:textId="77777777" w:rsidR="00BD57BD" w:rsidRDefault="00BD57BD" w:rsidP="00BD57BD">
      <w:pPr>
        <w:pStyle w:val="B2"/>
      </w:pPr>
      <w:r>
        <w:rPr>
          <w:lang w:val="en-GB"/>
        </w:rPr>
        <w:t>a</w:t>
      </w:r>
      <w:r>
        <w:t>)</w:t>
      </w:r>
      <w:r>
        <w:tab/>
        <w:t>the p</w:t>
      </w:r>
      <w:r w:rsidRPr="0073469F">
        <w:t>ublic service identity of the participating MC</w:t>
      </w:r>
      <w:r>
        <w:rPr>
          <w:lang w:val="en-GB"/>
        </w:rPr>
        <w:t>Video</w:t>
      </w:r>
      <w:r w:rsidRPr="0073469F">
        <w:t xml:space="preserve"> function serving the MC</w:t>
      </w:r>
      <w:r>
        <w:rPr>
          <w:lang w:val="en-GB"/>
        </w:rPr>
        <w:t>Video</w:t>
      </w:r>
      <w:r w:rsidRPr="0073469F">
        <w:t xml:space="preserve"> user</w:t>
      </w:r>
      <w:r>
        <w:t>.</w:t>
      </w:r>
    </w:p>
    <w:p w14:paraId="1CCDD32E" w14:textId="77777777" w:rsidR="00D04259" w:rsidRPr="00067ADB" w:rsidRDefault="00D04259" w:rsidP="00D04259">
      <w:pPr>
        <w:pStyle w:val="Heading2"/>
        <w:rPr>
          <w:rFonts w:eastAsia="SimSun"/>
        </w:rPr>
      </w:pPr>
      <w:bookmarkStart w:id="50" w:name="_Toc20152246"/>
      <w:bookmarkStart w:id="51" w:name="_Toc27494911"/>
      <w:bookmarkStart w:id="52" w:name="_Toc36108379"/>
      <w:bookmarkStart w:id="53" w:name="_Toc73958162"/>
      <w:r w:rsidRPr="00067ADB">
        <w:rPr>
          <w:rFonts w:eastAsia="SimSun"/>
        </w:rPr>
        <w:t>4.3</w:t>
      </w:r>
      <w:r w:rsidRPr="00067ADB">
        <w:rPr>
          <w:rFonts w:eastAsia="SimSun"/>
        </w:rPr>
        <w:tab/>
        <w:t>MCVideo media</w:t>
      </w:r>
      <w:bookmarkEnd w:id="50"/>
      <w:bookmarkEnd w:id="51"/>
      <w:bookmarkEnd w:id="52"/>
      <w:bookmarkEnd w:id="53"/>
    </w:p>
    <w:p w14:paraId="1F2B3FB7"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59380534"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552C7ECC" w14:textId="77777777" w:rsidR="00FB400D" w:rsidRPr="00FB400D" w:rsidRDefault="00FB400D" w:rsidP="00FB400D">
      <w:pPr>
        <w:pStyle w:val="Heading2"/>
        <w:rPr>
          <w:rFonts w:eastAsia="SimSun"/>
        </w:rPr>
      </w:pPr>
      <w:bookmarkStart w:id="54" w:name="_Toc20152247"/>
      <w:bookmarkStart w:id="55" w:name="_Toc27494912"/>
      <w:bookmarkStart w:id="56" w:name="_Toc36108380"/>
      <w:bookmarkStart w:id="57" w:name="_Toc73958163"/>
      <w:r w:rsidRPr="00FB400D">
        <w:rPr>
          <w:rFonts w:eastAsia="SimSun"/>
        </w:rPr>
        <w:t>4.4</w:t>
      </w:r>
      <w:r w:rsidRPr="00FB400D">
        <w:rPr>
          <w:rFonts w:eastAsia="SimSun"/>
        </w:rPr>
        <w:tab/>
        <w:t>Warning header field</w:t>
      </w:r>
      <w:bookmarkEnd w:id="54"/>
      <w:bookmarkEnd w:id="55"/>
      <w:bookmarkEnd w:id="56"/>
      <w:bookmarkEnd w:id="57"/>
    </w:p>
    <w:p w14:paraId="270928F5" w14:textId="77777777" w:rsidR="00FB400D" w:rsidRPr="00895B73" w:rsidRDefault="00FB400D" w:rsidP="00FB400D">
      <w:pPr>
        <w:pStyle w:val="Heading3"/>
        <w:rPr>
          <w:rFonts w:eastAsia="SimSun"/>
        </w:rPr>
      </w:pPr>
      <w:bookmarkStart w:id="58" w:name="_Toc20152248"/>
      <w:bookmarkStart w:id="59" w:name="_Toc27494913"/>
      <w:bookmarkStart w:id="60" w:name="_Toc36108381"/>
      <w:bookmarkStart w:id="61" w:name="_Toc73958164"/>
      <w:r w:rsidRPr="00895B73">
        <w:rPr>
          <w:rFonts w:eastAsia="SimSun"/>
        </w:rPr>
        <w:t>4.4.1</w:t>
      </w:r>
      <w:r w:rsidRPr="00895B73">
        <w:rPr>
          <w:rFonts w:eastAsia="SimSun"/>
        </w:rPr>
        <w:tab/>
        <w:t>General</w:t>
      </w:r>
      <w:bookmarkEnd w:id="58"/>
      <w:bookmarkEnd w:id="59"/>
      <w:bookmarkEnd w:id="60"/>
      <w:bookmarkEnd w:id="61"/>
    </w:p>
    <w:p w14:paraId="25751878"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183888CA" w14:textId="77777777" w:rsidR="00FB400D" w:rsidRPr="00895B73" w:rsidRDefault="00FB400D" w:rsidP="00FB400D">
      <w:pPr>
        <w:pStyle w:val="EX"/>
      </w:pPr>
      <w:r w:rsidRPr="00895B73">
        <w:t>EXAMPLE: Warning: 399 "100 User not authorised to make group calls"</w:t>
      </w:r>
    </w:p>
    <w:p w14:paraId="4BE47504" w14:textId="77777777" w:rsidR="00FB400D" w:rsidRPr="00895B73" w:rsidRDefault="00FB400D" w:rsidP="00FB400D">
      <w:pPr>
        <w:pStyle w:val="Heading3"/>
      </w:pPr>
      <w:bookmarkStart w:id="62" w:name="_Toc20152249"/>
      <w:bookmarkStart w:id="63" w:name="_Toc27494914"/>
      <w:bookmarkStart w:id="64" w:name="_Toc36108382"/>
      <w:bookmarkStart w:id="65" w:name="_Toc73958165"/>
      <w:r w:rsidRPr="00895B73">
        <w:t>4.4.2</w:t>
      </w:r>
      <w:r w:rsidRPr="00895B73">
        <w:tab/>
        <w:t>Warning texts</w:t>
      </w:r>
      <w:bookmarkEnd w:id="62"/>
      <w:bookmarkEnd w:id="63"/>
      <w:bookmarkEnd w:id="64"/>
      <w:bookmarkEnd w:id="65"/>
    </w:p>
    <w:p w14:paraId="1669E6CF"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77C84A32" w14:textId="77777777" w:rsidR="00FB400D" w:rsidRPr="00895B73" w:rsidRDefault="00FB400D" w:rsidP="00FB400D">
      <w:pPr>
        <w:pStyle w:val="TH"/>
      </w:pPr>
      <w:r w:rsidRPr="00895B73">
        <w:t>Table 4.4.2-1 ABNF for the Warning text</w:t>
      </w:r>
    </w:p>
    <w:p w14:paraId="59D34671"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194234A5"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1BEA5E62" w14:textId="77777777" w:rsidR="00FB400D"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 xml:space="preserve">mcvideo-warn-code = DIGIT DIGIT DIGIT </w:t>
      </w:r>
    </w:p>
    <w:p w14:paraId="0933912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1A5507F9"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1F9DC5" w14:textId="77777777" w:rsidR="00FB400D" w:rsidRPr="00895B73" w:rsidRDefault="00FB400D" w:rsidP="00FB400D"/>
    <w:p w14:paraId="16F45EE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585B10">
        <w:t>clause</w:t>
      </w:r>
      <w:r w:rsidRPr="00895B73">
        <w:t> 4.4.1.</w:t>
      </w:r>
    </w:p>
    <w:p w14:paraId="37E91FE1" w14:textId="77777777" w:rsidR="00FB400D" w:rsidRPr="00895B73" w:rsidRDefault="00FB400D" w:rsidP="00FB400D">
      <w:pPr>
        <w:pStyle w:val="TH"/>
      </w:pPr>
      <w:r w:rsidRPr="00895B73">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rsidRPr="00895B73" w14:paraId="0E41CC2C" w14:textId="77777777" w:rsidTr="002B50C5">
        <w:trPr>
          <w:jc w:val="center"/>
        </w:trPr>
        <w:tc>
          <w:tcPr>
            <w:tcW w:w="737" w:type="dxa"/>
          </w:tcPr>
          <w:p w14:paraId="0578C66B" w14:textId="77777777" w:rsidR="00FB400D" w:rsidRPr="00895B73" w:rsidRDefault="00FB400D" w:rsidP="00FB400D">
            <w:pPr>
              <w:pStyle w:val="TAH"/>
            </w:pPr>
            <w:r w:rsidRPr="00895B73">
              <w:t>Code</w:t>
            </w:r>
          </w:p>
        </w:tc>
        <w:tc>
          <w:tcPr>
            <w:tcW w:w="5183" w:type="dxa"/>
          </w:tcPr>
          <w:p w14:paraId="0560BBE2" w14:textId="77777777" w:rsidR="00FB400D" w:rsidRPr="00895B73" w:rsidRDefault="00FB400D" w:rsidP="00FB400D">
            <w:pPr>
              <w:pStyle w:val="TAH"/>
            </w:pPr>
            <w:r w:rsidRPr="00895B73">
              <w:t>Explanatory text</w:t>
            </w:r>
          </w:p>
        </w:tc>
        <w:tc>
          <w:tcPr>
            <w:tcW w:w="3696" w:type="dxa"/>
          </w:tcPr>
          <w:p w14:paraId="6B148BBD" w14:textId="77777777" w:rsidR="00FB400D" w:rsidRPr="00895B73" w:rsidRDefault="00FB400D" w:rsidP="00FB400D">
            <w:pPr>
              <w:pStyle w:val="TAH"/>
            </w:pPr>
            <w:r w:rsidRPr="00895B73">
              <w:t>Description</w:t>
            </w:r>
          </w:p>
        </w:tc>
      </w:tr>
      <w:tr w:rsidR="00FB400D" w:rsidRPr="00895B73" w14:paraId="2FE48515" w14:textId="77777777" w:rsidTr="002B50C5">
        <w:trPr>
          <w:jc w:val="center"/>
        </w:trPr>
        <w:tc>
          <w:tcPr>
            <w:tcW w:w="737" w:type="dxa"/>
          </w:tcPr>
          <w:p w14:paraId="0D4266DD" w14:textId="77777777" w:rsidR="00FB400D" w:rsidRPr="00895B73" w:rsidRDefault="00FB400D" w:rsidP="00FB400D">
            <w:pPr>
              <w:pStyle w:val="TAL"/>
            </w:pPr>
            <w:r w:rsidRPr="00895B73">
              <w:t>100</w:t>
            </w:r>
          </w:p>
        </w:tc>
        <w:tc>
          <w:tcPr>
            <w:tcW w:w="5183" w:type="dxa"/>
          </w:tcPr>
          <w:p w14:paraId="4770EC93" w14:textId="77777777" w:rsidR="00FB400D" w:rsidRPr="00895B73" w:rsidRDefault="00FB400D" w:rsidP="00FB400D">
            <w:pPr>
              <w:pStyle w:val="TAL"/>
            </w:pPr>
            <w:r w:rsidRPr="00895B73">
              <w:t>function not allowed due to &lt;detailed reason&gt;</w:t>
            </w:r>
          </w:p>
        </w:tc>
        <w:tc>
          <w:tcPr>
            <w:tcW w:w="3696" w:type="dxa"/>
          </w:tcPr>
          <w:p w14:paraId="52309765" w14:textId="77777777" w:rsidR="00FB400D" w:rsidRPr="00895B73" w:rsidRDefault="00FB400D" w:rsidP="00FB400D">
            <w:pPr>
              <w:pStyle w:val="TAL"/>
            </w:pPr>
            <w:r w:rsidRPr="00895B73">
              <w:t>The function is not allowed to this user.</w:t>
            </w:r>
          </w:p>
          <w:p w14:paraId="2D2CEF49"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4B3B171F" w14:textId="77777777" w:rsidTr="002B50C5">
        <w:trPr>
          <w:jc w:val="center"/>
        </w:trPr>
        <w:tc>
          <w:tcPr>
            <w:tcW w:w="737" w:type="dxa"/>
          </w:tcPr>
          <w:p w14:paraId="6CD24DFE" w14:textId="77777777" w:rsidR="00FB400D" w:rsidRPr="00895B73" w:rsidRDefault="00FB400D" w:rsidP="00FB400D">
            <w:pPr>
              <w:pStyle w:val="TAL"/>
            </w:pPr>
            <w:r w:rsidRPr="00895B73">
              <w:t>101</w:t>
            </w:r>
          </w:p>
        </w:tc>
        <w:tc>
          <w:tcPr>
            <w:tcW w:w="5183" w:type="dxa"/>
          </w:tcPr>
          <w:p w14:paraId="5B070188" w14:textId="77777777" w:rsidR="00FB400D" w:rsidRPr="00895B73" w:rsidRDefault="00FB400D" w:rsidP="00FB400D">
            <w:pPr>
              <w:pStyle w:val="TAL"/>
            </w:pPr>
            <w:r w:rsidRPr="00895B73">
              <w:t>service authorisation failed</w:t>
            </w:r>
          </w:p>
        </w:tc>
        <w:tc>
          <w:tcPr>
            <w:tcW w:w="3696" w:type="dxa"/>
          </w:tcPr>
          <w:p w14:paraId="36D2ACC7"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66C7B2" w14:textId="77777777" w:rsidTr="002B50C5">
        <w:trPr>
          <w:jc w:val="center"/>
        </w:trPr>
        <w:tc>
          <w:tcPr>
            <w:tcW w:w="737" w:type="dxa"/>
          </w:tcPr>
          <w:p w14:paraId="34F2EF62" w14:textId="77777777" w:rsidR="00FB400D" w:rsidRPr="00895B73" w:rsidRDefault="00FB400D" w:rsidP="00FB400D">
            <w:pPr>
              <w:pStyle w:val="TAL"/>
            </w:pPr>
            <w:r w:rsidRPr="00895B73">
              <w:t>102</w:t>
            </w:r>
          </w:p>
        </w:tc>
        <w:tc>
          <w:tcPr>
            <w:tcW w:w="5183" w:type="dxa"/>
          </w:tcPr>
          <w:p w14:paraId="66D64463" w14:textId="77777777" w:rsidR="00FB400D" w:rsidRPr="00895B73" w:rsidRDefault="00FB400D" w:rsidP="00FB400D">
            <w:pPr>
              <w:pStyle w:val="TAL"/>
              <w:rPr>
                <w:b/>
              </w:rPr>
            </w:pPr>
            <w:r w:rsidRPr="00895B73">
              <w:rPr>
                <w:noProof/>
              </w:rPr>
              <w:t>too many simultaneous affiliations</w:t>
            </w:r>
          </w:p>
        </w:tc>
        <w:tc>
          <w:tcPr>
            <w:tcW w:w="3696" w:type="dxa"/>
          </w:tcPr>
          <w:p w14:paraId="450A763C"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p>
        </w:tc>
      </w:tr>
      <w:tr w:rsidR="00FB400D" w:rsidRPr="00895B73" w14:paraId="1F8DEDB4" w14:textId="77777777" w:rsidTr="002B50C5">
        <w:trPr>
          <w:jc w:val="center"/>
        </w:trPr>
        <w:tc>
          <w:tcPr>
            <w:tcW w:w="737" w:type="dxa"/>
          </w:tcPr>
          <w:p w14:paraId="2B07C0B9" w14:textId="77777777" w:rsidR="00FB400D" w:rsidRPr="00895B73" w:rsidRDefault="00FB400D" w:rsidP="00FB400D">
            <w:pPr>
              <w:pStyle w:val="TAL"/>
            </w:pPr>
            <w:r w:rsidRPr="00895B73">
              <w:t>103</w:t>
            </w:r>
          </w:p>
        </w:tc>
        <w:tc>
          <w:tcPr>
            <w:tcW w:w="5183" w:type="dxa"/>
          </w:tcPr>
          <w:p w14:paraId="63793081"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tcPr>
          <w:p w14:paraId="3B46A0A7"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0703DD37" w14:textId="77777777" w:rsidTr="002B50C5">
        <w:trPr>
          <w:jc w:val="center"/>
        </w:trPr>
        <w:tc>
          <w:tcPr>
            <w:tcW w:w="737" w:type="dxa"/>
          </w:tcPr>
          <w:p w14:paraId="22E4CD5C" w14:textId="77777777" w:rsidR="00FB400D" w:rsidRPr="00895B73" w:rsidRDefault="00FB400D" w:rsidP="00FB400D">
            <w:pPr>
              <w:pStyle w:val="TAL"/>
            </w:pPr>
            <w:r w:rsidRPr="00895B73">
              <w:t>104</w:t>
            </w:r>
          </w:p>
        </w:tc>
        <w:tc>
          <w:tcPr>
            <w:tcW w:w="5183" w:type="dxa"/>
          </w:tcPr>
          <w:p w14:paraId="3EA71A63" w14:textId="77777777" w:rsidR="00FB400D" w:rsidRPr="00895B73" w:rsidRDefault="00FB400D" w:rsidP="00FB400D">
            <w:pPr>
              <w:pStyle w:val="TAL"/>
            </w:pPr>
            <w:r w:rsidRPr="00895B73">
              <w:t>isfocus not assigned</w:t>
            </w:r>
          </w:p>
        </w:tc>
        <w:tc>
          <w:tcPr>
            <w:tcW w:w="3696" w:type="dxa"/>
          </w:tcPr>
          <w:p w14:paraId="2BAC2B3F"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1EE376EE" w14:textId="77777777" w:rsidTr="002B50C5">
        <w:trPr>
          <w:jc w:val="center"/>
        </w:trPr>
        <w:tc>
          <w:tcPr>
            <w:tcW w:w="737" w:type="dxa"/>
          </w:tcPr>
          <w:p w14:paraId="3A4A4BD7" w14:textId="77777777" w:rsidR="00FB400D" w:rsidRPr="00895B73" w:rsidRDefault="00FB400D" w:rsidP="00FB400D">
            <w:pPr>
              <w:pStyle w:val="TAL"/>
            </w:pPr>
            <w:r w:rsidRPr="00895B73">
              <w:t>105</w:t>
            </w:r>
          </w:p>
        </w:tc>
        <w:tc>
          <w:tcPr>
            <w:tcW w:w="5183" w:type="dxa"/>
          </w:tcPr>
          <w:p w14:paraId="4F4C4E2C" w14:textId="77777777" w:rsidR="00FB400D" w:rsidRPr="00895B73" w:rsidRDefault="00FB400D" w:rsidP="00FB400D">
            <w:pPr>
              <w:pStyle w:val="TAL"/>
              <w:rPr>
                <w:b/>
              </w:rPr>
            </w:pPr>
            <w:r w:rsidRPr="00895B73">
              <w:t>subscription not allowed in a broadcast group call</w:t>
            </w:r>
          </w:p>
        </w:tc>
        <w:tc>
          <w:tcPr>
            <w:tcW w:w="3696" w:type="dxa"/>
          </w:tcPr>
          <w:p w14:paraId="3D5FCA5F"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07C5CA2B" w14:textId="77777777" w:rsidTr="002B50C5">
        <w:trPr>
          <w:jc w:val="center"/>
        </w:trPr>
        <w:tc>
          <w:tcPr>
            <w:tcW w:w="737" w:type="dxa"/>
          </w:tcPr>
          <w:p w14:paraId="175648D4" w14:textId="77777777" w:rsidR="00FB400D" w:rsidRPr="00895B73" w:rsidRDefault="00FB400D" w:rsidP="00FB400D">
            <w:pPr>
              <w:pStyle w:val="TAL"/>
            </w:pPr>
            <w:r w:rsidRPr="00895B73">
              <w:t>106</w:t>
            </w:r>
          </w:p>
        </w:tc>
        <w:tc>
          <w:tcPr>
            <w:tcW w:w="5183" w:type="dxa"/>
          </w:tcPr>
          <w:p w14:paraId="6434A19D" w14:textId="77777777" w:rsidR="00FB400D" w:rsidRPr="00895B73" w:rsidRDefault="00FB400D" w:rsidP="00FB400D">
            <w:pPr>
              <w:pStyle w:val="TAL"/>
              <w:rPr>
                <w:b/>
              </w:rPr>
            </w:pPr>
            <w:r w:rsidRPr="00895B73">
              <w:t>user not authorised to join chat group</w:t>
            </w:r>
          </w:p>
        </w:tc>
        <w:tc>
          <w:tcPr>
            <w:tcW w:w="3696" w:type="dxa"/>
          </w:tcPr>
          <w:p w14:paraId="5228F181"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370A56DE" w14:textId="77777777" w:rsidTr="002B50C5">
        <w:trPr>
          <w:jc w:val="center"/>
        </w:trPr>
        <w:tc>
          <w:tcPr>
            <w:tcW w:w="737" w:type="dxa"/>
          </w:tcPr>
          <w:p w14:paraId="49E9811A" w14:textId="77777777" w:rsidR="00FB400D" w:rsidRPr="00895B73" w:rsidRDefault="00FB400D" w:rsidP="00FB400D">
            <w:pPr>
              <w:pStyle w:val="TAL"/>
            </w:pPr>
            <w:r w:rsidRPr="00895B73">
              <w:t>107</w:t>
            </w:r>
          </w:p>
        </w:tc>
        <w:tc>
          <w:tcPr>
            <w:tcW w:w="5183" w:type="dxa"/>
          </w:tcPr>
          <w:p w14:paraId="1E0AA61A" w14:textId="77777777" w:rsidR="00FB400D" w:rsidRPr="00895B73" w:rsidRDefault="00FB400D" w:rsidP="00FB400D">
            <w:pPr>
              <w:pStyle w:val="TAL"/>
              <w:rPr>
                <w:b/>
              </w:rPr>
            </w:pPr>
            <w:r w:rsidRPr="00895B73">
              <w:t>user not authorised to make private calls</w:t>
            </w:r>
          </w:p>
        </w:tc>
        <w:tc>
          <w:tcPr>
            <w:tcW w:w="3696" w:type="dxa"/>
          </w:tcPr>
          <w:p w14:paraId="1992FD41"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1362EF9D" w14:textId="77777777" w:rsidTr="002B50C5">
        <w:trPr>
          <w:jc w:val="center"/>
        </w:trPr>
        <w:tc>
          <w:tcPr>
            <w:tcW w:w="737" w:type="dxa"/>
          </w:tcPr>
          <w:p w14:paraId="22B35B97" w14:textId="77777777" w:rsidR="00FB400D" w:rsidRPr="00895B73" w:rsidRDefault="00FB400D" w:rsidP="00FB400D">
            <w:pPr>
              <w:pStyle w:val="TAL"/>
            </w:pPr>
            <w:r w:rsidRPr="00895B73">
              <w:t>108</w:t>
            </w:r>
          </w:p>
        </w:tc>
        <w:tc>
          <w:tcPr>
            <w:tcW w:w="5183" w:type="dxa"/>
          </w:tcPr>
          <w:p w14:paraId="55CD7AA2" w14:textId="77777777" w:rsidR="00FB400D" w:rsidRPr="00895B73" w:rsidRDefault="00FB400D" w:rsidP="00FB400D">
            <w:pPr>
              <w:pStyle w:val="TAL"/>
            </w:pPr>
            <w:r w:rsidRPr="00895B73">
              <w:t>user not authorised to make chat group calls</w:t>
            </w:r>
          </w:p>
        </w:tc>
        <w:tc>
          <w:tcPr>
            <w:tcW w:w="3696" w:type="dxa"/>
          </w:tcPr>
          <w:p w14:paraId="46E67D55"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4AF53B95" w14:textId="77777777" w:rsidTr="002B50C5">
        <w:trPr>
          <w:jc w:val="center"/>
        </w:trPr>
        <w:tc>
          <w:tcPr>
            <w:tcW w:w="737" w:type="dxa"/>
          </w:tcPr>
          <w:p w14:paraId="558F0352" w14:textId="77777777" w:rsidR="00FB400D" w:rsidRPr="00895B73" w:rsidRDefault="00FB400D" w:rsidP="00FB400D">
            <w:pPr>
              <w:pStyle w:val="TAL"/>
            </w:pPr>
            <w:r w:rsidRPr="00895B73">
              <w:t>109</w:t>
            </w:r>
          </w:p>
        </w:tc>
        <w:tc>
          <w:tcPr>
            <w:tcW w:w="5183" w:type="dxa"/>
          </w:tcPr>
          <w:p w14:paraId="6A7F3DD9" w14:textId="77777777" w:rsidR="00FB400D" w:rsidRPr="00895B73" w:rsidRDefault="00FB400D" w:rsidP="00FB400D">
            <w:pPr>
              <w:pStyle w:val="TAL"/>
            </w:pPr>
            <w:r w:rsidRPr="00895B73">
              <w:t>user not authorised to make prearranged group calls</w:t>
            </w:r>
          </w:p>
        </w:tc>
        <w:tc>
          <w:tcPr>
            <w:tcW w:w="3696" w:type="dxa"/>
          </w:tcPr>
          <w:p w14:paraId="2E749E9A"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6003D89C" w14:textId="77777777" w:rsidTr="002B50C5">
        <w:trPr>
          <w:jc w:val="center"/>
        </w:trPr>
        <w:tc>
          <w:tcPr>
            <w:tcW w:w="737" w:type="dxa"/>
          </w:tcPr>
          <w:p w14:paraId="3CFBA177" w14:textId="77777777" w:rsidR="00FB400D" w:rsidRPr="00895B73" w:rsidRDefault="00FB400D" w:rsidP="00FB400D">
            <w:pPr>
              <w:pStyle w:val="TAL"/>
            </w:pPr>
            <w:r w:rsidRPr="00895B73">
              <w:t>110</w:t>
            </w:r>
          </w:p>
        </w:tc>
        <w:tc>
          <w:tcPr>
            <w:tcW w:w="5183" w:type="dxa"/>
          </w:tcPr>
          <w:p w14:paraId="1C6E2002" w14:textId="77777777" w:rsidR="00FB400D" w:rsidRPr="00895B73" w:rsidRDefault="00FB400D" w:rsidP="00FB400D">
            <w:pPr>
              <w:pStyle w:val="TAL"/>
            </w:pPr>
            <w:r w:rsidRPr="00895B73">
              <w:t>user declined the call invitation</w:t>
            </w:r>
          </w:p>
        </w:tc>
        <w:tc>
          <w:tcPr>
            <w:tcW w:w="3696" w:type="dxa"/>
          </w:tcPr>
          <w:p w14:paraId="47CEB508"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4BB11D23" w14:textId="77777777" w:rsidTr="002B50C5">
        <w:trPr>
          <w:jc w:val="center"/>
        </w:trPr>
        <w:tc>
          <w:tcPr>
            <w:tcW w:w="737" w:type="dxa"/>
          </w:tcPr>
          <w:p w14:paraId="0E99B74F" w14:textId="77777777" w:rsidR="00FB400D" w:rsidRPr="00895B73" w:rsidRDefault="00FB400D" w:rsidP="00FB400D">
            <w:pPr>
              <w:pStyle w:val="TAL"/>
            </w:pPr>
            <w:r w:rsidRPr="00895B73">
              <w:t>111</w:t>
            </w:r>
          </w:p>
        </w:tc>
        <w:tc>
          <w:tcPr>
            <w:tcW w:w="5183" w:type="dxa"/>
          </w:tcPr>
          <w:p w14:paraId="3A1A14FC" w14:textId="77777777" w:rsidR="00FB400D" w:rsidRPr="00895B73" w:rsidRDefault="00FB400D" w:rsidP="00FB400D">
            <w:pPr>
              <w:pStyle w:val="TAL"/>
            </w:pPr>
            <w:r w:rsidRPr="00895B73">
              <w:t>group call proceeded without all required group members</w:t>
            </w:r>
          </w:p>
        </w:tc>
        <w:tc>
          <w:tcPr>
            <w:tcW w:w="3696" w:type="dxa"/>
          </w:tcPr>
          <w:p w14:paraId="15A3E5BC"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7B0D7A4D" w14:textId="77777777" w:rsidTr="002B50C5">
        <w:trPr>
          <w:jc w:val="center"/>
        </w:trPr>
        <w:tc>
          <w:tcPr>
            <w:tcW w:w="737" w:type="dxa"/>
          </w:tcPr>
          <w:p w14:paraId="64B79843" w14:textId="77777777" w:rsidR="00FB400D" w:rsidRPr="00895B73" w:rsidRDefault="00FB400D" w:rsidP="00FB400D">
            <w:pPr>
              <w:pStyle w:val="TAL"/>
            </w:pPr>
            <w:r w:rsidRPr="00895B73">
              <w:t>112</w:t>
            </w:r>
          </w:p>
        </w:tc>
        <w:tc>
          <w:tcPr>
            <w:tcW w:w="5183" w:type="dxa"/>
          </w:tcPr>
          <w:p w14:paraId="7259264B" w14:textId="77777777" w:rsidR="00FB400D" w:rsidRPr="00895B73" w:rsidRDefault="00FB400D" w:rsidP="00FB400D">
            <w:pPr>
              <w:pStyle w:val="TAL"/>
            </w:pPr>
            <w:r w:rsidRPr="00895B73">
              <w:t>group call abandoned due to required group members not part of the group session</w:t>
            </w:r>
          </w:p>
        </w:tc>
        <w:tc>
          <w:tcPr>
            <w:tcW w:w="3696" w:type="dxa"/>
          </w:tcPr>
          <w:p w14:paraId="611EF0EC"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77E454F5" w14:textId="77777777" w:rsidTr="002B50C5">
        <w:trPr>
          <w:jc w:val="center"/>
        </w:trPr>
        <w:tc>
          <w:tcPr>
            <w:tcW w:w="737" w:type="dxa"/>
          </w:tcPr>
          <w:p w14:paraId="4F19E3BE" w14:textId="77777777" w:rsidR="00FB400D" w:rsidRPr="00895B73" w:rsidRDefault="00FB400D" w:rsidP="00FB400D">
            <w:pPr>
              <w:pStyle w:val="TAL"/>
            </w:pPr>
            <w:r w:rsidRPr="00895B73">
              <w:t>113</w:t>
            </w:r>
          </w:p>
        </w:tc>
        <w:tc>
          <w:tcPr>
            <w:tcW w:w="5183" w:type="dxa"/>
          </w:tcPr>
          <w:p w14:paraId="2F42CEF5" w14:textId="77777777" w:rsidR="00FB400D" w:rsidRPr="00895B73" w:rsidRDefault="00FB400D" w:rsidP="00FB400D">
            <w:pPr>
              <w:pStyle w:val="TAL"/>
            </w:pPr>
            <w:r w:rsidRPr="00895B73">
              <w:t>group document does not exist</w:t>
            </w:r>
          </w:p>
        </w:tc>
        <w:tc>
          <w:tcPr>
            <w:tcW w:w="3696" w:type="dxa"/>
          </w:tcPr>
          <w:p w14:paraId="310A6C2A" w14:textId="77777777" w:rsidR="00FB400D" w:rsidRPr="00895B73" w:rsidRDefault="00FB400D" w:rsidP="00FB400D">
            <w:pPr>
              <w:pStyle w:val="TAL"/>
            </w:pPr>
            <w:r w:rsidRPr="00895B73">
              <w:t>The group document requested from the group management server does not exist.</w:t>
            </w:r>
          </w:p>
        </w:tc>
      </w:tr>
      <w:tr w:rsidR="00FB400D" w:rsidRPr="00895B73" w14:paraId="3AB05955" w14:textId="77777777" w:rsidTr="002B50C5">
        <w:trPr>
          <w:jc w:val="center"/>
        </w:trPr>
        <w:tc>
          <w:tcPr>
            <w:tcW w:w="737" w:type="dxa"/>
          </w:tcPr>
          <w:p w14:paraId="0D9C22B5" w14:textId="77777777" w:rsidR="00FB400D" w:rsidRPr="00895B73" w:rsidRDefault="00FB400D" w:rsidP="00FB400D">
            <w:pPr>
              <w:pStyle w:val="TAL"/>
            </w:pPr>
            <w:r w:rsidRPr="00895B73">
              <w:t>114</w:t>
            </w:r>
          </w:p>
        </w:tc>
        <w:tc>
          <w:tcPr>
            <w:tcW w:w="5183" w:type="dxa"/>
          </w:tcPr>
          <w:p w14:paraId="39EC3C37" w14:textId="77777777" w:rsidR="00FB400D" w:rsidRPr="00895B73" w:rsidRDefault="00FB400D" w:rsidP="00FB400D">
            <w:pPr>
              <w:pStyle w:val="TAL"/>
            </w:pPr>
            <w:r w:rsidRPr="00895B73">
              <w:t>unable to retrieve group document</w:t>
            </w:r>
          </w:p>
        </w:tc>
        <w:tc>
          <w:tcPr>
            <w:tcW w:w="3696" w:type="dxa"/>
          </w:tcPr>
          <w:p w14:paraId="36CEE83E"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6480820C" w14:textId="77777777" w:rsidTr="002B50C5">
        <w:trPr>
          <w:jc w:val="center"/>
        </w:trPr>
        <w:tc>
          <w:tcPr>
            <w:tcW w:w="737" w:type="dxa"/>
          </w:tcPr>
          <w:p w14:paraId="1A5FDE4F" w14:textId="77777777" w:rsidR="00FB400D" w:rsidRPr="00895B73" w:rsidRDefault="00FB400D" w:rsidP="00FB400D">
            <w:pPr>
              <w:pStyle w:val="TAL"/>
            </w:pPr>
            <w:r w:rsidRPr="00895B73">
              <w:t>115</w:t>
            </w:r>
          </w:p>
        </w:tc>
        <w:tc>
          <w:tcPr>
            <w:tcW w:w="5183" w:type="dxa"/>
          </w:tcPr>
          <w:p w14:paraId="6AE03AAA" w14:textId="77777777" w:rsidR="00FB400D" w:rsidRPr="00895B73" w:rsidRDefault="00FB400D" w:rsidP="00FB400D">
            <w:pPr>
              <w:pStyle w:val="TAL"/>
            </w:pPr>
            <w:r w:rsidRPr="00895B73">
              <w:t>group is disabled</w:t>
            </w:r>
          </w:p>
        </w:tc>
        <w:tc>
          <w:tcPr>
            <w:tcW w:w="3696" w:type="dxa"/>
          </w:tcPr>
          <w:p w14:paraId="37376DE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02D81102" w14:textId="77777777" w:rsidTr="002B50C5">
        <w:trPr>
          <w:jc w:val="center"/>
        </w:trPr>
        <w:tc>
          <w:tcPr>
            <w:tcW w:w="737" w:type="dxa"/>
          </w:tcPr>
          <w:p w14:paraId="3109F09C" w14:textId="77777777" w:rsidR="00FB400D" w:rsidRPr="00895B73" w:rsidRDefault="00FB400D" w:rsidP="00FB400D">
            <w:pPr>
              <w:pStyle w:val="TAL"/>
            </w:pPr>
            <w:r w:rsidRPr="00895B73">
              <w:t>116</w:t>
            </w:r>
          </w:p>
        </w:tc>
        <w:tc>
          <w:tcPr>
            <w:tcW w:w="5183" w:type="dxa"/>
          </w:tcPr>
          <w:p w14:paraId="656059E0" w14:textId="77777777" w:rsidR="00FB400D" w:rsidRPr="00895B73" w:rsidRDefault="00FB400D" w:rsidP="00FB400D">
            <w:pPr>
              <w:pStyle w:val="TAL"/>
            </w:pPr>
            <w:r w:rsidRPr="00895B73">
              <w:t>user is not part of the MC</w:t>
            </w:r>
            <w:r>
              <w:t>Video</w:t>
            </w:r>
            <w:r w:rsidRPr="00895B73">
              <w:t xml:space="preserve"> group</w:t>
            </w:r>
          </w:p>
        </w:tc>
        <w:tc>
          <w:tcPr>
            <w:tcW w:w="3696" w:type="dxa"/>
          </w:tcPr>
          <w:p w14:paraId="3C64D1F9"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4F105EA8" w14:textId="77777777" w:rsidTr="002B50C5">
        <w:trPr>
          <w:jc w:val="center"/>
        </w:trPr>
        <w:tc>
          <w:tcPr>
            <w:tcW w:w="737" w:type="dxa"/>
          </w:tcPr>
          <w:p w14:paraId="36111B25" w14:textId="77777777" w:rsidR="00FB400D" w:rsidRPr="00895B73" w:rsidRDefault="00FB400D" w:rsidP="00FB400D">
            <w:pPr>
              <w:pStyle w:val="TAL"/>
            </w:pPr>
            <w:r w:rsidRPr="00895B73">
              <w:t>117</w:t>
            </w:r>
          </w:p>
        </w:tc>
        <w:tc>
          <w:tcPr>
            <w:tcW w:w="5183" w:type="dxa"/>
          </w:tcPr>
          <w:p w14:paraId="494B34BB" w14:textId="77777777" w:rsidR="00FB400D" w:rsidRPr="00895B73" w:rsidRDefault="00FB400D" w:rsidP="00FB400D">
            <w:pPr>
              <w:pStyle w:val="TAL"/>
            </w:pPr>
            <w:r w:rsidRPr="00895B73">
              <w:t>the group identity indicated in the request is a prearranged group</w:t>
            </w:r>
          </w:p>
        </w:tc>
        <w:tc>
          <w:tcPr>
            <w:tcW w:w="3696" w:type="dxa"/>
          </w:tcPr>
          <w:p w14:paraId="6532D60E"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A4AB50B" w14:textId="77777777" w:rsidR="00FB400D" w:rsidRPr="00895B73" w:rsidRDefault="00FB400D" w:rsidP="00FB400D">
            <w:pPr>
              <w:pStyle w:val="TAL"/>
            </w:pPr>
          </w:p>
        </w:tc>
      </w:tr>
      <w:tr w:rsidR="00FB400D" w:rsidRPr="00895B73" w14:paraId="757527E2" w14:textId="77777777" w:rsidTr="002B50C5">
        <w:trPr>
          <w:jc w:val="center"/>
        </w:trPr>
        <w:tc>
          <w:tcPr>
            <w:tcW w:w="737" w:type="dxa"/>
          </w:tcPr>
          <w:p w14:paraId="420C2FF1" w14:textId="77777777" w:rsidR="00FB400D" w:rsidRPr="00895B73" w:rsidRDefault="00FB400D" w:rsidP="00FB400D">
            <w:pPr>
              <w:pStyle w:val="TAL"/>
            </w:pPr>
            <w:r w:rsidRPr="00895B73">
              <w:t>118</w:t>
            </w:r>
          </w:p>
        </w:tc>
        <w:tc>
          <w:tcPr>
            <w:tcW w:w="5183" w:type="dxa"/>
          </w:tcPr>
          <w:p w14:paraId="68981361" w14:textId="77777777" w:rsidR="00FB400D" w:rsidRPr="00895B73" w:rsidRDefault="00FB400D" w:rsidP="00FB400D">
            <w:pPr>
              <w:pStyle w:val="TAL"/>
            </w:pPr>
            <w:r w:rsidRPr="00895B73">
              <w:t>the group identity indicated in the request is a chat group</w:t>
            </w:r>
          </w:p>
        </w:tc>
        <w:tc>
          <w:tcPr>
            <w:tcW w:w="3696" w:type="dxa"/>
          </w:tcPr>
          <w:p w14:paraId="2D2C607B"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1A7E2C46" w14:textId="77777777" w:rsidR="00FB400D" w:rsidRPr="00895B73" w:rsidRDefault="00FB400D" w:rsidP="00FB400D">
            <w:pPr>
              <w:pStyle w:val="TAL"/>
            </w:pPr>
          </w:p>
        </w:tc>
      </w:tr>
      <w:tr w:rsidR="00FB400D" w:rsidRPr="00895B73" w14:paraId="2D3D5C46" w14:textId="77777777" w:rsidTr="002B50C5">
        <w:trPr>
          <w:jc w:val="center"/>
        </w:trPr>
        <w:tc>
          <w:tcPr>
            <w:tcW w:w="737" w:type="dxa"/>
          </w:tcPr>
          <w:p w14:paraId="2A87FA9F" w14:textId="77777777" w:rsidR="00FB400D" w:rsidRPr="00895B73" w:rsidRDefault="00FB400D" w:rsidP="00FB400D">
            <w:pPr>
              <w:pStyle w:val="TAL"/>
            </w:pPr>
            <w:r w:rsidRPr="00895B73">
              <w:t>119</w:t>
            </w:r>
          </w:p>
        </w:tc>
        <w:tc>
          <w:tcPr>
            <w:tcW w:w="5183" w:type="dxa"/>
          </w:tcPr>
          <w:p w14:paraId="3DA6606E" w14:textId="77777777" w:rsidR="00FB400D" w:rsidRPr="00895B73" w:rsidRDefault="00FB400D" w:rsidP="00FB400D">
            <w:pPr>
              <w:pStyle w:val="TAL"/>
            </w:pPr>
            <w:r w:rsidRPr="00895B73">
              <w:t>user is not authorised to initiate the group call</w:t>
            </w:r>
          </w:p>
        </w:tc>
        <w:tc>
          <w:tcPr>
            <w:tcW w:w="3696" w:type="dxa"/>
          </w:tcPr>
          <w:p w14:paraId="32CE3E6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7A0C5E07" w14:textId="77777777" w:rsidTr="002B50C5">
        <w:trPr>
          <w:jc w:val="center"/>
        </w:trPr>
        <w:tc>
          <w:tcPr>
            <w:tcW w:w="737" w:type="dxa"/>
          </w:tcPr>
          <w:p w14:paraId="2609B542" w14:textId="77777777" w:rsidR="00FB400D" w:rsidRPr="00895B73" w:rsidRDefault="00FB400D" w:rsidP="00FB400D">
            <w:pPr>
              <w:pStyle w:val="TAL"/>
            </w:pPr>
            <w:r w:rsidRPr="00895B73">
              <w:t>120</w:t>
            </w:r>
          </w:p>
        </w:tc>
        <w:tc>
          <w:tcPr>
            <w:tcW w:w="5183" w:type="dxa"/>
          </w:tcPr>
          <w:p w14:paraId="5D7B77EC" w14:textId="77777777" w:rsidR="00FB400D" w:rsidRPr="00895B73" w:rsidRDefault="00FB400D" w:rsidP="00FB400D">
            <w:pPr>
              <w:pStyle w:val="TAL"/>
            </w:pPr>
            <w:r w:rsidRPr="00895B73">
              <w:t>user is not affiliated to this group</w:t>
            </w:r>
          </w:p>
        </w:tc>
        <w:tc>
          <w:tcPr>
            <w:tcW w:w="3696" w:type="dxa"/>
          </w:tcPr>
          <w:p w14:paraId="64B4757E"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570C2C72" w14:textId="77777777" w:rsidTr="002B50C5">
        <w:trPr>
          <w:jc w:val="center"/>
        </w:trPr>
        <w:tc>
          <w:tcPr>
            <w:tcW w:w="737" w:type="dxa"/>
          </w:tcPr>
          <w:p w14:paraId="47802B07" w14:textId="77777777" w:rsidR="00FB400D" w:rsidRPr="00895B73" w:rsidRDefault="00FB400D" w:rsidP="00FB400D">
            <w:pPr>
              <w:pStyle w:val="TAL"/>
            </w:pPr>
            <w:r w:rsidRPr="00895B73">
              <w:t>121</w:t>
            </w:r>
          </w:p>
        </w:tc>
        <w:tc>
          <w:tcPr>
            <w:tcW w:w="5183" w:type="dxa"/>
          </w:tcPr>
          <w:p w14:paraId="1AFF8862" w14:textId="77777777" w:rsidR="00FB400D" w:rsidRPr="00895B73" w:rsidRDefault="00FB400D" w:rsidP="00FB400D">
            <w:pPr>
              <w:pStyle w:val="TAL"/>
            </w:pPr>
            <w:r w:rsidRPr="00895B73">
              <w:t>user is not authorised to join the group call</w:t>
            </w:r>
          </w:p>
        </w:tc>
        <w:tc>
          <w:tcPr>
            <w:tcW w:w="3696" w:type="dxa"/>
          </w:tcPr>
          <w:p w14:paraId="581FCD1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0A4EB4FF" w14:textId="77777777" w:rsidTr="002B50C5">
        <w:trPr>
          <w:jc w:val="center"/>
        </w:trPr>
        <w:tc>
          <w:tcPr>
            <w:tcW w:w="737" w:type="dxa"/>
          </w:tcPr>
          <w:p w14:paraId="0911EEA1" w14:textId="77777777" w:rsidR="00FB400D" w:rsidRPr="00895B73" w:rsidRDefault="00FB400D" w:rsidP="00FB400D">
            <w:pPr>
              <w:pStyle w:val="TAL"/>
            </w:pPr>
            <w:r w:rsidRPr="00895B73">
              <w:t>122</w:t>
            </w:r>
          </w:p>
        </w:tc>
        <w:tc>
          <w:tcPr>
            <w:tcW w:w="5183" w:type="dxa"/>
          </w:tcPr>
          <w:p w14:paraId="0FFC4878" w14:textId="77777777" w:rsidR="00FB400D" w:rsidRPr="00895B73" w:rsidRDefault="00FB400D" w:rsidP="00FB400D">
            <w:pPr>
              <w:pStyle w:val="TAL"/>
            </w:pPr>
            <w:r w:rsidRPr="00895B73">
              <w:t>too many participants</w:t>
            </w:r>
          </w:p>
        </w:tc>
        <w:tc>
          <w:tcPr>
            <w:tcW w:w="3696" w:type="dxa"/>
          </w:tcPr>
          <w:p w14:paraId="5C74DCFD" w14:textId="77777777" w:rsidR="00FB400D" w:rsidRPr="00895B73" w:rsidRDefault="00FB400D" w:rsidP="00FB400D">
            <w:pPr>
              <w:pStyle w:val="TAL"/>
            </w:pPr>
            <w:r w:rsidRPr="00895B73">
              <w:t>The group call has reached its maximum number of participants.</w:t>
            </w:r>
          </w:p>
        </w:tc>
      </w:tr>
      <w:tr w:rsidR="00FB400D" w:rsidRPr="00895B73" w14:paraId="5B42EE47" w14:textId="77777777" w:rsidTr="002B50C5">
        <w:trPr>
          <w:jc w:val="center"/>
        </w:trPr>
        <w:tc>
          <w:tcPr>
            <w:tcW w:w="737" w:type="dxa"/>
          </w:tcPr>
          <w:p w14:paraId="0882615F" w14:textId="77777777" w:rsidR="00FB400D" w:rsidRPr="00895B73" w:rsidRDefault="00FB400D" w:rsidP="00FB400D">
            <w:pPr>
              <w:pStyle w:val="TAL"/>
            </w:pPr>
            <w:r w:rsidRPr="00895B73">
              <w:t>123</w:t>
            </w:r>
          </w:p>
        </w:tc>
        <w:tc>
          <w:tcPr>
            <w:tcW w:w="5183" w:type="dxa"/>
          </w:tcPr>
          <w:p w14:paraId="0CDE3EF9" w14:textId="77777777" w:rsidR="00FB400D" w:rsidRPr="00895B73" w:rsidRDefault="00FB400D" w:rsidP="00FB400D">
            <w:pPr>
              <w:pStyle w:val="TAL"/>
            </w:pPr>
            <w:r w:rsidRPr="00895B73">
              <w:t>MC</w:t>
            </w:r>
            <w:r>
              <w:t>Video</w:t>
            </w:r>
            <w:r w:rsidRPr="00895B73">
              <w:t xml:space="preserve"> session already exists</w:t>
            </w:r>
          </w:p>
        </w:tc>
        <w:tc>
          <w:tcPr>
            <w:tcW w:w="3696" w:type="dxa"/>
          </w:tcPr>
          <w:p w14:paraId="4522988B"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50F82206" w14:textId="77777777" w:rsidTr="002B50C5">
        <w:trPr>
          <w:jc w:val="center"/>
        </w:trPr>
        <w:tc>
          <w:tcPr>
            <w:tcW w:w="737" w:type="dxa"/>
          </w:tcPr>
          <w:p w14:paraId="31BBF535" w14:textId="77777777" w:rsidR="00FB400D" w:rsidRPr="00895B73" w:rsidRDefault="00FB400D" w:rsidP="00FB400D">
            <w:pPr>
              <w:pStyle w:val="TAL"/>
            </w:pPr>
            <w:r w:rsidRPr="00895B73">
              <w:t>124</w:t>
            </w:r>
          </w:p>
        </w:tc>
        <w:tc>
          <w:tcPr>
            <w:tcW w:w="5183" w:type="dxa"/>
          </w:tcPr>
          <w:p w14:paraId="12BABCD0" w14:textId="77777777" w:rsidR="00FB400D" w:rsidRPr="00895B73" w:rsidRDefault="00FB400D" w:rsidP="00FB400D">
            <w:pPr>
              <w:pStyle w:val="TAL"/>
            </w:pPr>
            <w:r w:rsidRPr="00895B73">
              <w:rPr>
                <w:lang w:eastAsia="ko-KR"/>
              </w:rPr>
              <w:t>maximum number of private calls reached</w:t>
            </w:r>
          </w:p>
        </w:tc>
        <w:tc>
          <w:tcPr>
            <w:tcW w:w="3696" w:type="dxa"/>
          </w:tcPr>
          <w:p w14:paraId="20EA20C6"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59D35714" w14:textId="77777777" w:rsidTr="002B50C5">
        <w:trPr>
          <w:jc w:val="center"/>
        </w:trPr>
        <w:tc>
          <w:tcPr>
            <w:tcW w:w="737" w:type="dxa"/>
          </w:tcPr>
          <w:p w14:paraId="5A3E0EB4" w14:textId="77777777" w:rsidR="00FB400D" w:rsidRPr="00895B73" w:rsidRDefault="00FB400D" w:rsidP="00FB400D">
            <w:pPr>
              <w:pStyle w:val="TAL"/>
            </w:pPr>
            <w:r w:rsidRPr="00895B73">
              <w:t>125</w:t>
            </w:r>
          </w:p>
        </w:tc>
        <w:tc>
          <w:tcPr>
            <w:tcW w:w="5183" w:type="dxa"/>
          </w:tcPr>
          <w:p w14:paraId="19C6F705" w14:textId="77777777" w:rsidR="00FB400D" w:rsidRPr="00895B73" w:rsidRDefault="00FB400D" w:rsidP="00FB400D">
            <w:pPr>
              <w:pStyle w:val="TAL"/>
            </w:pPr>
            <w:r w:rsidRPr="00895B73">
              <w:t>user not authorised to make private call with automatic commencement</w:t>
            </w:r>
          </w:p>
        </w:tc>
        <w:tc>
          <w:tcPr>
            <w:tcW w:w="3696" w:type="dxa"/>
          </w:tcPr>
          <w:p w14:paraId="00FF3650"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5C6624B3" w14:textId="77777777" w:rsidTr="002B50C5">
        <w:trPr>
          <w:jc w:val="center"/>
        </w:trPr>
        <w:tc>
          <w:tcPr>
            <w:tcW w:w="737" w:type="dxa"/>
          </w:tcPr>
          <w:p w14:paraId="1BC08711" w14:textId="77777777" w:rsidR="00FB400D" w:rsidRPr="00895B73" w:rsidRDefault="00FB400D" w:rsidP="00FB400D">
            <w:pPr>
              <w:pStyle w:val="TAL"/>
            </w:pPr>
            <w:r w:rsidRPr="00895B73">
              <w:t>126</w:t>
            </w:r>
          </w:p>
        </w:tc>
        <w:tc>
          <w:tcPr>
            <w:tcW w:w="5183" w:type="dxa"/>
          </w:tcPr>
          <w:p w14:paraId="440A4C3A" w14:textId="77777777" w:rsidR="00FB400D" w:rsidRPr="00895B73" w:rsidRDefault="00FB400D" w:rsidP="00FB400D">
            <w:pPr>
              <w:pStyle w:val="TAL"/>
            </w:pPr>
            <w:r w:rsidRPr="00895B73">
              <w:t>user not authorised to make private call with manual commencement</w:t>
            </w:r>
          </w:p>
        </w:tc>
        <w:tc>
          <w:tcPr>
            <w:tcW w:w="3696" w:type="dxa"/>
          </w:tcPr>
          <w:p w14:paraId="5A1B179F"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22F2C5CD" w14:textId="77777777" w:rsidTr="002B50C5">
        <w:trPr>
          <w:jc w:val="center"/>
        </w:trPr>
        <w:tc>
          <w:tcPr>
            <w:tcW w:w="737" w:type="dxa"/>
          </w:tcPr>
          <w:p w14:paraId="559ABD1E" w14:textId="77777777" w:rsidR="00FB400D" w:rsidRPr="00895B73" w:rsidRDefault="00FB400D" w:rsidP="00FB400D">
            <w:pPr>
              <w:pStyle w:val="TAL"/>
            </w:pPr>
            <w:r w:rsidRPr="00895B73">
              <w:t>127</w:t>
            </w:r>
          </w:p>
        </w:tc>
        <w:tc>
          <w:tcPr>
            <w:tcW w:w="5183" w:type="dxa"/>
          </w:tcPr>
          <w:p w14:paraId="2C561CCA"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tcPr>
          <w:p w14:paraId="7E9B32A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BAF5BDD" w14:textId="77777777" w:rsidTr="002B50C5">
        <w:trPr>
          <w:jc w:val="center"/>
        </w:trPr>
        <w:tc>
          <w:tcPr>
            <w:tcW w:w="737" w:type="dxa"/>
          </w:tcPr>
          <w:p w14:paraId="569B05A4" w14:textId="77777777" w:rsidR="00FB400D" w:rsidRPr="00895B73" w:rsidRDefault="00FB400D" w:rsidP="00FB400D">
            <w:pPr>
              <w:pStyle w:val="TAL"/>
            </w:pPr>
            <w:r w:rsidRPr="00895B73">
              <w:t>128</w:t>
            </w:r>
          </w:p>
        </w:tc>
        <w:tc>
          <w:tcPr>
            <w:tcW w:w="5183" w:type="dxa"/>
          </w:tcPr>
          <w:p w14:paraId="143438F3" w14:textId="77777777" w:rsidR="00FB400D" w:rsidRPr="00895B73" w:rsidRDefault="00FB400D" w:rsidP="00FB400D">
            <w:pPr>
              <w:pStyle w:val="TAL"/>
            </w:pPr>
            <w:r w:rsidRPr="00895B73">
              <w:t>isfocus already assigned</w:t>
            </w:r>
          </w:p>
        </w:tc>
        <w:tc>
          <w:tcPr>
            <w:tcW w:w="3696" w:type="dxa"/>
          </w:tcPr>
          <w:p w14:paraId="327989FC"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1E96AF50" w14:textId="77777777" w:rsidTr="002B50C5">
        <w:trPr>
          <w:jc w:val="center"/>
        </w:trPr>
        <w:tc>
          <w:tcPr>
            <w:tcW w:w="737" w:type="dxa"/>
          </w:tcPr>
          <w:p w14:paraId="11642CE4" w14:textId="77777777" w:rsidR="00FB400D" w:rsidRPr="00895B73" w:rsidRDefault="00FB400D" w:rsidP="00FB400D">
            <w:pPr>
              <w:pStyle w:val="TAL"/>
            </w:pPr>
            <w:r w:rsidRPr="00895B73">
              <w:t>137</w:t>
            </w:r>
          </w:p>
        </w:tc>
        <w:tc>
          <w:tcPr>
            <w:tcW w:w="5183" w:type="dxa"/>
          </w:tcPr>
          <w:p w14:paraId="4B1AE731" w14:textId="77777777" w:rsidR="00FB400D" w:rsidRPr="00895B73" w:rsidRDefault="00FB400D" w:rsidP="00AF7F7F">
            <w:pPr>
              <w:pStyle w:val="TAL"/>
            </w:pPr>
            <w:r w:rsidRPr="00895B73">
              <w:rPr>
                <w:lang w:eastAsia="ko-KR"/>
              </w:rPr>
              <w:t>the indicated group call does not exist</w:t>
            </w:r>
          </w:p>
        </w:tc>
        <w:tc>
          <w:tcPr>
            <w:tcW w:w="3696" w:type="dxa"/>
          </w:tcPr>
          <w:p w14:paraId="62241DC3"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1748D495" w14:textId="77777777" w:rsidTr="002B50C5">
        <w:trPr>
          <w:jc w:val="center"/>
        </w:trPr>
        <w:tc>
          <w:tcPr>
            <w:tcW w:w="737" w:type="dxa"/>
          </w:tcPr>
          <w:p w14:paraId="15D05201" w14:textId="77777777" w:rsidR="00FB400D" w:rsidRPr="00895B73" w:rsidRDefault="00FB400D" w:rsidP="00FB400D">
            <w:pPr>
              <w:pStyle w:val="TAL"/>
            </w:pPr>
            <w:r w:rsidRPr="00895B73">
              <w:t>138</w:t>
            </w:r>
          </w:p>
        </w:tc>
        <w:tc>
          <w:tcPr>
            <w:tcW w:w="5183" w:type="dxa"/>
          </w:tcPr>
          <w:p w14:paraId="73E69DD8"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tcPr>
          <w:p w14:paraId="71424B1F"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6F3CAAD3" w14:textId="77777777" w:rsidTr="002B50C5">
        <w:trPr>
          <w:jc w:val="center"/>
        </w:trPr>
        <w:tc>
          <w:tcPr>
            <w:tcW w:w="737" w:type="dxa"/>
          </w:tcPr>
          <w:p w14:paraId="60101665" w14:textId="77777777" w:rsidR="00FB400D" w:rsidRPr="00895B73" w:rsidRDefault="00FB400D" w:rsidP="00FB400D">
            <w:pPr>
              <w:pStyle w:val="TAL"/>
            </w:pPr>
            <w:r w:rsidRPr="00895B73">
              <w:t>139</w:t>
            </w:r>
          </w:p>
        </w:tc>
        <w:tc>
          <w:tcPr>
            <w:tcW w:w="5183" w:type="dxa"/>
          </w:tcPr>
          <w:p w14:paraId="6437F85B" w14:textId="77777777" w:rsidR="00FB400D" w:rsidRPr="00895B73" w:rsidRDefault="00FB400D" w:rsidP="00FB400D">
            <w:pPr>
              <w:pStyle w:val="TAL"/>
              <w:rPr>
                <w:lang w:eastAsia="ko-KR"/>
              </w:rPr>
            </w:pPr>
            <w:r w:rsidRPr="00895B73">
              <w:t>integrity protection check failed</w:t>
            </w:r>
          </w:p>
        </w:tc>
        <w:tc>
          <w:tcPr>
            <w:tcW w:w="3696" w:type="dxa"/>
          </w:tcPr>
          <w:p w14:paraId="523FA8D4" w14:textId="77777777" w:rsidR="00FB400D" w:rsidRPr="00895B73" w:rsidRDefault="00FB400D" w:rsidP="00FB400D">
            <w:pPr>
              <w:pStyle w:val="TAL"/>
            </w:pPr>
            <w:r w:rsidRPr="00895B73">
              <w:t>The integrity protection of an XML MIME body failed.</w:t>
            </w:r>
          </w:p>
        </w:tc>
      </w:tr>
      <w:tr w:rsidR="00FB400D" w:rsidRPr="00895B73" w14:paraId="766DA4EF" w14:textId="77777777" w:rsidTr="002B50C5">
        <w:trPr>
          <w:jc w:val="center"/>
        </w:trPr>
        <w:tc>
          <w:tcPr>
            <w:tcW w:w="737" w:type="dxa"/>
          </w:tcPr>
          <w:p w14:paraId="05724A61" w14:textId="77777777" w:rsidR="00FB400D" w:rsidRPr="00895B73" w:rsidRDefault="00FB400D" w:rsidP="00FB400D">
            <w:pPr>
              <w:pStyle w:val="TAL"/>
            </w:pPr>
            <w:r w:rsidRPr="00895B73">
              <w:t>140</w:t>
            </w:r>
          </w:p>
        </w:tc>
        <w:tc>
          <w:tcPr>
            <w:tcW w:w="5183" w:type="dxa"/>
          </w:tcPr>
          <w:p w14:paraId="0C9C2A1B" w14:textId="77777777" w:rsidR="00FB400D" w:rsidRPr="00895B73" w:rsidRDefault="00FB400D" w:rsidP="00FB400D">
            <w:pPr>
              <w:pStyle w:val="TAL"/>
              <w:rPr>
                <w:lang w:eastAsia="ko-KR"/>
              </w:rPr>
            </w:pPr>
            <w:r w:rsidRPr="00895B73">
              <w:t>unable to decrypt XML content</w:t>
            </w:r>
          </w:p>
        </w:tc>
        <w:tc>
          <w:tcPr>
            <w:tcW w:w="3696" w:type="dxa"/>
          </w:tcPr>
          <w:p w14:paraId="5E08107E" w14:textId="77777777" w:rsidR="00FB400D" w:rsidRPr="00895B73" w:rsidRDefault="00FB400D" w:rsidP="00FB400D">
            <w:pPr>
              <w:pStyle w:val="TAL"/>
            </w:pPr>
            <w:r w:rsidRPr="00895B73">
              <w:t>The XML content cannot be decrypted.</w:t>
            </w:r>
          </w:p>
        </w:tc>
      </w:tr>
      <w:tr w:rsidR="00FB400D" w:rsidRPr="00895B73" w14:paraId="1D6BCF99" w14:textId="77777777" w:rsidTr="002B50C5">
        <w:trPr>
          <w:jc w:val="center"/>
        </w:trPr>
        <w:tc>
          <w:tcPr>
            <w:tcW w:w="737" w:type="dxa"/>
          </w:tcPr>
          <w:p w14:paraId="675D6BFE" w14:textId="77777777" w:rsidR="00FB400D" w:rsidRPr="00895B73" w:rsidRDefault="00FB400D" w:rsidP="00FB400D">
            <w:pPr>
              <w:pStyle w:val="TAL"/>
            </w:pPr>
            <w:r w:rsidRPr="00895B73">
              <w:t>141</w:t>
            </w:r>
          </w:p>
        </w:tc>
        <w:tc>
          <w:tcPr>
            <w:tcW w:w="5183" w:type="dxa"/>
          </w:tcPr>
          <w:p w14:paraId="0604E331" w14:textId="77777777" w:rsidR="00FB400D" w:rsidRPr="00895B73" w:rsidRDefault="00FB400D" w:rsidP="00FB400D">
            <w:pPr>
              <w:pStyle w:val="TAL"/>
            </w:pPr>
            <w:r w:rsidRPr="00895B73">
              <w:t>user unknown to the participating function</w:t>
            </w:r>
          </w:p>
        </w:tc>
        <w:tc>
          <w:tcPr>
            <w:tcW w:w="3696" w:type="dxa"/>
          </w:tcPr>
          <w:p w14:paraId="048C8235"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DF871D5" w14:textId="77777777" w:rsidTr="002B50C5">
        <w:trPr>
          <w:jc w:val="center"/>
        </w:trPr>
        <w:tc>
          <w:tcPr>
            <w:tcW w:w="737" w:type="dxa"/>
          </w:tcPr>
          <w:p w14:paraId="4C07D7BB" w14:textId="77777777" w:rsidR="00FB400D" w:rsidRPr="00895B73" w:rsidRDefault="00FB400D" w:rsidP="00FB400D">
            <w:pPr>
              <w:pStyle w:val="TAL"/>
            </w:pPr>
            <w:r w:rsidRPr="00895B73">
              <w:t>142</w:t>
            </w:r>
          </w:p>
        </w:tc>
        <w:tc>
          <w:tcPr>
            <w:tcW w:w="5183" w:type="dxa"/>
          </w:tcPr>
          <w:p w14:paraId="63EBEEC8" w14:textId="77777777" w:rsidR="00FB400D" w:rsidRPr="00895B73" w:rsidRDefault="00FB400D" w:rsidP="00FB400D">
            <w:pPr>
              <w:pStyle w:val="TAL"/>
            </w:pPr>
            <w:r w:rsidRPr="00895B73">
              <w:t>unable to determine the controlling function</w:t>
            </w:r>
          </w:p>
        </w:tc>
        <w:tc>
          <w:tcPr>
            <w:tcW w:w="3696" w:type="dxa"/>
          </w:tcPr>
          <w:p w14:paraId="6D34644B"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50D19D12" w14:textId="77777777" w:rsidTr="002B50C5">
        <w:trPr>
          <w:jc w:val="center"/>
        </w:trPr>
        <w:tc>
          <w:tcPr>
            <w:tcW w:w="737" w:type="dxa"/>
          </w:tcPr>
          <w:p w14:paraId="0F33B11A" w14:textId="77777777" w:rsidR="00FB400D" w:rsidRPr="00895B73" w:rsidRDefault="00FB400D" w:rsidP="00FB400D">
            <w:pPr>
              <w:pStyle w:val="TAL"/>
            </w:pPr>
            <w:r w:rsidRPr="00895B73">
              <w:t>143</w:t>
            </w:r>
          </w:p>
        </w:tc>
        <w:tc>
          <w:tcPr>
            <w:tcW w:w="5183" w:type="dxa"/>
          </w:tcPr>
          <w:p w14:paraId="4D1DF92D" w14:textId="77777777" w:rsidR="00FB400D" w:rsidRPr="00895B73" w:rsidRDefault="00FB400D" w:rsidP="00FB400D">
            <w:pPr>
              <w:pStyle w:val="TAL"/>
            </w:pPr>
            <w:r w:rsidRPr="00895B73">
              <w:t>not authorised to force auto answer</w:t>
            </w:r>
          </w:p>
        </w:tc>
        <w:tc>
          <w:tcPr>
            <w:tcW w:w="3696" w:type="dxa"/>
          </w:tcPr>
          <w:p w14:paraId="11ED1F2C" w14:textId="77777777" w:rsidR="00FB400D" w:rsidRPr="00895B73" w:rsidRDefault="00FB400D" w:rsidP="00FB400D">
            <w:pPr>
              <w:pStyle w:val="TAL"/>
            </w:pPr>
            <w:r w:rsidRPr="00895B73">
              <w:t>The calling user is not authorised to force auto answer on the called user.</w:t>
            </w:r>
          </w:p>
        </w:tc>
      </w:tr>
      <w:tr w:rsidR="00FB400D" w:rsidRPr="00895B73" w14:paraId="11FF23FE" w14:textId="77777777" w:rsidTr="002B50C5">
        <w:trPr>
          <w:jc w:val="center"/>
        </w:trPr>
        <w:tc>
          <w:tcPr>
            <w:tcW w:w="737" w:type="dxa"/>
          </w:tcPr>
          <w:p w14:paraId="14839D53" w14:textId="77777777" w:rsidR="00FB400D" w:rsidRPr="00895B73" w:rsidRDefault="00FB400D" w:rsidP="00FB400D">
            <w:pPr>
              <w:pStyle w:val="TAL"/>
            </w:pPr>
            <w:r w:rsidRPr="00895B73">
              <w:t>144</w:t>
            </w:r>
          </w:p>
        </w:tc>
        <w:tc>
          <w:tcPr>
            <w:tcW w:w="5183" w:type="dxa"/>
          </w:tcPr>
          <w:p w14:paraId="18372E34" w14:textId="77777777" w:rsidR="00FB400D" w:rsidRPr="00895B73" w:rsidRDefault="00FB400D" w:rsidP="00FB400D">
            <w:pPr>
              <w:pStyle w:val="TAL"/>
            </w:pPr>
            <w:r w:rsidRPr="00895B73">
              <w:t>user not authorised to call this particular user</w:t>
            </w:r>
          </w:p>
        </w:tc>
        <w:tc>
          <w:tcPr>
            <w:tcW w:w="3696" w:type="dxa"/>
          </w:tcPr>
          <w:p w14:paraId="17F44B72" w14:textId="77777777" w:rsidR="00FB400D" w:rsidRPr="00895B73" w:rsidRDefault="00FB400D" w:rsidP="00FB400D">
            <w:pPr>
              <w:pStyle w:val="TAL"/>
            </w:pPr>
            <w:r w:rsidRPr="00895B73">
              <w:t>The calling user is not authorised to call this particular called user.</w:t>
            </w:r>
          </w:p>
        </w:tc>
      </w:tr>
      <w:tr w:rsidR="00FB400D" w:rsidRPr="00895B73" w14:paraId="71D1F736" w14:textId="77777777" w:rsidTr="002B50C5">
        <w:trPr>
          <w:jc w:val="center"/>
        </w:trPr>
        <w:tc>
          <w:tcPr>
            <w:tcW w:w="737" w:type="dxa"/>
          </w:tcPr>
          <w:p w14:paraId="04147702" w14:textId="77777777" w:rsidR="00FB400D" w:rsidRPr="00895B73" w:rsidRDefault="00FB400D" w:rsidP="00FB400D">
            <w:pPr>
              <w:pStyle w:val="TAL"/>
            </w:pPr>
            <w:r w:rsidRPr="00895B73">
              <w:t>145</w:t>
            </w:r>
          </w:p>
        </w:tc>
        <w:tc>
          <w:tcPr>
            <w:tcW w:w="5183" w:type="dxa"/>
          </w:tcPr>
          <w:p w14:paraId="20262FE4" w14:textId="77777777" w:rsidR="00FB400D" w:rsidRPr="00895B73" w:rsidRDefault="00FB400D" w:rsidP="00FB400D">
            <w:pPr>
              <w:pStyle w:val="TAL"/>
            </w:pPr>
            <w:r w:rsidRPr="00895B73">
              <w:t>unable to determine called party</w:t>
            </w:r>
          </w:p>
        </w:tc>
        <w:tc>
          <w:tcPr>
            <w:tcW w:w="3696" w:type="dxa"/>
          </w:tcPr>
          <w:p w14:paraId="7407FF16"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6D4EC34B" w14:textId="77777777" w:rsidTr="002B50C5">
        <w:trPr>
          <w:jc w:val="center"/>
        </w:trPr>
        <w:tc>
          <w:tcPr>
            <w:tcW w:w="737" w:type="dxa"/>
          </w:tcPr>
          <w:p w14:paraId="1F05B526" w14:textId="77777777" w:rsidR="00FB400D" w:rsidRPr="00895B73" w:rsidRDefault="00FB400D" w:rsidP="00FB400D">
            <w:pPr>
              <w:pStyle w:val="TAL"/>
            </w:pPr>
            <w:r w:rsidRPr="00895B73">
              <w:t>146</w:t>
            </w:r>
          </w:p>
        </w:tc>
        <w:tc>
          <w:tcPr>
            <w:tcW w:w="5183" w:type="dxa"/>
          </w:tcPr>
          <w:p w14:paraId="39034740" w14:textId="77777777" w:rsidR="00FB400D" w:rsidRPr="00895B73" w:rsidRDefault="00FB400D" w:rsidP="00FB400D">
            <w:pPr>
              <w:pStyle w:val="TAL"/>
            </w:pPr>
            <w:r w:rsidRPr="00895B73">
              <w:t>T-PF unable to determine the service settings for the called user</w:t>
            </w:r>
          </w:p>
        </w:tc>
        <w:tc>
          <w:tcPr>
            <w:tcW w:w="3696" w:type="dxa"/>
          </w:tcPr>
          <w:p w14:paraId="4DD130ED"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1B4E94BD" w14:textId="77777777" w:rsidTr="002B50C5">
        <w:trPr>
          <w:jc w:val="center"/>
        </w:trPr>
        <w:tc>
          <w:tcPr>
            <w:tcW w:w="737" w:type="dxa"/>
          </w:tcPr>
          <w:p w14:paraId="01A7143A" w14:textId="77777777" w:rsidR="00FB400D" w:rsidRPr="00895B73" w:rsidRDefault="00FB400D" w:rsidP="00FB400D">
            <w:pPr>
              <w:pStyle w:val="TAL"/>
            </w:pPr>
            <w:r w:rsidRPr="00895B73">
              <w:t>147</w:t>
            </w:r>
          </w:p>
        </w:tc>
        <w:tc>
          <w:tcPr>
            <w:tcW w:w="5183" w:type="dxa"/>
          </w:tcPr>
          <w:p w14:paraId="01BFB1D7" w14:textId="77777777" w:rsidR="00FB400D" w:rsidRPr="00895B73" w:rsidRDefault="00FB400D" w:rsidP="00FB400D">
            <w:pPr>
              <w:pStyle w:val="TAL"/>
            </w:pPr>
            <w:r w:rsidRPr="00895B73">
              <w:rPr>
                <w:lang w:val="sv-SE"/>
              </w:rPr>
              <w:t>user is authorized to initiate a temporary group call</w:t>
            </w:r>
          </w:p>
        </w:tc>
        <w:tc>
          <w:tcPr>
            <w:tcW w:w="3696" w:type="dxa"/>
          </w:tcPr>
          <w:p w14:paraId="3216447F"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4324613" w14:textId="77777777" w:rsidTr="002B50C5">
        <w:trPr>
          <w:jc w:val="center"/>
        </w:trPr>
        <w:tc>
          <w:tcPr>
            <w:tcW w:w="737" w:type="dxa"/>
          </w:tcPr>
          <w:p w14:paraId="30ACE4A0" w14:textId="77777777" w:rsidR="00FB400D" w:rsidRPr="00895B73" w:rsidRDefault="00FB400D" w:rsidP="00FB400D">
            <w:pPr>
              <w:pStyle w:val="TAL"/>
            </w:pPr>
            <w:r w:rsidRPr="00895B73">
              <w:t>148</w:t>
            </w:r>
          </w:p>
        </w:tc>
        <w:tc>
          <w:tcPr>
            <w:tcW w:w="5183" w:type="dxa"/>
          </w:tcPr>
          <w:p w14:paraId="73CB94AB" w14:textId="77777777" w:rsidR="00FB400D" w:rsidRPr="00895B73" w:rsidRDefault="00FB400D" w:rsidP="00FB400D">
            <w:pPr>
              <w:pStyle w:val="TAL"/>
            </w:pPr>
            <w:r w:rsidRPr="00895B73">
              <w:t>MC</w:t>
            </w:r>
            <w:r>
              <w:t>Video</w:t>
            </w:r>
            <w:r w:rsidRPr="00895B73">
              <w:t xml:space="preserve"> group is regrouped</w:t>
            </w:r>
          </w:p>
        </w:tc>
        <w:tc>
          <w:tcPr>
            <w:tcW w:w="3696" w:type="dxa"/>
          </w:tcPr>
          <w:p w14:paraId="641351B4"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47141AA6" w14:textId="77777777" w:rsidTr="002B50C5">
        <w:trPr>
          <w:jc w:val="center"/>
        </w:trPr>
        <w:tc>
          <w:tcPr>
            <w:tcW w:w="737" w:type="dxa"/>
          </w:tcPr>
          <w:p w14:paraId="27B71F05" w14:textId="77777777" w:rsidR="00FB400D" w:rsidRPr="00895B73" w:rsidRDefault="00FB400D" w:rsidP="00FB400D">
            <w:pPr>
              <w:pStyle w:val="TAL"/>
            </w:pPr>
            <w:r w:rsidRPr="00895B73">
              <w:t>149</w:t>
            </w:r>
          </w:p>
        </w:tc>
        <w:tc>
          <w:tcPr>
            <w:tcW w:w="5183" w:type="dxa"/>
          </w:tcPr>
          <w:p w14:paraId="372DCDAC" w14:textId="77777777" w:rsidR="00FB400D" w:rsidRPr="00895B73" w:rsidRDefault="00FB400D" w:rsidP="00FB400D">
            <w:pPr>
              <w:pStyle w:val="TAL"/>
            </w:pPr>
            <w:r w:rsidRPr="00895B73">
              <w:t>SIP-INFO request pending</w:t>
            </w:r>
          </w:p>
        </w:tc>
        <w:tc>
          <w:tcPr>
            <w:tcW w:w="3696" w:type="dxa"/>
          </w:tcPr>
          <w:p w14:paraId="73380491"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30F445F7" w14:textId="77777777" w:rsidTr="002B50C5">
        <w:trPr>
          <w:jc w:val="center"/>
        </w:trPr>
        <w:tc>
          <w:tcPr>
            <w:tcW w:w="737" w:type="dxa"/>
          </w:tcPr>
          <w:p w14:paraId="694F2267" w14:textId="77777777" w:rsidR="00FB400D" w:rsidRPr="00895B73" w:rsidRDefault="00FB400D" w:rsidP="00FB400D">
            <w:pPr>
              <w:pStyle w:val="TAL"/>
            </w:pPr>
            <w:r w:rsidRPr="00895B73">
              <w:t>150</w:t>
            </w:r>
          </w:p>
        </w:tc>
        <w:tc>
          <w:tcPr>
            <w:tcW w:w="5183" w:type="dxa"/>
          </w:tcPr>
          <w:p w14:paraId="1BE7A9EE" w14:textId="77777777" w:rsidR="00FB400D" w:rsidRPr="00895B73" w:rsidRDefault="00FB400D" w:rsidP="00FB400D">
            <w:pPr>
              <w:pStyle w:val="TAL"/>
            </w:pPr>
            <w:r w:rsidRPr="00895B73">
              <w:t>invalid combinations of data received in MIME body</w:t>
            </w:r>
          </w:p>
        </w:tc>
        <w:tc>
          <w:tcPr>
            <w:tcW w:w="3696" w:type="dxa"/>
          </w:tcPr>
          <w:p w14:paraId="216EC124"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4D986770" w14:textId="77777777" w:rsidTr="002B50C5">
        <w:trPr>
          <w:jc w:val="center"/>
        </w:trPr>
        <w:tc>
          <w:tcPr>
            <w:tcW w:w="737" w:type="dxa"/>
          </w:tcPr>
          <w:p w14:paraId="262CDDF0" w14:textId="77777777" w:rsidR="001216F4" w:rsidRPr="00895B73" w:rsidRDefault="001216F4" w:rsidP="00FB400D">
            <w:pPr>
              <w:pStyle w:val="TAL"/>
            </w:pPr>
            <w:r>
              <w:rPr>
                <w:rFonts w:hint="eastAsia"/>
                <w:lang w:eastAsia="zh-CN"/>
              </w:rPr>
              <w:t>15</w:t>
            </w:r>
            <w:r>
              <w:rPr>
                <w:lang w:eastAsia="zh-CN"/>
              </w:rPr>
              <w:t>4</w:t>
            </w:r>
          </w:p>
        </w:tc>
        <w:tc>
          <w:tcPr>
            <w:tcW w:w="5183" w:type="dxa"/>
          </w:tcPr>
          <w:p w14:paraId="224B056C"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tcPr>
          <w:p w14:paraId="331BD3C8"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bl>
    <w:p w14:paraId="6AC50DF9" w14:textId="77777777" w:rsidR="00FB400D" w:rsidRPr="00895B73" w:rsidRDefault="00FB400D" w:rsidP="00FB400D">
      <w:pPr>
        <w:rPr>
          <w:noProof/>
        </w:rPr>
      </w:pPr>
    </w:p>
    <w:p w14:paraId="24B604F1" w14:textId="77777777" w:rsidR="001F3C13" w:rsidRPr="0073469F" w:rsidRDefault="001F3C13" w:rsidP="001F3C13">
      <w:pPr>
        <w:pStyle w:val="Heading2"/>
        <w:rPr>
          <w:rFonts w:eastAsia="SimSun"/>
          <w:lang w:val="en-GB"/>
        </w:rPr>
      </w:pPr>
      <w:bookmarkStart w:id="66" w:name="_Toc20152250"/>
      <w:bookmarkStart w:id="67" w:name="_Toc27494915"/>
      <w:bookmarkStart w:id="68" w:name="_Toc36108383"/>
      <w:bookmarkStart w:id="69" w:name="_Toc73958166"/>
      <w:r w:rsidRPr="0073469F">
        <w:rPr>
          <w:rFonts w:eastAsia="SimSun"/>
          <w:lang w:val="en-GB"/>
        </w:rPr>
        <w:t>4.</w:t>
      </w:r>
      <w:r>
        <w:rPr>
          <w:rFonts w:eastAsia="SimSun"/>
          <w:lang w:val="en-GB"/>
        </w:rPr>
        <w:t>5</w:t>
      </w:r>
      <w:r w:rsidRPr="0073469F">
        <w:rPr>
          <w:rFonts w:eastAsia="SimSun"/>
          <w:lang w:val="en-GB"/>
        </w:rPr>
        <w:tab/>
        <w:t>MC</w:t>
      </w:r>
      <w:r>
        <w:rPr>
          <w:rFonts w:eastAsia="SimSun"/>
          <w:lang w:val="en-GB"/>
        </w:rPr>
        <w:t>Video</w:t>
      </w:r>
      <w:r w:rsidRPr="0073469F">
        <w:rPr>
          <w:rFonts w:eastAsia="SimSun"/>
          <w:lang w:val="en-GB"/>
        </w:rPr>
        <w:t xml:space="preserve"> session identity</w:t>
      </w:r>
      <w:bookmarkEnd w:id="66"/>
      <w:bookmarkEnd w:id="67"/>
      <w:bookmarkEnd w:id="68"/>
      <w:bookmarkEnd w:id="69"/>
    </w:p>
    <w:p w14:paraId="75E8523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6CA6D873" w14:textId="77777777" w:rsidR="001F3C13" w:rsidRDefault="001F3C13" w:rsidP="001F3C13">
      <w:pPr>
        <w:pStyle w:val="B1"/>
        <w:rPr>
          <w:lang w:val="en-GB"/>
        </w:rPr>
      </w:pPr>
      <w:r>
        <w:rPr>
          <w:lang w:val="en-GB"/>
        </w:rPr>
        <w:t>-</w:t>
      </w:r>
      <w:r>
        <w:rPr>
          <w:lang w:val="en-GB"/>
        </w:rPr>
        <w:tab/>
      </w:r>
      <w:r w:rsidRPr="0073469F">
        <w:t xml:space="preserve">the </w:t>
      </w:r>
      <w:r>
        <w:t>MCVideo</w:t>
      </w:r>
      <w:r w:rsidRPr="0073469F">
        <w:t xml:space="preserve"> client and the </w:t>
      </w:r>
      <w:r>
        <w:rPr>
          <w:lang w:val="en-GB"/>
        </w:rPr>
        <w:t>participating MCVideo function;</w:t>
      </w:r>
      <w:r w:rsidRPr="00A44F96">
        <w:rPr>
          <w:lang w:val="en-GB"/>
        </w:rPr>
        <w:t xml:space="preserve"> </w:t>
      </w:r>
      <w:r>
        <w:rPr>
          <w:lang w:val="en-GB"/>
        </w:rPr>
        <w:t>and</w:t>
      </w:r>
    </w:p>
    <w:p w14:paraId="57CAB746" w14:textId="77777777" w:rsidR="001F3C13" w:rsidRPr="00346206" w:rsidRDefault="001F3C13" w:rsidP="001F3C13">
      <w:pPr>
        <w:pStyle w:val="B1"/>
        <w:rPr>
          <w:lang w:val="en-GB"/>
        </w:rPr>
      </w:pPr>
      <w:r>
        <w:rPr>
          <w:lang w:val="en-GB"/>
        </w:rPr>
        <w:t>-</w:t>
      </w:r>
      <w:r>
        <w:rPr>
          <w:lang w:val="en-GB"/>
        </w:rP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rPr>
          <w:lang w:val="en-GB"/>
        </w:rPr>
        <w:t xml:space="preserve">; </w:t>
      </w:r>
    </w:p>
    <w:p w14:paraId="16E5F03E"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0E3E3F03"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5040A52"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subscribe to the participant information of the </w:t>
      </w:r>
      <w:r>
        <w:rPr>
          <w:lang w:val="en-GB"/>
        </w:rPr>
        <w:t>ongoing</w:t>
      </w:r>
      <w:r w:rsidRPr="0073469F">
        <w:rPr>
          <w:lang w:val="en-GB"/>
        </w:rPr>
        <w:t xml:space="preserve"> </w:t>
      </w:r>
      <w:r>
        <w:rPr>
          <w:lang w:val="en-GB"/>
        </w:rPr>
        <w:t>MCVideo</w:t>
      </w:r>
      <w:r w:rsidRPr="0073469F">
        <w:rPr>
          <w:lang w:val="en-GB"/>
        </w:rPr>
        <w:t xml:space="preserve"> session;</w:t>
      </w:r>
    </w:p>
    <w:p w14:paraId="070C900F"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re-join an </w:t>
      </w:r>
      <w:r>
        <w:rPr>
          <w:lang w:val="en-GB"/>
        </w:rPr>
        <w:t>ongoing</w:t>
      </w:r>
      <w:r w:rsidRPr="0073469F">
        <w:rPr>
          <w:lang w:val="en-GB"/>
        </w:rPr>
        <w:t xml:space="preserve"> </w:t>
      </w:r>
      <w:r>
        <w:rPr>
          <w:lang w:val="en-GB"/>
        </w:rPr>
        <w:t>MCVideo</w:t>
      </w:r>
      <w:r w:rsidRPr="0073469F">
        <w:rPr>
          <w:lang w:val="en-GB"/>
        </w:rPr>
        <w:t xml:space="preserve"> session; and</w:t>
      </w:r>
    </w:p>
    <w:p w14:paraId="07FF3FA2" w14:textId="77777777" w:rsidR="001F3C13" w:rsidRPr="0073469F" w:rsidRDefault="001F3C13" w:rsidP="001F3C13">
      <w:pPr>
        <w:pStyle w:val="B1"/>
        <w:rPr>
          <w:lang w:val="en-GB"/>
        </w:rPr>
      </w:pPr>
      <w:r w:rsidRPr="0073469F">
        <w:rPr>
          <w:lang w:val="en-GB"/>
        </w:rPr>
        <w:t>-</w:t>
      </w:r>
      <w:r w:rsidRPr="0073469F">
        <w:rPr>
          <w:lang w:val="en-GB"/>
        </w:rPr>
        <w:tab/>
        <w:t xml:space="preserve">the IM CN subsystem is able to route an initial SIP request to the controlling </w:t>
      </w:r>
      <w:r>
        <w:rPr>
          <w:lang w:val="en-GB"/>
        </w:rPr>
        <w:t>MCVideo</w:t>
      </w:r>
      <w:r w:rsidRPr="0073469F">
        <w:rPr>
          <w:lang w:val="en-GB"/>
        </w:rPr>
        <w:t xml:space="preserve"> function.</w:t>
      </w:r>
    </w:p>
    <w:p w14:paraId="6638D575"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2D61DEC5"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585B10">
        <w:t>clause</w:t>
      </w:r>
      <w:r>
        <w:t> 4.8.</w:t>
      </w:r>
    </w:p>
    <w:p w14:paraId="1EABE94F"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442248F3"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72557687"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53B11A98"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4C56154E" w14:textId="77777777" w:rsidR="008C290B" w:rsidRPr="0073469F" w:rsidRDefault="008C290B" w:rsidP="008C290B">
      <w:pPr>
        <w:pStyle w:val="Heading2"/>
        <w:rPr>
          <w:rFonts w:eastAsia="SimSun"/>
          <w:lang w:val="en-GB"/>
        </w:rPr>
      </w:pPr>
      <w:bookmarkStart w:id="70" w:name="_Toc20152251"/>
      <w:bookmarkStart w:id="71" w:name="_Toc27494916"/>
      <w:bookmarkStart w:id="72" w:name="_Toc36108384"/>
      <w:bookmarkStart w:id="73" w:name="_Toc73958167"/>
      <w:r w:rsidRPr="0073469F">
        <w:rPr>
          <w:rFonts w:eastAsia="SimSun"/>
          <w:lang w:val="en-GB"/>
        </w:rPr>
        <w:t>4.6</w:t>
      </w:r>
      <w:r w:rsidRPr="0073469F">
        <w:rPr>
          <w:rFonts w:eastAsia="SimSun"/>
          <w:lang w:val="en-GB"/>
        </w:rPr>
        <w:tab/>
      </w:r>
      <w:r>
        <w:rPr>
          <w:rFonts w:eastAsia="SimSun"/>
          <w:lang w:val="en-GB"/>
        </w:rPr>
        <w:t>MCVideo</w:t>
      </w:r>
      <w:r w:rsidRPr="0073469F">
        <w:rPr>
          <w:rFonts w:eastAsia="SimSun"/>
          <w:lang w:val="en-GB"/>
        </w:rPr>
        <w:t xml:space="preserve"> priority calls and alerts</w:t>
      </w:r>
      <w:bookmarkEnd w:id="70"/>
      <w:bookmarkEnd w:id="71"/>
      <w:bookmarkEnd w:id="72"/>
      <w:bookmarkEnd w:id="73"/>
    </w:p>
    <w:p w14:paraId="1D7C343E" w14:textId="77777777" w:rsidR="008C290B" w:rsidRPr="0073469F" w:rsidRDefault="008C290B" w:rsidP="008C290B">
      <w:pPr>
        <w:pStyle w:val="Heading3"/>
        <w:rPr>
          <w:rFonts w:eastAsia="SimSun"/>
          <w:lang w:val="en-GB"/>
        </w:rPr>
      </w:pPr>
      <w:bookmarkStart w:id="74" w:name="_Toc20152252"/>
      <w:bookmarkStart w:id="75" w:name="_Toc27494917"/>
      <w:bookmarkStart w:id="76" w:name="_Toc36108385"/>
      <w:bookmarkStart w:id="77" w:name="_Toc73958168"/>
      <w:r w:rsidRPr="0073469F">
        <w:rPr>
          <w:rFonts w:eastAsia="SimSun"/>
          <w:lang w:val="en-GB"/>
        </w:rPr>
        <w:t>4.6.1</w:t>
      </w:r>
      <w:r w:rsidRPr="0073469F">
        <w:rPr>
          <w:rFonts w:eastAsia="SimSun"/>
          <w:lang w:val="en-GB"/>
        </w:rPr>
        <w:tab/>
      </w:r>
      <w:r>
        <w:rPr>
          <w:rFonts w:eastAsia="SimSun"/>
          <w:lang w:val="en-GB"/>
        </w:rPr>
        <w:t>MCVideo</w:t>
      </w:r>
      <w:r w:rsidRPr="0073469F">
        <w:rPr>
          <w:rFonts w:eastAsia="SimSun"/>
          <w:lang w:val="en-GB"/>
        </w:rPr>
        <w:t xml:space="preserve"> emergency group calls</w:t>
      </w:r>
      <w:bookmarkEnd w:id="74"/>
      <w:bookmarkEnd w:id="75"/>
      <w:bookmarkEnd w:id="76"/>
      <w:bookmarkEnd w:id="77"/>
    </w:p>
    <w:p w14:paraId="40ECFF5F"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5F0DB8F9"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MCVideo</w:t>
      </w:r>
      <w:r w:rsidRPr="0073469F">
        <w:rPr>
          <w:noProof/>
          <w:lang w:val="en-GB"/>
        </w:rPr>
        <w:t xml:space="preserve"> emergency group call origination;</w:t>
      </w:r>
    </w:p>
    <w:p w14:paraId="2C7E2404"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upgrade of an </w:t>
      </w:r>
      <w:r>
        <w:rPr>
          <w:noProof/>
          <w:lang w:val="en-GB"/>
        </w:rPr>
        <w:t>MCVideo</w:t>
      </w:r>
      <w:r w:rsidRPr="0073469F">
        <w:rPr>
          <w:noProof/>
          <w:lang w:val="en-GB"/>
        </w:rPr>
        <w:t xml:space="preserve"> group call to an </w:t>
      </w:r>
      <w:r>
        <w:rPr>
          <w:noProof/>
          <w:lang w:val="en-GB"/>
        </w:rPr>
        <w:t>MCVideo</w:t>
      </w:r>
      <w:r w:rsidRPr="0073469F">
        <w:rPr>
          <w:noProof/>
          <w:lang w:val="en-GB"/>
        </w:rPr>
        <w:t xml:space="preserve"> emergency group call; and</w:t>
      </w:r>
    </w:p>
    <w:p w14:paraId="7E387515"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i</w:t>
      </w:r>
      <w:r w:rsidRPr="0073469F">
        <w:rPr>
          <w:noProof/>
          <w:lang w:val="en-GB"/>
        </w:rPr>
        <w:t>n-progress group emergency cancel.</w:t>
      </w:r>
    </w:p>
    <w:p w14:paraId="56F09958" w14:textId="77777777" w:rsidR="008C290B" w:rsidRPr="0073469F" w:rsidRDefault="008C290B" w:rsidP="008C290B">
      <w:pPr>
        <w:pStyle w:val="NO"/>
        <w:rPr>
          <w:noProof/>
          <w:lang w:val="en-GB"/>
        </w:rPr>
      </w:pPr>
      <w:r w:rsidRPr="0073469F">
        <w:rPr>
          <w:noProof/>
          <w:lang w:val="en-GB"/>
        </w:rPr>
        <w:t>NOTE 1:</w:t>
      </w:r>
      <w:r w:rsidRPr="0073469F">
        <w:rPr>
          <w:noProof/>
          <w:lang w:val="en-GB"/>
        </w:rPr>
        <w:tab/>
        <w:t xml:space="preserve">In-progress group emergency cancel means the cancellation of the </w:t>
      </w:r>
      <w:r>
        <w:rPr>
          <w:noProof/>
          <w:lang w:val="en-GB"/>
        </w:rPr>
        <w:t>i</w:t>
      </w:r>
      <w:r w:rsidRPr="0073469F">
        <w:rPr>
          <w:noProof/>
          <w:lang w:val="en-GB"/>
        </w:rPr>
        <w:t xml:space="preserve">n-progress emergency state of the group, which is managed by the controlling </w:t>
      </w:r>
      <w:r>
        <w:rPr>
          <w:noProof/>
          <w:lang w:val="en-GB"/>
        </w:rPr>
        <w:t>MCVideo</w:t>
      </w:r>
      <w:r w:rsidRPr="0073469F">
        <w:rPr>
          <w:noProof/>
          <w:lang w:val="en-GB"/>
        </w:rPr>
        <w:t xml:space="preserve"> function.</w:t>
      </w:r>
    </w:p>
    <w:p w14:paraId="6737A267"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5C5E36A9"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2563EB28"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adjusted EPS bearer priority for all participants whether or not they themselves are in an emergency condition (i.e. have their </w:t>
      </w:r>
      <w:r>
        <w:rPr>
          <w:noProof/>
          <w:lang w:val="en-GB"/>
        </w:rPr>
        <w:t>MCVideo</w:t>
      </w:r>
      <w:r w:rsidRPr="0073469F">
        <w:rPr>
          <w:noProof/>
          <w:lang w:val="en-GB"/>
        </w:rPr>
        <w:t xml:space="preserve"> emergency state set). </w:t>
      </w:r>
      <w:r>
        <w:rPr>
          <w:noProof/>
        </w:rPr>
        <w:t>For unicast bearers t</w:t>
      </w:r>
      <w:r w:rsidRPr="0073469F">
        <w:rPr>
          <w:noProof/>
          <w:lang w:val="en-GB"/>
        </w:rPr>
        <w:t>his is achieved by using the Resource-Priority header field as specified in IETF RFC 4412 [</w:t>
      </w:r>
      <w:r>
        <w:rPr>
          <w:noProof/>
          <w:lang w:val="en-GB"/>
        </w:rPr>
        <w:t>33</w:t>
      </w:r>
      <w:r w:rsidRPr="0073469F">
        <w:rPr>
          <w:noProof/>
          <w:lang w:val="en-GB"/>
        </w:rPr>
        <w:t xml:space="preserve">] with namespaces defined for use by </w:t>
      </w:r>
      <w:r>
        <w:rPr>
          <w:noProof/>
          <w:lang w:val="en-GB"/>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lang w:val="en-GB"/>
        </w:rPr>
        <w:t>;</w:t>
      </w:r>
    </w:p>
    <w:p w14:paraId="05411761"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pre-emptive </w:t>
      </w:r>
      <w:r>
        <w:rPr>
          <w:noProof/>
          <w:lang w:val="en-GB"/>
        </w:rPr>
        <w:t>transmission</w:t>
      </w:r>
      <w:r w:rsidRPr="0073469F">
        <w:rPr>
          <w:noProof/>
          <w:lang w:val="en-GB"/>
        </w:rPr>
        <w:t xml:space="preserve"> control priority over </w:t>
      </w:r>
      <w:r>
        <w:rPr>
          <w:noProof/>
          <w:lang w:val="en-GB"/>
        </w:rPr>
        <w:t>MCVideo</w:t>
      </w:r>
      <w:r w:rsidRPr="0073469F">
        <w:rPr>
          <w:noProof/>
          <w:lang w:val="en-GB"/>
        </w:rPr>
        <w:t xml:space="preserve"> users in </w:t>
      </w:r>
      <w:r>
        <w:rPr>
          <w:noProof/>
          <w:lang w:val="en-GB"/>
        </w:rPr>
        <w:t>MCVideo</w:t>
      </w:r>
      <w:r w:rsidRPr="0073469F">
        <w:rPr>
          <w:noProof/>
          <w:lang w:val="en-GB"/>
        </w:rPr>
        <w:t xml:space="preserve"> emergency group calls who themselves do not have their </w:t>
      </w:r>
      <w:r>
        <w:rPr>
          <w:noProof/>
          <w:lang w:val="en-GB"/>
        </w:rPr>
        <w:t>MCVideo</w:t>
      </w:r>
      <w:r w:rsidRPr="0073469F">
        <w:rPr>
          <w:noProof/>
          <w:lang w:val="en-GB"/>
        </w:rPr>
        <w:t xml:space="preserve"> emergency state set;</w:t>
      </w:r>
    </w:p>
    <w:p w14:paraId="2D2AA068" w14:textId="77777777" w:rsidR="008C290B" w:rsidRPr="0073469F" w:rsidRDefault="008C290B" w:rsidP="008C290B">
      <w:pPr>
        <w:pStyle w:val="B1"/>
        <w:rPr>
          <w:noProof/>
          <w:lang w:val="en-GB"/>
        </w:rPr>
      </w:pPr>
      <w:r w:rsidRPr="0073469F">
        <w:rPr>
          <w:noProof/>
          <w:lang w:val="en-GB"/>
        </w:rPr>
        <w:t>-</w:t>
      </w:r>
      <w:r w:rsidRPr="0073469F">
        <w:rPr>
          <w:noProof/>
          <w:lang w:val="en-GB"/>
        </w:rPr>
        <w:tab/>
        <w:t>restoration of normal EPS bearer priority to the call participants when the in-progress emergency group state is cancelled;</w:t>
      </w:r>
    </w:p>
    <w:p w14:paraId="57588A26"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restoration of normal </w:t>
      </w:r>
      <w:r>
        <w:rPr>
          <w:noProof/>
          <w:lang w:val="en-GB"/>
        </w:rPr>
        <w:t>transmission</w:t>
      </w:r>
      <w:r w:rsidRPr="0073469F">
        <w:rPr>
          <w:noProof/>
          <w:lang w:val="en-GB"/>
        </w:rPr>
        <w:t xml:space="preserve"> control priority participants when the in-progress emergency group state is cancelled;</w:t>
      </w:r>
    </w:p>
    <w:p w14:paraId="7AB8C1DF"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requires the </w:t>
      </w:r>
      <w:r>
        <w:rPr>
          <w:noProof/>
          <w:lang w:val="en-GB"/>
        </w:rPr>
        <w:t>MCVideo</w:t>
      </w:r>
      <w:r w:rsidRPr="0073469F">
        <w:rPr>
          <w:noProof/>
          <w:lang w:val="en-GB"/>
        </w:rPr>
        <w:t xml:space="preserve"> user to be authorised to either originate or cancel an </w:t>
      </w:r>
      <w:r>
        <w:rPr>
          <w:noProof/>
          <w:lang w:val="en-GB"/>
        </w:rPr>
        <w:t>MCVideo</w:t>
      </w:r>
      <w:r w:rsidRPr="0073469F">
        <w:rPr>
          <w:noProof/>
          <w:lang w:val="en-GB"/>
        </w:rPr>
        <w:t xml:space="preserve"> emergency group call;</w:t>
      </w:r>
    </w:p>
    <w:p w14:paraId="1CF281B3"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originate </w:t>
      </w:r>
      <w:r>
        <w:rPr>
          <w:noProof/>
          <w:lang w:val="en-GB"/>
        </w:rPr>
        <w:t>MCVideo</w:t>
      </w:r>
      <w:r w:rsidRPr="0073469F">
        <w:rPr>
          <w:noProof/>
          <w:lang w:val="en-GB"/>
        </w:rPr>
        <w:t xml:space="preserve"> emergency group calls may also include an indication of an </w:t>
      </w:r>
      <w:r>
        <w:rPr>
          <w:noProof/>
          <w:lang w:val="en-GB"/>
        </w:rPr>
        <w:t>MCVideo</w:t>
      </w:r>
      <w:r w:rsidRPr="0073469F">
        <w:rPr>
          <w:noProof/>
          <w:lang w:val="en-GB"/>
        </w:rPr>
        <w:t xml:space="preserve"> emergency alert; and</w:t>
      </w:r>
    </w:p>
    <w:p w14:paraId="1E6662E8"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cancel </w:t>
      </w:r>
      <w:r>
        <w:rPr>
          <w:noProof/>
          <w:lang w:val="en-GB"/>
        </w:rPr>
        <w:t>MCVideo</w:t>
      </w:r>
      <w:r w:rsidRPr="0073469F">
        <w:rPr>
          <w:noProof/>
          <w:lang w:val="en-GB"/>
        </w:rPr>
        <w:t xml:space="preserve"> emergency group calls may also include an indication of cancelling a previously issued </w:t>
      </w:r>
      <w:r>
        <w:rPr>
          <w:noProof/>
          <w:lang w:val="en-GB"/>
        </w:rPr>
        <w:t>MCVideo</w:t>
      </w:r>
      <w:r w:rsidRPr="0073469F">
        <w:rPr>
          <w:noProof/>
          <w:lang w:val="en-GB"/>
        </w:rPr>
        <w:t xml:space="preserve"> emergency alert.</w:t>
      </w:r>
    </w:p>
    <w:p w14:paraId="58ED1E92"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1BBA9B09" w14:textId="77777777" w:rsidR="008C290B" w:rsidRPr="0073469F" w:rsidRDefault="008C290B" w:rsidP="008C290B">
      <w:pPr>
        <w:pStyle w:val="B1"/>
        <w:rPr>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state:</w:t>
      </w:r>
      <w:r w:rsidRPr="0073469F">
        <w:rPr>
          <w:noProof/>
          <w:lang w:val="en-GB"/>
        </w:rPr>
        <w:t xml:space="preserve"> 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that the </w:t>
      </w:r>
      <w:r>
        <w:rPr>
          <w:noProof/>
          <w:lang w:val="en-GB"/>
        </w:rPr>
        <w:t>MCVideo</w:t>
      </w:r>
      <w:r w:rsidRPr="0073469F">
        <w:rPr>
          <w:noProof/>
          <w:lang w:val="en-GB"/>
        </w:rPr>
        <w:t xml:space="preserve"> user is in a life-threatening situation. Managed by the </w:t>
      </w:r>
      <w:r>
        <w:rPr>
          <w:noProof/>
          <w:lang w:val="en-GB"/>
        </w:rPr>
        <w:t>MCVideo</w:t>
      </w:r>
      <w:r w:rsidRPr="0073469F">
        <w:rPr>
          <w:noProof/>
          <w:lang w:val="en-GB"/>
        </w:rPr>
        <w:t xml:space="preserve"> user of the device or an authorised </w:t>
      </w:r>
      <w:r>
        <w:rPr>
          <w:noProof/>
          <w:lang w:val="en-GB"/>
        </w:rPr>
        <w:t>MCVideo</w:t>
      </w:r>
      <w:r w:rsidRPr="0073469F">
        <w:rPr>
          <w:noProof/>
          <w:lang w:val="en-GB"/>
        </w:rPr>
        <w:t xml:space="preserve"> user. </w:t>
      </w:r>
      <w:r w:rsidRPr="0073469F">
        <w:rPr>
          <w:lang w:val="en-GB"/>
        </w:rPr>
        <w:t xml:space="preserve">While the </w:t>
      </w:r>
      <w:r>
        <w:rPr>
          <w:lang w:val="en-GB"/>
        </w:rPr>
        <w:t>MCVideo</w:t>
      </w:r>
      <w:r w:rsidRPr="0073469F">
        <w:rPr>
          <w:lang w:val="en-GB"/>
        </w:rPr>
        <w:t xml:space="preserve"> emergency state is set on the client, all calls originated by the client will be </w:t>
      </w:r>
      <w:r>
        <w:rPr>
          <w:lang w:val="en-GB"/>
        </w:rPr>
        <w:t>MCVideo</w:t>
      </w:r>
      <w:r w:rsidRPr="0073469F">
        <w:rPr>
          <w:lang w:val="en-GB"/>
        </w:rPr>
        <w:t xml:space="preserve"> emergency calls, assuming the </w:t>
      </w:r>
      <w:r>
        <w:rPr>
          <w:lang w:val="en-GB"/>
        </w:rPr>
        <w:t>MCVideo</w:t>
      </w:r>
      <w:r w:rsidRPr="0073469F">
        <w:rPr>
          <w:lang w:val="en-GB"/>
        </w:rPr>
        <w:t xml:space="preserve"> user is authorised for </w:t>
      </w:r>
      <w:r>
        <w:rPr>
          <w:lang w:val="en-GB"/>
        </w:rPr>
        <w:t>MCVideo</w:t>
      </w:r>
      <w:r w:rsidRPr="0073469F">
        <w:rPr>
          <w:lang w:val="en-GB"/>
        </w:rPr>
        <w:t xml:space="preserve"> emergency calls on them.</w:t>
      </w:r>
    </w:p>
    <w:p w14:paraId="60DA737F" w14:textId="77777777" w:rsidR="008C290B" w:rsidRPr="0073469F" w:rsidRDefault="008C290B" w:rsidP="008C290B">
      <w:pPr>
        <w:pStyle w:val="B1"/>
        <w:rPr>
          <w:noProof/>
          <w:lang w:val="en-GB"/>
        </w:rPr>
      </w:pPr>
      <w:r w:rsidRPr="0073469F">
        <w:rPr>
          <w:lang w:val="en-GB"/>
        </w:rPr>
        <w:t>-</w:t>
      </w:r>
      <w:r w:rsidRPr="0073469F">
        <w:rPr>
          <w:lang w:val="en-GB"/>
        </w:rPr>
        <w:tab/>
      </w:r>
      <w:r w:rsidRPr="0073469F">
        <w:rPr>
          <w:b/>
          <w:lang w:val="en-GB"/>
        </w:rPr>
        <w:t>in-progress emergency group state:</w:t>
      </w:r>
      <w:r w:rsidRPr="0073469F">
        <w:rPr>
          <w:lang w:val="en-GB"/>
        </w:rPr>
        <w:t xml:space="preserve"> </w:t>
      </w:r>
      <w:r w:rsidRPr="0073469F">
        <w:rPr>
          <w:noProof/>
          <w:lang w:val="en-GB"/>
        </w:rPr>
        <w:t>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whether or not there is an </w:t>
      </w:r>
      <w:r>
        <w:rPr>
          <w:noProof/>
          <w:lang w:val="en-GB"/>
        </w:rPr>
        <w:t>MCVideo</w:t>
      </w:r>
      <w:r w:rsidRPr="0073469F">
        <w:rPr>
          <w:noProof/>
          <w:lang w:val="en-GB"/>
        </w:rPr>
        <w:t xml:space="preserve"> emergency group call ongoing on the specified group. This state is managed by the controlling </w:t>
      </w:r>
      <w:r>
        <w:rPr>
          <w:noProof/>
          <w:lang w:val="en-GB"/>
        </w:rPr>
        <w:t>MCVideo</w:t>
      </w:r>
      <w:r w:rsidRPr="0073469F">
        <w:rPr>
          <w:noProof/>
          <w:lang w:val="en-GB"/>
        </w:rPr>
        <w:t xml:space="preserve"> function. All group calls originated on this </w:t>
      </w:r>
      <w:r>
        <w:rPr>
          <w:noProof/>
          <w:lang w:val="en-GB"/>
        </w:rPr>
        <w:t>MCVideo</w:t>
      </w:r>
      <w:r w:rsidRPr="0073469F">
        <w:rPr>
          <w:noProof/>
          <w:lang w:val="en-GB"/>
        </w:rPr>
        <w:t xml:space="preserve"> group when in an </w:t>
      </w:r>
      <w:r>
        <w:rPr>
          <w:noProof/>
          <w:lang w:val="en-GB"/>
        </w:rPr>
        <w:t>i</w:t>
      </w:r>
      <w:r w:rsidRPr="0073469F">
        <w:rPr>
          <w:noProof/>
          <w:lang w:val="en-GB"/>
        </w:rPr>
        <w:t xml:space="preserve">n-progress emergency state are </w:t>
      </w:r>
      <w:r>
        <w:rPr>
          <w:noProof/>
          <w:lang w:val="en-GB"/>
        </w:rPr>
        <w:t>MCVideo</w:t>
      </w:r>
      <w:r w:rsidRPr="0073469F">
        <w:rPr>
          <w:noProof/>
          <w:lang w:val="en-GB"/>
        </w:rPr>
        <w:t xml:space="preserve"> emergency group calls until this state is cancelled, whether or not the originator is </w:t>
      </w:r>
      <w:r>
        <w:rPr>
          <w:noProof/>
          <w:lang w:val="en-GB"/>
        </w:rPr>
        <w:t>themselves</w:t>
      </w:r>
      <w:r w:rsidRPr="0073469F">
        <w:rPr>
          <w:noProof/>
          <w:lang w:val="en-GB"/>
        </w:rPr>
        <w:t xml:space="preserve"> in an </w:t>
      </w:r>
      <w:r>
        <w:rPr>
          <w:noProof/>
          <w:lang w:val="en-GB"/>
        </w:rPr>
        <w:t>MCVideo</w:t>
      </w:r>
      <w:r w:rsidRPr="0073469F">
        <w:rPr>
          <w:noProof/>
          <w:lang w:val="en-GB"/>
        </w:rPr>
        <w:t xml:space="preserve"> emergency state.</w:t>
      </w:r>
    </w:p>
    <w:p w14:paraId="378DB710"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(M</w:t>
      </w:r>
      <w:r>
        <w:rPr>
          <w:b/>
          <w:noProof/>
          <w:lang w:val="en-GB"/>
        </w:rPr>
        <w:t>V</w:t>
      </w:r>
      <w:r w:rsidRPr="0073469F">
        <w:rPr>
          <w:b/>
          <w:noProof/>
          <w:lang w:val="en-GB"/>
        </w:rPr>
        <w:t>EG)</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tracks the </w:t>
      </w:r>
      <w:r>
        <w:rPr>
          <w:noProof/>
          <w:lang w:val="en-GB"/>
        </w:rPr>
        <w:t>i</w:t>
      </w:r>
      <w:r w:rsidRPr="0073469F">
        <w:rPr>
          <w:noProof/>
          <w:lang w:val="en-GB"/>
        </w:rPr>
        <w:t>n-progress emergency state of the group as defined in 3GPP TS </w:t>
      </w:r>
      <w:r>
        <w:rPr>
          <w:noProof/>
          <w:lang w:val="en-GB"/>
        </w:rPr>
        <w:t>22.281</w:t>
      </w:r>
      <w:r w:rsidRPr="0073469F">
        <w:rPr>
          <w:noProof/>
          <w:lang w:val="en-GB"/>
        </w:rPr>
        <w:t> </w:t>
      </w:r>
      <w:r>
        <w:rPr>
          <w:noProof/>
          <w:lang w:val="en-GB"/>
        </w:rPr>
        <w:t>[36]</w:t>
      </w:r>
      <w:r w:rsidRPr="0073469F">
        <w:rPr>
          <w:noProof/>
          <w:lang w:val="en-GB"/>
        </w:rPr>
        <w:t xml:space="preserve"> and 3GPP TS </w:t>
      </w:r>
      <w:r>
        <w:rPr>
          <w:noProof/>
          <w:lang w:val="en-GB"/>
        </w:rPr>
        <w:t>23.281</w:t>
      </w:r>
      <w:r w:rsidRPr="0073469F">
        <w:rPr>
          <w:noProof/>
          <w:lang w:val="en-GB"/>
        </w:rPr>
        <w:t> </w:t>
      </w:r>
      <w:r>
        <w:rPr>
          <w:noProof/>
          <w:lang w:val="en-GB"/>
        </w:rPr>
        <w:t>[26]</w:t>
      </w:r>
      <w:r w:rsidRPr="0073469F">
        <w:rPr>
          <w:noProof/>
          <w:lang w:val="en-GB"/>
        </w:rPr>
        <w:t xml:space="preserve"> and managed by the controlling </w:t>
      </w:r>
      <w:r>
        <w:rPr>
          <w:noProof/>
          <w:lang w:val="en-GB"/>
        </w:rPr>
        <w:t>MCVideo</w:t>
      </w:r>
      <w:r w:rsidRPr="0073469F">
        <w:rPr>
          <w:noProof/>
          <w:lang w:val="en-GB"/>
        </w:rPr>
        <w:t xml:space="preserve"> function. Ideally, the </w:t>
      </w:r>
      <w:r>
        <w:rPr>
          <w:noProof/>
          <w:lang w:val="en-GB"/>
        </w:rPr>
        <w:t>MCVideo</w:t>
      </w:r>
      <w:r w:rsidRPr="0073469F">
        <w:rPr>
          <w:noProof/>
          <w:lang w:val="en-GB"/>
        </w:rPr>
        <w:t xml:space="preserve"> client would not need to track the in-progress emergency group state, but doing so enables the </w:t>
      </w:r>
      <w:r>
        <w:rPr>
          <w:noProof/>
          <w:lang w:val="en-GB"/>
        </w:rPr>
        <w:t>MCVideo</w:t>
      </w:r>
      <w:r w:rsidRPr="0073469F">
        <w:rPr>
          <w:noProof/>
          <w:lang w:val="en-GB"/>
        </w:rPr>
        <w:t xml:space="preserve"> client to request </w:t>
      </w:r>
      <w:r>
        <w:rPr>
          <w:noProof/>
          <w:lang w:val="en-GB"/>
        </w:rPr>
        <w:t>MCVideo</w:t>
      </w:r>
      <w:r w:rsidRPr="0073469F">
        <w:rPr>
          <w:noProof/>
          <w:lang w:val="en-GB"/>
        </w:rPr>
        <w:t xml:space="preserve"> emergency-level priority earlier than otherwise possible. For example, if the </w:t>
      </w:r>
      <w:r>
        <w:rPr>
          <w:noProof/>
          <w:lang w:val="en-GB"/>
        </w:rPr>
        <w:t>MCVideo</w:t>
      </w:r>
      <w:r w:rsidRPr="0073469F">
        <w:rPr>
          <w:noProof/>
          <w:lang w:val="en-GB"/>
        </w:rPr>
        <w:t xml:space="preserve"> user wishes to join an </w:t>
      </w:r>
      <w:r>
        <w:rPr>
          <w:noProof/>
          <w:lang w:val="en-GB"/>
        </w:rPr>
        <w:t>MCVideo</w:t>
      </w:r>
      <w:r w:rsidRPr="0073469F">
        <w:rPr>
          <w:noProof/>
          <w:lang w:val="en-GB"/>
        </w:rPr>
        <w:t xml:space="preserve"> emergency group call and is not in </w:t>
      </w:r>
      <w:r>
        <w:rPr>
          <w:noProof/>
          <w:lang w:val="en-GB"/>
        </w:rPr>
        <w:t>MCVideo</w:t>
      </w:r>
      <w:r w:rsidRPr="0073469F">
        <w:rPr>
          <w:noProof/>
          <w:lang w:val="en-GB"/>
        </w:rPr>
        <w:t xml:space="preserve"> emergency state itself, the </w:t>
      </w:r>
      <w:r>
        <w:rPr>
          <w:noProof/>
          <w:lang w:val="en-GB"/>
        </w:rPr>
        <w:t>MCVideo</w:t>
      </w:r>
      <w:r w:rsidRPr="0073469F">
        <w:rPr>
          <w:noProof/>
          <w:lang w:val="en-GB"/>
        </w:rPr>
        <w:t xml:space="preserve"> client should have emergency level priority. If it has knowledge of the </w:t>
      </w:r>
      <w:r>
        <w:rPr>
          <w:noProof/>
          <w:lang w:val="en-GB"/>
        </w:rPr>
        <w:t>i</w:t>
      </w:r>
      <w:r w:rsidRPr="0073469F">
        <w:rPr>
          <w:noProof/>
          <w:lang w:val="en-GB"/>
        </w:rPr>
        <w:t xml:space="preserve">n-progress emergency state of the group, it can request priority by including a Resource-Priority header field set to the </w:t>
      </w:r>
      <w:r>
        <w:rPr>
          <w:noProof/>
          <w:lang w:val="en-GB"/>
        </w:rPr>
        <w:t>MCVideo</w:t>
      </w:r>
      <w:r w:rsidRPr="0073469F">
        <w:rPr>
          <w:noProof/>
          <w:lang w:val="en-GB"/>
        </w:rPr>
        <w:t xml:space="preserve"> namespace </w:t>
      </w:r>
      <w:r w:rsidRPr="00FC62B4">
        <w:rPr>
          <w:noProof/>
        </w:rPr>
        <w:t>specified in</w:t>
      </w:r>
      <w:r w:rsidR="00AF7F7F" w:rsidRPr="00AF7F7F">
        <w:rPr>
          <w:noProof/>
          <w:lang w:val="en-GB"/>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lang w:val="en-GB"/>
        </w:rPr>
        <w:t xml:space="preserve">and appropriate priority level in the </w:t>
      </w:r>
      <w:r>
        <w:rPr>
          <w:noProof/>
          <w:lang w:val="en-GB"/>
        </w:rPr>
        <w:t xml:space="preserve">SIP </w:t>
      </w:r>
      <w:r w:rsidRPr="0073469F">
        <w:rPr>
          <w:noProof/>
          <w:lang w:val="en-GB"/>
        </w:rPr>
        <w:t xml:space="preserve">INVITE </w:t>
      </w:r>
      <w:r>
        <w:rPr>
          <w:noProof/>
          <w:lang w:val="en-GB"/>
        </w:rPr>
        <w:t xml:space="preserve">request </w:t>
      </w:r>
      <w:r w:rsidRPr="0073469F">
        <w:rPr>
          <w:noProof/>
          <w:lang w:val="en-GB"/>
        </w:rPr>
        <w:t xml:space="preserve">(or </w:t>
      </w:r>
      <w:r>
        <w:rPr>
          <w:noProof/>
          <w:lang w:val="en-GB"/>
        </w:rPr>
        <w:t xml:space="preserve">SIP </w:t>
      </w:r>
      <w:r w:rsidRPr="0073469F">
        <w:rPr>
          <w:noProof/>
          <w:lang w:val="en-GB"/>
        </w:rPr>
        <w:t>re-INVITE</w:t>
      </w:r>
      <w:r>
        <w:rPr>
          <w:noProof/>
          <w:lang w:val="en-GB"/>
        </w:rPr>
        <w:t xml:space="preserve"> request</w:t>
      </w:r>
      <w:r w:rsidRPr="0073469F">
        <w:rPr>
          <w:noProof/>
          <w:lang w:val="en-GB"/>
        </w:rPr>
        <w:t>).</w:t>
      </w:r>
    </w:p>
    <w:p w14:paraId="52B4B82E"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call</w:t>
      </w:r>
      <w:r w:rsidRPr="0073469F">
        <w:rPr>
          <w:noProof/>
          <w:lang w:val="en-GB"/>
        </w:rPr>
        <w:t xml:space="preserve"> </w:t>
      </w:r>
      <w:r w:rsidRPr="0073469F">
        <w:rPr>
          <w:b/>
          <w:noProof/>
          <w:lang w:val="en-GB"/>
        </w:rPr>
        <w:t>(M</w:t>
      </w:r>
      <w:r>
        <w:rPr>
          <w:b/>
          <w:noProof/>
          <w:lang w:val="en-GB"/>
        </w:rPr>
        <w:t>V</w:t>
      </w:r>
      <w:r w:rsidRPr="0073469F">
        <w:rPr>
          <w:b/>
          <w:noProof/>
          <w:lang w:val="en-GB"/>
        </w:rPr>
        <w:t>EGC)</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alert state aids in managing the </w:t>
      </w:r>
      <w:r>
        <w:rPr>
          <w:noProof/>
          <w:lang w:val="en-GB"/>
        </w:rPr>
        <w:t>MCVideo</w:t>
      </w:r>
      <w:r w:rsidRPr="0073469F">
        <w:rPr>
          <w:noProof/>
          <w:lang w:val="en-GB"/>
        </w:rPr>
        <w:t xml:space="preserve"> emergency state and related actions.</w:t>
      </w:r>
    </w:p>
    <w:p w14:paraId="7A0A8E9B"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alert (MEA)</w:t>
      </w:r>
      <w:r>
        <w:rPr>
          <w:b/>
          <w:noProof/>
          <w:lang w:val="en-GB"/>
        </w:rPr>
        <w:t xml:space="preserve"> </w:t>
      </w:r>
      <w:r w:rsidRPr="0073469F">
        <w:rPr>
          <w:b/>
          <w:noProof/>
          <w:lang w:val="en-GB"/>
        </w:rPr>
        <w:t>state</w:t>
      </w:r>
      <w:r w:rsidRPr="0073469F">
        <w:rPr>
          <w:noProof/>
          <w:lang w:val="en-GB"/>
        </w:rPr>
        <w:t xml:space="preserve">: this is also an internal state of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group call state aids in managing the </w:t>
      </w:r>
      <w:r>
        <w:rPr>
          <w:noProof/>
          <w:lang w:val="en-GB"/>
        </w:rPr>
        <w:t>MCVideo</w:t>
      </w:r>
      <w:r w:rsidRPr="0073469F">
        <w:rPr>
          <w:noProof/>
          <w:lang w:val="en-GB"/>
        </w:rPr>
        <w:t xml:space="preserve"> emergency state and related actions.</w:t>
      </w:r>
    </w:p>
    <w:p w14:paraId="020DBE9B" w14:textId="77777777" w:rsidR="008C290B" w:rsidRDefault="008C290B" w:rsidP="008C290B">
      <w:pPr>
        <w:pStyle w:val="NO"/>
        <w:rPr>
          <w:noProof/>
          <w:lang w:val="en-GB"/>
        </w:rPr>
      </w:pPr>
      <w:r w:rsidRPr="0073469F">
        <w:rPr>
          <w:noProof/>
          <w:lang w:val="en-GB"/>
        </w:rPr>
        <w:t>NOTE 2:</w:t>
      </w:r>
      <w:r w:rsidRPr="0073469F">
        <w:rPr>
          <w:noProof/>
          <w:lang w:val="en-GB"/>
        </w:rPr>
        <w:tab/>
        <w:t>The above states and their transitions are described in Annex G</w:t>
      </w:r>
      <w:r>
        <w:rPr>
          <w:noProof/>
          <w:lang w:val="en-GB"/>
        </w:rPr>
        <w:t>.</w:t>
      </w:r>
    </w:p>
    <w:p w14:paraId="6456022B" w14:textId="77777777" w:rsidR="008C290B" w:rsidRDefault="008C290B" w:rsidP="008C290B">
      <w:pPr>
        <w:pStyle w:val="Heading3"/>
        <w:rPr>
          <w:rFonts w:eastAsia="SimSun"/>
        </w:rPr>
      </w:pPr>
      <w:bookmarkStart w:id="78" w:name="_Toc20152253"/>
      <w:bookmarkStart w:id="79" w:name="_Toc27494918"/>
      <w:bookmarkStart w:id="80" w:name="_Toc36108386"/>
      <w:bookmarkStart w:id="81" w:name="_Toc73958169"/>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78"/>
      <w:bookmarkEnd w:id="79"/>
      <w:bookmarkEnd w:id="80"/>
      <w:bookmarkEnd w:id="81"/>
    </w:p>
    <w:p w14:paraId="529E1EDD"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1712DCB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49A9A5C1"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0C48B814"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5CCA9E5F"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642A8ACF"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lang w:val="en-GB"/>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lang w:val="en-GB"/>
        </w:rPr>
        <w:t>IETF </w:t>
      </w:r>
      <w:r>
        <w:rPr>
          <w:lang w:val="en-US"/>
        </w:rPr>
        <w:t>RFC 8101 [43]</w:t>
      </w:r>
      <w:r w:rsidRPr="0073469F">
        <w:rPr>
          <w:noProof/>
        </w:rPr>
        <w:t>;</w:t>
      </w:r>
    </w:p>
    <w:p w14:paraId="4F1C2168"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53A7671"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2EDE707E"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268E6864"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40479D45"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16692AD9"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5B9D84F2"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45022802"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7EC5A45F"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w:t>
      </w:r>
      <w:r>
        <w:rPr>
          <w:b/>
          <w:noProof/>
          <w:lang w:val="en-GB"/>
        </w:rPr>
        <w:t>V</w:t>
      </w:r>
      <w:r>
        <w:rPr>
          <w:b/>
          <w:noProof/>
        </w:rPr>
        <w:t>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7F3FD3EF"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lang w:val="en-GB"/>
        </w:rPr>
        <w:t>V</w:t>
      </w:r>
      <w:r>
        <w:rPr>
          <w:b/>
          <w:noProof/>
        </w:rPr>
        <w:t>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4EB268BE"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lang w:val="en-GB"/>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2D6910AC"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32B1738C"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lang w:val="en-GB"/>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5CAA8C43" w14:textId="77777777" w:rsidR="008C290B" w:rsidRPr="00323368" w:rsidRDefault="008C290B" w:rsidP="008C290B">
      <w:pPr>
        <w:pStyle w:val="NO"/>
        <w:rPr>
          <w:noProof/>
          <w:lang w:val="en-GB"/>
        </w:rPr>
      </w:pPr>
      <w:r>
        <w:rPr>
          <w:noProof/>
        </w:rPr>
        <w:t>NOTE</w:t>
      </w:r>
      <w:r w:rsidRPr="0073469F">
        <w:rPr>
          <w:noProof/>
        </w:rPr>
        <w:t>:</w:t>
      </w:r>
      <w:r w:rsidRPr="0073469F">
        <w:rPr>
          <w:noProof/>
        </w:rPr>
        <w:tab/>
        <w:t xml:space="preserve">The above states and their transitions are described in </w:t>
      </w:r>
      <w:r>
        <w:rPr>
          <w:noProof/>
          <w:lang w:val="en-GB"/>
        </w:rPr>
        <w:t>A</w:t>
      </w:r>
      <w:r w:rsidRPr="0073469F">
        <w:rPr>
          <w:noProof/>
        </w:rPr>
        <w:t>nnex G</w:t>
      </w:r>
      <w:r>
        <w:rPr>
          <w:noProof/>
        </w:rPr>
        <w:t>.</w:t>
      </w:r>
    </w:p>
    <w:p w14:paraId="15D3CE58" w14:textId="77777777" w:rsidR="008C290B" w:rsidRDefault="008C290B" w:rsidP="008C290B">
      <w:pPr>
        <w:pStyle w:val="Heading3"/>
        <w:rPr>
          <w:rFonts w:eastAsia="SimSun"/>
        </w:rPr>
      </w:pPr>
      <w:bookmarkStart w:id="82" w:name="_Toc20152254"/>
      <w:bookmarkStart w:id="83" w:name="_Toc27494919"/>
      <w:bookmarkStart w:id="84" w:name="_Toc36108387"/>
      <w:bookmarkStart w:id="85" w:name="_Toc73958170"/>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82"/>
      <w:bookmarkEnd w:id="83"/>
      <w:bookmarkEnd w:id="84"/>
      <w:bookmarkEnd w:id="85"/>
    </w:p>
    <w:p w14:paraId="799FBDF0"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00469455"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2EB522F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760B76BC"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30D6EF14"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409E9195" w14:textId="77777777" w:rsidR="008C290B" w:rsidRDefault="008C290B" w:rsidP="008C290B">
      <w:pPr>
        <w:pStyle w:val="B1"/>
        <w:rPr>
          <w:rFonts w:eastAsia="SimSun"/>
        </w:rPr>
      </w:pPr>
      <w:r>
        <w:rPr>
          <w:rFonts w:eastAsia="SimSun"/>
        </w:rPr>
        <w:t>-</w:t>
      </w:r>
      <w:r>
        <w:rPr>
          <w:rFonts w:eastAsia="SimSun"/>
        </w:rPr>
        <w:tab/>
        <w:t>MCVideo emergency group call initiation;</w:t>
      </w:r>
    </w:p>
    <w:p w14:paraId="1E43C74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29402FC8"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1E75C85A"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2793DD1E"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6E96991E"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227D1035"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32E381EB"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5CFBE4D8"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46870F7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4668BEF0"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lang w:val="en-G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B71E94F" w14:textId="77777777" w:rsidR="008C290B"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lang w:val="en-G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 </w:t>
      </w:r>
    </w:p>
    <w:p w14:paraId="1C1059A9"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lang w:val="en-G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3A4C79B1" w14:textId="77777777" w:rsidR="008C290B" w:rsidRPr="009F5831" w:rsidRDefault="008C290B" w:rsidP="008C290B">
      <w:pPr>
        <w:pStyle w:val="B1"/>
        <w:rPr>
          <w:rFonts w:eastAsia="SimSun"/>
          <w:lang w:val="en-GB"/>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22E55837" w14:textId="77777777" w:rsidR="008C290B" w:rsidRPr="00225414" w:rsidRDefault="008C290B" w:rsidP="008C290B">
      <w:pPr>
        <w:pStyle w:val="B1"/>
        <w:rPr>
          <w:noProof/>
          <w:lang w:val="en-GB"/>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lang w:val="en-GB"/>
        </w:rPr>
        <w:t>2</w:t>
      </w:r>
      <w:r w:rsidRPr="004E5894">
        <w:rPr>
          <w:rFonts w:eastAsia="SimSun"/>
        </w:rPr>
        <w:t>5].</w:t>
      </w:r>
    </w:p>
    <w:p w14:paraId="5375F272" w14:textId="77777777" w:rsidR="008C290B" w:rsidRDefault="008C290B" w:rsidP="008C290B">
      <w:pPr>
        <w:pStyle w:val="Heading3"/>
        <w:rPr>
          <w:rFonts w:eastAsia="SimSun"/>
        </w:rPr>
      </w:pPr>
      <w:bookmarkStart w:id="86" w:name="_Toc20152255"/>
      <w:bookmarkStart w:id="87" w:name="_Toc27494920"/>
      <w:bookmarkStart w:id="88" w:name="_Toc36108388"/>
      <w:bookmarkStart w:id="89" w:name="_Toc73958171"/>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86"/>
      <w:bookmarkEnd w:id="87"/>
      <w:bookmarkEnd w:id="88"/>
      <w:bookmarkEnd w:id="89"/>
    </w:p>
    <w:p w14:paraId="6EE2EFA7"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310DD9F"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0912CB4C"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310DCE5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79B2C8FB"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5AD54768"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4321554B"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70D20964"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4BF37CA" w14:textId="77777777" w:rsidR="008C290B" w:rsidRPr="009F5831" w:rsidRDefault="008C290B" w:rsidP="008C290B">
      <w:pPr>
        <w:pStyle w:val="B1"/>
        <w:rPr>
          <w:noProof/>
          <w:lang w:val="en-GB"/>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76CC20F6" w14:textId="77777777" w:rsidR="008C290B" w:rsidRDefault="008C290B" w:rsidP="008C290B">
      <w:pPr>
        <w:rPr>
          <w:noProof/>
        </w:rPr>
      </w:pPr>
      <w:r>
        <w:rPr>
          <w:noProof/>
        </w:rPr>
        <w:t>Relationship to other MCVideo priority group call types:</w:t>
      </w:r>
    </w:p>
    <w:p w14:paraId="101982BE" w14:textId="77777777" w:rsidR="008C290B" w:rsidRDefault="008C290B" w:rsidP="008C290B">
      <w:pPr>
        <w:pStyle w:val="B1"/>
        <w:rPr>
          <w:noProof/>
        </w:rPr>
      </w:pPr>
      <w:r>
        <w:rPr>
          <w:noProof/>
        </w:rPr>
        <w:t>-</w:t>
      </w:r>
      <w:r>
        <w:rPr>
          <w:noProof/>
        </w:rPr>
        <w:tab/>
        <w:t>A normal MCVideo group call can be upgraded to an MCVideo imminent peril group call;</w:t>
      </w:r>
    </w:p>
    <w:p w14:paraId="3DB972CA"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0E7578F7"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4BAE5D71"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7B439D5A"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6BF875B6"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5C8B63D"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lang w:val="en-GB"/>
        </w:rPr>
        <w:t>V</w:t>
      </w:r>
      <w:r>
        <w:rPr>
          <w:b/>
          <w:noProof/>
        </w:rPr>
        <w:t>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70040405"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lang w:val="en-GB"/>
        </w:rPr>
        <w:t>V</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651B270E" w14:textId="77777777" w:rsidR="008C290B" w:rsidRPr="0073469F" w:rsidRDefault="008C290B" w:rsidP="008C290B">
      <w:pPr>
        <w:pStyle w:val="B1"/>
        <w:rPr>
          <w:noProof/>
        </w:rPr>
      </w:pPr>
      <w:r>
        <w:rPr>
          <w:noProof/>
        </w:rPr>
        <w:t>-</w:t>
      </w:r>
      <w:r>
        <w:rPr>
          <w:noProof/>
        </w:rPr>
        <w:tab/>
      </w:r>
      <w:r>
        <w:rPr>
          <w:b/>
          <w:noProof/>
          <w:lang w:val="en-GB"/>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DB62C03" w14:textId="77777777" w:rsidR="008C290B" w:rsidRPr="00585B10" w:rsidRDefault="008C290B" w:rsidP="008C290B">
      <w:pPr>
        <w:rPr>
          <w:noProof/>
        </w:rPr>
      </w:pPr>
      <w:r w:rsidRPr="004E5954">
        <w:t>The above states and their transitions are described in Annex G</w:t>
      </w:r>
      <w:r>
        <w:rPr>
          <w:noProof/>
        </w:rPr>
        <w:t>.</w:t>
      </w:r>
    </w:p>
    <w:p w14:paraId="30C34675" w14:textId="77777777" w:rsidR="00C641A3" w:rsidRDefault="00C641A3" w:rsidP="00C641A3">
      <w:pPr>
        <w:pStyle w:val="Heading2"/>
        <w:rPr>
          <w:noProof/>
        </w:rPr>
      </w:pPr>
      <w:bookmarkStart w:id="90" w:name="_Toc20152256"/>
      <w:bookmarkStart w:id="91" w:name="_Toc27494921"/>
      <w:bookmarkStart w:id="92" w:name="_Toc36108389"/>
      <w:bookmarkStart w:id="93" w:name="_Toc73958172"/>
      <w:r>
        <w:rPr>
          <w:noProof/>
        </w:rPr>
        <w:t>4.</w:t>
      </w:r>
      <w:r>
        <w:rPr>
          <w:noProof/>
          <w:lang w:val="en-GB"/>
        </w:rPr>
        <w:t>7</w:t>
      </w:r>
      <w:r>
        <w:rPr>
          <w:noProof/>
        </w:rPr>
        <w:tab/>
      </w:r>
      <w:r w:rsidR="00137FC6">
        <w:rPr>
          <w:noProof/>
          <w:lang w:val="en-US"/>
        </w:rPr>
        <w:t>C</w:t>
      </w:r>
      <w:r>
        <w:rPr>
          <w:noProof/>
        </w:rPr>
        <w:t>ommunication security</w:t>
      </w:r>
      <w:bookmarkEnd w:id="90"/>
      <w:bookmarkEnd w:id="91"/>
      <w:bookmarkEnd w:id="92"/>
      <w:bookmarkEnd w:id="93"/>
    </w:p>
    <w:p w14:paraId="4E72C866" w14:textId="77777777" w:rsidR="00137FC6" w:rsidRDefault="00137FC6" w:rsidP="00137FC6">
      <w:pPr>
        <w:pStyle w:val="Heading3"/>
        <w:rPr>
          <w:noProof/>
        </w:rPr>
      </w:pPr>
      <w:bookmarkStart w:id="94" w:name="_Toc20152257"/>
      <w:bookmarkStart w:id="95" w:name="_Toc27494922"/>
      <w:bookmarkStart w:id="96" w:name="_Toc36108390"/>
      <w:bookmarkStart w:id="97" w:name="_Toc73958173"/>
      <w:r>
        <w:t>4.7.1</w:t>
      </w:r>
      <w:r w:rsidRPr="00AF7F7F">
        <w:rPr>
          <w:lang w:val="en-GB"/>
        </w:rPr>
        <w:tab/>
      </w:r>
      <w:r>
        <w:t>Media security</w:t>
      </w:r>
      <w:bookmarkEnd w:id="94"/>
      <w:bookmarkEnd w:id="95"/>
      <w:bookmarkEnd w:id="96"/>
      <w:bookmarkEnd w:id="97"/>
    </w:p>
    <w:p w14:paraId="247EDF5A"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324B418F"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C1ED7D4"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164AA16E"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481FC264" w14:textId="77777777" w:rsidR="00137FC6" w:rsidRPr="00783BB2" w:rsidRDefault="00137FC6" w:rsidP="00137FC6">
      <w:pPr>
        <w:pStyle w:val="Heading3"/>
      </w:pPr>
      <w:bookmarkStart w:id="98" w:name="_Toc20152258"/>
      <w:bookmarkStart w:id="99" w:name="_Toc27494923"/>
      <w:bookmarkStart w:id="100" w:name="_Toc36108391"/>
      <w:bookmarkStart w:id="101" w:name="_Toc73958174"/>
      <w:r>
        <w:t>4.7.2</w:t>
      </w:r>
      <w:r w:rsidRPr="00137FC6">
        <w:rPr>
          <w:lang w:val="en-GB"/>
        </w:rPr>
        <w:tab/>
      </w:r>
      <w:r>
        <w:t>Signalling security</w:t>
      </w:r>
      <w:bookmarkEnd w:id="98"/>
      <w:bookmarkEnd w:id="99"/>
      <w:bookmarkEnd w:id="100"/>
      <w:bookmarkEnd w:id="101"/>
    </w:p>
    <w:p w14:paraId="05715079"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6728D2C6" w14:textId="77777777" w:rsidR="00137FC6" w:rsidRDefault="00137FC6" w:rsidP="00137FC6">
      <w:pPr>
        <w:pStyle w:val="B1"/>
      </w:pPr>
      <w:r>
        <w:t>-</w:t>
      </w:r>
      <w:r>
        <w:tab/>
        <w:t>Sensitive application data (as described in clause 4.8)</w:t>
      </w:r>
    </w:p>
    <w:p w14:paraId="242AE533" w14:textId="77777777" w:rsidR="00137FC6" w:rsidRDefault="00137FC6" w:rsidP="00137FC6">
      <w:pPr>
        <w:pStyle w:val="B1"/>
      </w:pPr>
      <w:r>
        <w:t>-</w:t>
      </w:r>
      <w:r>
        <w:tab/>
        <w:t>Transmission control messages sent using unicast</w:t>
      </w:r>
    </w:p>
    <w:p w14:paraId="1CA7A541" w14:textId="77777777" w:rsidR="00137FC6" w:rsidRDefault="00137FC6" w:rsidP="00137FC6">
      <w:pPr>
        <w:pStyle w:val="B1"/>
      </w:pPr>
      <w:r>
        <w:t>-</w:t>
      </w:r>
      <w:r>
        <w:tab/>
        <w:t xml:space="preserve">Media control messages </w:t>
      </w:r>
    </w:p>
    <w:p w14:paraId="667B6C47" w14:textId="77777777" w:rsidR="00137FC6" w:rsidRDefault="00137FC6" w:rsidP="00137FC6">
      <w:r>
        <w:t xml:space="preserve">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 </w:t>
      </w:r>
    </w:p>
    <w:p w14:paraId="27F5CC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1BB0CD11" w14:textId="77777777" w:rsidR="00C641A3" w:rsidRDefault="00C641A3" w:rsidP="00C641A3">
      <w:pPr>
        <w:pStyle w:val="Heading2"/>
        <w:rPr>
          <w:noProof/>
        </w:rPr>
      </w:pPr>
      <w:bookmarkStart w:id="102" w:name="_Toc20152259"/>
      <w:bookmarkStart w:id="103" w:name="_Toc27494924"/>
      <w:bookmarkStart w:id="104" w:name="_Toc36108392"/>
      <w:bookmarkStart w:id="105" w:name="_Toc73958175"/>
      <w:r>
        <w:rPr>
          <w:noProof/>
        </w:rPr>
        <w:t>4.</w:t>
      </w:r>
      <w:r>
        <w:rPr>
          <w:noProof/>
          <w:lang w:val="en-GB"/>
        </w:rPr>
        <w:t>8</w:t>
      </w:r>
      <w:r>
        <w:rPr>
          <w:noProof/>
        </w:rPr>
        <w:tab/>
        <w:t>Protection of sensitive application data.</w:t>
      </w:r>
      <w:bookmarkEnd w:id="102"/>
      <w:bookmarkEnd w:id="103"/>
      <w:bookmarkEnd w:id="104"/>
      <w:bookmarkEnd w:id="105"/>
    </w:p>
    <w:p w14:paraId="68B7B9A0"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6B590EA8" w14:textId="77777777" w:rsidR="00C641A3" w:rsidRPr="00D3770C" w:rsidRDefault="00C641A3" w:rsidP="00C641A3">
      <w:pPr>
        <w:pStyle w:val="B1"/>
        <w:rPr>
          <w:lang w:val="en-GB"/>
        </w:rPr>
      </w:pPr>
      <w:r>
        <w:t>-</w:t>
      </w:r>
      <w:r>
        <w:tab/>
        <w:t>MCVideo ID</w:t>
      </w:r>
      <w:r>
        <w:rPr>
          <w:lang w:val="en-GB"/>
        </w:rPr>
        <w:t>;</w:t>
      </w:r>
    </w:p>
    <w:p w14:paraId="52943393" w14:textId="77777777" w:rsidR="00C641A3" w:rsidRPr="00D3770C" w:rsidRDefault="00C641A3" w:rsidP="00C641A3">
      <w:pPr>
        <w:pStyle w:val="B1"/>
        <w:rPr>
          <w:lang w:val="en-GB"/>
        </w:rPr>
      </w:pPr>
      <w:r>
        <w:t>-</w:t>
      </w:r>
      <w:r>
        <w:tab/>
        <w:t xml:space="preserve">MCVideo </w:t>
      </w:r>
      <w:r>
        <w:rPr>
          <w:lang w:val="en-GB"/>
        </w:rPr>
        <w:t>g</w:t>
      </w:r>
      <w:r>
        <w:t>roup ID</w:t>
      </w:r>
      <w:r>
        <w:rPr>
          <w:lang w:val="en-GB"/>
        </w:rPr>
        <w:t>;</w:t>
      </w:r>
    </w:p>
    <w:p w14:paraId="1A8B61A6" w14:textId="77777777" w:rsidR="00C641A3" w:rsidRPr="00D3770C" w:rsidRDefault="00C641A3" w:rsidP="00C641A3">
      <w:pPr>
        <w:pStyle w:val="B1"/>
        <w:rPr>
          <w:lang w:val="en-GB"/>
        </w:rPr>
      </w:pPr>
      <w:r>
        <w:t>-</w:t>
      </w:r>
      <w:r>
        <w:tab/>
        <w:t>user location information</w:t>
      </w:r>
      <w:r>
        <w:rPr>
          <w:lang w:val="en-GB"/>
        </w:rPr>
        <w:t>;</w:t>
      </w:r>
    </w:p>
    <w:p w14:paraId="702DEF93" w14:textId="77777777" w:rsidR="00C641A3" w:rsidRPr="00D3770C" w:rsidRDefault="00C641A3" w:rsidP="00C641A3">
      <w:pPr>
        <w:pStyle w:val="B1"/>
        <w:rPr>
          <w:lang w:val="en-GB"/>
        </w:rPr>
      </w:pPr>
      <w:r>
        <w:t>-</w:t>
      </w:r>
      <w:r>
        <w:tab/>
        <w:t>emergency, alert and imminent-peril indicators</w:t>
      </w:r>
      <w:r>
        <w:rPr>
          <w:lang w:val="en-GB"/>
        </w:rPr>
        <w:t>;</w:t>
      </w:r>
    </w:p>
    <w:p w14:paraId="2D4CC52D" w14:textId="77777777" w:rsidR="00C641A3" w:rsidRPr="002A5E26" w:rsidRDefault="00C641A3" w:rsidP="00C641A3">
      <w:pPr>
        <w:pStyle w:val="B1"/>
        <w:rPr>
          <w:lang w:val="en-GB"/>
        </w:rPr>
      </w:pPr>
      <w:r>
        <w:rPr>
          <w:lang w:val="en-US"/>
        </w:rPr>
        <w:t>-</w:t>
      </w:r>
      <w:r>
        <w:tab/>
        <w:t>access token (containing the MCVideo ID)</w:t>
      </w:r>
      <w:r>
        <w:rPr>
          <w:lang w:val="en-GB"/>
        </w:rPr>
        <w:t>; and</w:t>
      </w:r>
    </w:p>
    <w:p w14:paraId="7535230A" w14:textId="77777777" w:rsidR="00C641A3" w:rsidRPr="00D3770C" w:rsidRDefault="00C641A3" w:rsidP="00C641A3">
      <w:pPr>
        <w:pStyle w:val="B1"/>
        <w:rPr>
          <w:lang w:val="en-GB"/>
        </w:rPr>
      </w:pPr>
      <w:r>
        <w:rPr>
          <w:lang w:val="en-GB"/>
        </w:rPr>
        <w:t>-</w:t>
      </w:r>
      <w:r>
        <w:rPr>
          <w:lang w:val="en-GB"/>
        </w:rPr>
        <w:tab/>
        <w:t>MCVideo client ID.</w:t>
      </w:r>
    </w:p>
    <w:p w14:paraId="128E32B8" w14:textId="77777777" w:rsidR="00C641A3" w:rsidRDefault="00C641A3" w:rsidP="00C641A3">
      <w:r>
        <w:t>The above data is transported as XML content in SIP messages.</w:t>
      </w:r>
      <w:r w:rsidRPr="002E2F7C">
        <w:t xml:space="preserve"> </w:t>
      </w:r>
      <w:r>
        <w:t>in XML elements or XML attributes.</w:t>
      </w:r>
    </w:p>
    <w:p w14:paraId="743C6886" w14:textId="77777777" w:rsidR="00C641A3" w:rsidRDefault="00C641A3" w:rsidP="00C641A3">
      <w:r>
        <w:t>Data is transported in attributes in the following circumstances in the procedures in the present document:</w:t>
      </w:r>
    </w:p>
    <w:p w14:paraId="4C82D8E9" w14:textId="77777777" w:rsidR="00C641A3" w:rsidRDefault="00C641A3" w:rsidP="00C641A3">
      <w:pPr>
        <w:pStyle w:val="B1"/>
      </w:pPr>
      <w:r>
        <w:t>-</w:t>
      </w:r>
      <w:r>
        <w:tab/>
        <w:t>an MCVideo ID</w:t>
      </w:r>
      <w:r>
        <w:rPr>
          <w:lang w:val="en-GB"/>
        </w:rPr>
        <w:t>,</w:t>
      </w:r>
      <w:r>
        <w:t xml:space="preserve"> an MCVideo Group ID</w:t>
      </w:r>
      <w:r>
        <w:rPr>
          <w:lang w:val="en-GB"/>
        </w:rPr>
        <w:t>, and an MCVideo client ID</w:t>
      </w:r>
      <w:r>
        <w:t xml:space="preserve"> in an XML document published in SIP PUBLISH request for affiliation according to </w:t>
      </w:r>
      <w:r>
        <w:rPr>
          <w:lang w:eastAsia="ko-KR"/>
        </w:rPr>
        <w:t>IETF RFC </w:t>
      </w:r>
      <w:r>
        <w:rPr>
          <w:rFonts w:eastAsia="SimSun"/>
        </w:rPr>
        <w:t>3856 [</w:t>
      </w:r>
      <w:r>
        <w:rPr>
          <w:rFonts w:eastAsia="SimSun"/>
          <w:lang w:val="en-GB"/>
        </w:rPr>
        <w:t>13</w:t>
      </w:r>
      <w:r>
        <w:rPr>
          <w:rFonts w:eastAsia="SimSun"/>
        </w:rPr>
        <w:t>]</w:t>
      </w:r>
      <w:r>
        <w:t>;</w:t>
      </w:r>
    </w:p>
    <w:p w14:paraId="52C842C7"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w:t>
      </w:r>
      <w:r>
        <w:rPr>
          <w:rFonts w:eastAsia="SimSun"/>
          <w:lang w:val="en-GB"/>
        </w:rPr>
        <w:t>13</w:t>
      </w:r>
      <w:r>
        <w:rPr>
          <w:rFonts w:eastAsia="SimSun"/>
        </w:rPr>
        <w:t>]</w:t>
      </w:r>
      <w:r>
        <w:t>;</w:t>
      </w:r>
    </w:p>
    <w:p w14:paraId="67B6A7DA" w14:textId="77777777" w:rsidR="00C641A3" w:rsidRPr="00295AD8" w:rsidRDefault="00C641A3" w:rsidP="00C641A3">
      <w:pPr>
        <w:pStyle w:val="B1"/>
        <w:rPr>
          <w:lang w:val="en-GB"/>
        </w:rPr>
      </w:pPr>
      <w:r>
        <w:t>-</w:t>
      </w:r>
      <w:r>
        <w:tab/>
        <w:t xml:space="preserve">an MCVideo ID in application/resource-lists+xml document included in an SIP INVITE request setting up a private call according to </w:t>
      </w:r>
      <w:r w:rsidRPr="0073469F">
        <w:t>IETF RFC 5366 [</w:t>
      </w:r>
      <w:r>
        <w:rPr>
          <w:lang w:val="en-GB"/>
        </w:rPr>
        <w:t>37</w:t>
      </w:r>
      <w:r w:rsidRPr="0073469F">
        <w:t>]</w:t>
      </w:r>
      <w:r>
        <w:t>;</w:t>
      </w:r>
      <w:r>
        <w:rPr>
          <w:lang w:val="en-GB"/>
        </w:rPr>
        <w:t xml:space="preserve"> and</w:t>
      </w:r>
    </w:p>
    <w:p w14:paraId="6552550C" w14:textId="77777777" w:rsidR="00C641A3" w:rsidRDefault="00C641A3" w:rsidP="00C641A3">
      <w:pPr>
        <w:pStyle w:val="B1"/>
      </w:pPr>
      <w:r>
        <w:t>-</w:t>
      </w:r>
      <w:r>
        <w:tab/>
        <w:t xml:space="preserve">an MCVideo ID in XML document provided in SIP NOTIFY request of a conference event package according to </w:t>
      </w:r>
      <w:r w:rsidRPr="0073469F">
        <w:t>IETF RFC 4575</w:t>
      </w:r>
      <w:r>
        <w:t xml:space="preserve"> [57]; </w:t>
      </w:r>
    </w:p>
    <w:p w14:paraId="22959B0E"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585B10">
        <w:t>clause</w:t>
      </w:r>
      <w:r>
        <w:t> 6.6.2.3 of the present document. Integrity protection can also be provided by using XML signatures (i.e. xmlsig).</w:t>
      </w:r>
    </w:p>
    <w:p w14:paraId="606A3EED" w14:textId="77777777" w:rsidR="00C641A3" w:rsidRDefault="00C641A3" w:rsidP="00C641A3">
      <w:r>
        <w:t>Protection of the data relies on a shared XML protection key (XPK) used to encrypt and sign data:</w:t>
      </w:r>
    </w:p>
    <w:p w14:paraId="66FCF7F1" w14:textId="77777777" w:rsidR="00C641A3" w:rsidRDefault="00C641A3" w:rsidP="00C641A3">
      <w:pPr>
        <w:pStyle w:val="B1"/>
      </w:pPr>
      <w:r>
        <w:t>-</w:t>
      </w:r>
      <w:r>
        <w:tab/>
        <w:t>between the MCVideo client and the MCVideo server, the XPK is a client-server key (CSK); and</w:t>
      </w:r>
    </w:p>
    <w:p w14:paraId="11C0BD55" w14:textId="77777777" w:rsidR="00C641A3" w:rsidRDefault="00C641A3" w:rsidP="00C641A3">
      <w:pPr>
        <w:pStyle w:val="B1"/>
      </w:pPr>
      <w:r>
        <w:t>-</w:t>
      </w:r>
      <w:r>
        <w:tab/>
        <w:t xml:space="preserve">between MCVideo servers and between MCVideo domains, the XPK is a </w:t>
      </w:r>
      <w:r>
        <w:rPr>
          <w:lang w:val="en-GB"/>
        </w:rPr>
        <w:t>signalling</w:t>
      </w:r>
      <w:r>
        <w:t xml:space="preserve"> protection key (SPK).</w:t>
      </w:r>
    </w:p>
    <w:p w14:paraId="2A2C251F"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7A98D56C" w14:textId="77777777" w:rsidR="00C641A3" w:rsidRDefault="00C641A3" w:rsidP="00C641A3">
      <w:r>
        <w:t>The SPK (XPK) and a key-id SPK-ID (XPK-ID) are directly provisioned in the MCVideo servers.</w:t>
      </w:r>
    </w:p>
    <w:p w14:paraId="54409528" w14:textId="77777777" w:rsidR="00C641A3" w:rsidRDefault="00C641A3" w:rsidP="00C641A3">
      <w:r>
        <w:t>Configuration in the MCVideo client and MCVideo server is used to determine whether one or both of confidentiality protection and integrity protection are required.</w:t>
      </w:r>
    </w:p>
    <w:p w14:paraId="4CA7025C" w14:textId="77777777" w:rsidR="00C641A3" w:rsidRDefault="00C641A3" w:rsidP="00C641A3">
      <w:pPr>
        <w:pStyle w:val="Heading2"/>
        <w:rPr>
          <w:lang w:val="en-GB"/>
        </w:rPr>
      </w:pPr>
      <w:bookmarkStart w:id="106" w:name="_Toc20152260"/>
      <w:bookmarkStart w:id="107" w:name="_Toc27494925"/>
      <w:bookmarkStart w:id="108" w:name="_Toc36108393"/>
      <w:bookmarkStart w:id="109" w:name="_Toc73958176"/>
      <w:r>
        <w:rPr>
          <w:lang w:val="en-GB"/>
        </w:rPr>
        <w:t>4.9</w:t>
      </w:r>
      <w:r>
        <w:rPr>
          <w:lang w:val="en-GB"/>
        </w:rPr>
        <w:tab/>
        <w:t>MCVideo client ID</w:t>
      </w:r>
      <w:bookmarkEnd w:id="106"/>
      <w:bookmarkEnd w:id="107"/>
      <w:bookmarkEnd w:id="108"/>
      <w:bookmarkEnd w:id="109"/>
    </w:p>
    <w:p w14:paraId="3E1273AA" w14:textId="77777777" w:rsidR="00C641A3" w:rsidRDefault="00C641A3" w:rsidP="00C641A3">
      <w:r>
        <w:t xml:space="preserve">The MCVideo client assigns the MCVideo client ID when the MCVideo client is used for the first time. The MCVideo client generates the MCVideo client ID as specified in </w:t>
      </w:r>
      <w:r w:rsidR="00585B10">
        <w:t>clause</w:t>
      </w:r>
      <w:r w:rsidRPr="00B34245">
        <w:t xml:space="preserve"> 4.2 of </w:t>
      </w:r>
      <w:r>
        <w:t>IETF </w:t>
      </w:r>
      <w:r w:rsidRPr="00B34245">
        <w:t>RFC</w:t>
      </w:r>
      <w:r>
        <w:t> </w:t>
      </w:r>
      <w:r w:rsidRPr="00B34245">
        <w:t>4122</w:t>
      </w:r>
      <w:r>
        <w:t> [58].</w:t>
      </w:r>
    </w:p>
    <w:p w14:paraId="64EC1E57" w14:textId="77777777" w:rsidR="00C641A3" w:rsidRDefault="00C641A3" w:rsidP="00C641A3">
      <w:r>
        <w:t>The MCVideo client preserves the MCVideo client ID:</w:t>
      </w:r>
    </w:p>
    <w:p w14:paraId="5154EAC9"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41C01289"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0093F2BB"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6D3A50F" w14:textId="77777777" w:rsidR="00C641A3" w:rsidRDefault="00C641A3" w:rsidP="00C641A3">
      <w:pPr>
        <w:pStyle w:val="B1"/>
      </w:pPr>
      <w:r>
        <w:t>-</w:t>
      </w:r>
      <w:r>
        <w:tab/>
      </w:r>
      <w:r>
        <w:rPr>
          <w:lang w:val="en-US"/>
        </w:rPr>
        <w:t>while the UE serving the MCVideo client is power-cycled</w:t>
      </w:r>
      <w:r>
        <w:t>.</w:t>
      </w:r>
    </w:p>
    <w:p w14:paraId="407001F9" w14:textId="77777777" w:rsidR="00C641A3" w:rsidRDefault="00C641A3" w:rsidP="00C641A3">
      <w:pPr>
        <w:pStyle w:val="NO"/>
        <w:rPr>
          <w:lang w:val="en-GB"/>
        </w:rPr>
      </w:pPr>
      <w:r>
        <w:t>NOTE:</w:t>
      </w:r>
      <w:r>
        <w:tab/>
        <w:t xml:space="preserve">MCVideo client ID </w:t>
      </w:r>
      <w:r>
        <w:rPr>
          <w:lang w:val="en-US"/>
        </w:rPr>
        <w:t xml:space="preserve">is not preserved </w:t>
      </w:r>
      <w:r>
        <w:t>when the UE is reset</w:t>
      </w:r>
      <w:r>
        <w:rPr>
          <w:lang w:val="en-US"/>
        </w:rPr>
        <w:t xml:space="preserve"> to factory settings</w:t>
      </w:r>
      <w:r>
        <w:t>.</w:t>
      </w:r>
    </w:p>
    <w:p w14:paraId="24088460" w14:textId="77777777" w:rsidR="00C641A3" w:rsidRPr="00EB0D71" w:rsidRDefault="00C641A3" w:rsidP="00C641A3">
      <w:pPr>
        <w:pStyle w:val="Heading2"/>
      </w:pPr>
      <w:bookmarkStart w:id="110" w:name="_Toc20152261"/>
      <w:bookmarkStart w:id="111" w:name="_Toc27494926"/>
      <w:bookmarkStart w:id="112" w:name="_Toc36108394"/>
      <w:bookmarkStart w:id="113" w:name="_Toc73958177"/>
      <w:r>
        <w:t>4</w:t>
      </w:r>
      <w:r w:rsidRPr="0073469F">
        <w:t>.</w:t>
      </w:r>
      <w:r>
        <w:t>1</w:t>
      </w:r>
      <w:r>
        <w:rPr>
          <w:lang w:val="en-GB"/>
        </w:rPr>
        <w:t>0</w:t>
      </w:r>
      <w:r w:rsidRPr="0073469F">
        <w:tab/>
      </w:r>
      <w:r>
        <w:t>Off-network MCVideo</w:t>
      </w:r>
      <w:bookmarkEnd w:id="110"/>
      <w:bookmarkEnd w:id="111"/>
      <w:bookmarkEnd w:id="112"/>
      <w:bookmarkEnd w:id="113"/>
    </w:p>
    <w:p w14:paraId="75CB2552"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0D63C1D0" w14:textId="77777777" w:rsidR="00BD57BD" w:rsidRPr="00BD57BD" w:rsidRDefault="00BD57BD" w:rsidP="00BD57BD"/>
    <w:p w14:paraId="470F0854" w14:textId="77777777" w:rsidR="00F868DC" w:rsidRPr="0079589D" w:rsidRDefault="00F868DC" w:rsidP="00F868DC">
      <w:pPr>
        <w:pStyle w:val="Heading1"/>
      </w:pPr>
      <w:bookmarkStart w:id="114" w:name="_Toc20152262"/>
      <w:bookmarkStart w:id="115" w:name="_Toc27494927"/>
      <w:bookmarkStart w:id="116" w:name="_Toc36108395"/>
      <w:bookmarkStart w:id="117" w:name="_Toc73958178"/>
      <w:r w:rsidRPr="0079589D">
        <w:t>5</w:t>
      </w:r>
      <w:r w:rsidRPr="0079589D">
        <w:tab/>
        <w:t>Functional entities</w:t>
      </w:r>
      <w:bookmarkEnd w:id="114"/>
      <w:bookmarkEnd w:id="115"/>
      <w:bookmarkEnd w:id="116"/>
      <w:bookmarkEnd w:id="117"/>
    </w:p>
    <w:p w14:paraId="26BF4819" w14:textId="77777777" w:rsidR="007A6DDD" w:rsidRDefault="007A6DDD" w:rsidP="007A6DDD">
      <w:pPr>
        <w:pStyle w:val="Heading2"/>
        <w:rPr>
          <w:lang w:val="en-GB"/>
        </w:rPr>
      </w:pPr>
      <w:bookmarkStart w:id="118" w:name="_Toc20152263"/>
      <w:bookmarkStart w:id="119" w:name="_Toc27494928"/>
      <w:bookmarkStart w:id="120" w:name="_Toc36108396"/>
      <w:bookmarkStart w:id="121" w:name="_Toc73958179"/>
      <w:r>
        <w:rPr>
          <w:lang w:val="en-GB"/>
        </w:rPr>
        <w:t>5.1</w:t>
      </w:r>
      <w:r>
        <w:rPr>
          <w:lang w:val="en-GB"/>
        </w:rPr>
        <w:tab/>
        <w:t>General</w:t>
      </w:r>
      <w:bookmarkEnd w:id="118"/>
      <w:bookmarkEnd w:id="119"/>
      <w:bookmarkEnd w:id="120"/>
      <w:bookmarkEnd w:id="121"/>
    </w:p>
    <w:p w14:paraId="133DA8CC" w14:textId="77777777" w:rsidR="00F868DC" w:rsidRPr="0079589D" w:rsidRDefault="00F868DC" w:rsidP="007A6DDD"/>
    <w:p w14:paraId="3F81590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60421160" w14:textId="77777777" w:rsidR="00D04259" w:rsidRPr="0073469F" w:rsidRDefault="00D04259" w:rsidP="00D04259">
      <w:pPr>
        <w:pStyle w:val="Heading2"/>
      </w:pPr>
      <w:bookmarkStart w:id="122" w:name="_Toc20152264"/>
      <w:bookmarkStart w:id="123" w:name="_Toc27494929"/>
      <w:bookmarkStart w:id="124" w:name="_Toc36108397"/>
      <w:bookmarkStart w:id="125" w:name="_Toc73958180"/>
      <w:r w:rsidRPr="0073469F">
        <w:t>5.2</w:t>
      </w:r>
      <w:r w:rsidRPr="0073469F">
        <w:tab/>
      </w:r>
      <w:r>
        <w:t>MCVideo</w:t>
      </w:r>
      <w:r w:rsidRPr="0073469F">
        <w:t xml:space="preserve"> client</w:t>
      </w:r>
      <w:bookmarkEnd w:id="122"/>
      <w:bookmarkEnd w:id="123"/>
      <w:bookmarkEnd w:id="124"/>
      <w:bookmarkEnd w:id="125"/>
    </w:p>
    <w:p w14:paraId="61A17EEB"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0B8EDE8E"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2FCB79F" w14:textId="77777777" w:rsidR="00D04259" w:rsidRPr="0073469F" w:rsidRDefault="00D04259" w:rsidP="00D04259">
      <w:pPr>
        <w:pStyle w:val="B1"/>
      </w:pPr>
      <w:r>
        <w:t>-</w:t>
      </w:r>
      <w:r>
        <w:tab/>
        <w:t xml:space="preserve">support handling of the MCVideo client ID as described in </w:t>
      </w:r>
      <w:r w:rsidR="00585B10">
        <w:t>clause</w:t>
      </w:r>
      <w:r>
        <w:t> 4.10.</w:t>
      </w:r>
    </w:p>
    <w:p w14:paraId="341CED8F"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54D25387"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23DB44F3"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2DF0EF20" w14:textId="77777777" w:rsidR="00D04259" w:rsidRPr="0073469F" w:rsidRDefault="00D04259" w:rsidP="00D04259">
      <w:pPr>
        <w:pStyle w:val="B1"/>
      </w:pPr>
      <w:r w:rsidRPr="0073469F">
        <w:t>-</w:t>
      </w:r>
      <w:r w:rsidRPr="0073469F">
        <w:tab/>
        <w:t>act as a SIP UA as defined in 3GPP TS 24.229 [</w:t>
      </w:r>
      <w:r>
        <w:t>11</w:t>
      </w:r>
      <w:r w:rsidRPr="0073469F">
        <w:t>];</w:t>
      </w:r>
    </w:p>
    <w:p w14:paraId="0F127818"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585B10">
        <w:t>clause</w:t>
      </w:r>
      <w:r w:rsidRPr="0073469F">
        <w:t> 6.2;</w:t>
      </w:r>
    </w:p>
    <w:p w14:paraId="5295DF8C"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5AADEBDA"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585B10">
        <w:t>clause</w:t>
      </w:r>
      <w:r w:rsidRPr="0073469F">
        <w:t> 7.2;</w:t>
      </w:r>
    </w:p>
    <w:p w14:paraId="5D3DFCE9" w14:textId="77777777" w:rsidR="00D04259" w:rsidRPr="0073469F" w:rsidRDefault="00D04259" w:rsidP="00D04259">
      <w:pPr>
        <w:pStyle w:val="B1"/>
      </w:pPr>
      <w:r w:rsidRPr="0073469F">
        <w:t>-</w:t>
      </w:r>
      <w:r w:rsidRPr="0073469F">
        <w:tab/>
        <w:t xml:space="preserve">for affiliation, implement the procedures specified in </w:t>
      </w:r>
      <w:r w:rsidR="00585B10">
        <w:t>clause</w:t>
      </w:r>
      <w:r w:rsidRPr="0073469F">
        <w:t> </w:t>
      </w:r>
      <w:r>
        <w:t>8</w:t>
      </w:r>
      <w:r w:rsidRPr="0073469F">
        <w:t>.2;</w:t>
      </w:r>
    </w:p>
    <w:p w14:paraId="2E1C540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585B10">
        <w:t>clause</w:t>
      </w:r>
      <w:r w:rsidRPr="0073469F">
        <w:t> </w:t>
      </w:r>
      <w:r>
        <w:t>9</w:t>
      </w:r>
      <w:r w:rsidRPr="0073469F">
        <w:t>.</w:t>
      </w:r>
      <w:r>
        <w:t>2</w:t>
      </w:r>
      <w:r w:rsidRPr="0073469F">
        <w:t>; and</w:t>
      </w:r>
    </w:p>
    <w:p w14:paraId="0FCF90A5"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585B10">
        <w:t>clause</w:t>
      </w:r>
      <w:r w:rsidRPr="0073469F">
        <w:t> </w:t>
      </w:r>
      <w:r>
        <w:t>10</w:t>
      </w:r>
      <w:r w:rsidRPr="0073469F">
        <w:t>.</w:t>
      </w:r>
      <w:r>
        <w:t>2;</w:t>
      </w:r>
      <w:r w:rsidR="00AF7F7F">
        <w:rPr>
          <w:lang w:val="en-US"/>
        </w:rPr>
        <w:t xml:space="preserve"> and</w:t>
      </w:r>
    </w:p>
    <w:p w14:paraId="28ECBB19" w14:textId="77777777" w:rsidR="00D04259" w:rsidRPr="00093880" w:rsidRDefault="00D04259" w:rsidP="00D04259">
      <w:pPr>
        <w:pStyle w:val="B1"/>
      </w:pPr>
      <w:r>
        <w:t>-</w:t>
      </w:r>
      <w:r>
        <w:tab/>
        <w:t xml:space="preserve">for emergency alert, implement the procedures specified in </w:t>
      </w:r>
      <w:r w:rsidR="00585B10">
        <w:t>clause</w:t>
      </w:r>
      <w:r>
        <w:t> </w:t>
      </w:r>
      <w:r>
        <w:rPr>
          <w:lang w:val="en-US"/>
        </w:rPr>
        <w:t>11</w:t>
      </w:r>
      <w:r>
        <w:t>.</w:t>
      </w:r>
      <w:r>
        <w:rPr>
          <w:lang w:val="en-US"/>
        </w:rPr>
        <w:t>2</w:t>
      </w:r>
      <w:r w:rsidR="00AF7F7F">
        <w:rPr>
          <w:lang w:val="en-US"/>
        </w:rPr>
        <w:t>.</w:t>
      </w:r>
    </w:p>
    <w:p w14:paraId="1CD2678E"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EDB7246"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53BBD067" w14:textId="77777777" w:rsidR="00D04259" w:rsidRPr="00093880" w:rsidRDefault="00D04259" w:rsidP="00D04259">
      <w:pPr>
        <w:pStyle w:val="B1"/>
      </w:pPr>
      <w:r>
        <w:t>-</w:t>
      </w:r>
      <w:r w:rsidR="00585B10">
        <w:tab/>
      </w:r>
      <w:r w:rsidR="008A1D82">
        <w:t>support the MONP</w:t>
      </w:r>
      <w:r w:rsidR="008A1D82" w:rsidRPr="00DF2B6B">
        <w:rPr>
          <w:lang w:val="en-GB"/>
        </w:rPr>
        <w:t xml:space="preserve"> </w:t>
      </w:r>
      <w:r w:rsidR="008A1D82">
        <w:t xml:space="preserve">MCVideo </w:t>
      </w:r>
      <w:r w:rsidR="008A1D82" w:rsidRPr="00B16DB1">
        <w:t>messages</w:t>
      </w:r>
      <w:r w:rsidR="008A1D82">
        <w:t xml:space="preserve"> </w:t>
      </w:r>
      <w:r w:rsidR="008A1D82" w:rsidRPr="00DF2B6B">
        <w:rPr>
          <w:lang w:val="en-GB"/>
        </w:rPr>
        <w:t>specified</w:t>
      </w:r>
      <w:r w:rsidR="008A1D82">
        <w:t xml:space="preserve"> in clause 1</w:t>
      </w:r>
      <w:r w:rsidR="008A1D82">
        <w:rPr>
          <w:lang w:val="en-US"/>
        </w:rPr>
        <w:t>7</w:t>
      </w:r>
      <w:r w:rsidR="008A1D82">
        <w:t>;</w:t>
      </w:r>
    </w:p>
    <w:p w14:paraId="6736EB9D"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40F9CAF7"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49EC32E8"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0569CB92"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46B358FC"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585B10">
        <w:t>clause</w:t>
      </w:r>
      <w:r w:rsidRPr="0073469F">
        <w:t> </w:t>
      </w:r>
      <w:r>
        <w:t>9</w:t>
      </w:r>
      <w:r w:rsidRPr="0073469F">
        <w:t>.</w:t>
      </w:r>
      <w:r>
        <w:t>3</w:t>
      </w:r>
      <w:r w:rsidRPr="0073469F">
        <w:t>;</w:t>
      </w:r>
      <w:r>
        <w:t xml:space="preserve"> and</w:t>
      </w:r>
    </w:p>
    <w:p w14:paraId="6969972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585B10">
        <w:t>clause</w:t>
      </w:r>
      <w:r w:rsidRPr="0073469F">
        <w:t> </w:t>
      </w:r>
      <w:r>
        <w:t>10</w:t>
      </w:r>
      <w:r w:rsidRPr="0073469F">
        <w:t>.</w:t>
      </w:r>
      <w:r>
        <w:t>3</w:t>
      </w:r>
      <w:r w:rsidRPr="0073469F">
        <w:t>.</w:t>
      </w:r>
    </w:p>
    <w:p w14:paraId="12D9C589"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477BDBF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585B10">
        <w:t>clause</w:t>
      </w:r>
      <w:r>
        <w:t> 6.6.2.</w:t>
      </w:r>
    </w:p>
    <w:p w14:paraId="75B30366" w14:textId="77777777" w:rsidR="00D04259" w:rsidRDefault="00D04259" w:rsidP="00D04259">
      <w:r>
        <w:t xml:space="preserve">To be compliant with the procedures for integrity protection of XML MIME bodies in the present document, the MCVideo client shall implement the procedures specified in </w:t>
      </w:r>
      <w:r w:rsidR="00585B10">
        <w:t>clause</w:t>
      </w:r>
      <w:r>
        <w:t> 6.6.3.</w:t>
      </w:r>
    </w:p>
    <w:p w14:paraId="6F964A60" w14:textId="77777777" w:rsidR="00D04259" w:rsidRPr="0073469F" w:rsidRDefault="00D04259" w:rsidP="00D04259">
      <w:pPr>
        <w:pStyle w:val="Heading2"/>
      </w:pPr>
      <w:bookmarkStart w:id="126" w:name="_Toc20152265"/>
      <w:bookmarkStart w:id="127" w:name="_Toc27494930"/>
      <w:bookmarkStart w:id="128" w:name="_Toc36108398"/>
      <w:bookmarkStart w:id="129" w:name="_Toc73958181"/>
      <w:r w:rsidRPr="0073469F">
        <w:t>5.3</w:t>
      </w:r>
      <w:r w:rsidRPr="0073469F">
        <w:tab/>
      </w:r>
      <w:r>
        <w:t>MCVideo</w:t>
      </w:r>
      <w:r w:rsidRPr="0073469F">
        <w:t xml:space="preserve"> server</w:t>
      </w:r>
      <w:bookmarkEnd w:id="126"/>
      <w:bookmarkEnd w:id="127"/>
      <w:bookmarkEnd w:id="128"/>
      <w:bookmarkEnd w:id="129"/>
    </w:p>
    <w:p w14:paraId="73B03B7C" w14:textId="77777777" w:rsidR="00D04259" w:rsidRPr="00436CF9" w:rsidRDefault="00D04259" w:rsidP="00D04259">
      <w:pPr>
        <w:pStyle w:val="Heading3"/>
      </w:pPr>
      <w:bookmarkStart w:id="130" w:name="_Toc20152266"/>
      <w:bookmarkStart w:id="131" w:name="_Toc27494931"/>
      <w:bookmarkStart w:id="132" w:name="_Toc36108399"/>
      <w:bookmarkStart w:id="133" w:name="_Toc73958182"/>
      <w:r>
        <w:t>5.3.1</w:t>
      </w:r>
      <w:r>
        <w:tab/>
        <w:t>General</w:t>
      </w:r>
      <w:bookmarkEnd w:id="130"/>
      <w:bookmarkEnd w:id="131"/>
      <w:bookmarkEnd w:id="132"/>
      <w:bookmarkEnd w:id="133"/>
    </w:p>
    <w:p w14:paraId="4AE6F291"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18F47B85"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763364CC"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2CAECAE4"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48AA4C24"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4837ED9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24A1FAD8"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520ED28"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0B371CAF"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5C541082"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200A2824"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0B2A98C" w14:textId="77777777" w:rsidR="00D04259" w:rsidRPr="0073469F" w:rsidRDefault="00D04259" w:rsidP="00D04259">
      <w:pPr>
        <w:pStyle w:val="B1"/>
      </w:pPr>
      <w:r w:rsidRPr="0073469F">
        <w:t>-</w:t>
      </w:r>
      <w:r w:rsidRPr="0073469F">
        <w:tab/>
        <w:t xml:space="preserve">generate SDP offer and SDP answer in accordance with 3GPP TS 24.229 [4] and </w:t>
      </w:r>
      <w:r w:rsidR="00585B10">
        <w:t>clause</w:t>
      </w:r>
      <w:r w:rsidRPr="0073469F">
        <w:t> 6.3;</w:t>
      </w:r>
    </w:p>
    <w:p w14:paraId="211F29BE"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4391153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585B10">
        <w:t>clause</w:t>
      </w:r>
      <w:r w:rsidRPr="0073469F">
        <w:t> 7.3;</w:t>
      </w:r>
    </w:p>
    <w:p w14:paraId="2FE8E6B5" w14:textId="77777777" w:rsidR="00D04259" w:rsidRPr="0073469F" w:rsidRDefault="00D04259" w:rsidP="00D04259">
      <w:pPr>
        <w:pStyle w:val="B1"/>
      </w:pPr>
      <w:r w:rsidRPr="0073469F">
        <w:t>-</w:t>
      </w:r>
      <w:r w:rsidRPr="0073469F">
        <w:tab/>
        <w:t xml:space="preserve">for affiliation, implement the procedures specified in </w:t>
      </w:r>
      <w:r w:rsidR="00585B10">
        <w:t>clause</w:t>
      </w:r>
      <w:r w:rsidRPr="0073469F">
        <w:t> </w:t>
      </w:r>
      <w:r>
        <w:t>8</w:t>
      </w:r>
      <w:r w:rsidRPr="0073469F">
        <w:t>.</w:t>
      </w:r>
      <w:r>
        <w:t>2.2</w:t>
      </w:r>
      <w:r w:rsidRPr="0073469F">
        <w:t>;</w:t>
      </w:r>
    </w:p>
    <w:p w14:paraId="14E778E9"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585B10">
        <w:t>clause</w:t>
      </w:r>
      <w:r w:rsidRPr="0073469F">
        <w:t> </w:t>
      </w:r>
      <w:r>
        <w:t>9</w:t>
      </w:r>
      <w:r w:rsidRPr="0073469F">
        <w:t>.</w:t>
      </w:r>
      <w:r>
        <w:t>2</w:t>
      </w:r>
      <w:r w:rsidRPr="0073469F">
        <w:t>;</w:t>
      </w:r>
    </w:p>
    <w:p w14:paraId="0F163D3E"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585B10">
        <w:t>clause</w:t>
      </w:r>
      <w:r w:rsidRPr="0073469F">
        <w:t> 1</w:t>
      </w:r>
      <w:r>
        <w:t>0</w:t>
      </w:r>
      <w:r w:rsidRPr="0073469F">
        <w:t>.</w:t>
      </w:r>
      <w:r>
        <w:t>2; and</w:t>
      </w:r>
    </w:p>
    <w:p w14:paraId="633828A5" w14:textId="77777777" w:rsidR="00D04259" w:rsidRPr="0073469F" w:rsidRDefault="00D04259" w:rsidP="00D04259">
      <w:pPr>
        <w:pStyle w:val="B1"/>
      </w:pPr>
      <w:r>
        <w:t>-</w:t>
      </w:r>
      <w:r>
        <w:tab/>
        <w:t xml:space="preserve">for priority sharing, implement the MCVideo server procedures in </w:t>
      </w:r>
      <w:r w:rsidR="00585B10">
        <w:t>clause</w:t>
      </w:r>
      <w:r>
        <w:t> 6.7</w:t>
      </w:r>
      <w:r w:rsidRPr="0073469F">
        <w:t>.</w:t>
      </w:r>
    </w:p>
    <w:p w14:paraId="7C7C39D3"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44C34578"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585B10">
        <w:t>clause</w:t>
      </w:r>
      <w:r>
        <w:t> 6.6.2.</w:t>
      </w:r>
    </w:p>
    <w:p w14:paraId="124CE324" w14:textId="77777777" w:rsidR="00D04259" w:rsidRDefault="00D04259" w:rsidP="00D04259">
      <w:r>
        <w:t xml:space="preserve">To be compliant with the procedures for integrity protection of XML MIME bodies in the present document, the MCVideo server shall implement the procedures specified in </w:t>
      </w:r>
      <w:r w:rsidR="00585B10">
        <w:t>clause</w:t>
      </w:r>
      <w:r>
        <w:t> 6.6.3.</w:t>
      </w:r>
    </w:p>
    <w:p w14:paraId="2AB287B0" w14:textId="77777777" w:rsidR="00D04259" w:rsidRDefault="00D04259" w:rsidP="00D04259">
      <w:pPr>
        <w:pStyle w:val="Heading3"/>
      </w:pPr>
      <w:bookmarkStart w:id="134" w:name="_Toc20152267"/>
      <w:bookmarkStart w:id="135" w:name="_Toc27494932"/>
      <w:bookmarkStart w:id="136" w:name="_Toc36108400"/>
      <w:bookmarkStart w:id="137" w:name="_Toc73958183"/>
      <w:r>
        <w:t>5.3.2</w:t>
      </w:r>
      <w:r>
        <w:tab/>
        <w:t>Functional connectivity models</w:t>
      </w:r>
      <w:bookmarkEnd w:id="134"/>
      <w:bookmarkEnd w:id="135"/>
      <w:bookmarkEnd w:id="136"/>
      <w:bookmarkEnd w:id="137"/>
    </w:p>
    <w:p w14:paraId="1E0C39D7" w14:textId="77777777" w:rsidR="00D04259" w:rsidRDefault="00D04259" w:rsidP="00D04259">
      <w:r>
        <w:t xml:space="preserve">The following figures give an overview of the connectivity between the different functions of the MCVideo server as described in </w:t>
      </w:r>
      <w:r w:rsidR="00585B10">
        <w:t>clause</w:t>
      </w:r>
      <w:r>
        <w:t> 5.3.1.</w:t>
      </w:r>
    </w:p>
    <w:p w14:paraId="5613AAD8"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B8E1415" w14:textId="77777777" w:rsidR="00D04259" w:rsidRDefault="00D04259" w:rsidP="00D04259">
      <w:r>
        <w:t>Figure 5.3.2-1 shows the basic functions of the MCVideo server when operating within the primary MCVideo system.</w:t>
      </w:r>
    </w:p>
    <w:p w14:paraId="24A54DE3" w14:textId="77777777" w:rsidR="00D04259" w:rsidRDefault="00D04259" w:rsidP="00D04259">
      <w:pPr>
        <w:pStyle w:val="TH"/>
      </w:pPr>
      <w:r>
        <w:object w:dxaOrig="9744" w:dyaOrig="1932" w14:anchorId="5EA80707">
          <v:shape id="_x0000_i1027" type="#_x0000_t75" style="width:481.05pt;height:95.5pt" o:ole="">
            <v:imagedata r:id="rId15" o:title=""/>
          </v:shape>
          <o:OLEObject Type="Embed" ProgID="Visio.Drawing.11" ShapeID="_x0000_i1027" DrawAspect="Content" ObjectID="_1686344069" r:id="rId16"/>
        </w:object>
      </w:r>
    </w:p>
    <w:p w14:paraId="74A9B249" w14:textId="77777777" w:rsidR="00D04259" w:rsidRDefault="00D04259" w:rsidP="00D04259">
      <w:pPr>
        <w:pStyle w:val="TF"/>
      </w:pPr>
      <w:r>
        <w:t>Figure 5.3.2-1: Functions of the MCVideo server in the primary MC system</w:t>
      </w:r>
    </w:p>
    <w:p w14:paraId="2D299CE5"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3074D921" w14:textId="77777777" w:rsidR="00D04259" w:rsidRDefault="00D04259" w:rsidP="00D04259">
      <w:pPr>
        <w:pStyle w:val="TH"/>
      </w:pPr>
      <w:r>
        <w:object w:dxaOrig="9756" w:dyaOrig="1800" w14:anchorId="6F227593">
          <v:shape id="_x0000_i1028" type="#_x0000_t75" style="width:480.5pt;height:88.7pt" o:ole="">
            <v:imagedata r:id="rId17" o:title=""/>
          </v:shape>
          <o:OLEObject Type="Embed" ProgID="Visio.Drawing.11" ShapeID="_x0000_i1028" DrawAspect="Content" ObjectID="_1686344070" r:id="rId18"/>
        </w:object>
      </w:r>
    </w:p>
    <w:p w14:paraId="0DBA9BF6"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4AFDDF18"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08647470" w14:textId="77777777" w:rsidR="00D04259" w:rsidRDefault="00D04259" w:rsidP="00D04259">
      <w:pPr>
        <w:pStyle w:val="TH"/>
      </w:pPr>
      <w:r>
        <w:object w:dxaOrig="10176" w:dyaOrig="1824" w14:anchorId="18058709">
          <v:shape id="_x0000_i1029" type="#_x0000_t75" style="width:481.05pt;height:86.1pt" o:ole="">
            <v:imagedata r:id="rId19" o:title=""/>
          </v:shape>
          <o:OLEObject Type="Embed" ProgID="Visio.Drawing.11" ShapeID="_x0000_i1029" DrawAspect="Content" ObjectID="_1686344071" r:id="rId20"/>
        </w:object>
      </w:r>
    </w:p>
    <w:p w14:paraId="10D3A290"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221038CB" w14:textId="77777777" w:rsidR="00D04259" w:rsidRDefault="00D04259" w:rsidP="00D04259">
      <w:r>
        <w:t>Figure 5.3.2-4 illustrates a functional connectivity model involving multiple partner systems where the partner system that owns the group does not home any of the group members.</w:t>
      </w:r>
    </w:p>
    <w:p w14:paraId="635F8C5A" w14:textId="77777777" w:rsidR="00D04259" w:rsidRDefault="00D04259" w:rsidP="00D04259">
      <w:pPr>
        <w:pStyle w:val="TH"/>
      </w:pPr>
      <w:r>
        <w:object w:dxaOrig="9576" w:dyaOrig="1644" w14:anchorId="271A16D9">
          <v:shape id="_x0000_i1030" type="#_x0000_t75" style="width:478.95pt;height:82.45pt" o:ole="">
            <v:imagedata r:id="rId21" o:title=""/>
          </v:shape>
          <o:OLEObject Type="Embed" ProgID="Visio.Drawing.11" ShapeID="_x0000_i1030" DrawAspect="Content" ObjectID="_1686344072" r:id="rId22"/>
        </w:object>
      </w:r>
    </w:p>
    <w:p w14:paraId="639832E8"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60E5E2CB" w14:textId="77777777" w:rsidR="00D04259" w:rsidRDefault="00D04259" w:rsidP="00D04259">
      <w:r>
        <w:t>Other functional connectivity models can exist.</w:t>
      </w:r>
    </w:p>
    <w:p w14:paraId="6E3A70E4" w14:textId="77777777" w:rsidR="00D04259" w:rsidRDefault="00D04259" w:rsidP="00D04259">
      <w:pPr>
        <w:pStyle w:val="Heading3"/>
      </w:pPr>
      <w:bookmarkStart w:id="138" w:name="_Toc20152268"/>
      <w:bookmarkStart w:id="139" w:name="_Toc27494933"/>
      <w:bookmarkStart w:id="140" w:name="_Toc36108401"/>
      <w:bookmarkStart w:id="141" w:name="_Toc73958184"/>
      <w:r>
        <w:t>5.3.</w:t>
      </w:r>
      <w:r w:rsidRPr="00D04259">
        <w:rPr>
          <w:lang w:val="en-GB"/>
        </w:rPr>
        <w:t>3</w:t>
      </w:r>
      <w:r>
        <w:tab/>
        <w:t>Failure case</w:t>
      </w:r>
      <w:bookmarkEnd w:id="138"/>
      <w:bookmarkEnd w:id="139"/>
      <w:bookmarkEnd w:id="140"/>
      <w:bookmarkEnd w:id="141"/>
    </w:p>
    <w:p w14:paraId="5309D14A"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585B10">
        <w:rPr>
          <w:lang w:eastAsia="ja-JP"/>
        </w:rPr>
        <w:t>clause</w:t>
      </w:r>
      <w:r>
        <w:rPr>
          <w:lang w:eastAsia="ja-JP"/>
        </w:rPr>
        <w:t xml:space="preserve"> 7.2.17 of </w:t>
      </w:r>
      <w:r>
        <w:t>3GPP TS 24.229 [</w:t>
      </w:r>
      <w:r>
        <w:rPr>
          <w:noProof/>
        </w:rPr>
        <w:t>11</w:t>
      </w:r>
      <w:r>
        <w:t>].</w:t>
      </w:r>
    </w:p>
    <w:p w14:paraId="3AAEE477" w14:textId="77777777" w:rsidR="00D04259" w:rsidRPr="00234CF8" w:rsidRDefault="00D04259" w:rsidP="00D04259">
      <w:pPr>
        <w:pStyle w:val="Heading2"/>
      </w:pPr>
      <w:bookmarkStart w:id="142" w:name="_Toc20152269"/>
      <w:bookmarkStart w:id="143" w:name="_Toc27494934"/>
      <w:bookmarkStart w:id="144" w:name="_Toc36108402"/>
      <w:bookmarkStart w:id="145" w:name="_Toc73958185"/>
      <w:r w:rsidRPr="00234CF8">
        <w:t>5.4</w:t>
      </w:r>
      <w:r w:rsidRPr="00234CF8">
        <w:tab/>
      </w:r>
      <w:r>
        <w:t>MCVideo</w:t>
      </w:r>
      <w:r w:rsidRPr="00234CF8">
        <w:t xml:space="preserve"> UE-to-network relay</w:t>
      </w:r>
      <w:bookmarkEnd w:id="142"/>
      <w:bookmarkEnd w:id="143"/>
      <w:bookmarkEnd w:id="144"/>
      <w:bookmarkEnd w:id="145"/>
    </w:p>
    <w:p w14:paraId="627F883D" w14:textId="77777777" w:rsidR="00D04259" w:rsidRPr="0073469F"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519A7249" w14:textId="77777777" w:rsidR="00F868DC" w:rsidRPr="0079589D" w:rsidRDefault="00F868DC" w:rsidP="00F868DC">
      <w:pPr>
        <w:pStyle w:val="Heading1"/>
      </w:pPr>
      <w:bookmarkStart w:id="146" w:name="_Toc20152270"/>
      <w:bookmarkStart w:id="147" w:name="_Toc27494935"/>
      <w:bookmarkStart w:id="148" w:name="_Toc36108403"/>
      <w:bookmarkStart w:id="149" w:name="_Toc73958186"/>
      <w:r w:rsidRPr="0079589D">
        <w:t>6</w:t>
      </w:r>
      <w:r w:rsidRPr="0079589D">
        <w:tab/>
        <w:t>Common procedures</w:t>
      </w:r>
      <w:bookmarkEnd w:id="146"/>
      <w:bookmarkEnd w:id="147"/>
      <w:bookmarkEnd w:id="148"/>
      <w:bookmarkEnd w:id="149"/>
    </w:p>
    <w:p w14:paraId="2D1F4A77" w14:textId="77777777" w:rsidR="00F868DC" w:rsidRDefault="00C32F32" w:rsidP="00C32F32">
      <w:pPr>
        <w:pStyle w:val="EditorsNote"/>
        <w:rPr>
          <w:lang w:val="en-GB"/>
        </w:rPr>
      </w:pPr>
      <w:r w:rsidRPr="0079589D">
        <w:t>Editor's Note:</w:t>
      </w:r>
      <w:r w:rsidRPr="0079589D">
        <w:tab/>
        <w:t xml:space="preserve">simultaneous session for MCVideo calls and support for multiple devices could also be added in this section. </w:t>
      </w:r>
    </w:p>
    <w:p w14:paraId="247878F2" w14:textId="77777777" w:rsidR="00536648" w:rsidRPr="0073469F" w:rsidRDefault="00536648" w:rsidP="00536648">
      <w:pPr>
        <w:pStyle w:val="Heading2"/>
      </w:pPr>
      <w:bookmarkStart w:id="150" w:name="_Toc20152271"/>
      <w:bookmarkStart w:id="151" w:name="_Toc27494936"/>
      <w:bookmarkStart w:id="152" w:name="_Toc36108404"/>
      <w:bookmarkStart w:id="153" w:name="_Toc73958187"/>
      <w:r w:rsidRPr="0073469F">
        <w:t>6.1</w:t>
      </w:r>
      <w:r w:rsidRPr="0073469F">
        <w:tab/>
        <w:t>Introduction</w:t>
      </w:r>
      <w:bookmarkEnd w:id="150"/>
      <w:bookmarkEnd w:id="151"/>
      <w:bookmarkEnd w:id="152"/>
      <w:bookmarkEnd w:id="153"/>
    </w:p>
    <w:p w14:paraId="3CC49ADB" w14:textId="77777777" w:rsidR="00536648" w:rsidRPr="0073469F" w:rsidRDefault="00536648" w:rsidP="00536648">
      <w:r w:rsidRPr="0073469F">
        <w:t>This clause describes the common procedures for each functional entity as specified.</w:t>
      </w:r>
    </w:p>
    <w:p w14:paraId="5D758D36" w14:textId="77777777" w:rsidR="00536648" w:rsidRPr="0073469F" w:rsidRDefault="00536648" w:rsidP="00536648">
      <w:pPr>
        <w:pStyle w:val="Heading2"/>
        <w:rPr>
          <w:noProof/>
        </w:rPr>
      </w:pPr>
      <w:bookmarkStart w:id="154" w:name="_Toc20152272"/>
      <w:bookmarkStart w:id="155" w:name="_Toc27494937"/>
      <w:bookmarkStart w:id="156" w:name="_Toc36108405"/>
      <w:bookmarkStart w:id="157" w:name="_Toc73958188"/>
      <w:r w:rsidRPr="0073469F">
        <w:rPr>
          <w:noProof/>
        </w:rPr>
        <w:t>6.2</w:t>
      </w:r>
      <w:r w:rsidRPr="0073469F">
        <w:rPr>
          <w:noProof/>
        </w:rPr>
        <w:tab/>
      </w:r>
      <w:r>
        <w:rPr>
          <w:noProof/>
        </w:rPr>
        <w:t>MCVideo</w:t>
      </w:r>
      <w:r w:rsidRPr="0073469F">
        <w:rPr>
          <w:noProof/>
        </w:rPr>
        <w:t xml:space="preserve"> client procedures</w:t>
      </w:r>
      <w:bookmarkEnd w:id="154"/>
      <w:bookmarkEnd w:id="155"/>
      <w:bookmarkEnd w:id="156"/>
      <w:bookmarkEnd w:id="157"/>
    </w:p>
    <w:p w14:paraId="01B73FAA" w14:textId="77777777" w:rsidR="00137FC6" w:rsidRPr="0073469F" w:rsidRDefault="00137FC6" w:rsidP="00137FC6">
      <w:pPr>
        <w:pStyle w:val="Heading3"/>
      </w:pPr>
      <w:bookmarkStart w:id="158" w:name="_Toc20152273"/>
      <w:bookmarkStart w:id="159" w:name="_Toc27494938"/>
      <w:bookmarkStart w:id="160" w:name="_Toc36108406"/>
      <w:bookmarkStart w:id="161" w:name="_Toc73958189"/>
      <w:r w:rsidRPr="0073469F">
        <w:t>6</w:t>
      </w:r>
      <w:r>
        <w:t>.2.0</w:t>
      </w:r>
      <w:r w:rsidRPr="0073469F">
        <w:tab/>
        <w:t xml:space="preserve">Distinction of requests </w:t>
      </w:r>
      <w:r>
        <w:t>at</w:t>
      </w:r>
      <w:r w:rsidRPr="0073469F">
        <w:t xml:space="preserve"> the </w:t>
      </w:r>
      <w:r>
        <w:t>MCVideo</w:t>
      </w:r>
      <w:r w:rsidRPr="0073469F">
        <w:t xml:space="preserve"> </w:t>
      </w:r>
      <w:r>
        <w:t>client</w:t>
      </w:r>
      <w:bookmarkEnd w:id="158"/>
      <w:bookmarkEnd w:id="159"/>
      <w:bookmarkEnd w:id="160"/>
      <w:bookmarkEnd w:id="161"/>
    </w:p>
    <w:p w14:paraId="6E121793" w14:textId="77777777" w:rsidR="00137FC6" w:rsidRPr="00C41F1B" w:rsidRDefault="00137FC6" w:rsidP="00137FC6">
      <w:pPr>
        <w:keepNext/>
        <w:keepLines/>
        <w:spacing w:before="120"/>
        <w:ind w:left="1418" w:hanging="1418"/>
        <w:outlineLvl w:val="3"/>
        <w:rPr>
          <w:rFonts w:ascii="Arial" w:hAnsi="Arial"/>
          <w:noProof/>
          <w:sz w:val="24"/>
        </w:rPr>
      </w:pPr>
      <w:r w:rsidRPr="00C41F1B">
        <w:rPr>
          <w:rFonts w:ascii="Arial" w:hAnsi="Arial"/>
          <w:noProof/>
          <w:sz w:val="24"/>
        </w:rPr>
        <w:t>6.</w:t>
      </w:r>
      <w:r>
        <w:rPr>
          <w:rFonts w:ascii="Arial" w:hAnsi="Arial"/>
          <w:noProof/>
          <w:sz w:val="24"/>
        </w:rPr>
        <w:t>2.0.1</w:t>
      </w:r>
      <w:r w:rsidRPr="00C41F1B">
        <w:rPr>
          <w:rFonts w:ascii="Arial" w:hAnsi="Arial"/>
          <w:noProof/>
          <w:sz w:val="24"/>
        </w:rPr>
        <w:tab/>
        <w:t>SIP MESSAGE request</w:t>
      </w:r>
    </w:p>
    <w:p w14:paraId="471F52CC"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17B83859"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115678D0"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3D658C2B"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BBF27D5"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14:paraId="6F680AE4"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0576B80E" w14:textId="77777777" w:rsidR="00536648" w:rsidRPr="0073469F" w:rsidRDefault="00536648" w:rsidP="00536648">
      <w:pPr>
        <w:pStyle w:val="Heading3"/>
      </w:pPr>
      <w:bookmarkStart w:id="162" w:name="_Toc20152274"/>
      <w:bookmarkStart w:id="163" w:name="_Toc27494939"/>
      <w:bookmarkStart w:id="164" w:name="_Toc36108407"/>
      <w:bookmarkStart w:id="165" w:name="_Toc73958190"/>
      <w:r w:rsidRPr="0073469F">
        <w:t>6.2.1</w:t>
      </w:r>
      <w:r w:rsidRPr="0073469F">
        <w:tab/>
        <w:t>SDP offer generation</w:t>
      </w:r>
      <w:bookmarkEnd w:id="162"/>
      <w:bookmarkEnd w:id="163"/>
      <w:bookmarkEnd w:id="164"/>
      <w:bookmarkEnd w:id="165"/>
    </w:p>
    <w:p w14:paraId="367FA1DD"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9717EA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72142DDF"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0B30AB1E"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5214EF9"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9DFA5AF" w14:textId="77777777" w:rsidR="00536648" w:rsidRPr="0073469F" w:rsidRDefault="00536648" w:rsidP="00536648">
      <w:pPr>
        <w:pStyle w:val="B2"/>
      </w:pPr>
      <w:r w:rsidRPr="0073469F">
        <w:t>a)</w:t>
      </w:r>
      <w:r w:rsidRPr="0073469F">
        <w:tab/>
        <w:t>the port number for the media stream selected; and</w:t>
      </w:r>
    </w:p>
    <w:p w14:paraId="23E414C0"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FFCCBFC" w14:textId="77777777" w:rsidR="00536648" w:rsidRDefault="00536648" w:rsidP="00536648">
      <w:pPr>
        <w:pStyle w:val="B3"/>
      </w:pPr>
      <w:r>
        <w:t>i)</w:t>
      </w:r>
      <w:r>
        <w:tab/>
        <w:t>if the MCVideo client is initiating a call to a group identity;</w:t>
      </w:r>
    </w:p>
    <w:p w14:paraId="202A7244"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76E6DF4" w14:textId="77777777" w:rsidR="00536648" w:rsidRDefault="00536648" w:rsidP="00536648">
      <w:pPr>
        <w:pStyle w:val="B3"/>
      </w:pPr>
      <w:r>
        <w:t>iii)</w:t>
      </w:r>
      <w:r>
        <w:tab/>
        <w:t>if the MCVideo client supports the encoding name indicated in the value of the "name" attribute;</w:t>
      </w:r>
    </w:p>
    <w:p w14:paraId="027CD58D" w14:textId="77777777" w:rsidR="00536648" w:rsidRDefault="00536648" w:rsidP="00536648">
      <w:pPr>
        <w:pStyle w:val="B3"/>
      </w:pPr>
      <w:r>
        <w:t>then the MCVideo client:</w:t>
      </w:r>
    </w:p>
    <w:p w14:paraId="0A1946A3"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06B7887A" w14:textId="77777777" w:rsidR="00536648" w:rsidRDefault="00536648" w:rsidP="00536648">
      <w:pPr>
        <w:pStyle w:val="B2"/>
        <w:rPr>
          <w:rFonts w:hint="eastAsia"/>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9FB6FB3"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4DF90A3C" w14:textId="77777777" w:rsidR="00536648" w:rsidRPr="0073469F" w:rsidRDefault="00536648" w:rsidP="00536648">
      <w:pPr>
        <w:pStyle w:val="B2"/>
      </w:pPr>
      <w:r w:rsidRPr="0073469F">
        <w:t>a)</w:t>
      </w:r>
      <w:r w:rsidRPr="0073469F">
        <w:tab/>
        <w:t>the port number for the media stream selected; and</w:t>
      </w:r>
    </w:p>
    <w:p w14:paraId="660A7B6F"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3B2E30C9"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7612523A"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37E978A7" w14:textId="77777777" w:rsidR="00536648" w:rsidRDefault="00536648" w:rsidP="00536648">
      <w:pPr>
        <w:pStyle w:val="B3"/>
      </w:pPr>
      <w:r>
        <w:t>iii)</w:t>
      </w:r>
      <w:r>
        <w:tab/>
        <w:t>if the MCVideo client supports the encoding name indicated in the value of the "name" attribute;</w:t>
      </w:r>
    </w:p>
    <w:p w14:paraId="12C662A2" w14:textId="77777777" w:rsidR="00536648" w:rsidRDefault="00536648" w:rsidP="00536648">
      <w:pPr>
        <w:pStyle w:val="B3"/>
      </w:pPr>
      <w:r>
        <w:t>then the MCVideo client:</w:t>
      </w:r>
    </w:p>
    <w:p w14:paraId="5FC28AA9" w14:textId="77777777" w:rsidR="00536648" w:rsidRDefault="00536648" w:rsidP="00536648">
      <w:pPr>
        <w:pStyle w:val="B3"/>
      </w:pPr>
      <w:r>
        <w:t>i)</w:t>
      </w:r>
      <w:r>
        <w:tab/>
        <w:t>shall insert the value of the "name" attribute in the &lt;encoding name&gt; field of the "a=rtpmap" attribute as defined in IETF RFC 4566 [2]</w:t>
      </w:r>
      <w:r w:rsidRPr="0073469F">
        <w:t xml:space="preserve">; </w:t>
      </w:r>
    </w:p>
    <w:p w14:paraId="454E5CDF" w14:textId="77777777" w:rsidR="00786869" w:rsidRDefault="00786869" w:rsidP="00786869">
      <w:pPr>
        <w:pStyle w:val="B2"/>
      </w:pPr>
      <w:r>
        <w:t>c)</w:t>
      </w:r>
      <w:r>
        <w:tab/>
        <w:t>if the SDP offer is for an ambient viewing call:</w:t>
      </w:r>
    </w:p>
    <w:p w14:paraId="6A4DAAEE" w14:textId="77777777" w:rsidR="00786869" w:rsidRDefault="00786869" w:rsidP="00786869">
      <w:pPr>
        <w:pStyle w:val="B3"/>
      </w:pPr>
      <w:r>
        <w:t>i)</w:t>
      </w:r>
      <w:r>
        <w:tab/>
        <w:t>if this is a remotely initiated ambient viewing call, include an "a=recvonly" attribute; or</w:t>
      </w:r>
    </w:p>
    <w:p w14:paraId="40A35716" w14:textId="77777777" w:rsidR="00786869" w:rsidRPr="00F07A7F" w:rsidRDefault="00786869" w:rsidP="00786869">
      <w:pPr>
        <w:pStyle w:val="B3"/>
      </w:pPr>
      <w:r>
        <w:t>ii)</w:t>
      </w:r>
      <w:r>
        <w:tab/>
        <w:t>if this is a locally initiated ambient viewing call, include an "a=sendonly" attribute; and</w:t>
      </w:r>
    </w:p>
    <w:p w14:paraId="5550ACAD" w14:textId="77777777" w:rsidR="00536648" w:rsidRPr="00E340FB" w:rsidRDefault="00786869" w:rsidP="00536648">
      <w:pPr>
        <w:pStyle w:val="B2"/>
        <w:rPr>
          <w:rFonts w:hint="eastAsia"/>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12FD3FD8"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1886F087"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0BC62138" w14:textId="77777777" w:rsidR="00536648" w:rsidRPr="00AF7F7F" w:rsidRDefault="00137FC6" w:rsidP="00137FC6">
      <w:pPr>
        <w:pStyle w:val="B2"/>
        <w:rPr>
          <w:lang w:val="en-GB"/>
        </w:rPr>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4AF52155"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390C985D" w14:textId="77777777" w:rsidR="00536648" w:rsidRPr="0073469F" w:rsidRDefault="00536648" w:rsidP="00536648">
      <w:pPr>
        <w:pStyle w:val="Heading3"/>
        <w:rPr>
          <w:rFonts w:eastAsia="Malgun Gothic"/>
        </w:rPr>
      </w:pPr>
      <w:bookmarkStart w:id="166" w:name="_Toc20152275"/>
      <w:bookmarkStart w:id="167" w:name="_Toc27494940"/>
      <w:bookmarkStart w:id="168" w:name="_Toc36108408"/>
      <w:bookmarkStart w:id="169" w:name="_Toc73958191"/>
      <w:r w:rsidRPr="0073469F">
        <w:rPr>
          <w:rFonts w:eastAsia="Malgun Gothic"/>
        </w:rPr>
        <w:t>6.2.2</w:t>
      </w:r>
      <w:r w:rsidRPr="0073469F">
        <w:rPr>
          <w:rFonts w:eastAsia="Malgun Gothic"/>
        </w:rPr>
        <w:tab/>
        <w:t>SDP answer generation</w:t>
      </w:r>
      <w:bookmarkEnd w:id="166"/>
      <w:bookmarkEnd w:id="167"/>
      <w:bookmarkEnd w:id="168"/>
      <w:bookmarkEnd w:id="169"/>
    </w:p>
    <w:p w14:paraId="333E0380"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6D190590" w14:textId="77777777" w:rsidR="00536648" w:rsidRPr="0073469F" w:rsidRDefault="00536648" w:rsidP="00536648">
      <w:r w:rsidRPr="0073469F">
        <w:t xml:space="preserve">When composing an SDP answer, the </w:t>
      </w:r>
      <w:r>
        <w:t>MCVideo</w:t>
      </w:r>
      <w:r w:rsidRPr="0073469F">
        <w:t xml:space="preserve"> client:</w:t>
      </w:r>
    </w:p>
    <w:p w14:paraId="73F74AC3"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70FC18F1"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1255CA5E"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00413286"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603BDEE6"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73E2FB70"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65D4F6C4" w14:textId="77777777" w:rsidR="00536648" w:rsidRDefault="00536648" w:rsidP="00536648">
      <w:pPr>
        <w:pStyle w:val="B2"/>
        <w:rPr>
          <w:rFonts w:hint="eastAsia"/>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360B9971"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0A4E87"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04738004"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5E02CD60" w14:textId="77777777" w:rsidR="00536648" w:rsidRPr="00066D92" w:rsidRDefault="00536648" w:rsidP="00536648">
      <w:pPr>
        <w:pStyle w:val="B2"/>
        <w:rPr>
          <w:rFonts w:hint="eastAsia"/>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2C8DD75C"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588BA51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0490D78" w14:textId="77777777" w:rsidR="00536648" w:rsidRPr="00AF7F7F" w:rsidRDefault="00A41BFA" w:rsidP="00A41BFA">
      <w:pPr>
        <w:pStyle w:val="B2"/>
        <w:rPr>
          <w:lang w:val="en-GB"/>
        </w:rPr>
      </w:pPr>
      <w:r>
        <w:t>b)</w:t>
      </w:r>
      <w:r>
        <w:tab/>
        <w:t>'fmtp' attributes as specified in 3GPP TS 24.</w:t>
      </w:r>
      <w:r>
        <w:rPr>
          <w:lang w:val="en-US"/>
        </w:rPr>
        <w:t>581</w:t>
      </w:r>
      <w:r>
        <w:t> [</w:t>
      </w:r>
      <w:r>
        <w:rPr>
          <w:lang w:val="en-US"/>
        </w:rPr>
        <w:t>5</w:t>
      </w:r>
      <w:r>
        <w:t>] clause 14</w:t>
      </w:r>
      <w:r w:rsidR="00536648">
        <w:t>.</w:t>
      </w:r>
    </w:p>
    <w:p w14:paraId="0D966B38" w14:textId="77777777" w:rsidR="00536648" w:rsidRPr="00C53B38" w:rsidRDefault="00536648" w:rsidP="00536648">
      <w:pPr>
        <w:pStyle w:val="Heading3"/>
        <w:rPr>
          <w:lang w:val="fr-FR"/>
        </w:rPr>
      </w:pPr>
      <w:bookmarkStart w:id="170" w:name="_Toc20152276"/>
      <w:bookmarkStart w:id="171" w:name="_Toc27494941"/>
      <w:bookmarkStart w:id="172" w:name="_Toc36108409"/>
      <w:bookmarkStart w:id="173" w:name="_Toc73958192"/>
      <w:r w:rsidRPr="00C53B38">
        <w:rPr>
          <w:lang w:val="fr-FR"/>
        </w:rPr>
        <w:t>6.2.3</w:t>
      </w:r>
      <w:r w:rsidRPr="00C53B38">
        <w:rPr>
          <w:lang w:val="fr-FR"/>
        </w:rPr>
        <w:tab/>
        <w:t>Commencement modes</w:t>
      </w:r>
      <w:bookmarkEnd w:id="170"/>
      <w:bookmarkEnd w:id="171"/>
      <w:bookmarkEnd w:id="172"/>
      <w:bookmarkEnd w:id="173"/>
    </w:p>
    <w:p w14:paraId="5E9C06C7" w14:textId="77777777" w:rsidR="00536648" w:rsidRPr="00C53B38" w:rsidRDefault="00536648" w:rsidP="00536648">
      <w:pPr>
        <w:pStyle w:val="Heading4"/>
        <w:rPr>
          <w:lang w:val="fr-FR" w:eastAsia="ko-KR"/>
        </w:rPr>
      </w:pPr>
      <w:bookmarkStart w:id="174" w:name="_Toc20152277"/>
      <w:bookmarkStart w:id="175" w:name="_Toc27494942"/>
      <w:bookmarkStart w:id="176" w:name="_Toc36108410"/>
      <w:bookmarkStart w:id="177" w:name="_Toc73958193"/>
      <w:r w:rsidRPr="00C53B38">
        <w:rPr>
          <w:lang w:val="fr-FR"/>
        </w:rPr>
        <w:t>6.2.3.1</w:t>
      </w:r>
      <w:r w:rsidRPr="00C53B38">
        <w:rPr>
          <w:lang w:val="fr-FR"/>
        </w:rPr>
        <w:tab/>
        <w:t>Automatic</w:t>
      </w:r>
      <w:r w:rsidRPr="00C53B38">
        <w:rPr>
          <w:lang w:val="fr-FR" w:eastAsia="ko-KR"/>
        </w:rPr>
        <w:t xml:space="preserve"> commencement mode</w:t>
      </w:r>
      <w:bookmarkEnd w:id="174"/>
      <w:bookmarkEnd w:id="175"/>
      <w:bookmarkEnd w:id="176"/>
      <w:bookmarkEnd w:id="177"/>
    </w:p>
    <w:p w14:paraId="22BCFAC9" w14:textId="77777777" w:rsidR="00536648" w:rsidRPr="00C53B38" w:rsidRDefault="00536648" w:rsidP="00536648">
      <w:pPr>
        <w:pStyle w:val="Heading5"/>
        <w:rPr>
          <w:rFonts w:eastAsia="Malgun Gothic"/>
          <w:lang w:val="fr-FR" w:eastAsia="ko-KR"/>
        </w:rPr>
      </w:pPr>
      <w:bookmarkStart w:id="178" w:name="_Toc20152278"/>
      <w:bookmarkStart w:id="179" w:name="_Toc27494943"/>
      <w:bookmarkStart w:id="180" w:name="_Toc36108411"/>
      <w:bookmarkStart w:id="181" w:name="_Toc73958194"/>
      <w:r w:rsidRPr="00C53B38">
        <w:rPr>
          <w:rFonts w:eastAsia="Malgun Gothic"/>
          <w:lang w:val="fr-FR" w:eastAsia="ko-KR"/>
        </w:rPr>
        <w:t>6.2.3.1.1</w:t>
      </w:r>
      <w:r w:rsidRPr="00C53B38">
        <w:rPr>
          <w:rFonts w:eastAsia="Malgun Gothic"/>
          <w:lang w:val="fr-FR" w:eastAsia="ko-KR"/>
        </w:rPr>
        <w:tab/>
        <w:t>Automatic commencement mode for private calls</w:t>
      </w:r>
      <w:bookmarkEnd w:id="178"/>
      <w:bookmarkEnd w:id="179"/>
      <w:bookmarkEnd w:id="180"/>
      <w:bookmarkEnd w:id="181"/>
    </w:p>
    <w:p w14:paraId="46EDABB0"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26E06165"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09052D19"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269FBD8C"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593776CE"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3FD59999"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072577B"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D92B571"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585B10">
        <w:t>clause</w:t>
      </w:r>
      <w:r w:rsidRPr="0073469F">
        <w:t> 6.2.2</w:t>
      </w:r>
      <w:r w:rsidRPr="0073469F">
        <w:rPr>
          <w:lang w:eastAsia="ko-KR"/>
        </w:rPr>
        <w:t>;</w:t>
      </w:r>
    </w:p>
    <w:p w14:paraId="40478CE3"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13F4C7CB" w14:textId="77777777" w:rsidR="00536648" w:rsidRPr="00436CF9" w:rsidRDefault="00536648" w:rsidP="00536648">
      <w:pPr>
        <w:pStyle w:val="B1"/>
        <w:rPr>
          <w:lang w:eastAsia="ko-KR"/>
        </w:rPr>
      </w:pPr>
    </w:p>
    <w:p w14:paraId="30A17CBB"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3E3ADE70"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7374339E" w14:textId="77777777" w:rsidR="00536648"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r w:rsidR="00536648" w:rsidRPr="009C7234">
        <w:rPr>
          <w:lang w:eastAsia="ko-KR"/>
        </w:rPr>
        <w:t xml:space="preserve"> </w:t>
      </w:r>
    </w:p>
    <w:p w14:paraId="4BED38CC"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585B10">
        <w:t>clause</w:t>
      </w:r>
      <w:r w:rsidRPr="0073469F">
        <w:t xml:space="preserve"> and as specified in IETF RFC 5626 </w:t>
      </w:r>
      <w:r>
        <w:t>[35]</w:t>
      </w:r>
      <w:r w:rsidRPr="0073469F">
        <w:t>.</w:t>
      </w:r>
    </w:p>
    <w:p w14:paraId="66A8C273" w14:textId="77777777" w:rsidR="00536648" w:rsidRPr="0073469F" w:rsidRDefault="00536648" w:rsidP="00536648">
      <w:pPr>
        <w:pStyle w:val="Heading5"/>
        <w:rPr>
          <w:rFonts w:eastAsia="Malgun Gothic"/>
          <w:lang w:eastAsia="ko-KR"/>
        </w:rPr>
      </w:pPr>
      <w:bookmarkStart w:id="182" w:name="_Toc20152279"/>
      <w:bookmarkStart w:id="183" w:name="_Toc27494944"/>
      <w:bookmarkStart w:id="184" w:name="_Toc36108412"/>
      <w:bookmarkStart w:id="185" w:name="_Toc73958195"/>
      <w:r w:rsidRPr="0073469F">
        <w:rPr>
          <w:rFonts w:eastAsia="Malgun Gothic"/>
          <w:lang w:eastAsia="ko-KR"/>
        </w:rPr>
        <w:t>6.2.3.1.2</w:t>
      </w:r>
      <w:r w:rsidRPr="0073469F">
        <w:rPr>
          <w:rFonts w:eastAsia="Malgun Gothic"/>
          <w:lang w:eastAsia="ko-KR"/>
        </w:rPr>
        <w:tab/>
        <w:t>Automatic commencement mode for group calls</w:t>
      </w:r>
      <w:bookmarkEnd w:id="182"/>
      <w:bookmarkEnd w:id="183"/>
      <w:bookmarkEnd w:id="184"/>
      <w:bookmarkEnd w:id="185"/>
    </w:p>
    <w:p w14:paraId="73389588"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585B10">
        <w:rPr>
          <w:lang w:eastAsia="ko-KR"/>
        </w:rPr>
        <w:t>clause</w:t>
      </w:r>
      <w:r w:rsidRPr="0073469F">
        <w:rPr>
          <w:lang w:eastAsia="ko-KR"/>
        </w:rPr>
        <w:t> 6.2.3.1.1 with the following clarification:</w:t>
      </w:r>
    </w:p>
    <w:p w14:paraId="5CCD87DA"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53E1A35D" w14:textId="77777777" w:rsidR="00536648" w:rsidRPr="0073469F" w:rsidRDefault="00536648" w:rsidP="00536648">
      <w:pPr>
        <w:pStyle w:val="Heading4"/>
        <w:rPr>
          <w:lang w:eastAsia="ko-KR"/>
        </w:rPr>
      </w:pPr>
      <w:bookmarkStart w:id="186" w:name="_Toc20152280"/>
      <w:bookmarkStart w:id="187" w:name="_Toc27494945"/>
      <w:bookmarkStart w:id="188" w:name="_Toc36108413"/>
      <w:bookmarkStart w:id="189" w:name="_Toc73958196"/>
      <w:r w:rsidRPr="0073469F">
        <w:t>6.2.3.2</w:t>
      </w:r>
      <w:r w:rsidRPr="0073469F">
        <w:tab/>
        <w:t>Manual</w:t>
      </w:r>
      <w:r w:rsidRPr="0073469F">
        <w:rPr>
          <w:lang w:eastAsia="ko-KR"/>
        </w:rPr>
        <w:t xml:space="preserve"> commencement mode</w:t>
      </w:r>
      <w:bookmarkEnd w:id="186"/>
      <w:bookmarkEnd w:id="187"/>
      <w:bookmarkEnd w:id="188"/>
      <w:bookmarkEnd w:id="189"/>
    </w:p>
    <w:p w14:paraId="12451994" w14:textId="77777777" w:rsidR="00536648" w:rsidRPr="0073469F" w:rsidRDefault="00536648" w:rsidP="00536648">
      <w:pPr>
        <w:pStyle w:val="Heading5"/>
        <w:rPr>
          <w:rFonts w:eastAsia="Malgun Gothic"/>
          <w:lang w:eastAsia="ko-KR"/>
        </w:rPr>
      </w:pPr>
      <w:bookmarkStart w:id="190" w:name="_Toc20152281"/>
      <w:bookmarkStart w:id="191" w:name="_Toc27494946"/>
      <w:bookmarkStart w:id="192" w:name="_Toc36108414"/>
      <w:bookmarkStart w:id="193" w:name="_Toc73958197"/>
      <w:r w:rsidRPr="0073469F">
        <w:rPr>
          <w:rFonts w:eastAsia="Malgun Gothic"/>
          <w:lang w:eastAsia="ko-KR"/>
        </w:rPr>
        <w:t>6.2.3.2.1</w:t>
      </w:r>
      <w:r w:rsidRPr="0073469F">
        <w:rPr>
          <w:rFonts w:eastAsia="Malgun Gothic"/>
          <w:lang w:eastAsia="ko-KR"/>
        </w:rPr>
        <w:tab/>
        <w:t>Manual commencement mode for private calls</w:t>
      </w:r>
      <w:bookmarkEnd w:id="190"/>
      <w:bookmarkEnd w:id="191"/>
      <w:bookmarkEnd w:id="192"/>
      <w:bookmarkEnd w:id="193"/>
    </w:p>
    <w:p w14:paraId="7FF300BA" w14:textId="77777777" w:rsidR="00536648" w:rsidRPr="0073469F" w:rsidRDefault="00536648" w:rsidP="00536648">
      <w:pPr>
        <w:rPr>
          <w:lang w:eastAsia="ko-KR"/>
        </w:rPr>
      </w:pPr>
      <w:r w:rsidRPr="0073469F">
        <w:rPr>
          <w:lang w:eastAsia="ko-KR"/>
        </w:rPr>
        <w:t>When performing the manual commencement mode procedures:</w:t>
      </w:r>
    </w:p>
    <w:p w14:paraId="286FE817"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585B10">
        <w:t>clause</w:t>
      </w:r>
      <w:r w:rsidRPr="0073469F">
        <w:t xml:space="preserve"> 4.4, </w:t>
      </w:r>
      <w:r w:rsidRPr="0073469F">
        <w:rPr>
          <w:lang w:eastAsia="ko-KR"/>
        </w:rPr>
        <w:t xml:space="preserve">and not continue with the rest of the steps in this </w:t>
      </w:r>
      <w:r w:rsidR="00585B10">
        <w:rPr>
          <w:lang w:eastAsia="ko-KR"/>
        </w:rPr>
        <w:t>clause</w:t>
      </w:r>
      <w:r w:rsidRPr="0073469F">
        <w:rPr>
          <w:lang w:eastAsia="ko-KR"/>
        </w:rPr>
        <w:t>.</w:t>
      </w:r>
    </w:p>
    <w:p w14:paraId="68279265"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512816F0"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0A04E4C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78C8ABB5"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457038AA"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D3A999C"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4C23FD4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585B10">
        <w:t>clause</w:t>
      </w:r>
      <w:r w:rsidRPr="0073469F">
        <w:t> 6.2.3.1</w:t>
      </w:r>
      <w:r w:rsidRPr="0073469F">
        <w:rPr>
          <w:lang w:eastAsia="ko-KR"/>
        </w:rPr>
        <w:t>.1.</w:t>
      </w:r>
    </w:p>
    <w:p w14:paraId="1BB8F765"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585B10">
        <w:t>clause</w:t>
      </w:r>
      <w:r w:rsidRPr="0073469F">
        <w:t xml:space="preserve"> and as specified in IETF RFC 5626 </w:t>
      </w:r>
      <w:r>
        <w:t>[35]</w:t>
      </w:r>
      <w:r w:rsidRPr="0073469F">
        <w:t>.</w:t>
      </w:r>
    </w:p>
    <w:p w14:paraId="21F7ACAB" w14:textId="77777777" w:rsidR="00536648" w:rsidRPr="0073469F" w:rsidRDefault="00536648" w:rsidP="00536648">
      <w:pPr>
        <w:pStyle w:val="Heading5"/>
        <w:rPr>
          <w:rFonts w:eastAsia="Malgun Gothic"/>
          <w:lang w:eastAsia="ko-KR"/>
        </w:rPr>
      </w:pPr>
      <w:bookmarkStart w:id="194" w:name="_Toc20152282"/>
      <w:bookmarkStart w:id="195" w:name="_Toc27494947"/>
      <w:bookmarkStart w:id="196" w:name="_Toc36108415"/>
      <w:bookmarkStart w:id="197" w:name="_Toc73958198"/>
      <w:r w:rsidRPr="0073469F">
        <w:rPr>
          <w:rFonts w:eastAsia="Malgun Gothic"/>
          <w:lang w:eastAsia="ko-KR"/>
        </w:rPr>
        <w:t>6.2.3.2.2</w:t>
      </w:r>
      <w:r w:rsidRPr="0073469F">
        <w:rPr>
          <w:rFonts w:eastAsia="Malgun Gothic"/>
          <w:lang w:eastAsia="ko-KR"/>
        </w:rPr>
        <w:tab/>
        <w:t>Manual commencement mode for group calls</w:t>
      </w:r>
      <w:bookmarkEnd w:id="194"/>
      <w:bookmarkEnd w:id="195"/>
      <w:bookmarkEnd w:id="196"/>
      <w:bookmarkEnd w:id="197"/>
    </w:p>
    <w:p w14:paraId="35A7E0D5" w14:textId="77777777" w:rsidR="00536648" w:rsidRPr="0073469F" w:rsidRDefault="00536648" w:rsidP="00536648">
      <w:pPr>
        <w:rPr>
          <w:lang w:eastAsia="ko-KR"/>
        </w:rPr>
      </w:pPr>
      <w:r w:rsidRPr="0073469F">
        <w:rPr>
          <w:lang w:eastAsia="ko-KR"/>
        </w:rPr>
        <w:t>When performing the manual commencement mode procedures:</w:t>
      </w:r>
    </w:p>
    <w:p w14:paraId="04691483"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4E44A3DB"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585B10">
        <w:t>clause</w:t>
      </w:r>
      <w:r w:rsidRPr="0073469F">
        <w:t xml:space="preserve"> 4.4, </w:t>
      </w:r>
      <w:r w:rsidRPr="0073469F">
        <w:rPr>
          <w:lang w:eastAsia="ko-KR"/>
        </w:rPr>
        <w:t xml:space="preserve">and not continue with the rest of the steps in this </w:t>
      </w:r>
      <w:r w:rsidR="00585B10">
        <w:rPr>
          <w:lang w:eastAsia="ko-KR"/>
        </w:rPr>
        <w:t>clause</w:t>
      </w:r>
      <w:r w:rsidRPr="0073469F">
        <w:rPr>
          <w:lang w:eastAsia="ko-KR"/>
        </w:rPr>
        <w:t>.</w:t>
      </w:r>
    </w:p>
    <w:p w14:paraId="3A4EE03A"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7EFCD879"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45099E21"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D0441B7"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4759C845"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5A64E125"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585B10">
        <w:t>clause</w:t>
      </w:r>
      <w:r w:rsidRPr="0073469F">
        <w:t> 6.2.3.1.2</w:t>
      </w:r>
      <w:r w:rsidRPr="0073469F">
        <w:rPr>
          <w:lang w:eastAsia="ko-KR"/>
        </w:rPr>
        <w:t>.</w:t>
      </w:r>
    </w:p>
    <w:p w14:paraId="6B1E3FBA"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585B10">
        <w:t>clause</w:t>
      </w:r>
      <w:r w:rsidRPr="0073469F">
        <w:t xml:space="preserve"> and as specified in IETF RFC 5626 </w:t>
      </w:r>
      <w:r>
        <w:t>[35]</w:t>
      </w:r>
    </w:p>
    <w:p w14:paraId="027FA302" w14:textId="77777777" w:rsidR="00536648" w:rsidRPr="0073469F" w:rsidRDefault="00536648" w:rsidP="00536648">
      <w:pPr>
        <w:pStyle w:val="Heading3"/>
      </w:pPr>
      <w:bookmarkStart w:id="198" w:name="_Toc20152283"/>
      <w:bookmarkStart w:id="199" w:name="_Toc27494948"/>
      <w:bookmarkStart w:id="200" w:name="_Toc36108416"/>
      <w:bookmarkStart w:id="201" w:name="_Toc73958199"/>
      <w:r w:rsidRPr="0073469F">
        <w:t>6.2.4</w:t>
      </w:r>
      <w:r w:rsidRPr="0073469F">
        <w:tab/>
        <w:t xml:space="preserve">Leaving an </w:t>
      </w:r>
      <w:r>
        <w:t>MCVideo</w:t>
      </w:r>
      <w:r w:rsidRPr="0073469F">
        <w:t xml:space="preserve"> session initiated by </w:t>
      </w:r>
      <w:r>
        <w:t>MCVideo</w:t>
      </w:r>
      <w:r w:rsidRPr="0073469F">
        <w:t xml:space="preserve"> client</w:t>
      </w:r>
      <w:bookmarkEnd w:id="198"/>
      <w:bookmarkEnd w:id="199"/>
      <w:bookmarkEnd w:id="200"/>
      <w:bookmarkEnd w:id="201"/>
    </w:p>
    <w:p w14:paraId="759D2E82" w14:textId="77777777" w:rsidR="00536648" w:rsidRPr="0073469F" w:rsidRDefault="00536648" w:rsidP="00536648">
      <w:pPr>
        <w:pStyle w:val="Heading4"/>
      </w:pPr>
      <w:bookmarkStart w:id="202" w:name="_Toc20152284"/>
      <w:bookmarkStart w:id="203" w:name="_Toc27494949"/>
      <w:bookmarkStart w:id="204" w:name="_Toc36108417"/>
      <w:bookmarkStart w:id="205" w:name="_Toc73958200"/>
      <w:r w:rsidRPr="0073469F">
        <w:t>6.2.4.1</w:t>
      </w:r>
      <w:r w:rsidRPr="0073469F">
        <w:tab/>
        <w:t>On-demand session case</w:t>
      </w:r>
      <w:bookmarkEnd w:id="202"/>
      <w:bookmarkEnd w:id="203"/>
      <w:bookmarkEnd w:id="204"/>
      <w:bookmarkEnd w:id="205"/>
    </w:p>
    <w:p w14:paraId="2A0E2691"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7BEA6476"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6A1CF043"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733A1BAB"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17446D74"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3727B835"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09D2A485" w14:textId="77777777" w:rsidR="00536648" w:rsidRPr="0073469F" w:rsidRDefault="00536648" w:rsidP="00536648">
      <w:pPr>
        <w:pStyle w:val="Heading3"/>
      </w:pPr>
      <w:bookmarkStart w:id="206" w:name="_Toc20152285"/>
      <w:bookmarkStart w:id="207" w:name="_Toc27494950"/>
      <w:bookmarkStart w:id="208" w:name="_Toc36108418"/>
      <w:bookmarkStart w:id="209" w:name="_Toc73958201"/>
      <w:r w:rsidRPr="0073469F">
        <w:t>6.2.5</w:t>
      </w:r>
      <w:r w:rsidRPr="0073469F">
        <w:tab/>
        <w:t xml:space="preserve">Releasing an </w:t>
      </w:r>
      <w:r>
        <w:t>MCVideo</w:t>
      </w:r>
      <w:r w:rsidRPr="0073469F">
        <w:t xml:space="preserve"> session initiated by </w:t>
      </w:r>
      <w:r>
        <w:t>MCVideo</w:t>
      </w:r>
      <w:r w:rsidRPr="0073469F">
        <w:t xml:space="preserve"> client</w:t>
      </w:r>
      <w:bookmarkEnd w:id="206"/>
      <w:bookmarkEnd w:id="207"/>
      <w:bookmarkEnd w:id="208"/>
      <w:bookmarkEnd w:id="209"/>
    </w:p>
    <w:p w14:paraId="70FE3EEE" w14:textId="77777777" w:rsidR="00536648" w:rsidRPr="0073469F" w:rsidRDefault="00536648" w:rsidP="00536648">
      <w:pPr>
        <w:pStyle w:val="Heading4"/>
      </w:pPr>
      <w:bookmarkStart w:id="210" w:name="_Toc20152286"/>
      <w:bookmarkStart w:id="211" w:name="_Toc27494951"/>
      <w:bookmarkStart w:id="212" w:name="_Toc36108419"/>
      <w:bookmarkStart w:id="213" w:name="_Toc73958202"/>
      <w:r w:rsidRPr="0073469F">
        <w:t>6.2.5.1</w:t>
      </w:r>
      <w:r w:rsidRPr="0073469F">
        <w:tab/>
        <w:t>On-demand session case</w:t>
      </w:r>
      <w:bookmarkEnd w:id="210"/>
      <w:bookmarkEnd w:id="211"/>
      <w:bookmarkEnd w:id="212"/>
      <w:bookmarkEnd w:id="213"/>
    </w:p>
    <w:p w14:paraId="64C12EA3"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62271EEB"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1DA194E"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77098971"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43EAB886"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B5CBEA"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3F5CA4AD" w14:textId="77777777" w:rsidR="00536648" w:rsidRPr="0073469F" w:rsidRDefault="00536648" w:rsidP="00536648">
      <w:pPr>
        <w:pStyle w:val="Heading3"/>
      </w:pPr>
      <w:bookmarkStart w:id="214" w:name="_Toc20152287"/>
      <w:bookmarkStart w:id="215" w:name="_Toc27494952"/>
      <w:bookmarkStart w:id="216" w:name="_Toc36108420"/>
      <w:bookmarkStart w:id="217" w:name="_Toc73958203"/>
      <w:r w:rsidRPr="0073469F">
        <w:t>6.2.6</w:t>
      </w:r>
      <w:r w:rsidRPr="0073469F">
        <w:tab/>
        <w:t xml:space="preserve">Receiving an </w:t>
      </w:r>
      <w:r>
        <w:t>MCVideo</w:t>
      </w:r>
      <w:r w:rsidRPr="0073469F">
        <w:t xml:space="preserve"> session release request</w:t>
      </w:r>
      <w:bookmarkEnd w:id="214"/>
      <w:bookmarkEnd w:id="215"/>
      <w:bookmarkEnd w:id="216"/>
      <w:bookmarkEnd w:id="217"/>
    </w:p>
    <w:p w14:paraId="6026646D"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3BE792C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DF776D9"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59973B65" w14:textId="77777777" w:rsidR="00536648" w:rsidRPr="0073469F" w:rsidRDefault="00536648" w:rsidP="00536648">
      <w:pPr>
        <w:pStyle w:val="Heading3"/>
        <w:rPr>
          <w:lang w:eastAsia="ko-KR"/>
        </w:rPr>
      </w:pPr>
      <w:bookmarkStart w:id="218" w:name="_Toc20152288"/>
      <w:bookmarkStart w:id="219" w:name="_Toc27494953"/>
      <w:bookmarkStart w:id="220" w:name="_Toc36108421"/>
      <w:bookmarkStart w:id="221" w:name="_Toc73958204"/>
      <w:r w:rsidRPr="0073469F">
        <w:rPr>
          <w:lang w:eastAsia="ko-KR"/>
        </w:rPr>
        <w:t>6.2.7</w:t>
      </w:r>
      <w:r w:rsidRPr="0073469F">
        <w:rPr>
          <w:lang w:eastAsia="ko-KR"/>
        </w:rPr>
        <w:tab/>
      </w:r>
      <w:r w:rsidR="00A41BFA" w:rsidRPr="004516AD">
        <w:rPr>
          <w:lang w:val="en-US" w:eastAsia="ko-KR"/>
        </w:rPr>
        <w:t>Void</w:t>
      </w:r>
      <w:bookmarkEnd w:id="218"/>
      <w:bookmarkEnd w:id="219"/>
      <w:bookmarkEnd w:id="220"/>
      <w:bookmarkEnd w:id="221"/>
    </w:p>
    <w:p w14:paraId="19CE865B" w14:textId="77777777" w:rsidR="009855D6" w:rsidRPr="0073469F" w:rsidRDefault="009855D6" w:rsidP="009855D6">
      <w:pPr>
        <w:pStyle w:val="Heading3"/>
        <w:rPr>
          <w:lang w:eastAsia="ko-KR"/>
        </w:rPr>
      </w:pPr>
      <w:bookmarkStart w:id="222" w:name="_Toc20152289"/>
      <w:bookmarkStart w:id="223" w:name="_Toc27494954"/>
      <w:bookmarkStart w:id="224" w:name="_Toc36108422"/>
      <w:bookmarkStart w:id="225" w:name="_Toc73958205"/>
      <w:r w:rsidRPr="0073469F">
        <w:t>6.2.8</w:t>
      </w:r>
      <w:r w:rsidRPr="0073469F">
        <w:tab/>
      </w:r>
      <w:r w:rsidRPr="0073469F">
        <w:rPr>
          <w:lang w:eastAsia="ko-KR"/>
        </w:rPr>
        <w:t>Priority call conditions</w:t>
      </w:r>
      <w:bookmarkEnd w:id="222"/>
      <w:bookmarkEnd w:id="223"/>
      <w:bookmarkEnd w:id="224"/>
      <w:bookmarkEnd w:id="225"/>
    </w:p>
    <w:p w14:paraId="230523C8" w14:textId="77777777" w:rsidR="00AF7F7F" w:rsidRPr="003F692C" w:rsidRDefault="00AF7F7F" w:rsidP="00AF7F7F">
      <w:pPr>
        <w:pStyle w:val="Heading4"/>
        <w:rPr>
          <w:lang w:eastAsia="ko-KR"/>
        </w:rPr>
      </w:pPr>
      <w:bookmarkStart w:id="226" w:name="_Toc20152290"/>
      <w:bookmarkStart w:id="227" w:name="_Toc27494955"/>
      <w:bookmarkStart w:id="228" w:name="_Toc36108423"/>
      <w:bookmarkStart w:id="229" w:name="_Toc73958206"/>
      <w:r>
        <w:rPr>
          <w:lang w:eastAsia="ko-KR"/>
        </w:rPr>
        <w:t>6.2.8.0</w:t>
      </w:r>
      <w:r>
        <w:rPr>
          <w:lang w:eastAsia="ko-KR"/>
        </w:rPr>
        <w:tab/>
        <w:t>General</w:t>
      </w:r>
      <w:bookmarkEnd w:id="226"/>
      <w:bookmarkEnd w:id="227"/>
      <w:bookmarkEnd w:id="228"/>
      <w:bookmarkEnd w:id="229"/>
    </w:p>
    <w:p w14:paraId="173A7784" w14:textId="77777777" w:rsidR="009855D6" w:rsidRPr="0073469F" w:rsidRDefault="009855D6" w:rsidP="009855D6">
      <w:pPr>
        <w:rPr>
          <w:lang w:eastAsia="ko-KR"/>
        </w:rPr>
      </w:pPr>
      <w:r w:rsidRPr="0073469F">
        <w:rPr>
          <w:lang w:eastAsia="ko-KR"/>
        </w:rPr>
        <w:t xml:space="preserve">This </w:t>
      </w:r>
      <w:r w:rsidR="00585B10">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907BDD9" w14:textId="77777777" w:rsidR="009855D6" w:rsidRPr="0073469F" w:rsidRDefault="009855D6" w:rsidP="009855D6">
      <w:pPr>
        <w:pStyle w:val="Heading4"/>
      </w:pPr>
      <w:bookmarkStart w:id="230" w:name="_Toc20152291"/>
      <w:bookmarkStart w:id="231" w:name="_Toc27494956"/>
      <w:bookmarkStart w:id="232" w:name="_Toc36108424"/>
      <w:bookmarkStart w:id="233" w:name="_Toc73958207"/>
      <w:r w:rsidRPr="0073469F">
        <w:t>6.2.8.1</w:t>
      </w:r>
      <w:r w:rsidRPr="0073469F">
        <w:tab/>
      </w:r>
      <w:r>
        <w:t>MCVideo</w:t>
      </w:r>
      <w:r w:rsidRPr="0073469F">
        <w:t xml:space="preserve"> emergency group call conditions</w:t>
      </w:r>
      <w:bookmarkEnd w:id="230"/>
      <w:bookmarkEnd w:id="231"/>
      <w:bookmarkEnd w:id="232"/>
      <w:bookmarkEnd w:id="233"/>
    </w:p>
    <w:p w14:paraId="790AFED4" w14:textId="77777777" w:rsidR="009855D6" w:rsidRPr="0073469F" w:rsidRDefault="009855D6" w:rsidP="009855D6">
      <w:pPr>
        <w:pStyle w:val="Heading5"/>
      </w:pPr>
      <w:bookmarkStart w:id="234" w:name="_Toc20152292"/>
      <w:bookmarkStart w:id="235" w:name="_Toc27494957"/>
      <w:bookmarkStart w:id="236" w:name="_Toc36108425"/>
      <w:bookmarkStart w:id="237" w:name="_Toc73958208"/>
      <w:r w:rsidRPr="0073469F">
        <w:t>6.2.8.1.1</w:t>
      </w:r>
      <w:r w:rsidRPr="0073469F">
        <w:tab/>
        <w:t xml:space="preserve">SIP INVITE request for originating </w:t>
      </w:r>
      <w:r>
        <w:t>MCVideo</w:t>
      </w:r>
      <w:r w:rsidRPr="0073469F">
        <w:t xml:space="preserve"> emergency group calls</w:t>
      </w:r>
      <w:bookmarkEnd w:id="234"/>
      <w:bookmarkEnd w:id="235"/>
      <w:bookmarkEnd w:id="236"/>
      <w:bookmarkEnd w:id="237"/>
    </w:p>
    <w:p w14:paraId="35DEF26B" w14:textId="77777777" w:rsidR="009855D6" w:rsidRPr="0073469F" w:rsidRDefault="009855D6" w:rsidP="009855D6">
      <w:r w:rsidRPr="0073469F">
        <w:t xml:space="preserve">This </w:t>
      </w:r>
      <w:r w:rsidR="00585B10">
        <w:t>clause</w:t>
      </w:r>
      <w:r w:rsidRPr="0073469F">
        <w:t xml:space="preserve"> is referenced from other procedures</w:t>
      </w:r>
      <w:r>
        <w:t>.</w:t>
      </w:r>
    </w:p>
    <w:p w14:paraId="4506BFD3"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585B10">
        <w:rPr>
          <w:noProof/>
        </w:rPr>
        <w:t>clause</w:t>
      </w:r>
      <w:r>
        <w:rPr>
          <w:noProof/>
        </w:rPr>
        <w:t> 6.2.8.1.8</w:t>
      </w:r>
      <w:r w:rsidRPr="0073469F">
        <w:t xml:space="preserve">, the </w:t>
      </w:r>
      <w:r>
        <w:t>MCVideo</w:t>
      </w:r>
      <w:r w:rsidRPr="0073469F">
        <w:t xml:space="preserve"> client:</w:t>
      </w:r>
    </w:p>
    <w:p w14:paraId="2EF9CA0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3FC88094"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585B10">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09F98848"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44EDF5D1" w14:textId="77777777" w:rsidR="009855D6" w:rsidRPr="0073469F" w:rsidRDefault="009855D6" w:rsidP="009855D6">
      <w:pPr>
        <w:pStyle w:val="B2"/>
      </w:pPr>
      <w:r>
        <w:t>b)</w:t>
      </w:r>
      <w:r>
        <w:tab/>
      </w:r>
      <w:r w:rsidRPr="00A654AE">
        <w:t>perform the pr</w:t>
      </w:r>
      <w:r>
        <w:t xml:space="preserve">ocedures specified in </w:t>
      </w:r>
      <w:r w:rsidR="00585B10">
        <w:t>clause</w:t>
      </w:r>
      <w:r>
        <w:t> </w:t>
      </w:r>
      <w:r w:rsidRPr="00A654AE">
        <w:t xml:space="preserve">6.2.9.1 for the </w:t>
      </w:r>
      <w:r>
        <w:t>MCVideo</w:t>
      </w:r>
      <w:r w:rsidRPr="00A654AE">
        <w:t xml:space="preserve"> emergency alert trigger;</w:t>
      </w:r>
    </w:p>
    <w:p w14:paraId="77FC2D96"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206DCB74"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2F22F3A3"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6AE98D87"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585B10">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1CE761AA"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739A86B4"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585B10">
        <w:rPr>
          <w:noProof/>
        </w:rPr>
        <w:t>clause</w:t>
      </w:r>
      <w:r>
        <w:rPr>
          <w:noProof/>
        </w:rPr>
        <w:t> 6.2.8.1.6</w:t>
      </w:r>
      <w:r w:rsidRPr="0073469F">
        <w:t>, shall</w:t>
      </w:r>
      <w:r>
        <w:t>:</w:t>
      </w:r>
    </w:p>
    <w:p w14:paraId="0A2EA054"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39C97096" w14:textId="77777777" w:rsidR="009855D6" w:rsidRPr="0073469F" w:rsidRDefault="009855D6" w:rsidP="009855D6">
      <w:pPr>
        <w:pStyle w:val="B2"/>
      </w:pPr>
      <w:r>
        <w:t>b)</w:t>
      </w:r>
      <w:r>
        <w:tab/>
      </w:r>
      <w:r w:rsidRPr="00A654AE">
        <w:t>perform the pr</w:t>
      </w:r>
      <w:r>
        <w:t xml:space="preserve">ocedures specified in </w:t>
      </w:r>
      <w:r w:rsidR="00585B10">
        <w:t>clause</w:t>
      </w:r>
      <w:r>
        <w:t> </w:t>
      </w:r>
      <w:r w:rsidRPr="00A654AE">
        <w:t xml:space="preserve">6.2.9.1 for the </w:t>
      </w:r>
      <w:r>
        <w:t>MCVideo</w:t>
      </w:r>
      <w:r w:rsidRPr="00A654AE">
        <w:t xml:space="preserve"> emergency alert trigger;</w:t>
      </w:r>
    </w:p>
    <w:p w14:paraId="7FF0FB90"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5AEFB1AE"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8804F7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2D75F169"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585B10">
        <w:t>clause</w:t>
      </w:r>
      <w:r w:rsidRPr="0073469F">
        <w:t>.</w:t>
      </w:r>
    </w:p>
    <w:p w14:paraId="20BB06D0" w14:textId="77777777" w:rsidR="009855D6" w:rsidRPr="0073469F" w:rsidRDefault="009855D6" w:rsidP="009855D6">
      <w:pPr>
        <w:pStyle w:val="Heading5"/>
        <w:rPr>
          <w:noProof/>
        </w:rPr>
      </w:pPr>
      <w:bookmarkStart w:id="238" w:name="_Toc20152293"/>
      <w:bookmarkStart w:id="239" w:name="_Toc27494958"/>
      <w:bookmarkStart w:id="240" w:name="_Toc36108426"/>
      <w:bookmarkStart w:id="241" w:name="_Toc73958209"/>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238"/>
      <w:bookmarkEnd w:id="239"/>
      <w:bookmarkEnd w:id="240"/>
      <w:bookmarkEnd w:id="241"/>
    </w:p>
    <w:p w14:paraId="42011FD8" w14:textId="77777777" w:rsidR="009855D6" w:rsidRPr="0073469F" w:rsidRDefault="009855D6" w:rsidP="009855D6">
      <w:r w:rsidRPr="0073469F">
        <w:t xml:space="preserve">This </w:t>
      </w:r>
      <w:r w:rsidR="00585B10">
        <w:t>clause</w:t>
      </w:r>
      <w:r w:rsidRPr="0073469F">
        <w:t xml:space="preserve"> is referenced from other procedures</w:t>
      </w:r>
      <w:r>
        <w:t>.</w:t>
      </w:r>
    </w:p>
    <w:p w14:paraId="402F89D8"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585B10">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585B10">
        <w:rPr>
          <w:lang w:val="en-US"/>
        </w:rPr>
        <w:t>clause</w:t>
      </w:r>
      <w:r>
        <w:rPr>
          <w:lang w:val="en-US"/>
        </w:rPr>
        <w:t> 6.2.8.1.15</w:t>
      </w:r>
      <w:r w:rsidRPr="0073469F">
        <w:t>.</w:t>
      </w:r>
    </w:p>
    <w:p w14:paraId="7AC7FE47"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6572EFB0"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585B10">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585B10">
        <w:rPr>
          <w:lang w:val="en-US"/>
        </w:rPr>
        <w:t>clause</w:t>
      </w:r>
      <w:r>
        <w:rPr>
          <w:lang w:val="en-US"/>
        </w:rPr>
        <w:t> 6.2.8.1.15</w:t>
      </w:r>
      <w:r w:rsidRPr="0073469F">
        <w:t>.</w:t>
      </w:r>
    </w:p>
    <w:p w14:paraId="0562238F" w14:textId="77777777" w:rsidR="009855D6" w:rsidRPr="0073469F" w:rsidRDefault="009855D6" w:rsidP="009855D6">
      <w:pPr>
        <w:pStyle w:val="Heading5"/>
      </w:pPr>
      <w:bookmarkStart w:id="242" w:name="_Toc20152294"/>
      <w:bookmarkStart w:id="243" w:name="_Toc27494959"/>
      <w:bookmarkStart w:id="244" w:name="_Toc36108427"/>
      <w:bookmarkStart w:id="245" w:name="_Toc73958210"/>
      <w:r w:rsidRPr="0073469F">
        <w:t>6.2.8.1.3</w:t>
      </w:r>
      <w:r w:rsidRPr="0073469F">
        <w:tab/>
        <w:t xml:space="preserve">SIP re-INVITE request for cancelling </w:t>
      </w:r>
      <w:r>
        <w:t>MCVideo</w:t>
      </w:r>
      <w:r w:rsidRPr="0073469F">
        <w:t xml:space="preserve"> in-progress emergency group state</w:t>
      </w:r>
      <w:bookmarkEnd w:id="242"/>
      <w:bookmarkEnd w:id="243"/>
      <w:bookmarkEnd w:id="244"/>
      <w:bookmarkEnd w:id="245"/>
    </w:p>
    <w:p w14:paraId="20FAD8A7" w14:textId="77777777" w:rsidR="009855D6" w:rsidRPr="0073469F" w:rsidRDefault="009855D6" w:rsidP="009855D6">
      <w:r w:rsidRPr="0073469F">
        <w:t xml:space="preserve">This </w:t>
      </w:r>
      <w:r w:rsidR="00585B10">
        <w:t>clause</w:t>
      </w:r>
      <w:r w:rsidRPr="0073469F">
        <w:t xml:space="preserve"> is referenced from other procedures</w:t>
      </w:r>
      <w:r>
        <w:t>.</w:t>
      </w:r>
    </w:p>
    <w:p w14:paraId="52563EE1"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1B73121"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7BE48E56" w14:textId="77777777" w:rsidR="009855D6" w:rsidRPr="0073469F" w:rsidRDefault="009855D6" w:rsidP="009855D6">
      <w:r w:rsidRPr="0073469F">
        <w:t xml:space="preserve">The </w:t>
      </w:r>
      <w:r>
        <w:t>MCVideo</w:t>
      </w:r>
      <w:r w:rsidRPr="0073469F">
        <w:t xml:space="preserve"> client:</w:t>
      </w:r>
    </w:p>
    <w:p w14:paraId="0A3560CC"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CCF26C9"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720FBB18"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60896BE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12FD2ADA"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1561ADF0"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F5A8144"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2E1DE692"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4C2332D9"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7D62976E"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4A5846AE"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585B10">
        <w:t>clause</w:t>
      </w:r>
      <w:r w:rsidRPr="00260562">
        <w:t> 6.2.8.1.6:</w:t>
      </w:r>
    </w:p>
    <w:p w14:paraId="379C5475"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0360DEC7" w14:textId="77777777" w:rsidR="009855D6" w:rsidRDefault="009855D6" w:rsidP="009855D6">
      <w:pPr>
        <w:pStyle w:val="B2"/>
      </w:pPr>
      <w:r>
        <w:t>b)</w:t>
      </w:r>
      <w:r w:rsidR="00585B10">
        <w:tab/>
      </w:r>
      <w:r w:rsidRPr="00BB2598">
        <w:t xml:space="preserve">set the </w:t>
      </w:r>
      <w:r>
        <w:t>MCVideo</w:t>
      </w:r>
      <w:r w:rsidRPr="00BB2598">
        <w:t xml:space="preserve"> emergency alert state to "</w:t>
      </w:r>
      <w:r>
        <w:t>MVEA</w:t>
      </w:r>
      <w:r w:rsidRPr="00BB2598">
        <w:t xml:space="preserve"> 4: Emergency-alert-cancel-pending"</w:t>
      </w:r>
      <w:r>
        <w:t>; and</w:t>
      </w:r>
    </w:p>
    <w:p w14:paraId="364F3CB4" w14:textId="77777777" w:rsidR="009855D6" w:rsidRDefault="009855D6" w:rsidP="009855D6">
      <w:pPr>
        <w:pStyle w:val="B2"/>
      </w:pPr>
      <w:r>
        <w:t>c)</w:t>
      </w:r>
      <w:r>
        <w:tab/>
        <w:t>clear the MCVideo emergency state;</w:t>
      </w:r>
    </w:p>
    <w:p w14:paraId="18D89903"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585B10">
        <w:t>clause</w:t>
      </w:r>
      <w:r>
        <w:t> 6.2.8.1.6, indicate to the MCVideo user that they are not authorised to cancel the MCVideo emergency alert; and</w:t>
      </w:r>
    </w:p>
    <w:p w14:paraId="4872D6D7"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78A8CC45"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EB16EEB" w14:textId="77777777" w:rsidR="009855D6" w:rsidRPr="0073469F" w:rsidRDefault="009855D6" w:rsidP="009855D6">
      <w:pPr>
        <w:pStyle w:val="Heading5"/>
      </w:pPr>
      <w:bookmarkStart w:id="246" w:name="_Toc20152295"/>
      <w:bookmarkStart w:id="247" w:name="_Toc27494960"/>
      <w:bookmarkStart w:id="248" w:name="_Toc36108428"/>
      <w:bookmarkStart w:id="249" w:name="_Toc73958211"/>
      <w:r w:rsidRPr="0073469F">
        <w:t>6.2.8.1.4</w:t>
      </w:r>
      <w:r w:rsidRPr="0073469F">
        <w:tab/>
        <w:t xml:space="preserve">Receiving a SIP 2xx response to a SIP request for a </w:t>
      </w:r>
      <w:r>
        <w:t xml:space="preserve">priority </w:t>
      </w:r>
      <w:r w:rsidRPr="0073469F">
        <w:t>call</w:t>
      </w:r>
      <w:bookmarkEnd w:id="246"/>
      <w:bookmarkEnd w:id="247"/>
      <w:bookmarkEnd w:id="248"/>
      <w:bookmarkEnd w:id="249"/>
    </w:p>
    <w:p w14:paraId="77F93750" w14:textId="77777777" w:rsidR="009855D6" w:rsidRDefault="009855D6" w:rsidP="009855D6">
      <w:r w:rsidRPr="00182402">
        <w:t>In t</w:t>
      </w:r>
      <w:r>
        <w:t xml:space="preserve">he procedures in this </w:t>
      </w:r>
      <w:r w:rsidR="00585B10">
        <w:t>clause</w:t>
      </w:r>
      <w:r>
        <w:t>, a priority group call refers to an MCVideo emergency group call or an MCVideo imminent peril group call.</w:t>
      </w:r>
    </w:p>
    <w:p w14:paraId="2ECBE157"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5E908206"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68D8FB97"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6738C0C5"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585B10">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07483B8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91F99F4"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4C621A87"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585B10">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6AA094AB"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2D7445FB" w14:textId="77777777" w:rsidR="009855D6" w:rsidRDefault="009855D6" w:rsidP="009855D6">
      <w:pPr>
        <w:pStyle w:val="B2"/>
      </w:pPr>
      <w:r>
        <w:t>b)</w:t>
      </w:r>
      <w:r>
        <w:tab/>
        <w:t>set the MCVideo imminent peril group state to "MVIG 2: in-progress".</w:t>
      </w:r>
    </w:p>
    <w:p w14:paraId="60AD6A33" w14:textId="77777777" w:rsidR="009855D6" w:rsidRPr="009D4EBE" w:rsidRDefault="009855D6" w:rsidP="009855D6">
      <w:pPr>
        <w:pStyle w:val="Heading5"/>
      </w:pPr>
      <w:bookmarkStart w:id="250" w:name="_Toc20152296"/>
      <w:bookmarkStart w:id="251" w:name="_Toc27494961"/>
      <w:bookmarkStart w:id="252" w:name="_Toc36108429"/>
      <w:bookmarkStart w:id="253" w:name="_Toc73958212"/>
      <w:r w:rsidRPr="009D4EBE">
        <w:t>6.2.8.1.5</w:t>
      </w:r>
      <w:r w:rsidRPr="009D4EBE">
        <w:tab/>
        <w:t>Receiving a SIP 4xx response, SIP 5xx response or SIP 6xx response to a SIP request for a priority group call</w:t>
      </w:r>
      <w:bookmarkEnd w:id="250"/>
      <w:bookmarkEnd w:id="251"/>
      <w:bookmarkEnd w:id="252"/>
      <w:bookmarkEnd w:id="253"/>
    </w:p>
    <w:p w14:paraId="77D01352" w14:textId="77777777" w:rsidR="009855D6" w:rsidRPr="009D4EBE" w:rsidRDefault="009855D6" w:rsidP="009855D6">
      <w:r w:rsidRPr="009D4EBE">
        <w:t xml:space="preserve">In the procedures in this </w:t>
      </w:r>
      <w:r w:rsidR="00585B10">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0482271B"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022E318"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256ED09C"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2745AFB0"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3771C390"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22682FE0" w14:textId="77777777" w:rsidR="009855D6" w:rsidRPr="009D4EBE" w:rsidRDefault="009855D6" w:rsidP="009855D6">
      <w:pPr>
        <w:ind w:left="568" w:hanging="284"/>
        <w:rPr>
          <w:lang w:eastAsia="x-none"/>
        </w:rPr>
      </w:pPr>
      <w:r w:rsidRPr="009D4EBE">
        <w:rPr>
          <w:lang w:eastAsia="x-none"/>
        </w:rPr>
        <w:t>2)</w:t>
      </w:r>
      <w:r w:rsidRPr="009D4EBE">
        <w:rPr>
          <w:lang w:eastAsia="x-none"/>
        </w:rPr>
        <w:tab/>
        <w:t xml:space="preserve">if the </w:t>
      </w:r>
      <w:r>
        <w:rPr>
          <w:lang w:eastAsia="x-none"/>
        </w:rPr>
        <w:t>MCVideo</w:t>
      </w:r>
      <w:r w:rsidRPr="009D4EBE">
        <w:rPr>
          <w:lang w:eastAsia="x-none"/>
        </w:rPr>
        <w:t xml:space="preserve"> imminent peril group call state is set to "</w:t>
      </w:r>
      <w:r>
        <w:rPr>
          <w:lang w:eastAsia="x-none"/>
        </w:rPr>
        <w:t>MVIGC</w:t>
      </w:r>
      <w:r w:rsidRPr="009D4EBE">
        <w:rPr>
          <w:lang w:eastAsia="x-none"/>
        </w:rPr>
        <w:t xml:space="preserve"> 2: imminent-peril-call-requested" or "</w:t>
      </w:r>
      <w:r>
        <w:rPr>
          <w:lang w:eastAsia="x-none"/>
        </w:rPr>
        <w:t>MVIGC</w:t>
      </w:r>
      <w:r w:rsidRPr="009D4EBE">
        <w:rPr>
          <w:lang w:eastAsia="x-none"/>
        </w:rPr>
        <w:t> 3: imminent-peril-call-granted":</w:t>
      </w:r>
    </w:p>
    <w:p w14:paraId="12015F92" w14:textId="77777777" w:rsidR="009855D6" w:rsidRPr="009D4EBE" w:rsidRDefault="009855D6" w:rsidP="009855D6">
      <w:pPr>
        <w:ind w:left="851" w:hanging="284"/>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59BC2A8C" w14:textId="77777777" w:rsidR="009855D6" w:rsidRPr="0073469F" w:rsidRDefault="009855D6" w:rsidP="009855D6">
      <w:pPr>
        <w:ind w:left="851" w:hanging="284"/>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22B913C7" w14:textId="77777777" w:rsidR="009855D6" w:rsidRPr="008052D6" w:rsidRDefault="009855D6" w:rsidP="009855D6">
      <w:pPr>
        <w:pStyle w:val="Heading5"/>
      </w:pPr>
      <w:bookmarkStart w:id="254" w:name="_Toc20152297"/>
      <w:bookmarkStart w:id="255" w:name="_Toc27494962"/>
      <w:bookmarkStart w:id="256" w:name="_Toc36108430"/>
      <w:bookmarkStart w:id="257" w:name="_Toc73958213"/>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254"/>
      <w:bookmarkEnd w:id="255"/>
      <w:bookmarkEnd w:id="256"/>
      <w:bookmarkEnd w:id="257"/>
    </w:p>
    <w:p w14:paraId="313887BE"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60BC64AE"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366F4D30" w14:textId="77777777" w:rsidR="009855D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r>
        <w:t xml:space="preserve"> </w:t>
      </w:r>
    </w:p>
    <w:p w14:paraId="66F10C71"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8773B5E"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rPr>
          <w:lang w:val="en-GB"/>
        </w:rPr>
        <w:t>-</w:t>
      </w:r>
      <w:r w:rsidR="00EE5137">
        <w:rPr>
          <w:lang w:val="en-GB"/>
        </w:rPr>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212D69B4"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63CEF16"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4AAD10E2" w14:textId="77777777" w:rsidR="009855D6" w:rsidRPr="008052D6" w:rsidRDefault="009855D6" w:rsidP="009855D6">
      <w:pPr>
        <w:pStyle w:val="Heading5"/>
      </w:pPr>
      <w:bookmarkStart w:id="258" w:name="_Toc20152298"/>
      <w:bookmarkStart w:id="259" w:name="_Toc27494963"/>
      <w:bookmarkStart w:id="260" w:name="_Toc36108431"/>
      <w:bookmarkStart w:id="261" w:name="_Toc73958214"/>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258"/>
      <w:bookmarkEnd w:id="259"/>
      <w:bookmarkEnd w:id="260"/>
      <w:bookmarkEnd w:id="261"/>
    </w:p>
    <w:p w14:paraId="6C6D8B89"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418EF404"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in 3GPP</w:t>
      </w:r>
      <w:r>
        <w:rPr>
          <w:lang w:val="en-GB"/>
        </w:rPr>
        <w:t> </w:t>
      </w:r>
      <w:r>
        <w:t>TS</w:t>
      </w:r>
      <w:r>
        <w:rPr>
          <w:lang w:val="en-GB"/>
        </w:rPr>
        <w:t> </w:t>
      </w:r>
      <w:r>
        <w:t>24.484</w:t>
      </w:r>
      <w:r>
        <w:rPr>
          <w:lang w:val="en-GB"/>
        </w:rPr>
        <w:t> </w:t>
      </w:r>
      <w:r>
        <w:t xml:space="preserve">[25])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4341100"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7C7CF4C7" w14:textId="77777777" w:rsidR="009855D6" w:rsidRPr="00354212" w:rsidRDefault="009855D6" w:rsidP="009855D6">
      <w:pPr>
        <w:pStyle w:val="Heading5"/>
        <w:rPr>
          <w:noProof/>
        </w:rPr>
      </w:pPr>
      <w:bookmarkStart w:id="262" w:name="_Toc20152299"/>
      <w:bookmarkStart w:id="263" w:name="_Toc27494964"/>
      <w:bookmarkStart w:id="264" w:name="_Toc36108432"/>
      <w:bookmarkStart w:id="265" w:name="_Toc7395821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262"/>
      <w:bookmarkEnd w:id="263"/>
      <w:bookmarkEnd w:id="264"/>
      <w:bookmarkEnd w:id="265"/>
    </w:p>
    <w:p w14:paraId="60C776F1"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F2AF71B"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0E56B4CF"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630F30"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64A81CD" w14:textId="77777777" w:rsidR="009855D6" w:rsidRDefault="009855D6" w:rsidP="009855D6">
      <w:pPr>
        <w:pStyle w:val="B1"/>
        <w:ind w:hanging="1"/>
      </w:pPr>
      <w:r>
        <w:t>then the MCVideo emergency group call request shall be considered to be an authorised request for an MCVideo emergency group call;</w:t>
      </w:r>
    </w:p>
    <w:p w14:paraId="73625562"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1E728E7C"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2BD0E485"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07DB8202"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0B17495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17655471" w14:textId="77777777" w:rsidR="009855D6" w:rsidRDefault="009855D6" w:rsidP="009855D6">
      <w:pPr>
        <w:pStyle w:val="B1"/>
        <w:ind w:hanging="1"/>
      </w:pPr>
      <w:r>
        <w:t xml:space="preserve">then the MCVideo </w:t>
      </w:r>
      <w:r>
        <w:rPr>
          <w:noProof/>
        </w:rPr>
        <w:t>imminent peril group</w:t>
      </w:r>
      <w:r>
        <w:t xml:space="preserve"> call request shall be considered to be an authorised request for an MCVideo imminent peril group call;</w:t>
      </w:r>
    </w:p>
    <w:p w14:paraId="2565319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362D4793" w14:textId="77777777" w:rsidR="003C27C1" w:rsidRPr="00354212" w:rsidRDefault="003C27C1" w:rsidP="003C27C1">
      <w:pPr>
        <w:pStyle w:val="Heading5"/>
        <w:rPr>
          <w:noProof/>
        </w:rPr>
      </w:pPr>
      <w:bookmarkStart w:id="266" w:name="_Toc20152300"/>
      <w:bookmarkStart w:id="267" w:name="_Toc27494965"/>
      <w:bookmarkStart w:id="268" w:name="_Toc36108433"/>
      <w:bookmarkStart w:id="269" w:name="_Toc73958216"/>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266"/>
      <w:bookmarkEnd w:id="267"/>
      <w:bookmarkEnd w:id="268"/>
      <w:bookmarkEnd w:id="269"/>
    </w:p>
    <w:p w14:paraId="021FAFB1" w14:textId="77777777" w:rsidR="003C27C1" w:rsidRDefault="003C27C1" w:rsidP="003C27C1">
      <w:pPr>
        <w:rPr>
          <w:noProof/>
        </w:rPr>
      </w:pPr>
      <w:r>
        <w:rPr>
          <w:noProof/>
        </w:rPr>
        <w:t xml:space="preserve">This </w:t>
      </w:r>
      <w:r w:rsidR="00585B10">
        <w:rPr>
          <w:noProof/>
        </w:rPr>
        <w:t>clause</w:t>
      </w:r>
      <w:r>
        <w:rPr>
          <w:noProof/>
        </w:rPr>
        <w:t xml:space="preserve"> is </w:t>
      </w:r>
      <w:r w:rsidRPr="00FA2650">
        <w:rPr>
          <w:noProof/>
        </w:rPr>
        <w:t>referenced from other procedures.</w:t>
      </w:r>
    </w:p>
    <w:p w14:paraId="14A3D24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585B10">
        <w:rPr>
          <w:noProof/>
        </w:rPr>
        <w:t>clause</w:t>
      </w:r>
      <w:r w:rsidRPr="0028563D">
        <w:rPr>
          <w:noProof/>
        </w:rPr>
        <w:t> 6.2.8.</w:t>
      </w:r>
      <w:r>
        <w:rPr>
          <w:noProof/>
        </w:rPr>
        <w:t>1.8, the MCVideo client:</w:t>
      </w:r>
    </w:p>
    <w:p w14:paraId="6BC59686"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162C8925"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45960AA9"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2823D468"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585B10">
        <w:t>clause</w:t>
      </w:r>
      <w:r w:rsidRPr="0073469F">
        <w:t>.</w:t>
      </w:r>
    </w:p>
    <w:p w14:paraId="0198598D" w14:textId="77777777" w:rsidR="003C27C1" w:rsidRPr="00354212" w:rsidRDefault="003C27C1" w:rsidP="003C27C1">
      <w:pPr>
        <w:pStyle w:val="Heading5"/>
        <w:rPr>
          <w:noProof/>
        </w:rPr>
      </w:pPr>
      <w:bookmarkStart w:id="270" w:name="_Toc20152301"/>
      <w:bookmarkStart w:id="271" w:name="_Toc27494966"/>
      <w:bookmarkStart w:id="272" w:name="_Toc36108434"/>
      <w:bookmarkStart w:id="273" w:name="_Toc73958217"/>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70"/>
      <w:bookmarkEnd w:id="271"/>
      <w:bookmarkEnd w:id="272"/>
      <w:bookmarkEnd w:id="273"/>
    </w:p>
    <w:p w14:paraId="4CB0197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1ACCC5C4"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3CCBBA9C"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w:t>
      </w:r>
      <w:r>
        <w:rPr>
          <w:lang w:val="en-GB"/>
        </w:rPr>
        <w:t> </w:t>
      </w:r>
      <w:r>
        <w:t>TS</w:t>
      </w:r>
      <w:r>
        <w:rPr>
          <w:lang w:val="en-GB"/>
        </w:rPr>
        <w:t> </w:t>
      </w:r>
      <w:r>
        <w:t>24.484</w:t>
      </w:r>
      <w:r>
        <w:rPr>
          <w:lang w:val="en-GB"/>
        </w:rPr>
        <w:t> </w:t>
      </w:r>
      <w:r>
        <w:t>[25]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6EC2B44E" w14:textId="77777777" w:rsidR="003C27C1" w:rsidRPr="0073469F" w:rsidRDefault="003C27C1" w:rsidP="003C27C1">
      <w:pPr>
        <w:pStyle w:val="Heading5"/>
      </w:pPr>
      <w:bookmarkStart w:id="274" w:name="_Toc20152302"/>
      <w:bookmarkStart w:id="275" w:name="_Toc27494967"/>
      <w:bookmarkStart w:id="276" w:name="_Toc36108435"/>
      <w:bookmarkStart w:id="277" w:name="_Toc73958218"/>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274"/>
      <w:bookmarkEnd w:id="275"/>
      <w:bookmarkEnd w:id="276"/>
      <w:bookmarkEnd w:id="277"/>
    </w:p>
    <w:p w14:paraId="3E8C1909" w14:textId="77777777" w:rsidR="003C27C1" w:rsidRPr="0073469F" w:rsidRDefault="003C27C1" w:rsidP="003C27C1">
      <w:r w:rsidRPr="0073469F">
        <w:t xml:space="preserve">This </w:t>
      </w:r>
      <w:r w:rsidR="00585B10">
        <w:t>clause</w:t>
      </w:r>
      <w:r w:rsidRPr="0073469F">
        <w:t xml:space="preserve"> is referenced from other procedures</w:t>
      </w:r>
      <w:r>
        <w:t>.</w:t>
      </w:r>
    </w:p>
    <w:p w14:paraId="1FA93C1F"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3A744089"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18DCA85B" w14:textId="77777777" w:rsidR="003C27C1" w:rsidRPr="0073469F" w:rsidRDefault="003C27C1" w:rsidP="003C27C1">
      <w:r w:rsidRPr="0073469F">
        <w:t xml:space="preserve">The </w:t>
      </w:r>
      <w:r>
        <w:t>MCVideo</w:t>
      </w:r>
      <w:r w:rsidRPr="0073469F">
        <w:t xml:space="preserve"> client:</w:t>
      </w:r>
    </w:p>
    <w:p w14:paraId="643363B4"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2284D685"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5D2675E5"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785BA45" w14:textId="77777777" w:rsidR="003C27C1" w:rsidRPr="0073469F" w:rsidRDefault="003C27C1" w:rsidP="003C27C1">
      <w:pPr>
        <w:pStyle w:val="Heading5"/>
        <w:rPr>
          <w:noProof/>
        </w:rPr>
      </w:pPr>
      <w:bookmarkStart w:id="278" w:name="_Toc20152303"/>
      <w:bookmarkStart w:id="279" w:name="_Toc27494968"/>
      <w:bookmarkStart w:id="280" w:name="_Toc36108436"/>
      <w:bookmarkStart w:id="281" w:name="_Toc73958219"/>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278"/>
      <w:bookmarkEnd w:id="279"/>
      <w:bookmarkEnd w:id="280"/>
      <w:bookmarkEnd w:id="281"/>
    </w:p>
    <w:p w14:paraId="5047A801" w14:textId="77777777" w:rsidR="003C27C1" w:rsidRPr="0073469F" w:rsidRDefault="003C27C1" w:rsidP="003C27C1">
      <w:r w:rsidRPr="0073469F">
        <w:t xml:space="preserve">This </w:t>
      </w:r>
      <w:r w:rsidR="00585B10">
        <w:t>clause</w:t>
      </w:r>
      <w:r w:rsidRPr="0073469F">
        <w:t xml:space="preserve"> is referenced from other procedures</w:t>
      </w:r>
      <w:r>
        <w:t>.</w:t>
      </w:r>
    </w:p>
    <w:p w14:paraId="68051E61"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585B10">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276B5E49"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585B10">
        <w:rPr>
          <w:lang w:val="en-US"/>
        </w:rPr>
        <w:t>clause</w:t>
      </w:r>
      <w:r>
        <w:rPr>
          <w:lang w:val="en-US"/>
        </w:rPr>
        <w:t> 6.2.8.1.15</w:t>
      </w:r>
      <w:r w:rsidRPr="0073469F">
        <w:t>.</w:t>
      </w:r>
    </w:p>
    <w:p w14:paraId="5D0CD156"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FC7C0A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585B10">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3D35F260"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585B10">
        <w:rPr>
          <w:lang w:val="en-US"/>
        </w:rPr>
        <w:t>clause</w:t>
      </w:r>
      <w:r>
        <w:rPr>
          <w:lang w:val="en-US"/>
        </w:rPr>
        <w:t> 6.2.8.1.15</w:t>
      </w:r>
      <w:r>
        <w:t>.</w:t>
      </w:r>
    </w:p>
    <w:p w14:paraId="59A01973" w14:textId="77777777" w:rsidR="005F2A3E" w:rsidRPr="0073469F" w:rsidRDefault="005F2A3E" w:rsidP="005F2A3E">
      <w:pPr>
        <w:pStyle w:val="Heading5"/>
      </w:pPr>
      <w:bookmarkStart w:id="282" w:name="_Toc20152304"/>
      <w:bookmarkStart w:id="283" w:name="_Toc27494969"/>
      <w:bookmarkStart w:id="284" w:name="_Toc36108437"/>
      <w:bookmarkStart w:id="285" w:name="_Toc73958220"/>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82"/>
      <w:bookmarkEnd w:id="283"/>
      <w:bookmarkEnd w:id="284"/>
      <w:bookmarkEnd w:id="285"/>
    </w:p>
    <w:p w14:paraId="6DFD430A" w14:textId="77777777" w:rsidR="005F2A3E" w:rsidRPr="0073469F" w:rsidRDefault="005F2A3E" w:rsidP="005F2A3E">
      <w:r w:rsidRPr="0073469F">
        <w:t xml:space="preserve">This </w:t>
      </w:r>
      <w:r w:rsidR="00585B10">
        <w:t>clause</w:t>
      </w:r>
      <w:r w:rsidRPr="0073469F">
        <w:t xml:space="preserve"> is referenced from other procedures.</w:t>
      </w:r>
    </w:p>
    <w:p w14:paraId="2801D6E9" w14:textId="77777777" w:rsidR="005F2A3E" w:rsidRDefault="005F2A3E" w:rsidP="005F2A3E">
      <w:r w:rsidRPr="00F6303A">
        <w:t>Upon receiving a SIP INFO request</w:t>
      </w:r>
      <w:r>
        <w:t xml:space="preserve"> within the dialog of the SIP request for a priority group call:</w:t>
      </w:r>
    </w:p>
    <w:p w14:paraId="699E814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2A2CB"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2BBBEDFC"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63A5A4C7" w14:textId="77777777" w:rsidR="005F2A3E" w:rsidRDefault="005F2A3E" w:rsidP="005F2A3E">
      <w:pPr>
        <w:rPr>
          <w:lang w:val="en-US" w:eastAsia="ko-KR"/>
        </w:rPr>
      </w:pPr>
      <w:r>
        <w:t>the MCVideo client:</w:t>
      </w:r>
    </w:p>
    <w:p w14:paraId="64AF4F87"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348ADF7C"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4EAC7209"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489FA2E1"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2F3862E3"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21366D71"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40114CC3" w14:textId="77777777" w:rsidR="005F2A3E" w:rsidRDefault="005F2A3E" w:rsidP="005F2A3E">
      <w:pPr>
        <w:pStyle w:val="B2"/>
      </w:pPr>
      <w:r>
        <w:t>a)</w:t>
      </w:r>
      <w:r>
        <w:tab/>
        <w:t>if the &lt;imminentperil-ind&gt; element is set to a value of "false" and an &lt;emergency-ind&gt; element is set to a value of "true", shall:</w:t>
      </w:r>
    </w:p>
    <w:p w14:paraId="72BA9DF8" w14:textId="77777777" w:rsidR="005F2A3E" w:rsidRDefault="005F2A3E" w:rsidP="005F2A3E">
      <w:pPr>
        <w:pStyle w:val="B3"/>
      </w:pPr>
      <w:r>
        <w:t>i)</w:t>
      </w:r>
      <w:r>
        <w:tab/>
        <w:t>set the MCVideo imminent peril group state to "MVIG 1: no-imminent-peril";</w:t>
      </w:r>
    </w:p>
    <w:p w14:paraId="7C4B17B8"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67D9EBF2"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2E3D97BB"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BF29B3B"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539E60B"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493B3C5E"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0087AC1B"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6FE245FF" w14:textId="77777777" w:rsidR="005F2A3E" w:rsidRPr="0073469F" w:rsidRDefault="005F2A3E" w:rsidP="005F2A3E">
      <w:pPr>
        <w:pStyle w:val="Heading5"/>
      </w:pPr>
      <w:bookmarkStart w:id="286" w:name="_Toc20152305"/>
      <w:bookmarkStart w:id="287" w:name="_Toc27494970"/>
      <w:bookmarkStart w:id="288" w:name="_Toc36108438"/>
      <w:bookmarkStart w:id="289" w:name="_Toc73958221"/>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86"/>
      <w:bookmarkEnd w:id="287"/>
      <w:bookmarkEnd w:id="288"/>
      <w:bookmarkEnd w:id="289"/>
    </w:p>
    <w:p w14:paraId="56A43EB3" w14:textId="77777777" w:rsidR="005F2A3E" w:rsidRPr="0073469F" w:rsidRDefault="005F2A3E" w:rsidP="005F2A3E">
      <w:r w:rsidRPr="0073469F">
        <w:t xml:space="preserve">This </w:t>
      </w:r>
      <w:r w:rsidR="00585B10">
        <w:t>clause</w:t>
      </w:r>
      <w:r w:rsidRPr="0073469F">
        <w:t xml:space="preserve"> is referenced from other procedures</w:t>
      </w:r>
      <w:r>
        <w:t>.</w:t>
      </w:r>
    </w:p>
    <w:p w14:paraId="7606302A"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585B10">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672C4F9" w14:textId="77777777" w:rsidR="005F2A3E" w:rsidRPr="0073469F" w:rsidRDefault="005F2A3E" w:rsidP="005F2A3E">
      <w:r w:rsidRPr="0073469F">
        <w:t xml:space="preserve">The </w:t>
      </w:r>
      <w:r>
        <w:t>MCVideo</w:t>
      </w:r>
      <w:r w:rsidRPr="0073469F">
        <w:t xml:space="preserve"> client:</w:t>
      </w:r>
    </w:p>
    <w:p w14:paraId="5BFB7F43"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A4E2260"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0289B271"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585B10">
        <w:t>clause</w:t>
      </w:r>
      <w:r>
        <w:t> 6.2.8.1.6:</w:t>
      </w:r>
    </w:p>
    <w:p w14:paraId="778F4C4C"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4F6F091B"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71BD2733"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0095B9EE" w14:textId="77777777" w:rsidR="005F2A3E" w:rsidRDefault="005F2A3E" w:rsidP="005F2A3E">
      <w:pPr>
        <w:pStyle w:val="Heading5"/>
        <w:rPr>
          <w:lang w:eastAsia="ko-KR"/>
        </w:rPr>
      </w:pPr>
      <w:bookmarkStart w:id="290" w:name="_Toc20152306"/>
      <w:bookmarkStart w:id="291" w:name="_Toc27494971"/>
      <w:bookmarkStart w:id="292" w:name="_Toc36108439"/>
      <w:bookmarkStart w:id="293" w:name="_Toc73958222"/>
      <w:r>
        <w:rPr>
          <w:lang w:eastAsia="ko-KR"/>
        </w:rPr>
        <w:t>6.2.8.1.15</w:t>
      </w:r>
      <w:r w:rsidRPr="00E352B4">
        <w:rPr>
          <w:lang w:eastAsia="ko-KR"/>
        </w:rPr>
        <w:tab/>
      </w:r>
      <w:r>
        <w:rPr>
          <w:lang w:eastAsia="ko-KR"/>
        </w:rPr>
        <w:t>Retrieving Resource-Priority header field values</w:t>
      </w:r>
      <w:bookmarkEnd w:id="290"/>
      <w:bookmarkEnd w:id="291"/>
      <w:bookmarkEnd w:id="292"/>
      <w:bookmarkEnd w:id="293"/>
    </w:p>
    <w:p w14:paraId="0B0A903E" w14:textId="77777777" w:rsidR="005F2A3E" w:rsidRDefault="005F2A3E" w:rsidP="005F2A3E">
      <w:pPr>
        <w:rPr>
          <w:lang w:eastAsia="ko-KR"/>
        </w:rPr>
      </w:pPr>
      <w:r>
        <w:t xml:space="preserve">This </w:t>
      </w:r>
      <w:r w:rsidR="00585B10">
        <w:t>clause</w:t>
      </w:r>
      <w:r>
        <w:t xml:space="preserve"> is referenced from other procedures.</w:t>
      </w:r>
    </w:p>
    <w:p w14:paraId="2F4C5785"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1EC642C0"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36FB8F23"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6BAF0991"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350EEBB9"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1875EF5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7F6C0CAF"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6F2F903B"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0EBD0E9D"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05E65529" w14:textId="77777777" w:rsidR="005F2A3E" w:rsidRDefault="005F2A3E" w:rsidP="005F2A3E">
      <w:pPr>
        <w:pStyle w:val="NO"/>
        <w:rPr>
          <w:rFonts w:hint="eastAsia"/>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705DBB3E" w14:textId="77777777" w:rsidR="007A6DDD" w:rsidRDefault="007A6DDD" w:rsidP="007A6DDD">
      <w:pPr>
        <w:pStyle w:val="Heading5"/>
        <w:rPr>
          <w:lang w:val="en-GB" w:eastAsia="ko-KR"/>
        </w:rPr>
      </w:pPr>
      <w:bookmarkStart w:id="294" w:name="_Toc20152307"/>
      <w:bookmarkStart w:id="295" w:name="_Toc27494972"/>
      <w:bookmarkStart w:id="296" w:name="_Toc36108440"/>
      <w:bookmarkStart w:id="297" w:name="_Toc73958223"/>
      <w:r>
        <w:rPr>
          <w:lang w:val="en-GB" w:eastAsia="ko-KR"/>
        </w:rPr>
        <w:t>6.2.8.1.16</w:t>
      </w:r>
      <w:r>
        <w:rPr>
          <w:lang w:val="en-GB" w:eastAsia="ko-KR"/>
        </w:rPr>
        <w:tab/>
        <w:t>Resource-priority header field namespaces for MCVideo</w:t>
      </w:r>
      <w:bookmarkEnd w:id="294"/>
      <w:bookmarkEnd w:id="295"/>
      <w:bookmarkEnd w:id="296"/>
      <w:bookmarkEnd w:id="297"/>
    </w:p>
    <w:p w14:paraId="56E51FF3" w14:textId="77777777" w:rsidR="007A6DDD"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 xml:space="preserve">shall reuse the namespace for Mission Critical Push-to-Talk, which is specified in IETF RFC 8101 [38]. </w:t>
      </w:r>
    </w:p>
    <w:p w14:paraId="2F0792CE" w14:textId="77777777" w:rsidR="005F2A3E" w:rsidRDefault="005F2A3E" w:rsidP="005F2A3E">
      <w:pPr>
        <w:pStyle w:val="Heading5"/>
        <w:rPr>
          <w:lang w:eastAsia="ko-KR"/>
        </w:rPr>
      </w:pPr>
      <w:bookmarkStart w:id="298" w:name="_Toc20152308"/>
      <w:bookmarkStart w:id="299" w:name="_Toc27494973"/>
      <w:bookmarkStart w:id="300" w:name="_Toc36108441"/>
      <w:bookmarkStart w:id="301" w:name="_Toc73958224"/>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98"/>
      <w:bookmarkEnd w:id="299"/>
      <w:bookmarkEnd w:id="300"/>
      <w:bookmarkEnd w:id="301"/>
    </w:p>
    <w:p w14:paraId="5097C765" w14:textId="77777777" w:rsidR="005F2A3E" w:rsidRDefault="005F2A3E" w:rsidP="005F2A3E">
      <w:pPr>
        <w:rPr>
          <w:lang w:eastAsia="ko-KR"/>
        </w:rPr>
      </w:pPr>
      <w:r w:rsidRPr="007E484F">
        <w:rPr>
          <w:lang w:eastAsia="ko-KR"/>
        </w:rPr>
        <w:t xml:space="preserve">This </w:t>
      </w:r>
      <w:r w:rsidR="00585B10">
        <w:rPr>
          <w:lang w:eastAsia="ko-KR"/>
        </w:rPr>
        <w:t>clause</w:t>
      </w:r>
      <w:r w:rsidRPr="007E484F">
        <w:rPr>
          <w:lang w:eastAsia="ko-KR"/>
        </w:rPr>
        <w:t xml:space="preserve"> is referenced from other procedures.</w:t>
      </w:r>
    </w:p>
    <w:p w14:paraId="69C9505F"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6B1D2ED1"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5999EDC1"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0142D94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7C959223"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11144EC4"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531E7292"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521E1BD0" w14:textId="77777777" w:rsidR="00A41BFA" w:rsidRPr="00AF7F7F" w:rsidRDefault="005F2A3E" w:rsidP="00A41BFA">
      <w:pPr>
        <w:pStyle w:val="B2"/>
        <w:rPr>
          <w:lang w:val="en-GB"/>
        </w:rPr>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681DCD0E" w14:textId="77777777" w:rsidR="00AF7F7F" w:rsidRDefault="00AF7F7F" w:rsidP="00AF7F7F">
      <w:pPr>
        <w:pStyle w:val="Heading5"/>
        <w:rPr>
          <w:lang w:eastAsia="ko-KR"/>
        </w:rPr>
      </w:pPr>
      <w:bookmarkStart w:id="302" w:name="_Toc20152309"/>
      <w:bookmarkStart w:id="303" w:name="_Toc27494974"/>
      <w:bookmarkStart w:id="304" w:name="_Toc36108442"/>
      <w:bookmarkStart w:id="305" w:name="_Toc73958225"/>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02"/>
      <w:bookmarkEnd w:id="303"/>
      <w:bookmarkEnd w:id="304"/>
      <w:bookmarkEnd w:id="305"/>
    </w:p>
    <w:p w14:paraId="5A5091C3" w14:textId="77777777" w:rsidR="00AF7F7F" w:rsidRDefault="00AF7F7F" w:rsidP="00AF7F7F">
      <w:pPr>
        <w:rPr>
          <w:lang w:eastAsia="ko-KR"/>
        </w:rPr>
      </w:pPr>
      <w:r w:rsidRPr="007E484F">
        <w:rPr>
          <w:lang w:eastAsia="ko-KR"/>
        </w:rPr>
        <w:t xml:space="preserve">This </w:t>
      </w:r>
      <w:r w:rsidR="00585B10">
        <w:rPr>
          <w:lang w:eastAsia="ko-KR"/>
        </w:rPr>
        <w:t>clause</w:t>
      </w:r>
      <w:r w:rsidRPr="007E484F">
        <w:rPr>
          <w:lang w:eastAsia="ko-KR"/>
        </w:rPr>
        <w:t xml:space="preserve"> is referenced from other procedures.</w:t>
      </w:r>
    </w:p>
    <w:p w14:paraId="5FF4D375"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4E6125BD"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7FF1B59F"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76D19F87"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62E1E72A"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0F6E3078" w14:textId="77777777" w:rsidR="005F2A3E" w:rsidRPr="0073469F" w:rsidRDefault="005F2A3E" w:rsidP="00A41BFA">
      <w:pPr>
        <w:pStyle w:val="Heading4"/>
        <w:rPr>
          <w:rFonts w:eastAsia="Malgun Gothic"/>
        </w:rPr>
      </w:pPr>
      <w:bookmarkStart w:id="306" w:name="_Toc20152310"/>
      <w:bookmarkStart w:id="307" w:name="_Toc27494975"/>
      <w:bookmarkStart w:id="308" w:name="_Toc36108443"/>
      <w:bookmarkStart w:id="309" w:name="_Toc73958226"/>
      <w:r w:rsidRPr="0073469F">
        <w:rPr>
          <w:rFonts w:eastAsia="Malgun Gothic"/>
        </w:rPr>
        <w:t>6.2.8.2</w:t>
      </w:r>
      <w:r w:rsidRPr="0073469F">
        <w:rPr>
          <w:rFonts w:eastAsia="Malgun Gothic"/>
        </w:rPr>
        <w:tab/>
        <w:t>Request for an originating broadcast group call</w:t>
      </w:r>
      <w:bookmarkEnd w:id="306"/>
      <w:bookmarkEnd w:id="307"/>
      <w:bookmarkEnd w:id="308"/>
      <w:bookmarkEnd w:id="309"/>
    </w:p>
    <w:p w14:paraId="114628E3" w14:textId="77777777" w:rsidR="005F2A3E" w:rsidRPr="0073469F" w:rsidRDefault="005F2A3E" w:rsidP="005F2A3E">
      <w:pPr>
        <w:pStyle w:val="NO"/>
      </w:pPr>
      <w:r w:rsidRPr="0073469F">
        <w:t>NOTE:</w:t>
      </w:r>
      <w:r w:rsidRPr="0073469F">
        <w:tab/>
        <w:t xml:space="preserve">This </w:t>
      </w:r>
      <w:r w:rsidR="00585B10">
        <w:t>clause</w:t>
      </w:r>
      <w:r w:rsidRPr="0073469F">
        <w:t xml:space="preserve"> is referenced from other procedures.</w:t>
      </w:r>
    </w:p>
    <w:p w14:paraId="4B9B5645"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21496BB0"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18B4F184"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70A21FBB" w14:textId="77777777" w:rsidR="00AF7F7F" w:rsidRDefault="00AF7F7F" w:rsidP="00AF7F7F">
      <w:pPr>
        <w:pStyle w:val="Heading4"/>
      </w:pPr>
      <w:bookmarkStart w:id="310" w:name="_Toc20152311"/>
      <w:bookmarkStart w:id="311" w:name="_Toc27494976"/>
      <w:bookmarkStart w:id="312" w:name="_Toc36108444"/>
      <w:bookmarkStart w:id="313" w:name="_Toc73958227"/>
      <w:r w:rsidRPr="0073469F">
        <w:t>6.2.8.</w:t>
      </w:r>
      <w:r>
        <w:t>3</w:t>
      </w:r>
      <w:r w:rsidRPr="0073469F">
        <w:tab/>
      </w:r>
      <w:r>
        <w:rPr>
          <w:lang w:val="en-US"/>
        </w:rPr>
        <w:t>MCVideo</w:t>
      </w:r>
      <w:r w:rsidRPr="0073469F">
        <w:t xml:space="preserve"> emergency </w:t>
      </w:r>
      <w:r>
        <w:t>private</w:t>
      </w:r>
      <w:r w:rsidRPr="0073469F">
        <w:t xml:space="preserve"> call conditions</w:t>
      </w:r>
      <w:bookmarkEnd w:id="310"/>
      <w:bookmarkEnd w:id="311"/>
      <w:bookmarkEnd w:id="312"/>
      <w:bookmarkEnd w:id="313"/>
    </w:p>
    <w:p w14:paraId="16A82D6A" w14:textId="77777777" w:rsidR="00AF7F7F" w:rsidRDefault="00AF7F7F" w:rsidP="00AF7F7F">
      <w:pPr>
        <w:pStyle w:val="Heading5"/>
      </w:pPr>
      <w:bookmarkStart w:id="314" w:name="_Toc20152312"/>
      <w:bookmarkStart w:id="315" w:name="_Toc27494977"/>
      <w:bookmarkStart w:id="316" w:name="_Toc36108445"/>
      <w:bookmarkStart w:id="317" w:name="_Toc73958228"/>
      <w:r>
        <w:t>6.2.8.3</w:t>
      </w:r>
      <w:r w:rsidRPr="0073469F">
        <w:t>.1</w:t>
      </w:r>
      <w:r w:rsidRPr="0073469F">
        <w:tab/>
      </w:r>
      <w:r>
        <w:t>Authorisations</w:t>
      </w:r>
      <w:bookmarkEnd w:id="314"/>
      <w:bookmarkEnd w:id="315"/>
      <w:bookmarkEnd w:id="316"/>
      <w:bookmarkEnd w:id="317"/>
    </w:p>
    <w:p w14:paraId="4CE30550" w14:textId="77777777" w:rsidR="00AF7F7F" w:rsidRDefault="00AF7F7F" w:rsidP="00AF7F7F">
      <w:pPr>
        <w:pStyle w:val="Heading6"/>
      </w:pPr>
      <w:bookmarkStart w:id="318" w:name="_Toc20152313"/>
      <w:bookmarkStart w:id="319" w:name="_Toc27494978"/>
      <w:bookmarkStart w:id="320" w:name="_Toc36108446"/>
      <w:bookmarkStart w:id="321" w:name="_Toc73958229"/>
      <w:r>
        <w:t>6.2.8.3.1.1</w:t>
      </w:r>
      <w:r w:rsidRPr="00E352B4">
        <w:tab/>
      </w:r>
      <w:r>
        <w:t>Determining authorisation for initiating an MCVideo emergency private call</w:t>
      </w:r>
      <w:bookmarkEnd w:id="318"/>
      <w:bookmarkEnd w:id="319"/>
      <w:bookmarkEnd w:id="320"/>
      <w:bookmarkEnd w:id="321"/>
    </w:p>
    <w:p w14:paraId="3C4FA4AE"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566D8026"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41DA22F2"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687B8264"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6546266B"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4F3CCCE2" w14:textId="77777777" w:rsidR="00AF7F7F" w:rsidRDefault="00AF7F7F" w:rsidP="00AF7F7F">
      <w:pPr>
        <w:pStyle w:val="Heading6"/>
      </w:pPr>
      <w:bookmarkStart w:id="322" w:name="_Toc20152314"/>
      <w:bookmarkStart w:id="323" w:name="_Toc27494979"/>
      <w:bookmarkStart w:id="324" w:name="_Toc36108447"/>
      <w:bookmarkStart w:id="325" w:name="_Toc73958230"/>
      <w:r>
        <w:t>6.2.8.3.1.2</w:t>
      </w:r>
      <w:r w:rsidRPr="00E352B4">
        <w:tab/>
      </w:r>
      <w:r>
        <w:t>Determining authorisation for cancelling an MCVideo emergency private call</w:t>
      </w:r>
      <w:bookmarkEnd w:id="322"/>
      <w:bookmarkEnd w:id="323"/>
      <w:bookmarkEnd w:id="324"/>
      <w:bookmarkEnd w:id="325"/>
    </w:p>
    <w:p w14:paraId="6A8CD729"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382730AA"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5282AB65" w14:textId="77777777" w:rsidR="00AF7F7F" w:rsidRPr="001E111A" w:rsidRDefault="00AF7F7F" w:rsidP="00AF7F7F">
      <w:pPr>
        <w:pStyle w:val="Heading6"/>
        <w:rPr>
          <w:lang w:val="en-US"/>
        </w:rPr>
      </w:pPr>
      <w:bookmarkStart w:id="326" w:name="_Toc20152315"/>
      <w:bookmarkStart w:id="327" w:name="_Toc27494980"/>
      <w:bookmarkStart w:id="328" w:name="_Toc36108448"/>
      <w:bookmarkStart w:id="329" w:name="_Toc73958231"/>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326"/>
      <w:bookmarkEnd w:id="327"/>
      <w:bookmarkEnd w:id="328"/>
      <w:bookmarkEnd w:id="329"/>
    </w:p>
    <w:p w14:paraId="79F62006"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72377A51"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555C643E" w14:textId="77777777" w:rsidR="00AF7F7F"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r w:rsidRPr="00017F0C">
        <w:t xml:space="preserve"> </w:t>
      </w:r>
    </w:p>
    <w:p w14:paraId="547E913D" w14:textId="777777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1696AE86"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2DB20A98"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224D40BD"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08B94C22" w14:textId="77777777" w:rsidR="00AF7F7F" w:rsidRPr="002306DF" w:rsidRDefault="00AF7F7F" w:rsidP="00AF7F7F">
      <w:pPr>
        <w:pStyle w:val="Heading5"/>
      </w:pPr>
      <w:bookmarkStart w:id="330" w:name="_Toc20152316"/>
      <w:bookmarkStart w:id="331" w:name="_Toc27494981"/>
      <w:bookmarkStart w:id="332" w:name="_Toc36108449"/>
      <w:bookmarkStart w:id="333" w:name="_Toc73958232"/>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330"/>
      <w:bookmarkEnd w:id="331"/>
      <w:bookmarkEnd w:id="332"/>
      <w:bookmarkEnd w:id="333"/>
    </w:p>
    <w:p w14:paraId="47AA740A" w14:textId="77777777" w:rsidR="00AF7F7F" w:rsidRPr="002306DF" w:rsidRDefault="00AF7F7F" w:rsidP="00AF7F7F">
      <w:r w:rsidRPr="002306DF">
        <w:t xml:space="preserve">This </w:t>
      </w:r>
      <w:r w:rsidR="00585B10">
        <w:t>clause</w:t>
      </w:r>
      <w:r w:rsidRPr="002306DF">
        <w:t xml:space="preserve"> is referenced from other procedures.</w:t>
      </w:r>
    </w:p>
    <w:p w14:paraId="71328C9B"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585B10">
        <w:t>clause</w:t>
      </w:r>
      <w:r>
        <w:t> 6.2.8.3.1.1</w:t>
      </w:r>
      <w:r w:rsidRPr="002306DF">
        <w:t xml:space="preserve">, the </w:t>
      </w:r>
      <w:r>
        <w:t>MCVideo</w:t>
      </w:r>
      <w:r w:rsidRPr="002306DF">
        <w:t xml:space="preserve"> client:</w:t>
      </w:r>
    </w:p>
    <w:p w14:paraId="3B490281"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F1F3CA"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2F227FEC"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585B10">
        <w:rPr>
          <w:noProof/>
        </w:rPr>
        <w:t>clause</w:t>
      </w:r>
      <w:r>
        <w:rPr>
          <w:noProof/>
        </w:rPr>
        <w:t> 6.2.8.3.1.3</w:t>
      </w:r>
      <w:r w:rsidRPr="0073469F">
        <w:t>, shall</w:t>
      </w:r>
      <w:r>
        <w:t>:</w:t>
      </w:r>
    </w:p>
    <w:p w14:paraId="59925E2B"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5F3384DD" w14:textId="77777777" w:rsidR="00AF7F7F" w:rsidRDefault="00AF7F7F" w:rsidP="00AF7F7F">
      <w:pPr>
        <w:pStyle w:val="B2"/>
      </w:pPr>
      <w:r>
        <w:t>b)</w:t>
      </w:r>
      <w:r>
        <w:tab/>
      </w:r>
      <w:r w:rsidRPr="00A654AE">
        <w:t>perform the pr</w:t>
      </w:r>
      <w:r>
        <w:t xml:space="preserve">ocedures specified in </w:t>
      </w:r>
      <w:r w:rsidR="00585B10">
        <w:t>clause</w:t>
      </w:r>
      <w:r>
        <w:t> </w:t>
      </w:r>
      <w:r w:rsidRPr="00A654AE">
        <w:t xml:space="preserve">6.2.9.1 for the </w:t>
      </w:r>
      <w:r>
        <w:t>MCVideo</w:t>
      </w:r>
      <w:r w:rsidRPr="00A654AE">
        <w:t xml:space="preserve"> emergency alert trigger;</w:t>
      </w:r>
    </w:p>
    <w:p w14:paraId="567D0C0B"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1643E235"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4549C76C" w14:textId="77777777" w:rsidR="00AF7F7F" w:rsidRPr="0073469F" w:rsidRDefault="00AF7F7F" w:rsidP="00AF7F7F">
      <w:pPr>
        <w:pStyle w:val="Heading5"/>
        <w:rPr>
          <w:noProof/>
        </w:rPr>
      </w:pPr>
      <w:bookmarkStart w:id="334" w:name="_Toc20152317"/>
      <w:bookmarkStart w:id="335" w:name="_Toc27494982"/>
      <w:bookmarkStart w:id="336" w:name="_Toc36108450"/>
      <w:bookmarkStart w:id="337" w:name="_Toc73958233"/>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334"/>
      <w:bookmarkEnd w:id="335"/>
      <w:bookmarkEnd w:id="336"/>
      <w:bookmarkEnd w:id="337"/>
    </w:p>
    <w:p w14:paraId="3A744E9B" w14:textId="77777777" w:rsidR="00AF7F7F" w:rsidRPr="0073469F" w:rsidRDefault="00AF7F7F" w:rsidP="00AF7F7F">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w:t>
      </w:r>
    </w:p>
    <w:p w14:paraId="1AF85804"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585B10">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585B10">
        <w:rPr>
          <w:lang w:val="en-US"/>
        </w:rPr>
        <w:t>clause</w:t>
      </w:r>
      <w:r>
        <w:rPr>
          <w:lang w:val="en-US"/>
        </w:rPr>
        <w:t> 6.2.8.1.15</w:t>
      </w:r>
      <w:r w:rsidRPr="0073469F">
        <w:t>.</w:t>
      </w:r>
    </w:p>
    <w:p w14:paraId="445564C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1B07D92C"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585B10">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585B10">
        <w:rPr>
          <w:lang w:val="en-US"/>
        </w:rPr>
        <w:t>clause</w:t>
      </w:r>
      <w:r>
        <w:rPr>
          <w:lang w:val="en-US"/>
        </w:rPr>
        <w:t> 6.2.8.1.15</w:t>
      </w:r>
      <w:r w:rsidRPr="0073469F">
        <w:t>.</w:t>
      </w:r>
    </w:p>
    <w:p w14:paraId="17232D47" w14:textId="77777777" w:rsidR="00AF7F7F" w:rsidRDefault="00AF7F7F" w:rsidP="00AF7F7F">
      <w:pPr>
        <w:pStyle w:val="Heading5"/>
        <w:rPr>
          <w:noProof/>
        </w:rPr>
      </w:pPr>
      <w:bookmarkStart w:id="338" w:name="_Toc20152318"/>
      <w:bookmarkStart w:id="339" w:name="_Toc27494983"/>
      <w:bookmarkStart w:id="340" w:name="_Toc36108451"/>
      <w:bookmarkStart w:id="341" w:name="_Toc73958234"/>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338"/>
      <w:bookmarkEnd w:id="339"/>
      <w:bookmarkEnd w:id="340"/>
      <w:bookmarkEnd w:id="341"/>
      <w:r w:rsidRPr="0006408F">
        <w:rPr>
          <w:noProof/>
        </w:rPr>
        <w:t xml:space="preserve"> </w:t>
      </w:r>
    </w:p>
    <w:p w14:paraId="3B8CAA6D" w14:textId="77777777" w:rsidR="00AF7F7F" w:rsidRDefault="00AF7F7F" w:rsidP="00AF7F7F">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w:t>
      </w:r>
    </w:p>
    <w:p w14:paraId="1E72E2D4"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3874A094"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D412521"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773A5B3F"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585B10">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14CB6E42" w14:textId="77777777" w:rsidR="00AF7F7F" w:rsidRDefault="00AF7F7F" w:rsidP="00AF7F7F">
      <w:pPr>
        <w:pStyle w:val="Heading5"/>
        <w:rPr>
          <w:noProof/>
        </w:rPr>
      </w:pPr>
      <w:bookmarkStart w:id="342" w:name="_Toc20152319"/>
      <w:bookmarkStart w:id="343" w:name="_Toc27494984"/>
      <w:bookmarkStart w:id="344" w:name="_Toc36108452"/>
      <w:bookmarkStart w:id="345" w:name="_Toc73958235"/>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342"/>
      <w:bookmarkEnd w:id="343"/>
      <w:bookmarkEnd w:id="344"/>
      <w:bookmarkEnd w:id="345"/>
      <w:r w:rsidRPr="0006408F">
        <w:rPr>
          <w:noProof/>
        </w:rPr>
        <w:t xml:space="preserve"> </w:t>
      </w:r>
    </w:p>
    <w:p w14:paraId="5B51A2E1"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65E287D3"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3E818DAF"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0B2538DC"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E0311EF" w14:textId="77777777" w:rsidR="00AF7F7F" w:rsidRDefault="00AF7F7F" w:rsidP="00AF7F7F">
      <w:pPr>
        <w:pStyle w:val="Heading5"/>
        <w:rPr>
          <w:noProof/>
        </w:rPr>
      </w:pPr>
      <w:bookmarkStart w:id="346" w:name="_Toc20152320"/>
      <w:bookmarkStart w:id="347" w:name="_Toc27494985"/>
      <w:bookmarkStart w:id="348" w:name="_Toc36108453"/>
      <w:bookmarkStart w:id="349" w:name="_Toc73958236"/>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346"/>
      <w:bookmarkEnd w:id="347"/>
      <w:bookmarkEnd w:id="348"/>
      <w:bookmarkEnd w:id="349"/>
      <w:r w:rsidRPr="0006408F">
        <w:rPr>
          <w:noProof/>
        </w:rPr>
        <w:t xml:space="preserve"> </w:t>
      </w:r>
    </w:p>
    <w:p w14:paraId="46D3D8A3" w14:textId="77777777" w:rsidR="00AF7F7F" w:rsidRPr="0073469F" w:rsidRDefault="00AF7F7F" w:rsidP="00AF7F7F">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w:t>
      </w:r>
    </w:p>
    <w:p w14:paraId="482AC4C0"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2BCAC3EE"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1CCB548F" w14:textId="77777777" w:rsidR="00AF7F7F" w:rsidRPr="0073469F" w:rsidRDefault="00AF7F7F" w:rsidP="00AF7F7F">
      <w:r w:rsidRPr="0073469F">
        <w:t xml:space="preserve">The </w:t>
      </w:r>
      <w:r>
        <w:t>MCVideo</w:t>
      </w:r>
      <w:r w:rsidRPr="0073469F">
        <w:t xml:space="preserve"> client:</w:t>
      </w:r>
    </w:p>
    <w:p w14:paraId="3F77B64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6E98DB2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791CF9DA"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67AA1C80"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04144188"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1822A885"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04A7ACF1"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2FA25CFD"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02D61BAC"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6AF04D14"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1FC9EFEE"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585B10">
        <w:t>clause</w:t>
      </w:r>
      <w:r w:rsidRPr="005E43D0">
        <w:t> 6.2.8.3.1.3:</w:t>
      </w:r>
    </w:p>
    <w:p w14:paraId="21064B04"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09788BDC"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709A1B42"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585B10">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314B6D9"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2CB7970C"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1A2A76A3"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6A16056F" w14:textId="77777777" w:rsidR="00AF7F7F" w:rsidRPr="0073469F" w:rsidRDefault="00AF7F7F" w:rsidP="00AF7F7F">
      <w:pPr>
        <w:pStyle w:val="Heading5"/>
      </w:pPr>
      <w:bookmarkStart w:id="350" w:name="_Toc20152321"/>
      <w:bookmarkStart w:id="351" w:name="_Toc27494986"/>
      <w:bookmarkStart w:id="352" w:name="_Toc36108454"/>
      <w:bookmarkStart w:id="353" w:name="_Toc73958237"/>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350"/>
      <w:bookmarkEnd w:id="351"/>
      <w:bookmarkEnd w:id="352"/>
      <w:bookmarkEnd w:id="353"/>
    </w:p>
    <w:p w14:paraId="69DB5255" w14:textId="77777777" w:rsidR="00AF7F7F" w:rsidRPr="0073469F" w:rsidRDefault="00AF7F7F" w:rsidP="00AF7F7F">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p>
    <w:p w14:paraId="1DF26D02" w14:textId="77777777" w:rsidR="00AF7F7F" w:rsidRDefault="00AF7F7F" w:rsidP="00AF7F7F">
      <w:r w:rsidRPr="00F6303A">
        <w:t>Upon receiving a SIP INFO request</w:t>
      </w:r>
      <w:r>
        <w:t xml:space="preserve"> within the dialog of the SIP request for a priority private call:</w:t>
      </w:r>
    </w:p>
    <w:p w14:paraId="784CAF4E"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30EE2B6A"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3C044086"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0A2C254E" w14:textId="77777777" w:rsidR="00AF7F7F" w:rsidRDefault="00AF7F7F" w:rsidP="00AF7F7F">
      <w:pPr>
        <w:rPr>
          <w:lang w:val="en-US" w:eastAsia="ko-KR"/>
        </w:rPr>
      </w:pPr>
      <w:r>
        <w:t>the MCVideo client:</w:t>
      </w:r>
    </w:p>
    <w:p w14:paraId="5A9FE5E5"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434363C0"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0B568343"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10F651E6"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54B08CA4"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1410503D"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50E2F3C6" w14:textId="77777777" w:rsidR="00AF7F7F" w:rsidRPr="0073469F" w:rsidRDefault="00AF7F7F" w:rsidP="00AF7F7F">
      <w:pPr>
        <w:pStyle w:val="Heading5"/>
      </w:pPr>
      <w:bookmarkStart w:id="354" w:name="_Toc20152322"/>
      <w:bookmarkStart w:id="355" w:name="_Toc27494987"/>
      <w:bookmarkStart w:id="356" w:name="_Toc36108455"/>
      <w:bookmarkStart w:id="357" w:name="_Toc73958238"/>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354"/>
      <w:bookmarkEnd w:id="355"/>
      <w:bookmarkEnd w:id="356"/>
      <w:bookmarkEnd w:id="357"/>
    </w:p>
    <w:p w14:paraId="2DAED4F0" w14:textId="77777777" w:rsidR="00AF7F7F" w:rsidRPr="0073469F" w:rsidRDefault="00AF7F7F" w:rsidP="00AF7F7F">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w:t>
      </w:r>
    </w:p>
    <w:p w14:paraId="272BC525"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5536DAA2" w14:textId="77777777" w:rsidR="00AF7F7F" w:rsidRDefault="00AF7F7F" w:rsidP="00AF7F7F">
      <w:r w:rsidRPr="0073469F">
        <w:t xml:space="preserve">The </w:t>
      </w:r>
      <w:r>
        <w:t>MCVideo</w:t>
      </w:r>
      <w:r w:rsidRPr="0073469F">
        <w:t xml:space="preserve"> client:</w:t>
      </w:r>
    </w:p>
    <w:p w14:paraId="346E498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060871C1"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0D00B030"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6E73E851"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585B10">
        <w:t>clause</w:t>
      </w:r>
      <w:r>
        <w:t> 6.2.8.3.1.3:</w:t>
      </w:r>
    </w:p>
    <w:p w14:paraId="6FA4652F"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10CA9C5C"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47DD38A2"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0CD27612" w14:textId="77777777" w:rsidR="00AF7F7F" w:rsidRPr="0073469F" w:rsidRDefault="00AF7F7F" w:rsidP="00AF7F7F">
      <w:pPr>
        <w:pStyle w:val="Heading5"/>
        <w:rPr>
          <w:lang w:eastAsia="ko-KR"/>
        </w:rPr>
      </w:pPr>
      <w:bookmarkStart w:id="358" w:name="_Toc20152323"/>
      <w:bookmarkStart w:id="359" w:name="_Toc27494988"/>
      <w:bookmarkStart w:id="360" w:name="_Toc36108456"/>
      <w:bookmarkStart w:id="361" w:name="_Toc73958239"/>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358"/>
      <w:bookmarkEnd w:id="359"/>
      <w:bookmarkEnd w:id="360"/>
      <w:bookmarkEnd w:id="361"/>
    </w:p>
    <w:p w14:paraId="01085481"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379E82AD" w14:textId="77777777" w:rsidR="00AF7F7F" w:rsidRDefault="00AF7F7F" w:rsidP="00AF7F7F">
      <w:pPr>
        <w:pStyle w:val="EXChar"/>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5707E7F6"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655AA7C0" w14:textId="77777777" w:rsidR="00AF7F7F" w:rsidRDefault="00AF7F7F" w:rsidP="00AF7F7F">
      <w:pPr>
        <w:pStyle w:val="Heading5Char"/>
      </w:pPr>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61E2535B"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42A4A565"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4169FDA4" w14:textId="77777777" w:rsidR="00AF7F7F" w:rsidRDefault="00AF7F7F" w:rsidP="00AF7F7F">
      <w:pPr>
        <w:pStyle w:val="B2"/>
      </w:pPr>
      <w:r>
        <w:t>a)</w:t>
      </w:r>
      <w:r>
        <w:tab/>
        <w:t xml:space="preserve">if the identified </w:t>
      </w:r>
      <w:r>
        <w:rPr>
          <w:lang w:eastAsia="ko-KR"/>
        </w:rPr>
        <w:t>MCVideo ID is found</w:t>
      </w:r>
      <w:r>
        <w:t>:</w:t>
      </w:r>
    </w:p>
    <w:p w14:paraId="1A345047" w14:textId="77777777" w:rsidR="00AF7F7F" w:rsidRDefault="00AF7F7F" w:rsidP="00AF7F7F">
      <w:pPr>
        <w:pStyle w:val="B3"/>
      </w:pPr>
      <w:r>
        <w:t>i)</w:t>
      </w:r>
      <w:r>
        <w:tab/>
        <w:t>shall retrieve the</w:t>
      </w:r>
      <w:r w:rsidR="00585B10">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63F86325"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4B007ADA"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6C75D310"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7F2EECCB"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463F1BCF" w14:textId="77777777" w:rsidR="005F2A3E" w:rsidRDefault="005F2A3E" w:rsidP="005F2A3E">
      <w:pPr>
        <w:pStyle w:val="Heading3"/>
      </w:pPr>
      <w:bookmarkStart w:id="362" w:name="_Toc20152324"/>
      <w:bookmarkStart w:id="363" w:name="_Toc27494989"/>
      <w:bookmarkStart w:id="364" w:name="_Toc36108457"/>
      <w:bookmarkStart w:id="365" w:name="_Toc73958240"/>
      <w:r>
        <w:t>6.2.9</w:t>
      </w:r>
      <w:r w:rsidRPr="0073469F">
        <w:tab/>
      </w:r>
      <w:r>
        <w:t>Location information</w:t>
      </w:r>
      <w:bookmarkEnd w:id="362"/>
      <w:bookmarkEnd w:id="363"/>
      <w:bookmarkEnd w:id="364"/>
      <w:bookmarkEnd w:id="365"/>
    </w:p>
    <w:p w14:paraId="7E1ABBF9" w14:textId="77777777" w:rsidR="005F2A3E" w:rsidRPr="006C461B" w:rsidRDefault="005F2A3E" w:rsidP="005F2A3E">
      <w:pPr>
        <w:pStyle w:val="Heading4"/>
      </w:pPr>
      <w:bookmarkStart w:id="366" w:name="_Toc20152325"/>
      <w:bookmarkStart w:id="367" w:name="_Toc27494990"/>
      <w:bookmarkStart w:id="368" w:name="_Toc36108458"/>
      <w:bookmarkStart w:id="369" w:name="_Toc73958241"/>
      <w:r>
        <w:t>6.2.9.1</w:t>
      </w:r>
      <w:r>
        <w:tab/>
        <w:t>Location information for location reporting</w:t>
      </w:r>
      <w:bookmarkEnd w:id="366"/>
      <w:bookmarkEnd w:id="367"/>
      <w:bookmarkEnd w:id="368"/>
      <w:bookmarkEnd w:id="369"/>
    </w:p>
    <w:p w14:paraId="62AA2F40"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5E38464" w14:textId="77777777" w:rsidR="005F2A3E" w:rsidRDefault="005F2A3E" w:rsidP="005F2A3E">
      <w:pPr>
        <w:rPr>
          <w:lang w:eastAsia="ko-KR"/>
        </w:rPr>
      </w:pPr>
      <w:r>
        <w:rPr>
          <w:lang w:eastAsia="ko-KR"/>
        </w:rPr>
        <w:t>The MCVideo client:</w:t>
      </w:r>
    </w:p>
    <w:p w14:paraId="745AB782"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573EE57E"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22F708F0" w14:textId="77777777" w:rsidR="00A41BFA" w:rsidRPr="0073469F" w:rsidRDefault="00A41BFA" w:rsidP="00A41BFA">
      <w:pPr>
        <w:pStyle w:val="Heading2"/>
      </w:pPr>
      <w:bookmarkStart w:id="370" w:name="_Toc20152326"/>
      <w:bookmarkStart w:id="371" w:name="_Toc27494991"/>
      <w:bookmarkStart w:id="372" w:name="_Toc36108459"/>
      <w:bookmarkStart w:id="373" w:name="_Toc73958242"/>
      <w:r w:rsidRPr="0073469F">
        <w:t>6.3</w:t>
      </w:r>
      <w:r w:rsidRPr="0073469F">
        <w:tab/>
      </w:r>
      <w:r>
        <w:t>MCVideo</w:t>
      </w:r>
      <w:r w:rsidRPr="0073469F">
        <w:t xml:space="preserve"> server procedures</w:t>
      </w:r>
      <w:bookmarkEnd w:id="370"/>
      <w:bookmarkEnd w:id="371"/>
      <w:bookmarkEnd w:id="372"/>
      <w:bookmarkEnd w:id="373"/>
    </w:p>
    <w:p w14:paraId="7A1EA3D2" w14:textId="77777777" w:rsidR="004E5CE9" w:rsidRPr="0073469F" w:rsidRDefault="004E5CE9" w:rsidP="004E5CE9">
      <w:pPr>
        <w:pStyle w:val="Heading3"/>
      </w:pPr>
      <w:bookmarkStart w:id="374" w:name="_Toc20152327"/>
      <w:bookmarkStart w:id="375" w:name="_Toc27494992"/>
      <w:bookmarkStart w:id="376" w:name="_Toc36108460"/>
      <w:bookmarkStart w:id="377" w:name="_Toc73958243"/>
      <w:r w:rsidRPr="0073469F">
        <w:t>6.3.1</w:t>
      </w:r>
      <w:r w:rsidRPr="0073469F">
        <w:tab/>
        <w:t xml:space="preserve">Distinction of requests sent to the </w:t>
      </w:r>
      <w:r>
        <w:t>MCVideo</w:t>
      </w:r>
      <w:r w:rsidRPr="0073469F">
        <w:t xml:space="preserve"> server</w:t>
      </w:r>
      <w:bookmarkEnd w:id="374"/>
      <w:bookmarkEnd w:id="375"/>
      <w:bookmarkEnd w:id="376"/>
      <w:bookmarkEnd w:id="377"/>
    </w:p>
    <w:p w14:paraId="047F97D1" w14:textId="77777777" w:rsidR="004E5CE9" w:rsidRPr="0073469F" w:rsidRDefault="004E5CE9" w:rsidP="004E5CE9">
      <w:pPr>
        <w:pStyle w:val="Heading4"/>
      </w:pPr>
      <w:bookmarkStart w:id="378" w:name="_Toc20152328"/>
      <w:bookmarkStart w:id="379" w:name="_Toc27494993"/>
      <w:bookmarkStart w:id="380" w:name="_Toc36108461"/>
      <w:bookmarkStart w:id="381" w:name="_Toc73958244"/>
      <w:r w:rsidRPr="0073469F">
        <w:t>6.3.1</w:t>
      </w:r>
      <w:r w:rsidRPr="0073469F">
        <w:rPr>
          <w:rFonts w:eastAsia="Malgun Gothic"/>
        </w:rPr>
        <w:t>.1</w:t>
      </w:r>
      <w:r w:rsidRPr="0073469F">
        <w:tab/>
        <w:t>SIP INVITE request</w:t>
      </w:r>
      <w:bookmarkEnd w:id="378"/>
      <w:bookmarkEnd w:id="379"/>
      <w:bookmarkEnd w:id="380"/>
      <w:bookmarkEnd w:id="381"/>
    </w:p>
    <w:p w14:paraId="2DEFEF63"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68BF873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16B382E1"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B0BE29" w14:textId="77777777" w:rsidR="004E5CE9" w:rsidRPr="004E5CE9" w:rsidRDefault="004E5CE9" w:rsidP="004E5CE9">
      <w:pPr>
        <w:pStyle w:val="B1"/>
        <w:rPr>
          <w:lang w:val="en-GB"/>
        </w:rPr>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3A7C3596"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r>
        <w:t xml:space="preserve"> </w:t>
      </w:r>
      <w:r w:rsidR="00786869">
        <w:t>and</w:t>
      </w:r>
    </w:p>
    <w:p w14:paraId="4A209DB9" w14:textId="77777777" w:rsidR="004E5CE9" w:rsidRPr="00786869" w:rsidRDefault="00786869" w:rsidP="00786869">
      <w:pPr>
        <w:pStyle w:val="B1"/>
        <w:rPr>
          <w:lang w:val="en-GB"/>
        </w:rPr>
      </w:pPr>
      <w:r>
        <w:rPr>
          <w:rFonts w:hint="eastAsia"/>
          <w:lang w:eastAsia="zh-CN"/>
        </w:rPr>
        <w:t>-</w:t>
      </w:r>
      <w:r>
        <w:tab/>
        <w:t xml:space="preserve">SIP INVITE </w:t>
      </w:r>
      <w:r w:rsidRPr="0012144D">
        <w:t>requests routed to the controlling MC</w:t>
      </w:r>
      <w:r>
        <w:t>Video</w:t>
      </w:r>
      <w:r w:rsidRPr="0012144D">
        <w:t xml:space="preserve"> function as a result of PSI routing on the originating side in accordance with the originating </w:t>
      </w:r>
      <w:r>
        <w:t>procedures as specified in 3GPP</w:t>
      </w:r>
      <w:r w:rsidRPr="0073469F">
        <w:t> </w:t>
      </w:r>
      <w:r w:rsidRPr="0012144D">
        <w:t>TS</w:t>
      </w:r>
      <w:r w:rsidRPr="0073469F">
        <w:t> </w:t>
      </w:r>
      <w:r w:rsidRPr="0012144D">
        <w:t>24.229</w:t>
      </w:r>
      <w:r w:rsidRPr="0073469F">
        <w:t> </w:t>
      </w:r>
      <w:r w:rsidRPr="0012144D">
        <w:t>[</w:t>
      </w:r>
      <w:r>
        <w:t>11</w:t>
      </w:r>
      <w:r w:rsidRPr="0012144D">
        <w:t>], or as a result of direct PSI routing, in accordance with the termination procedures as specified in 3GPP</w:t>
      </w:r>
      <w:r w:rsidRPr="0073469F">
        <w:t> </w:t>
      </w:r>
      <w:r w:rsidRPr="0012144D">
        <w:t>TS</w:t>
      </w:r>
      <w:r w:rsidRPr="0073469F">
        <w:t> </w:t>
      </w:r>
      <w:r w:rsidRPr="0012144D">
        <w:t>24.229</w:t>
      </w:r>
      <w:r w:rsidRPr="0073469F">
        <w:t> </w:t>
      </w:r>
      <w:r>
        <w:t>[11</w:t>
      </w:r>
      <w:r w:rsidRPr="0012144D">
        <w:t>],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p>
    <w:p w14:paraId="604FA111" w14:textId="77777777" w:rsidR="004E5CE9" w:rsidRPr="0073469F" w:rsidRDefault="004E5CE9" w:rsidP="004E5CE9">
      <w:pPr>
        <w:pStyle w:val="Heading4"/>
        <w:rPr>
          <w:noProof/>
        </w:rPr>
      </w:pPr>
      <w:bookmarkStart w:id="382" w:name="_Toc20152329"/>
      <w:bookmarkStart w:id="383" w:name="_Toc27494994"/>
      <w:bookmarkStart w:id="384" w:name="_Toc36108462"/>
      <w:bookmarkStart w:id="385" w:name="_Toc73958245"/>
      <w:r w:rsidRPr="0073469F">
        <w:rPr>
          <w:noProof/>
        </w:rPr>
        <w:t>6.3.1.</w:t>
      </w:r>
      <w:r>
        <w:rPr>
          <w:noProof/>
          <w:lang w:val="en-GB"/>
        </w:rPr>
        <w:t>2</w:t>
      </w:r>
      <w:r w:rsidRPr="0073469F">
        <w:rPr>
          <w:noProof/>
        </w:rPr>
        <w:tab/>
        <w:t>SIP MESSAGE request</w:t>
      </w:r>
      <w:bookmarkEnd w:id="382"/>
      <w:bookmarkEnd w:id="383"/>
      <w:bookmarkEnd w:id="384"/>
      <w:bookmarkEnd w:id="385"/>
    </w:p>
    <w:p w14:paraId="69E2E15D"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3FECA4F8"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7481A56B"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2CB3E638"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0C93BF00"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B130F83"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4546C405"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46DACCD5"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52F0D920"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CC680FB"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664F0DA6"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01CB8BE0"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14:paraId="78C1B96F" w14:textId="77777777" w:rsidR="004E5CE9" w:rsidRPr="0073469F" w:rsidRDefault="004E5CE9" w:rsidP="004E5CE9">
      <w:pPr>
        <w:pStyle w:val="Heading4"/>
        <w:rPr>
          <w:noProof/>
        </w:rPr>
      </w:pPr>
      <w:bookmarkStart w:id="386" w:name="_Toc20152330"/>
      <w:bookmarkStart w:id="387" w:name="_Toc27494995"/>
      <w:bookmarkStart w:id="388" w:name="_Toc36108463"/>
      <w:bookmarkStart w:id="389" w:name="_Toc73958246"/>
      <w:r w:rsidRPr="0073469F">
        <w:rPr>
          <w:noProof/>
        </w:rPr>
        <w:t>6.3.1.</w:t>
      </w:r>
      <w:r>
        <w:rPr>
          <w:noProof/>
          <w:lang w:val="en-GB"/>
        </w:rPr>
        <w:t>3</w:t>
      </w:r>
      <w:r w:rsidRPr="0073469F">
        <w:rPr>
          <w:noProof/>
        </w:rPr>
        <w:tab/>
        <w:t xml:space="preserve">SIP </w:t>
      </w:r>
      <w:r>
        <w:rPr>
          <w:noProof/>
        </w:rPr>
        <w:t>SUBSCRIBE</w:t>
      </w:r>
      <w:r w:rsidRPr="0073469F">
        <w:rPr>
          <w:noProof/>
        </w:rPr>
        <w:t xml:space="preserve"> request</w:t>
      </w:r>
      <w:bookmarkEnd w:id="386"/>
      <w:bookmarkEnd w:id="387"/>
      <w:bookmarkEnd w:id="388"/>
      <w:bookmarkEnd w:id="389"/>
    </w:p>
    <w:p w14:paraId="3AF3C5D9"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34F9DD3D"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70A94AF8"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14:paraId="29ADF5D2"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14:paraId="11BC3828" w14:textId="77777777" w:rsidR="004E5CE9" w:rsidRPr="0073469F" w:rsidRDefault="004E5CE9" w:rsidP="004E5CE9">
      <w:pPr>
        <w:pStyle w:val="Heading3"/>
      </w:pPr>
      <w:bookmarkStart w:id="390" w:name="_Toc20152331"/>
      <w:bookmarkStart w:id="391" w:name="_Toc27494996"/>
      <w:bookmarkStart w:id="392" w:name="_Toc36108464"/>
      <w:bookmarkStart w:id="393" w:name="_Toc73958247"/>
      <w:r w:rsidRPr="0073469F">
        <w:t>6.3.2</w:t>
      </w:r>
      <w:r w:rsidRPr="0073469F">
        <w:tab/>
        <w:t xml:space="preserve">Participating </w:t>
      </w:r>
      <w:r>
        <w:t>MCVideo</w:t>
      </w:r>
      <w:r w:rsidRPr="0073469F">
        <w:t xml:space="preserve"> Function</w:t>
      </w:r>
      <w:bookmarkEnd w:id="390"/>
      <w:bookmarkEnd w:id="391"/>
      <w:bookmarkEnd w:id="392"/>
      <w:bookmarkEnd w:id="393"/>
    </w:p>
    <w:p w14:paraId="7CC31937" w14:textId="77777777" w:rsidR="004E5CE9" w:rsidRPr="0073469F" w:rsidRDefault="004E5CE9" w:rsidP="004E5CE9">
      <w:pPr>
        <w:pStyle w:val="Heading4"/>
        <w:rPr>
          <w:rFonts w:eastAsia="Malgun Gothic"/>
        </w:rPr>
      </w:pPr>
      <w:bookmarkStart w:id="394" w:name="_Toc20152332"/>
      <w:bookmarkStart w:id="395" w:name="_Toc27494997"/>
      <w:bookmarkStart w:id="396" w:name="_Toc36108465"/>
      <w:bookmarkStart w:id="397" w:name="_Toc73958248"/>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394"/>
      <w:bookmarkEnd w:id="395"/>
      <w:bookmarkEnd w:id="396"/>
      <w:bookmarkEnd w:id="397"/>
    </w:p>
    <w:p w14:paraId="63AB4625" w14:textId="77777777" w:rsidR="004E5CE9" w:rsidRPr="0073469F" w:rsidRDefault="004E5CE9" w:rsidP="004E5CE9">
      <w:pPr>
        <w:pStyle w:val="Heading5"/>
      </w:pPr>
      <w:bookmarkStart w:id="398" w:name="_Toc20152333"/>
      <w:bookmarkStart w:id="399" w:name="_Toc27494998"/>
      <w:bookmarkStart w:id="400" w:name="_Toc36108466"/>
      <w:bookmarkStart w:id="401" w:name="_Toc73958249"/>
      <w:r w:rsidRPr="0073469F">
        <w:t>6.3.2.1.1</w:t>
      </w:r>
      <w:r w:rsidRPr="0073469F">
        <w:tab/>
        <w:t>SDP offer generation</w:t>
      </w:r>
      <w:bookmarkEnd w:id="398"/>
      <w:bookmarkEnd w:id="399"/>
      <w:bookmarkEnd w:id="400"/>
      <w:bookmarkEnd w:id="401"/>
    </w:p>
    <w:p w14:paraId="3CAEDA53" w14:textId="77777777" w:rsidR="004E5CE9" w:rsidRPr="0073469F" w:rsidRDefault="004E5CE9" w:rsidP="004E5CE9">
      <w:pPr>
        <w:pStyle w:val="Heading6"/>
      </w:pPr>
      <w:bookmarkStart w:id="402" w:name="_Toc20152334"/>
      <w:bookmarkStart w:id="403" w:name="_Toc27494999"/>
      <w:bookmarkStart w:id="404" w:name="_Toc36108467"/>
      <w:bookmarkStart w:id="405" w:name="_Toc73958250"/>
      <w:r w:rsidRPr="0073469F">
        <w:t>6.3.2.1.1.1</w:t>
      </w:r>
      <w:r w:rsidRPr="0073469F">
        <w:tab/>
        <w:t>On-demand session</w:t>
      </w:r>
      <w:bookmarkEnd w:id="402"/>
      <w:bookmarkEnd w:id="403"/>
      <w:bookmarkEnd w:id="404"/>
      <w:bookmarkEnd w:id="405"/>
    </w:p>
    <w:p w14:paraId="1AFA76AD" w14:textId="77777777" w:rsidR="004E5CE9" w:rsidRPr="0073469F" w:rsidRDefault="004E5CE9" w:rsidP="004E5CE9">
      <w:r w:rsidRPr="0073469F">
        <w:t xml:space="preserve">This </w:t>
      </w:r>
      <w:r w:rsidR="00585B10">
        <w:t>clause</w:t>
      </w:r>
      <w:r w:rsidRPr="0073469F">
        <w:t xml:space="preserve"> is referenced from other </w:t>
      </w:r>
      <w:r w:rsidR="00585B10">
        <w:t>clause</w:t>
      </w:r>
      <w:r w:rsidRPr="0073469F">
        <w:t>s.</w:t>
      </w:r>
    </w:p>
    <w:p w14:paraId="15A77A21"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55050F11"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3E1FD92A"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66DAFFDD"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7A96B8CB"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033C3916"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866C5DA"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59C11343"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5F0CE4BA" w14:textId="77777777" w:rsidR="004E5CE9" w:rsidRPr="00231460" w:rsidRDefault="004E5CE9" w:rsidP="004E5CE9">
      <w:pPr>
        <w:pStyle w:val="B1"/>
      </w:pPr>
      <w:r>
        <w:t>3)</w:t>
      </w:r>
      <w:r>
        <w:tab/>
        <w:t>shall contain an "a=key-mgmt" attribute field with a "mikey" attribute value, if present in the received SDP offer.</w:t>
      </w:r>
    </w:p>
    <w:p w14:paraId="0CAFA949" w14:textId="77777777" w:rsidR="004E5CE9" w:rsidRPr="0073469F" w:rsidRDefault="004E5CE9" w:rsidP="004E5CE9">
      <w:pPr>
        <w:pStyle w:val="Heading5"/>
      </w:pPr>
      <w:bookmarkStart w:id="406" w:name="_Toc20152335"/>
      <w:bookmarkStart w:id="407" w:name="_Toc27495000"/>
      <w:bookmarkStart w:id="408" w:name="_Toc36108468"/>
      <w:bookmarkStart w:id="409" w:name="_Toc73958251"/>
      <w:r w:rsidRPr="0073469F">
        <w:t>6.3.2.1.2</w:t>
      </w:r>
      <w:r w:rsidRPr="0073469F">
        <w:tab/>
        <w:t>SDP answer generation</w:t>
      </w:r>
      <w:bookmarkEnd w:id="406"/>
      <w:bookmarkEnd w:id="407"/>
      <w:bookmarkEnd w:id="408"/>
      <w:bookmarkEnd w:id="409"/>
    </w:p>
    <w:p w14:paraId="49FE16B5" w14:textId="77777777" w:rsidR="004E5CE9" w:rsidRPr="0073469F" w:rsidRDefault="004E5CE9" w:rsidP="004E5CE9">
      <w:pPr>
        <w:pStyle w:val="Heading6"/>
      </w:pPr>
      <w:bookmarkStart w:id="410" w:name="_Toc20152336"/>
      <w:bookmarkStart w:id="411" w:name="_Toc27495001"/>
      <w:bookmarkStart w:id="412" w:name="_Toc36108469"/>
      <w:bookmarkStart w:id="413" w:name="_Toc73958252"/>
      <w:r w:rsidRPr="0073469F">
        <w:t>6.3.2.1.2.1</w:t>
      </w:r>
      <w:r w:rsidRPr="0073469F">
        <w:tab/>
        <w:t>On-demand session</w:t>
      </w:r>
      <w:bookmarkEnd w:id="410"/>
      <w:bookmarkEnd w:id="411"/>
      <w:bookmarkEnd w:id="412"/>
      <w:bookmarkEnd w:id="413"/>
    </w:p>
    <w:p w14:paraId="33B9F8A5"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00849216"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78E4F5AF"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02B2346A"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09916C80"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2AFC2180" w14:textId="77777777" w:rsidR="004E5CE9" w:rsidRPr="0073469F" w:rsidRDefault="004E5CE9" w:rsidP="004E5CE9">
      <w:pPr>
        <w:pStyle w:val="Heading5"/>
        <w:rPr>
          <w:rFonts w:eastAsia="Malgun Gothic"/>
        </w:rPr>
      </w:pPr>
      <w:bookmarkStart w:id="414" w:name="_Toc20152337"/>
      <w:bookmarkStart w:id="415" w:name="_Toc27495002"/>
      <w:bookmarkStart w:id="416" w:name="_Toc36108470"/>
      <w:bookmarkStart w:id="417" w:name="_Toc73958253"/>
      <w:r w:rsidRPr="0073469F">
        <w:rPr>
          <w:rFonts w:eastAsia="Malgun Gothic"/>
        </w:rPr>
        <w:t>6.3.2.1.3</w:t>
      </w:r>
      <w:r w:rsidRPr="0073469F">
        <w:rPr>
          <w:rFonts w:eastAsia="Malgun Gothic"/>
        </w:rPr>
        <w:tab/>
        <w:t>Sending an INVITE request on receipt of an INVITE request</w:t>
      </w:r>
      <w:bookmarkEnd w:id="414"/>
      <w:bookmarkEnd w:id="415"/>
      <w:bookmarkEnd w:id="416"/>
      <w:bookmarkEnd w:id="417"/>
    </w:p>
    <w:p w14:paraId="259E0269" w14:textId="77777777" w:rsidR="004E5CE9" w:rsidRPr="0073469F" w:rsidRDefault="004E5CE9" w:rsidP="004E5CE9">
      <w:r w:rsidRPr="0073469F">
        <w:t xml:space="preserve">This </w:t>
      </w:r>
      <w:r w:rsidR="00585B10">
        <w:t>clause</w:t>
      </w:r>
      <w:r w:rsidRPr="0073469F">
        <w:t xml:space="preserve"> is referenced from other procedures.</w:t>
      </w:r>
    </w:p>
    <w:p w14:paraId="39CF355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5D3E6631"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3DE359A4"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55F2BB5F" w14:textId="77777777" w:rsidR="004E5CE9" w:rsidRPr="0073469F" w:rsidRDefault="004E5CE9" w:rsidP="004E5CE9">
      <w:pPr>
        <w:pStyle w:val="B1"/>
      </w:pPr>
      <w:r w:rsidRPr="0073469F">
        <w:t>3)</w:t>
      </w:r>
      <w:r w:rsidRPr="0073469F">
        <w:tab/>
        <w:t>shall include the option tag "timer" in the Supported header field;</w:t>
      </w:r>
    </w:p>
    <w:p w14:paraId="5C0B20B3"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31F2502A"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37FA2CA1"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138F005F"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700DF4DB"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6277662D"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1997A67D" w14:textId="77777777" w:rsidR="004E5CE9" w:rsidRPr="0073469F" w:rsidRDefault="004E5CE9" w:rsidP="004E5CE9">
      <w:pPr>
        <w:pStyle w:val="Heading5"/>
        <w:rPr>
          <w:rFonts w:eastAsia="Malgun Gothic"/>
        </w:rPr>
      </w:pPr>
      <w:bookmarkStart w:id="418" w:name="_Toc20152338"/>
      <w:bookmarkStart w:id="419" w:name="_Toc27495003"/>
      <w:bookmarkStart w:id="420" w:name="_Toc36108471"/>
      <w:bookmarkStart w:id="421" w:name="_Toc73958254"/>
      <w:r w:rsidRPr="0073469F">
        <w:rPr>
          <w:rFonts w:eastAsia="Malgun Gothic"/>
        </w:rPr>
        <w:t>6.3.2.1.</w:t>
      </w:r>
      <w:r>
        <w:rPr>
          <w:rFonts w:eastAsia="Malgun Gothic"/>
          <w:lang w:val="en-GB"/>
        </w:rPr>
        <w:t>4</w:t>
      </w:r>
      <w:r w:rsidRPr="0073469F">
        <w:rPr>
          <w:rFonts w:eastAsia="Malgun Gothic"/>
        </w:rPr>
        <w:tab/>
        <w:t>Response to an INVITE request</w:t>
      </w:r>
      <w:bookmarkEnd w:id="418"/>
      <w:bookmarkEnd w:id="419"/>
      <w:bookmarkEnd w:id="420"/>
      <w:bookmarkEnd w:id="421"/>
    </w:p>
    <w:p w14:paraId="69DAD097" w14:textId="77777777" w:rsidR="004E5CE9" w:rsidRPr="0073469F" w:rsidRDefault="004E5CE9" w:rsidP="004E5CE9">
      <w:pPr>
        <w:pStyle w:val="Heading6"/>
      </w:pPr>
      <w:bookmarkStart w:id="422" w:name="_Toc20152339"/>
      <w:bookmarkStart w:id="423" w:name="_Toc27495004"/>
      <w:bookmarkStart w:id="424" w:name="_Toc36108472"/>
      <w:bookmarkStart w:id="425" w:name="_Toc73958255"/>
      <w:r w:rsidRPr="0073469F">
        <w:t>6.3.2.1.</w:t>
      </w:r>
      <w:r>
        <w:rPr>
          <w:lang w:val="en-GB"/>
        </w:rPr>
        <w:t>4</w:t>
      </w:r>
      <w:r w:rsidRPr="0073469F">
        <w:t>.1</w:t>
      </w:r>
      <w:r w:rsidRPr="0073469F">
        <w:tab/>
        <w:t>Provisional responses</w:t>
      </w:r>
      <w:bookmarkEnd w:id="422"/>
      <w:bookmarkEnd w:id="423"/>
      <w:bookmarkEnd w:id="424"/>
      <w:bookmarkEnd w:id="425"/>
    </w:p>
    <w:p w14:paraId="0A812021" w14:textId="77777777" w:rsidR="004E5CE9" w:rsidRPr="0073469F" w:rsidRDefault="004E5CE9" w:rsidP="004E5CE9">
      <w:pPr>
        <w:pStyle w:val="NO"/>
      </w:pPr>
      <w:r w:rsidRPr="0073469F">
        <w:t>NOTE:</w:t>
      </w:r>
      <w:r w:rsidRPr="0073469F">
        <w:tab/>
        <w:t xml:space="preserve">This </w:t>
      </w:r>
      <w:r w:rsidR="00585B10">
        <w:t>clause</w:t>
      </w:r>
      <w:r w:rsidRPr="0073469F">
        <w:t xml:space="preserve"> is referenced from other procedures</w:t>
      </w:r>
    </w:p>
    <w:p w14:paraId="16BA3B5A"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0183A95E" w14:textId="77777777" w:rsidR="004E5CE9" w:rsidRPr="0073469F" w:rsidRDefault="004E5CE9" w:rsidP="004E5CE9">
      <w:pPr>
        <w:pStyle w:val="B1"/>
      </w:pPr>
      <w:r>
        <w:t>1</w:t>
      </w:r>
      <w:r w:rsidRPr="0073469F">
        <w:t>)</w:t>
      </w:r>
      <w:r w:rsidRPr="0073469F">
        <w:tab/>
        <w:t>shall include the following in the Contact header field:</w:t>
      </w:r>
    </w:p>
    <w:p w14:paraId="33051B12"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65EC438D"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33E85E8A" w14:textId="77777777" w:rsidR="004E5CE9" w:rsidRPr="0073469F" w:rsidRDefault="004E5CE9" w:rsidP="004E5CE9">
      <w:pPr>
        <w:pStyle w:val="B2"/>
      </w:pPr>
      <w:r w:rsidRPr="0073469F">
        <w:t>c)</w:t>
      </w:r>
      <w:r w:rsidRPr="0073469F">
        <w:tab/>
        <w:t>the isfocus media feature tag; and</w:t>
      </w:r>
    </w:p>
    <w:p w14:paraId="747F9BE9"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5E8D3A4B"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6B024ACD" w14:textId="77777777" w:rsidR="004E5CE9" w:rsidRDefault="004E5CE9" w:rsidP="004E5CE9">
      <w:pPr>
        <w:pStyle w:val="B1"/>
      </w:pPr>
      <w:r w:rsidRPr="0073469F">
        <w:t>3)</w:t>
      </w:r>
      <w:r w:rsidRPr="0073469F">
        <w:tab/>
        <w:t xml:space="preserve">may include a Resource-Share header field in accordance with </w:t>
      </w:r>
      <w:r w:rsidR="00585B10">
        <w:t>clause</w:t>
      </w:r>
      <w:r w:rsidRPr="0073469F">
        <w:t> 5.7.1.20.2 in 3GPP TS 24.229 [</w:t>
      </w:r>
      <w:r>
        <w:rPr>
          <w:rFonts w:hint="eastAsia"/>
          <w:lang w:eastAsia="zh-CN"/>
        </w:rPr>
        <w:t>11</w:t>
      </w:r>
      <w:r w:rsidRPr="0073469F">
        <w:t>]</w:t>
      </w:r>
      <w:r>
        <w:t>; and</w:t>
      </w:r>
    </w:p>
    <w:p w14:paraId="51FC8877"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00C2FF2" w14:textId="77777777" w:rsidR="004E5CE9" w:rsidRPr="0073469F" w:rsidRDefault="004E5CE9" w:rsidP="004E5CE9">
      <w:pPr>
        <w:pStyle w:val="Heading6"/>
      </w:pPr>
      <w:bookmarkStart w:id="426" w:name="_Toc20152340"/>
      <w:bookmarkStart w:id="427" w:name="_Toc27495005"/>
      <w:bookmarkStart w:id="428" w:name="_Toc36108473"/>
      <w:bookmarkStart w:id="429" w:name="_Toc73958256"/>
      <w:r w:rsidRPr="0073469F">
        <w:t>6.3.2.1.</w:t>
      </w:r>
      <w:r>
        <w:rPr>
          <w:lang w:val="en-GB"/>
        </w:rPr>
        <w:t>4</w:t>
      </w:r>
      <w:r w:rsidRPr="0073469F">
        <w:t>.2</w:t>
      </w:r>
      <w:r w:rsidRPr="0073469F">
        <w:tab/>
        <w:t>Final response</w:t>
      </w:r>
      <w:bookmarkEnd w:id="426"/>
      <w:bookmarkEnd w:id="427"/>
      <w:bookmarkEnd w:id="428"/>
      <w:bookmarkEnd w:id="429"/>
    </w:p>
    <w:p w14:paraId="4E983446" w14:textId="77777777" w:rsidR="004E5CE9" w:rsidRPr="0073469F" w:rsidRDefault="004E5CE9" w:rsidP="004E5CE9">
      <w:r w:rsidRPr="0073469F">
        <w:t xml:space="preserve">This </w:t>
      </w:r>
      <w:r w:rsidR="00585B10">
        <w:t>clause</w:t>
      </w:r>
      <w:r w:rsidRPr="0073469F">
        <w:t xml:space="preserve"> is referenced from other procedures</w:t>
      </w:r>
      <w:r>
        <w:t>.</w:t>
      </w:r>
    </w:p>
    <w:p w14:paraId="401A47B5"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4B3DC245" w14:textId="77777777" w:rsidR="004E5CE9" w:rsidRPr="0073469F" w:rsidRDefault="004E5CE9" w:rsidP="004E5CE9">
      <w:pPr>
        <w:pStyle w:val="B1"/>
      </w:pPr>
      <w:r w:rsidRPr="0073469F">
        <w:t>1)</w:t>
      </w:r>
      <w:r w:rsidRPr="0073469F">
        <w:tab/>
        <w:t>shall include the option tag "timer" in a Require header field;</w:t>
      </w:r>
    </w:p>
    <w:p w14:paraId="1B52B0E7"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4E594D9B" w14:textId="77777777" w:rsidR="004E5CE9" w:rsidRPr="0073469F" w:rsidRDefault="004E5CE9" w:rsidP="004E5CE9">
      <w:pPr>
        <w:pStyle w:val="B1"/>
      </w:pPr>
      <w:r>
        <w:t>3</w:t>
      </w:r>
      <w:r w:rsidRPr="0073469F">
        <w:t>)</w:t>
      </w:r>
      <w:r w:rsidRPr="0073469F">
        <w:tab/>
        <w:t>shall include the following in the Contact header field:</w:t>
      </w:r>
    </w:p>
    <w:p w14:paraId="53031C48"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3960E25A"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54D87B9F" w14:textId="77777777" w:rsidR="004E5CE9" w:rsidRPr="0073469F" w:rsidRDefault="004E5CE9" w:rsidP="004E5CE9">
      <w:pPr>
        <w:pStyle w:val="B2"/>
      </w:pPr>
      <w:r w:rsidRPr="0073469F">
        <w:t>c)</w:t>
      </w:r>
      <w:r w:rsidRPr="0073469F">
        <w:tab/>
        <w:t>the isfocus media feature tag;</w:t>
      </w:r>
    </w:p>
    <w:p w14:paraId="100B764E"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22C64543"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2B5BD449" w14:textId="77777777" w:rsidR="004E5CE9" w:rsidRPr="00051803" w:rsidRDefault="004E5CE9" w:rsidP="004E5CE9">
      <w:pPr>
        <w:pStyle w:val="B1"/>
      </w:pPr>
      <w:r>
        <w:t>6</w:t>
      </w:r>
      <w:r w:rsidRPr="0073469F">
        <w:t>)</w:t>
      </w:r>
      <w:r w:rsidRPr="0073469F">
        <w:tab/>
        <w:t xml:space="preserve">may include a Resource-Share header field in accordance with </w:t>
      </w:r>
      <w:r w:rsidR="00585B10">
        <w:t>clause</w:t>
      </w:r>
      <w:r w:rsidRPr="0073469F">
        <w:t> 5.7.1.20.2 in 3GPP TS 24.229 [</w:t>
      </w:r>
      <w:r>
        <w:rPr>
          <w:rFonts w:hint="eastAsia"/>
          <w:lang w:eastAsia="zh-CN"/>
        </w:rPr>
        <w:t>11</w:t>
      </w:r>
      <w:r w:rsidRPr="0073469F">
        <w:t>]</w:t>
      </w:r>
      <w:r>
        <w:t>; and</w:t>
      </w:r>
    </w:p>
    <w:p w14:paraId="7CEBD027"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7D9D6DFD" w14:textId="77777777" w:rsidR="004E5CE9" w:rsidRPr="0073469F" w:rsidRDefault="004E5CE9" w:rsidP="004E5CE9">
      <w:pPr>
        <w:pStyle w:val="Heading5"/>
        <w:rPr>
          <w:lang w:eastAsia="ko-KR"/>
        </w:rPr>
      </w:pPr>
      <w:bookmarkStart w:id="430" w:name="_Toc20152341"/>
      <w:bookmarkStart w:id="431" w:name="_Toc27495006"/>
      <w:bookmarkStart w:id="432" w:name="_Toc36108474"/>
      <w:bookmarkStart w:id="433" w:name="_Toc73958257"/>
      <w:r w:rsidRPr="0073469F">
        <w:rPr>
          <w:lang w:eastAsia="ko-KR"/>
        </w:rPr>
        <w:t>6.3.2.1.</w:t>
      </w:r>
      <w:r>
        <w:rPr>
          <w:lang w:val="en-GB"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430"/>
      <w:bookmarkEnd w:id="431"/>
      <w:bookmarkEnd w:id="432"/>
      <w:bookmarkEnd w:id="433"/>
    </w:p>
    <w:p w14:paraId="1B916CA3"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35016815"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1202B051"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0C32E03B"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16D0F1E1" w14:textId="77777777" w:rsidR="004E5CE9"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r>
        <w:rPr>
          <w:lang w:eastAsia="ko-KR"/>
        </w:rPr>
        <w:t xml:space="preserve"> </w:t>
      </w:r>
    </w:p>
    <w:p w14:paraId="68DC1249"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5DB67AA5" w14:textId="77777777" w:rsidR="004E5CE9" w:rsidRPr="0073469F" w:rsidRDefault="00BF342D" w:rsidP="004E5CE9">
      <w:pPr>
        <w:pStyle w:val="B1"/>
      </w:pPr>
      <w:r w:rsidRPr="00BF342D">
        <w:rPr>
          <w:lang w:val="en-GB"/>
        </w:rPr>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C8BFD02"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176133C" w14:textId="77777777" w:rsidR="004E5CE9" w:rsidRPr="0073469F" w:rsidRDefault="004E5CE9" w:rsidP="004E5CE9">
      <w:pPr>
        <w:pStyle w:val="Heading5"/>
        <w:rPr>
          <w:lang w:eastAsia="ko-KR"/>
        </w:rPr>
      </w:pPr>
      <w:bookmarkStart w:id="434" w:name="_Toc20152342"/>
      <w:bookmarkStart w:id="435" w:name="_Toc27495007"/>
      <w:bookmarkStart w:id="436" w:name="_Toc36108475"/>
      <w:bookmarkStart w:id="437" w:name="_Toc73958258"/>
      <w:r w:rsidRPr="0073469F">
        <w:t>6.3.2.1.</w:t>
      </w:r>
      <w:r>
        <w:rPr>
          <w:lang w:val="en-GB"/>
        </w:rPr>
        <w:t>6</w:t>
      </w:r>
      <w:r w:rsidRPr="0073469F">
        <w:tab/>
      </w:r>
      <w:r w:rsidRPr="0073469F">
        <w:rPr>
          <w:lang w:eastAsia="ko-KR"/>
        </w:rPr>
        <w:t>Priority call conditions</w:t>
      </w:r>
      <w:bookmarkEnd w:id="434"/>
      <w:bookmarkEnd w:id="435"/>
      <w:bookmarkEnd w:id="436"/>
      <w:bookmarkEnd w:id="437"/>
    </w:p>
    <w:p w14:paraId="09CCD904" w14:textId="77777777" w:rsidR="00BF342D" w:rsidRPr="003F692C" w:rsidRDefault="00BF342D" w:rsidP="00BF342D">
      <w:pPr>
        <w:pStyle w:val="Heading6"/>
        <w:rPr>
          <w:lang w:eastAsia="ko-KR"/>
        </w:rPr>
      </w:pPr>
      <w:bookmarkStart w:id="438" w:name="_Toc20152343"/>
      <w:bookmarkStart w:id="439" w:name="_Toc27495008"/>
      <w:bookmarkStart w:id="440" w:name="_Toc36108476"/>
      <w:bookmarkStart w:id="441" w:name="_Toc73958259"/>
      <w:r>
        <w:rPr>
          <w:lang w:eastAsia="ko-KR"/>
        </w:rPr>
        <w:t>6.3.2.1.</w:t>
      </w:r>
      <w:r>
        <w:rPr>
          <w:lang w:val="en-US" w:eastAsia="ko-KR"/>
        </w:rPr>
        <w:t>6</w:t>
      </w:r>
      <w:r>
        <w:rPr>
          <w:lang w:eastAsia="ko-KR"/>
        </w:rPr>
        <w:t>.0</w:t>
      </w:r>
      <w:r>
        <w:rPr>
          <w:lang w:eastAsia="ko-KR"/>
        </w:rPr>
        <w:tab/>
        <w:t>General</w:t>
      </w:r>
      <w:bookmarkEnd w:id="438"/>
      <w:bookmarkEnd w:id="439"/>
      <w:bookmarkEnd w:id="440"/>
      <w:bookmarkEnd w:id="441"/>
    </w:p>
    <w:p w14:paraId="12AE175E" w14:textId="77777777" w:rsidR="004E5CE9" w:rsidRDefault="004E5CE9" w:rsidP="004E5CE9">
      <w:pPr>
        <w:rPr>
          <w:lang w:eastAsia="ko-KR"/>
        </w:rPr>
      </w:pPr>
      <w:r w:rsidRPr="0073469F">
        <w:rPr>
          <w:lang w:eastAsia="ko-KR"/>
        </w:rPr>
        <w:t xml:space="preserve">This </w:t>
      </w:r>
      <w:r w:rsidR="00585B10">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BC32B5E" w14:textId="77777777" w:rsidR="004E5CE9" w:rsidRDefault="004E5CE9" w:rsidP="004E5CE9">
      <w:pPr>
        <w:pStyle w:val="Heading6"/>
      </w:pPr>
      <w:bookmarkStart w:id="442" w:name="_Toc20152344"/>
      <w:bookmarkStart w:id="443" w:name="_Toc27495009"/>
      <w:bookmarkStart w:id="444" w:name="_Toc36108477"/>
      <w:bookmarkStart w:id="445" w:name="_Toc73958260"/>
      <w:r>
        <w:t>6.3.2.1.</w:t>
      </w:r>
      <w:r>
        <w:rPr>
          <w:lang w:val="en-GB"/>
        </w:rPr>
        <w:t>6</w:t>
      </w:r>
      <w:r>
        <w:t>.1</w:t>
      </w:r>
      <w:r>
        <w:tab/>
      </w:r>
      <w:r w:rsidRPr="0073469F">
        <w:tab/>
      </w:r>
      <w:r w:rsidRPr="00612970">
        <w:t>Determining authorisation for originating a priority group call</w:t>
      </w:r>
      <w:bookmarkEnd w:id="442"/>
      <w:bookmarkEnd w:id="443"/>
      <w:bookmarkEnd w:id="444"/>
      <w:bookmarkEnd w:id="445"/>
    </w:p>
    <w:p w14:paraId="49639428"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C37A8A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4E4E24F9"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6ED4C89"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789DE2B5"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5C0F29C5"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CC259AF"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56F776B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6E92837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05CACB39"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4FE2EC66"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4F93E2B7"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776D6244" w14:textId="77777777" w:rsidR="004E5CE9" w:rsidRPr="008052D6" w:rsidRDefault="004E5CE9" w:rsidP="004E5CE9">
      <w:pPr>
        <w:pStyle w:val="Heading6"/>
      </w:pPr>
      <w:bookmarkStart w:id="446" w:name="_Toc20152345"/>
      <w:bookmarkStart w:id="447" w:name="_Toc27495010"/>
      <w:bookmarkStart w:id="448" w:name="_Toc36108478"/>
      <w:bookmarkStart w:id="449" w:name="_Toc73958261"/>
      <w:r>
        <w:rPr>
          <w:lang w:eastAsia="ko-KR"/>
        </w:rPr>
        <w:t>6.3.2.1.</w:t>
      </w:r>
      <w:r>
        <w:rPr>
          <w:lang w:val="en-GB" w:eastAsia="ko-KR"/>
        </w:rPr>
        <w:t>6</w:t>
      </w:r>
      <w:r>
        <w:rPr>
          <w:lang w:eastAsia="ko-KR"/>
        </w:rPr>
        <w:t>.2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46"/>
      <w:bookmarkEnd w:id="447"/>
      <w:bookmarkEnd w:id="448"/>
      <w:bookmarkEnd w:id="449"/>
    </w:p>
    <w:p w14:paraId="3A5FB819"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0526786B"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2FE6527A" w14:textId="77777777" w:rsidR="004E5CE9"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r>
        <w:t xml:space="preserve"> </w:t>
      </w:r>
    </w:p>
    <w:p w14:paraId="31F6CF3D"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6479247C"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16799446"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5139F222"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70ADEBD" w14:textId="77777777" w:rsidR="004E5CE9" w:rsidRPr="003C20F6" w:rsidRDefault="004E5CE9" w:rsidP="004E5CE9">
      <w:pPr>
        <w:pStyle w:val="Heading6"/>
        <w:rPr>
          <w:lang w:eastAsia="ko-KR"/>
        </w:rPr>
      </w:pPr>
      <w:bookmarkStart w:id="450" w:name="_Toc20152346"/>
      <w:bookmarkStart w:id="451" w:name="_Toc27495011"/>
      <w:bookmarkStart w:id="452" w:name="_Toc36108479"/>
      <w:bookmarkStart w:id="453" w:name="_Toc73958262"/>
      <w:r>
        <w:rPr>
          <w:lang w:eastAsia="ko-KR"/>
        </w:rPr>
        <w:t>6.3.2.1.</w:t>
      </w:r>
      <w:r>
        <w:rPr>
          <w:lang w:val="en-GB" w:eastAsia="ko-KR"/>
        </w:rPr>
        <w:t>6</w:t>
      </w:r>
      <w:r>
        <w:rPr>
          <w:lang w:eastAsia="ko-KR"/>
        </w:rPr>
        <w:t>.3</w:t>
      </w:r>
      <w:r w:rsidRPr="003C20F6">
        <w:rPr>
          <w:lang w:eastAsia="ko-KR"/>
        </w:rPr>
        <w:tab/>
        <w:t>Validate priority request parameters</w:t>
      </w:r>
      <w:bookmarkEnd w:id="450"/>
      <w:bookmarkEnd w:id="451"/>
      <w:bookmarkEnd w:id="452"/>
      <w:bookmarkEnd w:id="453"/>
    </w:p>
    <w:p w14:paraId="370FD114" w14:textId="77777777" w:rsidR="004E5CE9" w:rsidRPr="007E484F" w:rsidRDefault="004E5CE9" w:rsidP="004E5CE9">
      <w:pPr>
        <w:rPr>
          <w:lang w:eastAsia="ko-KR"/>
        </w:rPr>
      </w:pPr>
      <w:r w:rsidRPr="007E484F">
        <w:rPr>
          <w:lang w:eastAsia="ko-KR"/>
        </w:rPr>
        <w:t xml:space="preserve">This </w:t>
      </w:r>
      <w:r w:rsidR="00585B10">
        <w:rPr>
          <w:lang w:eastAsia="ko-KR"/>
        </w:rPr>
        <w:t>clause</w:t>
      </w:r>
      <w:r w:rsidRPr="007E484F">
        <w:rPr>
          <w:lang w:eastAsia="ko-KR"/>
        </w:rPr>
        <w:t xml:space="preserve"> is referenced from other procedures.</w:t>
      </w:r>
    </w:p>
    <w:p w14:paraId="74D4ACA0"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585B10">
        <w:t>clause</w:t>
      </w:r>
      <w:r w:rsidRPr="0073469F">
        <w:t> </w:t>
      </w:r>
      <w:r>
        <w:t>6.3.3.1.17.</w:t>
      </w:r>
    </w:p>
    <w:p w14:paraId="1DEF7774" w14:textId="77777777" w:rsidR="004E5CE9" w:rsidRDefault="004E5CE9" w:rsidP="004E5CE9">
      <w:pPr>
        <w:pStyle w:val="Heading6"/>
        <w:rPr>
          <w:lang w:eastAsia="ko-KR"/>
        </w:rPr>
      </w:pPr>
      <w:bookmarkStart w:id="454" w:name="_Toc20152347"/>
      <w:bookmarkStart w:id="455" w:name="_Toc27495012"/>
      <w:bookmarkStart w:id="456" w:name="_Toc36108480"/>
      <w:bookmarkStart w:id="457" w:name="_Toc73958263"/>
      <w:r>
        <w:rPr>
          <w:lang w:eastAsia="ko-KR"/>
        </w:rPr>
        <w:t>6.3.2.1.</w:t>
      </w:r>
      <w:r>
        <w:rPr>
          <w:lang w:val="en-GB" w:eastAsia="ko-KR"/>
        </w:rPr>
        <w:t>6</w:t>
      </w:r>
      <w:r>
        <w:rPr>
          <w:lang w:eastAsia="ko-KR"/>
        </w:rPr>
        <w:t>.4</w:t>
      </w:r>
      <w:r w:rsidRPr="00E352B4">
        <w:rPr>
          <w:lang w:eastAsia="ko-KR"/>
        </w:rPr>
        <w:tab/>
      </w:r>
      <w:r>
        <w:rPr>
          <w:lang w:eastAsia="ko-KR"/>
        </w:rPr>
        <w:t>Retrieving Resource-Priority header field values</w:t>
      </w:r>
      <w:bookmarkEnd w:id="454"/>
      <w:bookmarkEnd w:id="455"/>
      <w:bookmarkEnd w:id="456"/>
      <w:bookmarkEnd w:id="457"/>
    </w:p>
    <w:p w14:paraId="06C66467" w14:textId="77777777" w:rsidR="004E5CE9" w:rsidRPr="007E484F" w:rsidRDefault="004E5CE9" w:rsidP="004E5CE9">
      <w:pPr>
        <w:rPr>
          <w:lang w:eastAsia="ko-KR"/>
        </w:rPr>
      </w:pPr>
      <w:r w:rsidRPr="007E484F">
        <w:rPr>
          <w:lang w:eastAsia="ko-KR"/>
        </w:rPr>
        <w:t xml:space="preserve">This </w:t>
      </w:r>
      <w:r w:rsidR="00585B10">
        <w:rPr>
          <w:lang w:eastAsia="ko-KR"/>
        </w:rPr>
        <w:t>clause</w:t>
      </w:r>
      <w:r w:rsidRPr="007E484F">
        <w:rPr>
          <w:lang w:eastAsia="ko-KR"/>
        </w:rPr>
        <w:t xml:space="preserve"> is referenced from other procedures.</w:t>
      </w:r>
    </w:p>
    <w:p w14:paraId="04066CEF"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585B10">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058DB211" w14:textId="77777777" w:rsidR="00012903" w:rsidRPr="003331B3" w:rsidRDefault="00012903" w:rsidP="00012903">
      <w:pPr>
        <w:pStyle w:val="Heading5"/>
        <w:rPr>
          <w:lang w:eastAsia="ko-KR"/>
        </w:rPr>
      </w:pPr>
      <w:bookmarkStart w:id="458" w:name="_Toc20152348"/>
      <w:bookmarkStart w:id="459" w:name="_Toc27495013"/>
      <w:bookmarkStart w:id="460" w:name="_Toc36108481"/>
      <w:bookmarkStart w:id="461" w:name="_Toc73958264"/>
      <w:r>
        <w:rPr>
          <w:lang w:eastAsia="ko-KR"/>
        </w:rPr>
        <w:t>6.3.2.1.</w:t>
      </w:r>
      <w:r>
        <w:rPr>
          <w:lang w:val="en-GB" w:eastAsia="ko-KR"/>
        </w:rPr>
        <w:t>7</w:t>
      </w:r>
      <w:r w:rsidRPr="0073469F">
        <w:rPr>
          <w:lang w:eastAsia="ko-KR"/>
        </w:rPr>
        <w:tab/>
      </w:r>
      <w:r>
        <w:rPr>
          <w:lang w:eastAsia="ko-KR"/>
        </w:rPr>
        <w:t>Generating a SIP re-INVITE request on receipt of a SIP re-INVITE request</w:t>
      </w:r>
      <w:bookmarkEnd w:id="458"/>
      <w:bookmarkEnd w:id="459"/>
      <w:bookmarkEnd w:id="460"/>
      <w:bookmarkEnd w:id="461"/>
    </w:p>
    <w:p w14:paraId="27F4F438" w14:textId="77777777" w:rsidR="00012903" w:rsidRPr="00653764" w:rsidRDefault="00012903" w:rsidP="00012903">
      <w:r w:rsidRPr="00653764">
        <w:t xml:space="preserve">This </w:t>
      </w:r>
      <w:r w:rsidR="00585B10">
        <w:t>clause</w:t>
      </w:r>
      <w:r w:rsidRPr="00653764">
        <w:t xml:space="preserve"> is referenced from other procedures.</w:t>
      </w:r>
    </w:p>
    <w:p w14:paraId="7B49CB1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59019E94"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2E2D709A"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20459FCF"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2A109634" w14:textId="77777777" w:rsidR="00012903" w:rsidRPr="00FE11AE" w:rsidRDefault="00012903" w:rsidP="00012903">
      <w:pPr>
        <w:pStyle w:val="Heading5"/>
        <w:rPr>
          <w:rFonts w:eastAsia="Malgun Gothic"/>
        </w:rPr>
      </w:pPr>
      <w:bookmarkStart w:id="462" w:name="_Toc20152349"/>
      <w:bookmarkStart w:id="463" w:name="_Toc27495014"/>
      <w:bookmarkStart w:id="464" w:name="_Toc36108482"/>
      <w:bookmarkStart w:id="465" w:name="_Toc73958265"/>
      <w:r w:rsidRPr="00FE11AE">
        <w:rPr>
          <w:rFonts w:eastAsia="Malgun Gothic"/>
        </w:rPr>
        <w:t>6.3.2.1.</w:t>
      </w:r>
      <w:r>
        <w:rPr>
          <w:rFonts w:eastAsia="Malgun Gothic"/>
          <w:lang w:val="en-GB"/>
        </w:rPr>
        <w:t>8</w:t>
      </w:r>
      <w:r w:rsidRPr="00FE11AE">
        <w:rPr>
          <w:rFonts w:eastAsia="Malgun Gothic"/>
        </w:rPr>
        <w:tab/>
        <w:t>Sending a SIP INVITE request on receipt of SIP 3xx response</w:t>
      </w:r>
      <w:bookmarkEnd w:id="462"/>
      <w:bookmarkEnd w:id="463"/>
      <w:bookmarkEnd w:id="464"/>
      <w:bookmarkEnd w:id="465"/>
    </w:p>
    <w:p w14:paraId="595EFFBD" w14:textId="77777777" w:rsidR="00012903" w:rsidRPr="00FE11AE" w:rsidRDefault="00012903" w:rsidP="00012903">
      <w:r w:rsidRPr="00FE11AE">
        <w:t xml:space="preserve">This </w:t>
      </w:r>
      <w:r w:rsidR="00585B10">
        <w:t>clause</w:t>
      </w:r>
      <w:r w:rsidRPr="00FE11AE">
        <w:t xml:space="preserve"> is referenced from other procedures.</w:t>
      </w:r>
    </w:p>
    <w:p w14:paraId="2C85CE01" w14:textId="77777777" w:rsidR="00012903" w:rsidRPr="00FE11AE" w:rsidRDefault="00012903" w:rsidP="00012903">
      <w:r w:rsidRPr="00FE11AE">
        <w:t>Upon:</w:t>
      </w:r>
    </w:p>
    <w:p w14:paraId="243CB5C3"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4815B28F"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0370050D"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7B7E62D1" w14:textId="77777777" w:rsidR="00012903" w:rsidRPr="009524AB" w:rsidRDefault="00012903" w:rsidP="00012903">
      <w:pPr>
        <w:pStyle w:val="B2"/>
      </w:pPr>
      <w:r w:rsidRPr="009524AB">
        <w:t>a)</w:t>
      </w:r>
      <w:r w:rsidRPr="009524AB">
        <w:tab/>
        <w:t xml:space="preserve">a Contact header field containing a </w:t>
      </w:r>
      <w:r>
        <w:t>SIP</w:t>
      </w:r>
      <w:r w:rsidR="00FB2B00">
        <w:t xml:space="preserve"> </w:t>
      </w:r>
      <w:r>
        <w:t>URI</w:t>
      </w:r>
      <w:r w:rsidRPr="009524AB">
        <w:t>; and</w:t>
      </w:r>
    </w:p>
    <w:p w14:paraId="3AA1D460" w14:textId="77777777" w:rsidR="00012903" w:rsidRPr="009524AB" w:rsidRDefault="00012903" w:rsidP="00012903">
      <w:pPr>
        <w:pStyle w:val="B2"/>
      </w:pPr>
      <w:r w:rsidRPr="009524AB">
        <w:t>b)</w:t>
      </w:r>
      <w:r w:rsidRPr="009524AB">
        <w:tab/>
        <w:t>an application/vnd.3gpp.</w:t>
      </w:r>
      <w:r>
        <w:t>mcvideo</w:t>
      </w:r>
      <w:r w:rsidRPr="009524AB">
        <w:t>-info+xml MIME body with an &lt;</w:t>
      </w:r>
      <w:r>
        <w:t>mcvideo</w:t>
      </w:r>
      <w:r w:rsidRPr="009524AB">
        <w:t>-request-uri&gt; element</w:t>
      </w:r>
      <w:r>
        <w:t>;</w:t>
      </w:r>
    </w:p>
    <w:p w14:paraId="6D5D48CE" w14:textId="77777777" w:rsidR="00012903" w:rsidRPr="009524AB" w:rsidRDefault="00012903" w:rsidP="00012903">
      <w:r>
        <w:t>t</w:t>
      </w:r>
      <w:r w:rsidRPr="009524AB">
        <w:t xml:space="preserve">he participating </w:t>
      </w:r>
      <w:r>
        <w:t>MCVideo</w:t>
      </w:r>
      <w:r w:rsidRPr="009524AB">
        <w:t xml:space="preserve"> function:</w:t>
      </w:r>
    </w:p>
    <w:p w14:paraId="2EBEF030"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6E1123E5"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229B0CD1"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314774E2" w14:textId="77777777" w:rsidR="00012903" w:rsidRPr="009524AB" w:rsidRDefault="00012903" w:rsidP="00012903">
      <w:pPr>
        <w:pStyle w:val="B1"/>
      </w:pPr>
      <w:r w:rsidRPr="009524AB">
        <w:t>4)</w:t>
      </w:r>
      <w:r w:rsidRPr="009524AB">
        <w:tab/>
        <w:t>shall include the option tag "timer" in the Supported header field;</w:t>
      </w:r>
    </w:p>
    <w:p w14:paraId="1D5BDC78"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68259D51" w14:textId="77777777" w:rsidR="00012903" w:rsidRDefault="00012903" w:rsidP="00012903">
      <w:pPr>
        <w:pStyle w:val="B1"/>
      </w:pPr>
      <w:r w:rsidRPr="009524AB">
        <w:t>6)</w:t>
      </w:r>
      <w:r w:rsidRPr="009524AB">
        <w:tab/>
        <w:t>shall include the g.3gpp.</w:t>
      </w:r>
      <w:r>
        <w:t>mcvideo</w:t>
      </w:r>
      <w:r w:rsidRPr="009524AB">
        <w:t xml:space="preserve"> media feature tag into the Contact header field of the outgoing SIP INVITE request;</w:t>
      </w:r>
    </w:p>
    <w:p w14:paraId="06110F56"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578600BA"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4AD6B909"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2A856377"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5A4593DC"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Pr>
          <w:lang w:val="sv-SE"/>
        </w:rPr>
        <w:t>; and</w:t>
      </w:r>
    </w:p>
    <w:p w14:paraId="3A4651A3"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36B6B794" w14:textId="77777777" w:rsidR="00012903" w:rsidRPr="0073469F" w:rsidRDefault="00012903" w:rsidP="00012903">
      <w:pPr>
        <w:pStyle w:val="Heading4"/>
        <w:rPr>
          <w:rFonts w:eastAsia="Malgun Gothic"/>
        </w:rPr>
      </w:pPr>
      <w:bookmarkStart w:id="466" w:name="_Toc20152350"/>
      <w:bookmarkStart w:id="467" w:name="_Toc27495015"/>
      <w:bookmarkStart w:id="468" w:name="_Toc36108483"/>
      <w:bookmarkStart w:id="469" w:name="_Toc73958266"/>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466"/>
      <w:bookmarkEnd w:id="467"/>
      <w:bookmarkEnd w:id="468"/>
      <w:bookmarkEnd w:id="469"/>
    </w:p>
    <w:p w14:paraId="1AAD68AF" w14:textId="77777777" w:rsidR="00012903" w:rsidRPr="0073469F" w:rsidRDefault="00012903" w:rsidP="00012903">
      <w:pPr>
        <w:pStyle w:val="Heading5"/>
      </w:pPr>
      <w:bookmarkStart w:id="470" w:name="_Toc20152351"/>
      <w:bookmarkStart w:id="471" w:name="_Toc27495016"/>
      <w:bookmarkStart w:id="472" w:name="_Toc36108484"/>
      <w:bookmarkStart w:id="473" w:name="_Toc73958267"/>
      <w:r w:rsidRPr="0073469F">
        <w:t>6.3.2.2.1</w:t>
      </w:r>
      <w:r w:rsidRPr="0073469F">
        <w:tab/>
        <w:t>SDP offer generation</w:t>
      </w:r>
      <w:bookmarkEnd w:id="470"/>
      <w:bookmarkEnd w:id="471"/>
      <w:bookmarkEnd w:id="472"/>
      <w:bookmarkEnd w:id="473"/>
    </w:p>
    <w:p w14:paraId="0995B2BB" w14:textId="77777777" w:rsidR="00012903" w:rsidRPr="0073469F" w:rsidRDefault="00012903" w:rsidP="00012903">
      <w:r w:rsidRPr="0073469F">
        <w:t xml:space="preserve">The participating </w:t>
      </w:r>
      <w:r>
        <w:t>MCVideo</w:t>
      </w:r>
      <w:r w:rsidRPr="0073469F">
        <w:t xml:space="preserve"> function shall follow the procedures in </w:t>
      </w:r>
      <w:r w:rsidR="00585B10">
        <w:t>clause</w:t>
      </w:r>
      <w:r w:rsidRPr="0073469F">
        <w:t> 6.3.2.1.1.</w:t>
      </w:r>
    </w:p>
    <w:p w14:paraId="4EF66967" w14:textId="77777777" w:rsidR="00012903" w:rsidRPr="0073469F" w:rsidRDefault="00012903" w:rsidP="00012903">
      <w:pPr>
        <w:pStyle w:val="Heading5"/>
      </w:pPr>
      <w:bookmarkStart w:id="474" w:name="_Toc20152352"/>
      <w:bookmarkStart w:id="475" w:name="_Toc27495017"/>
      <w:bookmarkStart w:id="476" w:name="_Toc36108485"/>
      <w:bookmarkStart w:id="477" w:name="_Toc73958268"/>
      <w:r w:rsidRPr="0073469F">
        <w:t>6.3.2.2.2</w:t>
      </w:r>
      <w:r w:rsidRPr="0073469F">
        <w:tab/>
        <w:t>SDP answer generation</w:t>
      </w:r>
      <w:bookmarkEnd w:id="474"/>
      <w:bookmarkEnd w:id="475"/>
      <w:bookmarkEnd w:id="476"/>
      <w:bookmarkEnd w:id="477"/>
    </w:p>
    <w:p w14:paraId="5E367A78" w14:textId="77777777" w:rsidR="00012903" w:rsidRPr="0073469F" w:rsidRDefault="00012903" w:rsidP="00012903">
      <w:pPr>
        <w:pStyle w:val="Heading6"/>
      </w:pPr>
      <w:bookmarkStart w:id="478" w:name="_Toc20152353"/>
      <w:bookmarkStart w:id="479" w:name="_Toc27495018"/>
      <w:bookmarkStart w:id="480" w:name="_Toc36108486"/>
      <w:bookmarkStart w:id="481" w:name="_Toc73958269"/>
      <w:r w:rsidRPr="0073469F">
        <w:t>6.3.2.2.2.1</w:t>
      </w:r>
      <w:r w:rsidRPr="0073469F">
        <w:tab/>
        <w:t>On-demand session</w:t>
      </w:r>
      <w:bookmarkEnd w:id="478"/>
      <w:bookmarkEnd w:id="479"/>
      <w:bookmarkEnd w:id="480"/>
      <w:bookmarkEnd w:id="481"/>
    </w:p>
    <w:p w14:paraId="6B053691" w14:textId="77777777" w:rsidR="00012903" w:rsidRPr="0073469F" w:rsidRDefault="00012903" w:rsidP="00012903">
      <w:r w:rsidRPr="0073469F">
        <w:t xml:space="preserve">The participating </w:t>
      </w:r>
      <w:r>
        <w:t>MCVideo</w:t>
      </w:r>
      <w:r w:rsidRPr="0073469F">
        <w:t xml:space="preserve"> function shall follow the procedures in </w:t>
      </w:r>
      <w:r w:rsidR="00585B10">
        <w:t>clause</w:t>
      </w:r>
      <w:r w:rsidRPr="0073469F">
        <w:t> 6.3.2.1.2</w:t>
      </w:r>
      <w:r>
        <w:t>.1</w:t>
      </w:r>
      <w:r w:rsidRPr="0073469F">
        <w:t>.</w:t>
      </w:r>
    </w:p>
    <w:p w14:paraId="420B44DF" w14:textId="77777777" w:rsidR="00012903" w:rsidRPr="0073469F" w:rsidRDefault="00012903" w:rsidP="00012903">
      <w:pPr>
        <w:pStyle w:val="Heading5"/>
        <w:rPr>
          <w:noProof/>
        </w:rPr>
      </w:pPr>
      <w:bookmarkStart w:id="482" w:name="_Toc20152354"/>
      <w:bookmarkStart w:id="483" w:name="_Toc27495019"/>
      <w:bookmarkStart w:id="484" w:name="_Toc36108487"/>
      <w:bookmarkStart w:id="485" w:name="_Toc73958270"/>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482"/>
      <w:bookmarkEnd w:id="483"/>
      <w:bookmarkEnd w:id="484"/>
      <w:bookmarkEnd w:id="485"/>
    </w:p>
    <w:p w14:paraId="455E03F1"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42CA01BA"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AB119DB"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5739C5DE" w14:textId="77777777" w:rsidR="00012903" w:rsidRPr="0073469F" w:rsidRDefault="00012903" w:rsidP="00012903">
      <w:pPr>
        <w:pStyle w:val="B1"/>
      </w:pPr>
      <w:r w:rsidRPr="0073469F">
        <w:t>3)</w:t>
      </w:r>
      <w:r w:rsidRPr="0073469F">
        <w:tab/>
        <w:t>shall include the option tag "timer" in the Supported header field;</w:t>
      </w:r>
    </w:p>
    <w:p w14:paraId="5E68B149" w14:textId="77777777" w:rsidR="00012903" w:rsidRPr="0073469F" w:rsidRDefault="00012903" w:rsidP="00012903">
      <w:pPr>
        <w:pStyle w:val="B1"/>
      </w:pPr>
      <w:r w:rsidRPr="0073469F">
        <w:t>4)</w:t>
      </w:r>
      <w:r w:rsidRPr="0073469F">
        <w:tab/>
        <w:t>shall include the following in the Contact header field:</w:t>
      </w:r>
    </w:p>
    <w:p w14:paraId="71661CF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5728C64"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680D5FC" w14:textId="77777777" w:rsidR="00012903" w:rsidRPr="0073469F" w:rsidRDefault="00012903" w:rsidP="00012903">
      <w:pPr>
        <w:pStyle w:val="B2"/>
      </w:pPr>
      <w:r w:rsidRPr="0073469F">
        <w:t>c)</w:t>
      </w:r>
      <w:r w:rsidRPr="0073469F">
        <w:tab/>
        <w:t>the isfocus media feature tag;</w:t>
      </w:r>
    </w:p>
    <w:p w14:paraId="579DEF8D"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60FBC73E"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3617794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3D938363"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5F243F76" w14:textId="77777777" w:rsidR="00012903" w:rsidRPr="0073469F" w:rsidRDefault="00012903" w:rsidP="00012903">
      <w:pPr>
        <w:pStyle w:val="B1"/>
      </w:pPr>
      <w:r>
        <w:t>7</w:t>
      </w:r>
      <w:r w:rsidRPr="0073469F">
        <w:t>)</w:t>
      </w:r>
      <w:r w:rsidRPr="0073469F">
        <w:tab/>
        <w:t xml:space="preserve">may include a Resource-Share header field in accordance with </w:t>
      </w:r>
      <w:r w:rsidR="00585B10">
        <w:t>clause</w:t>
      </w:r>
      <w:r w:rsidRPr="0073469F">
        <w:t> 5.7.1.20.3 in 3GPP </w:t>
      </w:r>
      <w:r>
        <w:t>TS 24.229 [11]</w:t>
      </w:r>
      <w:r w:rsidRPr="0073469F">
        <w:t>; and</w:t>
      </w:r>
    </w:p>
    <w:p w14:paraId="0CA36B2F"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53B154" w14:textId="77777777" w:rsidR="00012903" w:rsidRPr="0073469F" w:rsidRDefault="00012903" w:rsidP="00012903">
      <w:pPr>
        <w:pStyle w:val="Heading5"/>
      </w:pPr>
      <w:bookmarkStart w:id="486" w:name="_Toc20152355"/>
      <w:bookmarkStart w:id="487" w:name="_Toc27495020"/>
      <w:bookmarkStart w:id="488" w:name="_Toc36108488"/>
      <w:bookmarkStart w:id="489" w:name="_Toc73958271"/>
      <w:r w:rsidRPr="0073469F">
        <w:t>6.3.2.2.4</w:t>
      </w:r>
      <w:r w:rsidRPr="0073469F">
        <w:tab/>
        <w:t>Response to a SIP INVITE request</w:t>
      </w:r>
      <w:bookmarkEnd w:id="486"/>
      <w:bookmarkEnd w:id="487"/>
      <w:bookmarkEnd w:id="488"/>
      <w:bookmarkEnd w:id="489"/>
    </w:p>
    <w:p w14:paraId="49C6D9C1" w14:textId="77777777" w:rsidR="00012903" w:rsidRPr="0073469F" w:rsidRDefault="00012903" w:rsidP="00012903">
      <w:pPr>
        <w:pStyle w:val="Heading6"/>
        <w:rPr>
          <w:lang w:eastAsia="ko-KR"/>
        </w:rPr>
      </w:pPr>
      <w:bookmarkStart w:id="490" w:name="_Toc20152356"/>
      <w:bookmarkStart w:id="491" w:name="_Toc27495021"/>
      <w:bookmarkStart w:id="492" w:name="_Toc36108489"/>
      <w:bookmarkStart w:id="493" w:name="_Toc73958272"/>
      <w:r w:rsidRPr="0073469F">
        <w:t>6.3.2.2.4.1</w:t>
      </w:r>
      <w:r w:rsidRPr="0073469F">
        <w:rPr>
          <w:lang w:eastAsia="ko-KR"/>
        </w:rPr>
        <w:tab/>
      </w:r>
      <w:r w:rsidRPr="0073469F">
        <w:t>Provisional response</w:t>
      </w:r>
      <w:bookmarkEnd w:id="490"/>
      <w:bookmarkEnd w:id="491"/>
      <w:bookmarkEnd w:id="492"/>
      <w:bookmarkEnd w:id="493"/>
    </w:p>
    <w:p w14:paraId="6C9C8CDD" w14:textId="77777777" w:rsidR="00012903" w:rsidRPr="0073469F" w:rsidRDefault="00012903" w:rsidP="00012903">
      <w:r w:rsidRPr="007B314E">
        <w:t xml:space="preserve">This </w:t>
      </w:r>
      <w:r w:rsidR="00585B10">
        <w:t>clause</w:t>
      </w:r>
      <w:r w:rsidRPr="007B314E">
        <w:t xml:space="preserve"> is referenced</w:t>
      </w:r>
      <w:r w:rsidRPr="0073469F">
        <w:t xml:space="preserve"> from other procedures</w:t>
      </w:r>
      <w:r w:rsidRPr="0073469F">
        <w:rPr>
          <w:lang w:eastAsia="ko-KR"/>
        </w:rPr>
        <w:t>.</w:t>
      </w:r>
    </w:p>
    <w:p w14:paraId="4CD4ECA0"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1F869729" w14:textId="77777777" w:rsidR="00012903" w:rsidRPr="0073469F" w:rsidRDefault="00012903" w:rsidP="00012903">
      <w:pPr>
        <w:pStyle w:val="B1"/>
      </w:pPr>
      <w:r>
        <w:t>1</w:t>
      </w:r>
      <w:r w:rsidRPr="0073469F">
        <w:t>)</w:t>
      </w:r>
      <w:r w:rsidRPr="0073469F">
        <w:tab/>
        <w:t>shall include the following in the Contact header field:</w:t>
      </w:r>
    </w:p>
    <w:p w14:paraId="0961BBFE"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0575A651"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D7A16E5"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1FCCFBC7"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5E3B7B2" w14:textId="77777777" w:rsidR="00012903" w:rsidRPr="0073469F" w:rsidRDefault="00012903" w:rsidP="00012903">
      <w:pPr>
        <w:pStyle w:val="Heading6"/>
      </w:pPr>
      <w:bookmarkStart w:id="494" w:name="_Toc20152357"/>
      <w:bookmarkStart w:id="495" w:name="_Toc27495022"/>
      <w:bookmarkStart w:id="496" w:name="_Toc36108490"/>
      <w:bookmarkStart w:id="497" w:name="_Toc73958273"/>
      <w:r w:rsidRPr="0073469F">
        <w:t>6.3.2.2.4.2</w:t>
      </w:r>
      <w:r w:rsidRPr="0073469F">
        <w:tab/>
        <w:t>Final response</w:t>
      </w:r>
      <w:bookmarkEnd w:id="494"/>
      <w:bookmarkEnd w:id="495"/>
      <w:bookmarkEnd w:id="496"/>
      <w:bookmarkEnd w:id="497"/>
    </w:p>
    <w:p w14:paraId="5C0AD631" w14:textId="77777777" w:rsidR="00012903" w:rsidRPr="0073469F" w:rsidRDefault="00012903" w:rsidP="00012903">
      <w:r w:rsidRPr="0073469F">
        <w:t xml:space="preserve">This </w:t>
      </w:r>
      <w:r w:rsidR="00585B10">
        <w:t>clause</w:t>
      </w:r>
      <w:r w:rsidRPr="0073469F">
        <w:t xml:space="preserve"> is referenced from other procedures.</w:t>
      </w:r>
    </w:p>
    <w:p w14:paraId="26C80E4A"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63D8E35B" w14:textId="77777777" w:rsidR="00012903" w:rsidRPr="0073469F" w:rsidRDefault="00012903" w:rsidP="00012903">
      <w:pPr>
        <w:pStyle w:val="B1"/>
      </w:pPr>
      <w:r w:rsidRPr="0073469F">
        <w:t>1)</w:t>
      </w:r>
      <w:r w:rsidRPr="0073469F">
        <w:tab/>
        <w:t>shall include the option tag "timer" in a Require header field;</w:t>
      </w:r>
    </w:p>
    <w:p w14:paraId="1296F5EC"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44652CBC" w14:textId="77777777" w:rsidR="00012903" w:rsidRPr="0073469F" w:rsidRDefault="00012903" w:rsidP="00012903">
      <w:pPr>
        <w:pStyle w:val="B1"/>
      </w:pPr>
      <w:r>
        <w:t>3</w:t>
      </w:r>
      <w:r w:rsidRPr="0073469F">
        <w:t>)</w:t>
      </w:r>
      <w:r w:rsidRPr="0073469F">
        <w:tab/>
        <w:t>shall include the following in the Contact header field:</w:t>
      </w:r>
    </w:p>
    <w:p w14:paraId="78720581"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4A2491"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3C69AE8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D589748"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0AB067C5"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2C89B667" w14:textId="77777777" w:rsidR="00012903" w:rsidRPr="0073469F" w:rsidRDefault="00012903" w:rsidP="00012903">
      <w:pPr>
        <w:pStyle w:val="Heading5"/>
      </w:pPr>
      <w:bookmarkStart w:id="498" w:name="_Toc20152358"/>
      <w:bookmarkStart w:id="499" w:name="_Toc27495023"/>
      <w:bookmarkStart w:id="500" w:name="_Toc36108491"/>
      <w:bookmarkStart w:id="501" w:name="_Toc73958274"/>
      <w:r w:rsidRPr="0073469F">
        <w:t>6.3.2.2.5</w:t>
      </w:r>
      <w:r w:rsidRPr="0073469F">
        <w:tab/>
        <w:t>Automatic Commencement Mode</w:t>
      </w:r>
      <w:bookmarkEnd w:id="498"/>
      <w:bookmarkEnd w:id="499"/>
      <w:bookmarkEnd w:id="500"/>
      <w:bookmarkEnd w:id="501"/>
    </w:p>
    <w:p w14:paraId="3A274BFC" w14:textId="77777777" w:rsidR="00012903" w:rsidRPr="0073469F" w:rsidRDefault="00012903" w:rsidP="00012903">
      <w:pPr>
        <w:pStyle w:val="Heading6"/>
      </w:pPr>
      <w:bookmarkStart w:id="502" w:name="_Toc20152359"/>
      <w:bookmarkStart w:id="503" w:name="_Toc27495024"/>
      <w:bookmarkStart w:id="504" w:name="_Toc36108492"/>
      <w:bookmarkStart w:id="505" w:name="_Toc73958275"/>
      <w:r w:rsidRPr="0073469F">
        <w:t>6.3.2.2.5.1</w:t>
      </w:r>
      <w:r w:rsidRPr="0073469F">
        <w:tab/>
        <w:t>General</w:t>
      </w:r>
      <w:bookmarkEnd w:id="502"/>
      <w:bookmarkEnd w:id="503"/>
      <w:bookmarkEnd w:id="504"/>
      <w:bookmarkEnd w:id="505"/>
    </w:p>
    <w:p w14:paraId="109ACFBA"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1E1FC97F"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4481C615"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4198EF44"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231FE32A"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195A8579"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585B10">
        <w:t>clause</w:t>
      </w:r>
      <w:r w:rsidRPr="0073469F">
        <w:t> 6.3.2.2.5.3;</w:t>
      </w:r>
      <w:r w:rsidRPr="0073469F">
        <w:rPr>
          <w:lang w:eastAsia="ko-KR"/>
        </w:rPr>
        <w:t xml:space="preserve"> or</w:t>
      </w:r>
    </w:p>
    <w:p w14:paraId="40BF23D0"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585B10">
        <w:t>clause</w:t>
      </w:r>
      <w:r w:rsidRPr="0073469F">
        <w:t> 6.3.2.2.5.2.</w:t>
      </w:r>
    </w:p>
    <w:p w14:paraId="7FCDA685" w14:textId="77777777" w:rsidR="00012903" w:rsidRPr="0073469F" w:rsidRDefault="00012903" w:rsidP="00012903">
      <w:pPr>
        <w:pStyle w:val="Heading6"/>
      </w:pPr>
      <w:bookmarkStart w:id="506" w:name="_Toc20152360"/>
      <w:bookmarkStart w:id="507" w:name="_Toc27495025"/>
      <w:bookmarkStart w:id="508" w:name="_Toc36108493"/>
      <w:bookmarkStart w:id="509" w:name="_Toc73958276"/>
      <w:r w:rsidRPr="0073469F">
        <w:t>6.3.2.2.5.2</w:t>
      </w:r>
      <w:r w:rsidRPr="0073469F">
        <w:tab/>
        <w:t>Automatic commencement for On-Demand session</w:t>
      </w:r>
      <w:bookmarkEnd w:id="506"/>
      <w:bookmarkEnd w:id="507"/>
      <w:bookmarkEnd w:id="508"/>
      <w:bookmarkEnd w:id="509"/>
    </w:p>
    <w:p w14:paraId="0F7A32DB"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5DFDBCD2" w14:textId="77777777" w:rsidR="00012903" w:rsidRDefault="00012903" w:rsidP="00012903">
      <w:pPr>
        <w:pStyle w:val="B1"/>
      </w:pPr>
      <w:r w:rsidRPr="0073469F">
        <w:t>1)</w:t>
      </w:r>
      <w:r w:rsidRPr="0073469F">
        <w:tab/>
      </w:r>
      <w:r>
        <w:t>if:</w:t>
      </w:r>
    </w:p>
    <w:p w14:paraId="6A41A625" w14:textId="77777777" w:rsidR="00012903" w:rsidRDefault="00012903" w:rsidP="00012903">
      <w:pPr>
        <w:pStyle w:val="B2"/>
      </w:pPr>
      <w:r>
        <w:t>a)</w:t>
      </w:r>
      <w:r>
        <w:tab/>
        <w:t>the incoming SIP INVITE request contained a Priv-Answer-Mode header field set to the value of "Auto";</w:t>
      </w:r>
    </w:p>
    <w:p w14:paraId="738FBBD2"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585B10">
        <w:t>clause</w:t>
      </w:r>
      <w:r>
        <w:t xml:space="preserve"> 7.3.3 or </w:t>
      </w:r>
      <w:r w:rsidR="00585B10">
        <w:t>clause</w:t>
      </w:r>
      <w:r>
        <w:t> </w:t>
      </w:r>
      <w:r w:rsidRPr="005C742E">
        <w:t>7.3.4 is set to "auto-answer"</w:t>
      </w:r>
      <w:r>
        <w:t>; or</w:t>
      </w:r>
    </w:p>
    <w:p w14:paraId="6C255415"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585B10">
        <w:t>clause</w:t>
      </w:r>
      <w:r>
        <w:t xml:space="preserve"> 7.3.3 or </w:t>
      </w:r>
      <w:r w:rsidR="00585B10">
        <w:t>clause</w:t>
      </w:r>
      <w:r>
        <w:t> </w:t>
      </w:r>
      <w:r w:rsidRPr="005C742E">
        <w:t>7.3.4 is set to "auto-answer"</w:t>
      </w:r>
      <w:r>
        <w:t>;</w:t>
      </w:r>
    </w:p>
    <w:p w14:paraId="6F179FF0" w14:textId="77777777" w:rsidR="00012903" w:rsidRDefault="00012903" w:rsidP="00012903">
      <w:pPr>
        <w:pStyle w:val="B2"/>
      </w:pPr>
      <w:r>
        <w:t>then:</w:t>
      </w:r>
    </w:p>
    <w:p w14:paraId="785FB332"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585B10">
        <w:t>clause</w:t>
      </w:r>
      <w:r w:rsidRPr="0073469F">
        <w:t> 6.3.2.2.4.1;</w:t>
      </w:r>
      <w:r>
        <w:t xml:space="preserve"> and</w:t>
      </w:r>
    </w:p>
    <w:p w14:paraId="0A6A6C7E"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FD0E3D5" w14:textId="77777777" w:rsidR="00012903" w:rsidRDefault="00012903" w:rsidP="00012903">
      <w:pPr>
        <w:pStyle w:val="B2"/>
      </w:pPr>
      <w:r>
        <w:t>b</w:t>
      </w:r>
      <w:r w:rsidRPr="0073469F">
        <w:t>)</w:t>
      </w:r>
      <w:r w:rsidRPr="0073469F">
        <w:tab/>
        <w:t>shall set the P-Answer-State header field to "Unconfirmed" in the SIP 183 (Session Progress) response;</w:t>
      </w:r>
    </w:p>
    <w:p w14:paraId="7BC135D8"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3E3BAD02"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585B10">
        <w:t>clause</w:t>
      </w:r>
      <w:r w:rsidRPr="0073469F">
        <w:t> 6.3.2.2.3;</w:t>
      </w:r>
    </w:p>
    <w:p w14:paraId="1269043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61D36754"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585B10">
        <w:t>clause</w:t>
      </w:r>
      <w:r w:rsidRPr="002E1C46">
        <w:t> 6.3.2.2.9 to include any MIME bodies in the received SIP INVITE request</w:t>
      </w:r>
      <w:r>
        <w:t>, into the outgoing SIP INVITE request</w:t>
      </w:r>
      <w:r w:rsidRPr="0073469F">
        <w:rPr>
          <w:lang w:eastAsia="ko-KR"/>
        </w:rPr>
        <w:t>;</w:t>
      </w:r>
    </w:p>
    <w:p w14:paraId="062FE7F2"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76E1EE00"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547473F4"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585B10">
        <w:t>clause</w:t>
      </w:r>
      <w:r>
        <w:t xml:space="preserve"> 7.3.3 or </w:t>
      </w:r>
      <w:r w:rsidR="00585B10">
        <w:t>clause</w:t>
      </w:r>
      <w:r>
        <w:t> </w:t>
      </w:r>
      <w:r w:rsidRPr="005C742E">
        <w:t>7.3.4 is set to "auto-answer"</w:t>
      </w:r>
      <w:r>
        <w:t>, shall set the Answer-Mode header field to "Auto" in the outgoing SIP INVITE request;</w:t>
      </w:r>
    </w:p>
    <w:p w14:paraId="12913E85"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585B10">
        <w:t>clause</w:t>
      </w:r>
      <w:r w:rsidRPr="0073469F">
        <w:t> 6.3.2.2.1;</w:t>
      </w:r>
    </w:p>
    <w:p w14:paraId="691836DA"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60FD2E6C"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6BEACE48"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29F89353"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403891AC"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55394801"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118C2402"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484E2BCE"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79F357D2"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077D1944"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585B10">
        <w:t>clause</w:t>
      </w:r>
      <w:r w:rsidRPr="0073469F">
        <w:t> 6.3.2.2.4.2;</w:t>
      </w:r>
    </w:p>
    <w:p w14:paraId="653EF07C"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585B10">
        <w:t>clause</w:t>
      </w:r>
      <w:r w:rsidRPr="0073469F">
        <w:t> 6.3.2.2.2.1;</w:t>
      </w:r>
    </w:p>
    <w:p w14:paraId="3A9CBA63" w14:textId="77777777" w:rsidR="00012903" w:rsidRPr="00813964" w:rsidRDefault="00012903" w:rsidP="00012903">
      <w:pPr>
        <w:pStyle w:val="B1"/>
      </w:pPr>
      <w:r>
        <w:t>3)</w:t>
      </w:r>
      <w:r>
        <w:tab/>
        <w:t>shall copy the P-Asserted-Identity header field from the incoming SIP 200 (OK) response to the outgoing SIP 200 (OK) response;</w:t>
      </w:r>
    </w:p>
    <w:p w14:paraId="29A72CAD"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0D69B1FB"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2ADDA87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4941B72" w14:textId="77777777" w:rsidR="00012903" w:rsidRPr="0073469F" w:rsidRDefault="00012903" w:rsidP="00012903">
      <w:pPr>
        <w:pStyle w:val="Heading5"/>
      </w:pPr>
      <w:bookmarkStart w:id="510" w:name="_Toc20152361"/>
      <w:bookmarkStart w:id="511" w:name="_Toc27495026"/>
      <w:bookmarkStart w:id="512" w:name="_Toc36108494"/>
      <w:bookmarkStart w:id="513" w:name="_Toc73958277"/>
      <w:r w:rsidRPr="0073469F">
        <w:t>6.3.2.2.6</w:t>
      </w:r>
      <w:r w:rsidRPr="0073469F">
        <w:tab/>
        <w:t>Manual Commencement Mode</w:t>
      </w:r>
      <w:bookmarkEnd w:id="510"/>
      <w:bookmarkEnd w:id="511"/>
      <w:bookmarkEnd w:id="512"/>
      <w:bookmarkEnd w:id="513"/>
    </w:p>
    <w:p w14:paraId="10EDABD3" w14:textId="77777777" w:rsidR="00012903" w:rsidRPr="0073469F" w:rsidRDefault="00012903" w:rsidP="00012903">
      <w:pPr>
        <w:pStyle w:val="Heading6"/>
      </w:pPr>
      <w:bookmarkStart w:id="514" w:name="_Toc20152362"/>
      <w:bookmarkStart w:id="515" w:name="_Toc27495027"/>
      <w:bookmarkStart w:id="516" w:name="_Toc36108495"/>
      <w:bookmarkStart w:id="517" w:name="_Toc73958278"/>
      <w:r w:rsidRPr="0073469F">
        <w:t>6.3.2.2.6.1</w:t>
      </w:r>
      <w:r w:rsidRPr="0073469F">
        <w:tab/>
        <w:t>General</w:t>
      </w:r>
      <w:bookmarkEnd w:id="514"/>
      <w:bookmarkEnd w:id="515"/>
      <w:bookmarkEnd w:id="516"/>
      <w:bookmarkEnd w:id="517"/>
    </w:p>
    <w:p w14:paraId="08E5751A"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65CA29CE" w14:textId="77777777" w:rsidR="00012903" w:rsidRPr="0073469F" w:rsidRDefault="00012903" w:rsidP="00012903">
      <w:pPr>
        <w:pStyle w:val="B1"/>
      </w:pPr>
      <w:r w:rsidRPr="0073469F">
        <w:rPr>
          <w:lang w:eastAsia="ko-KR"/>
        </w:rPr>
        <w:t>1</w:t>
      </w:r>
      <w:r w:rsidRPr="0073469F">
        <w:t>)</w:t>
      </w:r>
      <w:r w:rsidRPr="0073469F">
        <w:tab/>
        <w:t>if:</w:t>
      </w:r>
    </w:p>
    <w:p w14:paraId="17B2A8FE"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3C09D3FE"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60168832"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5B73C698"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585B10">
        <w:t>clause</w:t>
      </w:r>
      <w:r w:rsidRPr="0073469F">
        <w:t> 6.3.2.2.6.3;</w:t>
      </w:r>
      <w:r w:rsidRPr="0073469F">
        <w:rPr>
          <w:lang w:eastAsia="ko-KR"/>
        </w:rPr>
        <w:t xml:space="preserve"> or</w:t>
      </w:r>
    </w:p>
    <w:p w14:paraId="0396ACA9"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585B10">
        <w:t>clause</w:t>
      </w:r>
      <w:r w:rsidRPr="0073469F">
        <w:t> 6.3.2.2.6.2.</w:t>
      </w:r>
    </w:p>
    <w:p w14:paraId="466A710A" w14:textId="77777777" w:rsidR="00012903" w:rsidRPr="0073469F" w:rsidRDefault="00012903" w:rsidP="00012903">
      <w:pPr>
        <w:pStyle w:val="Heading6"/>
      </w:pPr>
      <w:bookmarkStart w:id="518" w:name="_Toc20152363"/>
      <w:bookmarkStart w:id="519" w:name="_Toc27495028"/>
      <w:bookmarkStart w:id="520" w:name="_Toc36108496"/>
      <w:bookmarkStart w:id="521" w:name="_Toc73958279"/>
      <w:r w:rsidRPr="0073469F">
        <w:t>6.3.2.2.6.2</w:t>
      </w:r>
      <w:r w:rsidRPr="0073469F">
        <w:tab/>
        <w:t>Manual commencement for On-Demand session</w:t>
      </w:r>
      <w:bookmarkEnd w:id="518"/>
      <w:bookmarkEnd w:id="519"/>
      <w:bookmarkEnd w:id="520"/>
      <w:bookmarkEnd w:id="521"/>
    </w:p>
    <w:p w14:paraId="7C7F557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3BFE7EFD" w14:textId="77777777" w:rsidR="00012903" w:rsidRPr="0073469F" w:rsidRDefault="00012903" w:rsidP="00012903">
      <w:pPr>
        <w:pStyle w:val="B1"/>
      </w:pPr>
      <w:r w:rsidRPr="0073469F">
        <w:t>1)</w:t>
      </w:r>
      <w:r w:rsidRPr="0073469F">
        <w:tab/>
        <w:t xml:space="preserve">shall generate a SIP INVITE request as specified in </w:t>
      </w:r>
      <w:r w:rsidR="00585B10">
        <w:t>clause</w:t>
      </w:r>
      <w:r w:rsidRPr="0073469F">
        <w:t> 6.3.2.2.3;</w:t>
      </w:r>
    </w:p>
    <w:p w14:paraId="2D5A71C6"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01CB85CF"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585B10">
        <w:t>clause</w:t>
      </w:r>
      <w:r w:rsidRPr="002E1C46">
        <w:t> 6.3.2.2.9 to include any MIME bodies in the received SIP INVITE request;</w:t>
      </w:r>
    </w:p>
    <w:p w14:paraId="77D9179C"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5E6BAB7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585B10">
        <w:t>clause</w:t>
      </w:r>
      <w:r>
        <w:t xml:space="preserve"> 7.3.3 or </w:t>
      </w:r>
      <w:r w:rsidR="00585B10">
        <w:t>clause</w:t>
      </w:r>
      <w:r>
        <w:t> </w:t>
      </w:r>
      <w:r w:rsidRPr="005C742E">
        <w:t>7.3.4 is set to "</w:t>
      </w:r>
      <w:r>
        <w:t>manual</w:t>
      </w:r>
      <w:r w:rsidRPr="005C742E">
        <w:t>-answer"</w:t>
      </w:r>
      <w:r>
        <w:t>, shall set the Answer-Mode header field to "Manual" in the outgoing SIP INVITE request;</w:t>
      </w:r>
    </w:p>
    <w:p w14:paraId="639DE572"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3B7831DD"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0D1DB0E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585B10">
        <w:t>clause</w:t>
      </w:r>
      <w:r w:rsidR="00012903" w:rsidRPr="0073469F">
        <w:t> 6.3.2.2.1;</w:t>
      </w:r>
    </w:p>
    <w:p w14:paraId="47181137"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01594486"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58A67E7A"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064EF83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1E946E5B" w14:textId="77777777" w:rsidR="00012903" w:rsidRPr="0073469F" w:rsidRDefault="00012903" w:rsidP="00012903">
      <w:pPr>
        <w:pStyle w:val="B1"/>
      </w:pPr>
      <w:r w:rsidRPr="0073469F">
        <w:t>1)</w:t>
      </w:r>
      <w:r w:rsidRPr="0073469F">
        <w:tab/>
        <w:t xml:space="preserve">shall generate a SIP 180 (Ringing) response as specified in </w:t>
      </w:r>
      <w:r w:rsidR="00585B10">
        <w:t>clause</w:t>
      </w:r>
      <w:r w:rsidRPr="0073469F">
        <w:t> 6.3.2.2.4.1;</w:t>
      </w:r>
    </w:p>
    <w:p w14:paraId="3F5A6AE1"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0AC32111"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7AD84F28"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5761A465"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57ECA210" w14:textId="77777777" w:rsidR="00012903" w:rsidRPr="0073469F" w:rsidRDefault="00012903" w:rsidP="00012903">
      <w:pPr>
        <w:pStyle w:val="B1"/>
      </w:pPr>
      <w:r w:rsidRPr="0073469F">
        <w:t>1)</w:t>
      </w:r>
      <w:r w:rsidRPr="0073469F">
        <w:tab/>
        <w:t xml:space="preserve">shall generate a SIP 183 (Session Progress) response as specified in </w:t>
      </w:r>
      <w:r w:rsidR="00585B10">
        <w:t>clause</w:t>
      </w:r>
      <w:r w:rsidRPr="0073469F">
        <w:t> 6.3.2.2.4.1;</w:t>
      </w:r>
    </w:p>
    <w:p w14:paraId="2C1224D1"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4F1B3A12"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628F9DB4"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3AA1E213"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6F6ACB04"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6EFB49AB"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585B10">
        <w:t>clause</w:t>
      </w:r>
      <w:r w:rsidRPr="0073469F">
        <w:t> 6.3.2.2.4.2;</w:t>
      </w:r>
    </w:p>
    <w:p w14:paraId="394610A5"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585B10">
        <w:t>clause</w:t>
      </w:r>
      <w:r w:rsidRPr="0073469F">
        <w:t> 6.3.2.2.2.1;</w:t>
      </w:r>
    </w:p>
    <w:p w14:paraId="4FF95698" w14:textId="77777777" w:rsidR="00012903" w:rsidRPr="00813964" w:rsidRDefault="00012903" w:rsidP="00012903">
      <w:pPr>
        <w:pStyle w:val="B1"/>
      </w:pPr>
      <w:r>
        <w:t>3)</w:t>
      </w:r>
      <w:r>
        <w:tab/>
        <w:t>shall copy the P-Asserted-Identity header field from the incoming SIP 200 (OK) response to the outgoing SIP 200 (OK) response;</w:t>
      </w:r>
    </w:p>
    <w:p w14:paraId="2B7BD817"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491DC026"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5614AD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50802C09" w14:textId="77777777" w:rsidR="00012903" w:rsidRPr="0073469F" w:rsidRDefault="00012903" w:rsidP="00012903">
      <w:pPr>
        <w:pStyle w:val="Heading5"/>
        <w:rPr>
          <w:noProof/>
        </w:rPr>
      </w:pPr>
      <w:bookmarkStart w:id="522" w:name="_Toc20152364"/>
      <w:bookmarkStart w:id="523" w:name="_Toc27495029"/>
      <w:bookmarkStart w:id="524" w:name="_Toc36108497"/>
      <w:bookmarkStart w:id="525" w:name="_Toc73958280"/>
      <w:r w:rsidRPr="0073469F">
        <w:rPr>
          <w:noProof/>
        </w:rPr>
        <w:t>6.3.2.2.7</w:t>
      </w:r>
      <w:r w:rsidRPr="0073469F">
        <w:rPr>
          <w:noProof/>
        </w:rPr>
        <w:tab/>
      </w:r>
      <w:r w:rsidR="00A41BFA">
        <w:rPr>
          <w:noProof/>
          <w:lang w:val="en-US"/>
        </w:rPr>
        <w:t>Void</w:t>
      </w:r>
      <w:bookmarkEnd w:id="522"/>
      <w:bookmarkEnd w:id="523"/>
      <w:bookmarkEnd w:id="524"/>
      <w:bookmarkEnd w:id="525"/>
    </w:p>
    <w:p w14:paraId="602635A0" w14:textId="77777777" w:rsidR="00012903" w:rsidRPr="0073469F" w:rsidRDefault="00012903" w:rsidP="00012903">
      <w:pPr>
        <w:pStyle w:val="Heading5"/>
        <w:rPr>
          <w:lang w:eastAsia="ko-KR"/>
        </w:rPr>
      </w:pPr>
      <w:bookmarkStart w:id="526" w:name="_Toc20152365"/>
      <w:bookmarkStart w:id="527" w:name="_Toc27495030"/>
      <w:bookmarkStart w:id="528" w:name="_Toc36108498"/>
      <w:bookmarkStart w:id="529" w:name="_Toc73958281"/>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526"/>
      <w:bookmarkEnd w:id="527"/>
      <w:bookmarkEnd w:id="528"/>
      <w:bookmarkEnd w:id="529"/>
    </w:p>
    <w:p w14:paraId="34E42B98" w14:textId="77777777" w:rsidR="00012903" w:rsidRPr="0073469F" w:rsidRDefault="00012903" w:rsidP="00012903">
      <w:pPr>
        <w:pStyle w:val="Heading6"/>
      </w:pPr>
      <w:bookmarkStart w:id="530" w:name="_Toc20152366"/>
      <w:bookmarkStart w:id="531" w:name="_Toc27495031"/>
      <w:bookmarkStart w:id="532" w:name="_Toc36108499"/>
      <w:bookmarkStart w:id="533" w:name="_Toc73958282"/>
      <w:r w:rsidRPr="0073469F">
        <w:t>6.3.2.2.8.1</w:t>
      </w:r>
      <w:r w:rsidRPr="0073469F">
        <w:tab/>
        <w:t>On-demand</w:t>
      </w:r>
      <w:bookmarkEnd w:id="530"/>
      <w:bookmarkEnd w:id="531"/>
      <w:bookmarkEnd w:id="532"/>
      <w:bookmarkEnd w:id="533"/>
    </w:p>
    <w:p w14:paraId="30693259"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4EBD48CA"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585B10">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4E9E39A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2716DECA" w14:textId="77777777" w:rsidR="00012903"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r w:rsidRPr="0073469F">
        <w:rPr>
          <w:lang w:eastAsia="ko-KR"/>
        </w:rPr>
        <w:t xml:space="preserve"> </w:t>
      </w:r>
    </w:p>
    <w:p w14:paraId="336DAF6B"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11EF7304" w14:textId="77777777" w:rsidR="00012903" w:rsidRPr="0073469F" w:rsidRDefault="00BF342D" w:rsidP="00012903">
      <w:pPr>
        <w:pStyle w:val="B1"/>
        <w:rPr>
          <w:lang w:eastAsia="ko-KR"/>
        </w:rPr>
      </w:pPr>
      <w:r w:rsidRPr="00BF342D">
        <w:rPr>
          <w:lang w:val="en-GB"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2A1C1D72"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13A272B6"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5A1770DB"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50515900" w14:textId="77777777" w:rsidR="00012903" w:rsidRDefault="00012903" w:rsidP="00012903">
      <w:pPr>
        <w:pStyle w:val="Heading6"/>
        <w:rPr>
          <w:lang w:eastAsia="ko-KR"/>
        </w:rPr>
      </w:pPr>
      <w:bookmarkStart w:id="534" w:name="_Toc20152367"/>
      <w:bookmarkStart w:id="535" w:name="_Toc27495032"/>
      <w:bookmarkStart w:id="536" w:name="_Toc36108500"/>
      <w:bookmarkStart w:id="537" w:name="_Toc73958283"/>
      <w:r>
        <w:rPr>
          <w:lang w:eastAsia="ko-KR"/>
        </w:rPr>
        <w:t>6.3.2.2.9</w:t>
      </w:r>
      <w:r w:rsidRPr="0073469F">
        <w:rPr>
          <w:lang w:eastAsia="ko-KR"/>
        </w:rPr>
        <w:tab/>
      </w:r>
      <w:r w:rsidRPr="0064413F">
        <w:rPr>
          <w:lang w:eastAsia="ko-KR"/>
        </w:rPr>
        <w:t xml:space="preserve">Populate </w:t>
      </w:r>
      <w:r>
        <w:rPr>
          <w:lang w:eastAsia="ko-KR"/>
        </w:rPr>
        <w:t>MIME bodies</w:t>
      </w:r>
      <w:bookmarkEnd w:id="534"/>
      <w:bookmarkEnd w:id="535"/>
      <w:bookmarkEnd w:id="536"/>
      <w:bookmarkEnd w:id="537"/>
    </w:p>
    <w:p w14:paraId="5BD02DDD" w14:textId="77777777" w:rsidR="00012903" w:rsidRDefault="00012903" w:rsidP="00012903">
      <w:r w:rsidRPr="0050250E">
        <w:t xml:space="preserve">This </w:t>
      </w:r>
      <w:r w:rsidR="00585B10">
        <w:t>clause</w:t>
      </w:r>
      <w:r w:rsidRPr="0050250E">
        <w:t xml:space="preserve"> is referenced from other procedures.</w:t>
      </w:r>
    </w:p>
    <w:p w14:paraId="5C7C6175"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AB3AE1B"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4A2B0B2A"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0581D6D"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7F6DD043"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32DB894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2B2F75FD" w14:textId="77777777" w:rsidR="00012903" w:rsidRDefault="00012903" w:rsidP="00012903">
      <w:pPr>
        <w:pStyle w:val="Heading5"/>
        <w:rPr>
          <w:lang w:eastAsia="ko-KR"/>
        </w:rPr>
      </w:pPr>
      <w:bookmarkStart w:id="538" w:name="_Toc20152368"/>
      <w:bookmarkStart w:id="539" w:name="_Toc27495033"/>
      <w:bookmarkStart w:id="540" w:name="_Toc36108501"/>
      <w:bookmarkStart w:id="541" w:name="_Toc73958284"/>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538"/>
      <w:bookmarkEnd w:id="539"/>
      <w:bookmarkEnd w:id="540"/>
      <w:bookmarkEnd w:id="541"/>
    </w:p>
    <w:p w14:paraId="56CE4007" w14:textId="77777777" w:rsidR="00012903" w:rsidRDefault="00012903" w:rsidP="00012903">
      <w:r w:rsidRPr="0050250E">
        <w:t xml:space="preserve">This </w:t>
      </w:r>
      <w:r w:rsidR="00585B10">
        <w:t>clause</w:t>
      </w:r>
      <w:r w:rsidRPr="0050250E">
        <w:t xml:space="preserve"> is referenced from other procedures.</w:t>
      </w:r>
    </w:p>
    <w:p w14:paraId="417B3392"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2E763883"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0862D694" w14:textId="77777777" w:rsidR="00012903" w:rsidRDefault="00012903" w:rsidP="00012903">
      <w:pPr>
        <w:pStyle w:val="B1"/>
      </w:pPr>
      <w:r>
        <w:t>2</w:t>
      </w:r>
      <w:r w:rsidRPr="0073469F">
        <w:t>)</w:t>
      </w:r>
      <w:r w:rsidRPr="0073469F">
        <w:tab/>
        <w:t xml:space="preserve">may include a Resource-Share header field in accordance with </w:t>
      </w:r>
      <w:r w:rsidR="00585B10">
        <w:t>clause</w:t>
      </w:r>
      <w:r w:rsidRPr="0073469F">
        <w:t> 5.7.1.20.3 in 3GPP </w:t>
      </w:r>
      <w:r>
        <w:t>TS 24.229 [11];</w:t>
      </w:r>
    </w:p>
    <w:p w14:paraId="52CEAF33"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585B10">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5E2423A6"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2B787544" w14:textId="77777777" w:rsidR="00012903" w:rsidRPr="00E26687" w:rsidRDefault="00012903" w:rsidP="00012903">
      <w:pPr>
        <w:pStyle w:val="Heading5"/>
      </w:pPr>
      <w:bookmarkStart w:id="542" w:name="_Toc20152369"/>
      <w:bookmarkStart w:id="543" w:name="_Toc27495034"/>
      <w:bookmarkStart w:id="544" w:name="_Toc36108502"/>
      <w:bookmarkStart w:id="545" w:name="_Toc73958285"/>
      <w:r w:rsidRPr="00E26687">
        <w:t>6.3.2.2.11</w:t>
      </w:r>
      <w:r w:rsidRPr="00E26687">
        <w:tab/>
        <w:t xml:space="preserve">Generating a SIP MESSAGE request towards the terminating </w:t>
      </w:r>
      <w:r>
        <w:t>MCVideo</w:t>
      </w:r>
      <w:r w:rsidRPr="00E26687">
        <w:t xml:space="preserve"> client</w:t>
      </w:r>
      <w:bookmarkEnd w:id="542"/>
      <w:bookmarkEnd w:id="543"/>
      <w:bookmarkEnd w:id="544"/>
      <w:bookmarkEnd w:id="545"/>
    </w:p>
    <w:p w14:paraId="47378300" w14:textId="77777777" w:rsidR="00012903" w:rsidRPr="00E26687" w:rsidRDefault="00012903" w:rsidP="00012903">
      <w:r w:rsidRPr="00E26687">
        <w:t xml:space="preserve">This </w:t>
      </w:r>
      <w:r w:rsidR="00585B10">
        <w:t>clause</w:t>
      </w:r>
      <w:r w:rsidRPr="00E26687">
        <w:t xml:space="preserve"> is referenced from other procedures.</w:t>
      </w:r>
    </w:p>
    <w:p w14:paraId="37A973E9"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7AD0947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2EDCD633"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9124043"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585B10">
        <w:t>clause</w:t>
      </w:r>
      <w:r w:rsidRPr="00E26687">
        <w:t> 6.3.2.2.9; and</w:t>
      </w:r>
    </w:p>
    <w:p w14:paraId="7C382D18"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1226DAFF" w14:textId="77777777" w:rsidR="00A41BFA" w:rsidRDefault="00A41BFA" w:rsidP="00A41BFA">
      <w:pPr>
        <w:pStyle w:val="Heading4"/>
      </w:pPr>
      <w:bookmarkStart w:id="546" w:name="_Toc20152370"/>
      <w:bookmarkStart w:id="547" w:name="_Toc27495035"/>
      <w:bookmarkStart w:id="548" w:name="_Toc36108503"/>
      <w:bookmarkStart w:id="549" w:name="_Toc73958286"/>
      <w:r>
        <w:rPr>
          <w:lang w:val="en-US" w:eastAsia="ko-KR"/>
        </w:rPr>
        <w:t>6.3.2.3</w:t>
      </w:r>
      <w:r>
        <w:rPr>
          <w:lang w:val="en-US" w:eastAsia="ko-KR"/>
        </w:rPr>
        <w:tab/>
        <w:t>Processing</w:t>
      </w:r>
      <w:r w:rsidRPr="00847D48">
        <w:t xml:space="preserve"> </w:t>
      </w:r>
      <w:r>
        <w:t>I_MESSAGEs containing MKFC and MKFC-ID</w:t>
      </w:r>
      <w:bookmarkEnd w:id="546"/>
      <w:bookmarkEnd w:id="547"/>
      <w:bookmarkEnd w:id="548"/>
      <w:bookmarkEnd w:id="549"/>
    </w:p>
    <w:p w14:paraId="77AC240D" w14:textId="77777777" w:rsidR="00A41BFA" w:rsidRDefault="00A41BFA" w:rsidP="00A41BFA">
      <w:pPr>
        <w:pStyle w:val="Heading5"/>
      </w:pPr>
      <w:bookmarkStart w:id="550" w:name="_Toc20152371"/>
      <w:bookmarkStart w:id="551" w:name="_Toc27495036"/>
      <w:bookmarkStart w:id="552" w:name="_Toc36108504"/>
      <w:bookmarkStart w:id="553" w:name="_Toc73958287"/>
      <w:r>
        <w:t>6.3.2.3.1</w:t>
      </w:r>
      <w:r>
        <w:tab/>
        <w:t>General</w:t>
      </w:r>
      <w:bookmarkEnd w:id="550"/>
      <w:bookmarkEnd w:id="551"/>
      <w:bookmarkEnd w:id="552"/>
      <w:bookmarkEnd w:id="553"/>
    </w:p>
    <w:p w14:paraId="21F00880" w14:textId="77777777" w:rsidR="00A41BFA" w:rsidRDefault="00A41BFA" w:rsidP="00A41BFA">
      <w:r>
        <w:t xml:space="preserve">The procedures in this </w:t>
      </w:r>
      <w:r w:rsidR="00585B10">
        <w:t>clause</w:t>
      </w:r>
      <w:r>
        <w:t xml:space="preserve"> are executed by:</w:t>
      </w:r>
    </w:p>
    <w:p w14:paraId="1082E10F"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0800A5AA"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1BE01A7D" w14:textId="77777777" w:rsidR="00A41BFA" w:rsidRDefault="00A41BFA" w:rsidP="00A41BFA">
      <w:r>
        <w:t>The &lt;MKFC-GKTPs&gt; element contains one or more &lt;GKTP&gt; elements where each &lt;GKTP&gt; element represents an I_MESSAGE(s) containing an MKFC and MKFC-ID, as specified in 3GPP TS 24.481 [24].</w:t>
      </w:r>
    </w:p>
    <w:p w14:paraId="7F64FBEE"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6021E773" w14:textId="77777777" w:rsidR="00A41BFA" w:rsidRDefault="00A41BFA" w:rsidP="00A41BFA">
      <w:pPr>
        <w:pStyle w:val="Heading5"/>
      </w:pPr>
      <w:bookmarkStart w:id="554" w:name="_Toc20152372"/>
      <w:bookmarkStart w:id="555" w:name="_Toc27495037"/>
      <w:bookmarkStart w:id="556" w:name="_Toc36108505"/>
      <w:bookmarkStart w:id="557" w:name="_Toc73958288"/>
      <w:r>
        <w:t>6.3.2.3.2</w:t>
      </w:r>
      <w:r>
        <w:tab/>
        <w:t>Processing an I_MESSAGE containing MKFC and MKFC-ID</w:t>
      </w:r>
      <w:bookmarkEnd w:id="554"/>
      <w:bookmarkEnd w:id="555"/>
      <w:bookmarkEnd w:id="556"/>
      <w:bookmarkEnd w:id="557"/>
    </w:p>
    <w:p w14:paraId="0FB908B6" w14:textId="77777777" w:rsidR="00A41BFA" w:rsidRDefault="00A41BFA" w:rsidP="00A41BFA">
      <w:r>
        <w:t>The participating MCVideo function:</w:t>
      </w:r>
    </w:p>
    <w:p w14:paraId="488FF11A"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55215B1F"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7BB18495"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64383D8A"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5C9DC93F"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2C3E683B" w14:textId="77777777" w:rsidR="00A41BFA" w:rsidRPr="0073469F" w:rsidRDefault="00A41BFA" w:rsidP="00A41BFA">
      <w:pPr>
        <w:pStyle w:val="Heading3"/>
      </w:pPr>
      <w:bookmarkStart w:id="558" w:name="_Toc20152373"/>
      <w:bookmarkStart w:id="559" w:name="_Toc27495038"/>
      <w:bookmarkStart w:id="560" w:name="_Toc36108506"/>
      <w:bookmarkStart w:id="561" w:name="_Toc73958289"/>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558"/>
      <w:bookmarkEnd w:id="559"/>
      <w:bookmarkEnd w:id="560"/>
      <w:bookmarkEnd w:id="561"/>
    </w:p>
    <w:p w14:paraId="713159F3" w14:textId="77777777" w:rsidR="00A41BFA" w:rsidRPr="0073469F" w:rsidRDefault="00A41BFA" w:rsidP="00A41BFA">
      <w:pPr>
        <w:pStyle w:val="Heading4"/>
        <w:rPr>
          <w:lang w:eastAsia="ko-KR"/>
        </w:rPr>
      </w:pPr>
      <w:bookmarkStart w:id="562" w:name="_Toc20152374"/>
      <w:bookmarkStart w:id="563" w:name="_Toc27495039"/>
      <w:bookmarkStart w:id="564" w:name="_Toc36108507"/>
      <w:bookmarkStart w:id="565" w:name="_Toc73958290"/>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562"/>
      <w:bookmarkEnd w:id="563"/>
      <w:bookmarkEnd w:id="564"/>
      <w:bookmarkEnd w:id="565"/>
    </w:p>
    <w:p w14:paraId="0D54BA2A" w14:textId="77777777" w:rsidR="00A41BFA" w:rsidRPr="0073469F" w:rsidRDefault="00A41BFA" w:rsidP="00A41BFA">
      <w:pPr>
        <w:pStyle w:val="Heading5"/>
        <w:rPr>
          <w:lang w:eastAsia="ko-KR"/>
        </w:rPr>
      </w:pPr>
      <w:bookmarkStart w:id="566" w:name="_Toc20152375"/>
      <w:bookmarkStart w:id="567" w:name="_Toc27495040"/>
      <w:bookmarkStart w:id="568" w:name="_Toc36108508"/>
      <w:bookmarkStart w:id="569" w:name="_Toc73958291"/>
      <w:r w:rsidRPr="0073469F">
        <w:rPr>
          <w:lang w:eastAsia="ko-KR"/>
        </w:rPr>
        <w:t>6.3.3.1.1</w:t>
      </w:r>
      <w:r w:rsidRPr="0073469F">
        <w:rPr>
          <w:lang w:eastAsia="ko-KR"/>
        </w:rPr>
        <w:tab/>
        <w:t>SDP offer generation</w:t>
      </w:r>
      <w:bookmarkEnd w:id="566"/>
      <w:bookmarkEnd w:id="567"/>
      <w:bookmarkEnd w:id="568"/>
      <w:bookmarkEnd w:id="569"/>
    </w:p>
    <w:p w14:paraId="06768C8B"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0CFA5537" w14:textId="77777777" w:rsidR="00A41BFA" w:rsidRPr="00456BE7" w:rsidRDefault="00A41BFA" w:rsidP="00A41BFA">
      <w:pPr>
        <w:pStyle w:val="B1"/>
      </w:pPr>
      <w:r>
        <w:t>1)</w:t>
      </w:r>
      <w:r>
        <w:tab/>
        <w:t>when initiating a new MCVideo session the SDP offer;</w:t>
      </w:r>
    </w:p>
    <w:p w14:paraId="7AA3D29A"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79D363EA"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3DACFF85"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0D3605E"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824C1D4"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752CA706"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4D10762F"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0B92BD39"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771E683" w14:textId="77777777" w:rsidR="00A41BFA" w:rsidRPr="0073469F" w:rsidRDefault="00A41BFA" w:rsidP="00A41BFA">
      <w:pPr>
        <w:pStyle w:val="Heading5"/>
        <w:rPr>
          <w:lang w:eastAsia="ko-KR"/>
        </w:rPr>
      </w:pPr>
      <w:bookmarkStart w:id="570" w:name="_Toc20152376"/>
      <w:bookmarkStart w:id="571" w:name="_Toc27495041"/>
      <w:bookmarkStart w:id="572" w:name="_Toc36108509"/>
      <w:bookmarkStart w:id="573" w:name="_Toc73958292"/>
      <w:r w:rsidRPr="0073469F">
        <w:rPr>
          <w:lang w:eastAsia="ko-KR"/>
        </w:rPr>
        <w:t>6.3.3.1.2</w:t>
      </w:r>
      <w:r w:rsidRPr="0073469F">
        <w:rPr>
          <w:lang w:eastAsia="ko-KR"/>
        </w:rPr>
        <w:tab/>
        <w:t>Sending an INVITE request</w:t>
      </w:r>
      <w:bookmarkEnd w:id="570"/>
      <w:bookmarkEnd w:id="571"/>
      <w:bookmarkEnd w:id="572"/>
      <w:bookmarkEnd w:id="573"/>
    </w:p>
    <w:p w14:paraId="07A4E8EA" w14:textId="77777777" w:rsidR="00A41BFA" w:rsidRPr="0073469F" w:rsidRDefault="00A41BFA" w:rsidP="00A41BFA">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p>
    <w:p w14:paraId="5C880AC2"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6A11A5B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20E62C0"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3CEF255C"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3D790A72"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679290F4"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7CCFBCCD"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488AEE59"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14E69923"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6D8D8E28"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A938871"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38E65741"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77AE2A48" w14:textId="77777777" w:rsidR="00786869" w:rsidRPr="000C6110" w:rsidRDefault="00786869" w:rsidP="00786869">
      <w:pPr>
        <w:pStyle w:val="B2"/>
      </w:pPr>
      <w:r w:rsidRPr="000C6110">
        <w:t>b)</w:t>
      </w:r>
      <w:r w:rsidRPr="000C6110">
        <w:tab/>
        <w:t>a Priv-Answer-Mode header field was received containing a value other than "Auto";</w:t>
      </w:r>
    </w:p>
    <w:p w14:paraId="6F990BE8"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5D6AB7F1" w14:textId="77777777" w:rsidR="00786869" w:rsidRPr="00251EBF" w:rsidRDefault="00786869" w:rsidP="00786869">
      <w:pPr>
        <w:pStyle w:val="B1"/>
        <w:rPr>
          <w:lang w:val="en-GB"/>
        </w:rPr>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621F91B5" w14:textId="77777777" w:rsidR="00A41BFA" w:rsidRPr="0073469F" w:rsidRDefault="00A41BFA" w:rsidP="00786869">
      <w:pPr>
        <w:pStyle w:val="Heading5"/>
        <w:rPr>
          <w:lang w:eastAsia="ko-KR"/>
        </w:rPr>
      </w:pPr>
      <w:bookmarkStart w:id="574" w:name="_Toc20152377"/>
      <w:bookmarkStart w:id="575" w:name="_Toc27495042"/>
      <w:bookmarkStart w:id="576" w:name="_Toc36108510"/>
      <w:bookmarkStart w:id="577" w:name="_Toc73958293"/>
      <w:r w:rsidRPr="0073469F">
        <w:rPr>
          <w:lang w:eastAsia="ko-KR"/>
        </w:rPr>
        <w:t>6.3.3.1.3</w:t>
      </w:r>
      <w:r w:rsidRPr="0073469F">
        <w:rPr>
          <w:lang w:eastAsia="ko-KR"/>
        </w:rPr>
        <w:tab/>
        <w:t>Receipt of a SIP response to a SIP INVITE request</w:t>
      </w:r>
      <w:bookmarkEnd w:id="574"/>
      <w:bookmarkEnd w:id="575"/>
      <w:bookmarkEnd w:id="576"/>
      <w:bookmarkEnd w:id="577"/>
    </w:p>
    <w:p w14:paraId="7025C1F0" w14:textId="77777777" w:rsidR="00A41BFA" w:rsidRPr="0073469F" w:rsidRDefault="00A41BFA" w:rsidP="00A41BFA">
      <w:pPr>
        <w:pStyle w:val="Heading6"/>
        <w:rPr>
          <w:lang w:eastAsia="ko-KR"/>
        </w:rPr>
      </w:pPr>
      <w:bookmarkStart w:id="578" w:name="_Toc20152378"/>
      <w:bookmarkStart w:id="579" w:name="_Toc27495043"/>
      <w:bookmarkStart w:id="580" w:name="_Toc36108511"/>
      <w:bookmarkStart w:id="581" w:name="_Toc73958294"/>
      <w:r w:rsidRPr="0073469F">
        <w:rPr>
          <w:lang w:eastAsia="ko-KR"/>
        </w:rPr>
        <w:t>6.3.3.1.3.1</w:t>
      </w:r>
      <w:r w:rsidRPr="0073469F">
        <w:rPr>
          <w:lang w:eastAsia="ko-KR"/>
        </w:rPr>
        <w:tab/>
        <w:t>Final response</w:t>
      </w:r>
      <w:bookmarkEnd w:id="578"/>
      <w:bookmarkEnd w:id="579"/>
      <w:bookmarkEnd w:id="580"/>
      <w:bookmarkEnd w:id="581"/>
    </w:p>
    <w:p w14:paraId="738E17AF"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2D2F8C63"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429768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15B4D43D" w14:textId="77777777" w:rsidR="00A41BFA" w:rsidRPr="0073469F" w:rsidRDefault="00A41BFA" w:rsidP="00A41BFA">
      <w:pPr>
        <w:pStyle w:val="Heading5"/>
        <w:rPr>
          <w:lang w:eastAsia="ko-KR"/>
        </w:rPr>
      </w:pPr>
      <w:bookmarkStart w:id="582" w:name="_Toc20152379"/>
      <w:bookmarkStart w:id="583" w:name="_Toc27495044"/>
      <w:bookmarkStart w:id="584" w:name="_Toc36108512"/>
      <w:bookmarkStart w:id="585" w:name="_Toc73958295"/>
      <w:r w:rsidRPr="0073469F">
        <w:rPr>
          <w:lang w:eastAsia="ko-KR"/>
        </w:rPr>
        <w:t>6.3.3.1.</w:t>
      </w:r>
      <w:r>
        <w:rPr>
          <w:lang w:eastAsia="ko-KR"/>
        </w:rPr>
        <w:t>4</w:t>
      </w:r>
      <w:r w:rsidRPr="0073469F">
        <w:rPr>
          <w:lang w:eastAsia="ko-KR"/>
        </w:rPr>
        <w:tab/>
        <w:t>Sending a SIP BYE request</w:t>
      </w:r>
      <w:bookmarkEnd w:id="582"/>
      <w:bookmarkEnd w:id="583"/>
      <w:bookmarkEnd w:id="584"/>
      <w:bookmarkEnd w:id="585"/>
    </w:p>
    <w:p w14:paraId="553EEEAB"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6A56ED09"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23D06716"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0D0F714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2479E380"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73196124"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585B10">
        <w:t>clause</w:t>
      </w:r>
      <w:r>
        <w:t>, to all participants of the group session.</w:t>
      </w:r>
    </w:p>
    <w:p w14:paraId="2FB09266"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585B10">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3ED1152" w14:textId="77777777" w:rsidR="00A41BFA" w:rsidRPr="0073469F" w:rsidRDefault="00A41BFA" w:rsidP="00A41BFA">
      <w:pPr>
        <w:pStyle w:val="Heading5"/>
        <w:rPr>
          <w:lang w:eastAsia="ko-KR"/>
        </w:rPr>
      </w:pPr>
      <w:bookmarkStart w:id="586" w:name="_Toc20152380"/>
      <w:bookmarkStart w:id="587" w:name="_Toc27495045"/>
      <w:bookmarkStart w:id="588" w:name="_Toc36108513"/>
      <w:bookmarkStart w:id="589" w:name="_Toc73958296"/>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586"/>
      <w:bookmarkEnd w:id="587"/>
      <w:bookmarkEnd w:id="588"/>
      <w:bookmarkEnd w:id="589"/>
    </w:p>
    <w:p w14:paraId="58BE4E74" w14:textId="77777777" w:rsidR="00A41BFA" w:rsidRPr="0073469F" w:rsidRDefault="00A41BFA" w:rsidP="00A41BFA">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p>
    <w:p w14:paraId="17D4A5EA"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53EDB974"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61F080DD"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28C8370"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439B41C5"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3636F37D"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585B10">
        <w:rPr>
          <w:lang w:val="en-US"/>
        </w:rPr>
        <w:t>clause</w:t>
      </w:r>
      <w:r>
        <w:rPr>
          <w:lang w:val="en-US"/>
        </w:rPr>
        <w:t> 6.3.3.1.18</w:t>
      </w:r>
      <w:r w:rsidRPr="0073469F">
        <w:t>;</w:t>
      </w:r>
    </w:p>
    <w:p w14:paraId="7527E2D7"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1636498B"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585B10">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585B10">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BB021A7"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6F07DA6F"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1B53BB34"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76417C80"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585B10">
        <w:rPr>
          <w:lang w:val="en-US"/>
        </w:rPr>
        <w:t>clause</w:t>
      </w:r>
      <w:r>
        <w:rPr>
          <w:lang w:val="en-US"/>
        </w:rPr>
        <w:t> 6.3.3.1.18</w:t>
      </w:r>
      <w:r w:rsidRPr="0073469F">
        <w:t>; and</w:t>
      </w:r>
    </w:p>
    <w:p w14:paraId="495226B2"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585B10">
        <w:t>clause</w:t>
      </w:r>
      <w:r>
        <w:t> 6.3.3.1.12.4:</w:t>
      </w:r>
    </w:p>
    <w:p w14:paraId="6FA35F97"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69971765"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585B10">
        <w:t>clause</w:t>
      </w:r>
      <w:r>
        <w:t xml:space="preserve"> 6.3.3.1.14, </w:t>
      </w:r>
      <w:r w:rsidRPr="0095767A">
        <w:t>shall</w:t>
      </w:r>
      <w:r>
        <w:t>:</w:t>
      </w:r>
    </w:p>
    <w:p w14:paraId="64695B20"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38D9C7DF"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15D58969" w14:textId="77777777" w:rsidR="00A41BFA" w:rsidRDefault="00A41BFA" w:rsidP="00A41BFA">
      <w:pPr>
        <w:pStyle w:val="Heading5"/>
        <w:rPr>
          <w:lang w:val="en-US" w:eastAsia="ko-KR"/>
        </w:rPr>
      </w:pPr>
      <w:bookmarkStart w:id="590" w:name="_Toc20152381"/>
      <w:bookmarkStart w:id="591" w:name="_Toc27495046"/>
      <w:bookmarkStart w:id="592" w:name="_Toc36108514"/>
      <w:bookmarkStart w:id="593" w:name="_Toc73958297"/>
      <w:r>
        <w:rPr>
          <w:lang w:val="en-US" w:eastAsia="ko-KR"/>
        </w:rPr>
        <w:t>6.3.3.1.6</w:t>
      </w:r>
      <w:r>
        <w:rPr>
          <w:lang w:val="en-US" w:eastAsia="ko-KR"/>
        </w:rPr>
        <w:tab/>
        <w:t>Sending a SIP INVITE request for MCVideo emergency group call</w:t>
      </w:r>
      <w:bookmarkEnd w:id="590"/>
      <w:bookmarkEnd w:id="591"/>
      <w:bookmarkEnd w:id="592"/>
      <w:bookmarkEnd w:id="593"/>
    </w:p>
    <w:p w14:paraId="3C053AFD" w14:textId="77777777" w:rsidR="00A41BFA" w:rsidRDefault="00A41BFA" w:rsidP="00A41BFA">
      <w:pPr>
        <w:rPr>
          <w:rFonts w:eastAsia="SimSun"/>
        </w:rPr>
      </w:pPr>
      <w:r w:rsidRPr="003F0AFE">
        <w:rPr>
          <w:rFonts w:eastAsia="SimSun"/>
        </w:rPr>
        <w:t xml:space="preserve">This </w:t>
      </w:r>
      <w:r w:rsidR="00585B10">
        <w:rPr>
          <w:rFonts w:eastAsia="SimSun"/>
        </w:rPr>
        <w:t>clause</w:t>
      </w:r>
      <w:r w:rsidRPr="003F0AFE">
        <w:rPr>
          <w:rFonts w:eastAsia="SimSun"/>
        </w:rPr>
        <w:t xml:space="preserve"> is referenced from other procedures</w:t>
      </w:r>
      <w:r>
        <w:rPr>
          <w:rFonts w:eastAsia="SimSun"/>
        </w:rPr>
        <w:t>.</w:t>
      </w:r>
    </w:p>
    <w:p w14:paraId="2FB4DE71" w14:textId="77777777" w:rsidR="00A41BFA" w:rsidRDefault="00A41BFA" w:rsidP="00A41BFA">
      <w:pPr>
        <w:rPr>
          <w:rFonts w:eastAsia="SimSun"/>
        </w:rPr>
      </w:pPr>
      <w:r>
        <w:rPr>
          <w:rFonts w:eastAsia="SimSun"/>
        </w:rPr>
        <w:t xml:space="preserve">This </w:t>
      </w:r>
      <w:r w:rsidR="00585B10">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585B10">
        <w:rPr>
          <w:rFonts w:eastAsia="SimSun"/>
        </w:rPr>
        <w:t>clause</w:t>
      </w:r>
      <w:r>
        <w:rPr>
          <w:rFonts w:eastAsia="SimSun"/>
        </w:rPr>
        <w:t> </w:t>
      </w:r>
      <w:r>
        <w:t>9.2.2.4.1.1.</w:t>
      </w:r>
    </w:p>
    <w:p w14:paraId="48C6696B" w14:textId="77777777" w:rsidR="00A41BFA" w:rsidRDefault="00A41BFA" w:rsidP="00A41BFA">
      <w:pPr>
        <w:rPr>
          <w:rFonts w:eastAsia="SimSun"/>
        </w:rPr>
      </w:pPr>
      <w:r>
        <w:rPr>
          <w:rFonts w:eastAsia="SimSun"/>
        </w:rPr>
        <w:t>The controlling MCVideo function:</w:t>
      </w:r>
    </w:p>
    <w:p w14:paraId="7EC71BF0"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585B10">
        <w:rPr>
          <w:rFonts w:eastAsia="SimSun"/>
        </w:rPr>
        <w:t>clause</w:t>
      </w:r>
      <w:r>
        <w:rPr>
          <w:rFonts w:eastAsia="SimSun"/>
        </w:rPr>
        <w:t> 6.3.3.1.2;</w:t>
      </w:r>
    </w:p>
    <w:p w14:paraId="3787BFDF"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6DD8A740" w14:textId="77777777" w:rsidR="00A41BFA" w:rsidRDefault="00A41BFA" w:rsidP="00A41BFA">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2B9528E7"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144EFA11"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34DC10FA"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79842680"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5DC5FAFA"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585B10">
        <w:rPr>
          <w:rFonts w:eastAsia="SimSun"/>
        </w:rPr>
        <w:t>clause</w:t>
      </w:r>
      <w:r w:rsidRPr="007912A5">
        <w:rPr>
          <w:rFonts w:eastAsia="SimSun"/>
        </w:rPr>
        <w:t> </w:t>
      </w:r>
      <w:r w:rsidRPr="007912A5">
        <w:rPr>
          <w:rFonts w:hint="eastAsia"/>
          <w:lang w:eastAsia="ko-KR"/>
        </w:rPr>
        <w:t>6.3.3.1.1;</w:t>
      </w:r>
      <w:r>
        <w:rPr>
          <w:lang w:eastAsia="ko-KR"/>
        </w:rPr>
        <w:t xml:space="preserve"> and</w:t>
      </w:r>
    </w:p>
    <w:p w14:paraId="0F3A3A0A"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47D156B7"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585B10">
        <w:rPr>
          <w:lang w:val="en-US"/>
        </w:rPr>
        <w:t>clause</w:t>
      </w:r>
      <w:r>
        <w:rPr>
          <w:lang w:val="en-US"/>
        </w:rPr>
        <w:t> 6.3.3.1.18;</w:t>
      </w:r>
    </w:p>
    <w:p w14:paraId="44F89674"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0FB0B02B"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585B10">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585B10">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086314CD"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5C21B245"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13C0EAF1"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6B01EC46"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585B10">
        <w:rPr>
          <w:lang w:val="en-US"/>
        </w:rPr>
        <w:t>clause</w:t>
      </w:r>
      <w:r>
        <w:rPr>
          <w:lang w:val="en-US"/>
        </w:rPr>
        <w:t> 6.3.3.1.18</w:t>
      </w:r>
      <w:r w:rsidRPr="0095767A">
        <w:rPr>
          <w:lang w:val="en-US"/>
        </w:rPr>
        <w:t>;</w:t>
      </w:r>
      <w:r>
        <w:rPr>
          <w:lang w:val="en-US"/>
        </w:rPr>
        <w:t xml:space="preserve"> and</w:t>
      </w:r>
    </w:p>
    <w:p w14:paraId="43D239A2"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2F9CD98" w14:textId="77777777" w:rsidR="00A41BFA" w:rsidRDefault="00A41BFA" w:rsidP="00A41BFA">
      <w:pPr>
        <w:pStyle w:val="B1"/>
        <w:rPr>
          <w:lang w:eastAsia="ko-KR"/>
        </w:rPr>
      </w:pPr>
      <w:r>
        <w:t>8)</w:t>
      </w:r>
      <w:r>
        <w:rPr>
          <w:lang w:eastAsia="ko-KR"/>
        </w:rPr>
        <w:tab/>
        <w:t>if:</w:t>
      </w:r>
    </w:p>
    <w:p w14:paraId="745146F0"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6D1B55CD" w14:textId="77777777" w:rsidR="00A41BFA" w:rsidRDefault="00A41BFA" w:rsidP="00A41BFA">
      <w:pPr>
        <w:pStyle w:val="B2"/>
      </w:pPr>
      <w:r>
        <w:t>b)</w:t>
      </w:r>
      <w:r>
        <w:tab/>
        <w:t>the MCVideo GKTP document contains an &lt;MKFC-GKTPs&gt; element;</w:t>
      </w:r>
    </w:p>
    <w:p w14:paraId="4CB799F9" w14:textId="77777777" w:rsidR="00A41BFA" w:rsidRDefault="00A41BFA" w:rsidP="00A41BFA">
      <w:pPr>
        <w:pStyle w:val="B2"/>
      </w:pPr>
      <w:r>
        <w:t>then:</w:t>
      </w:r>
    </w:p>
    <w:p w14:paraId="3A9AD314" w14:textId="77777777" w:rsidR="00A41BFA" w:rsidRDefault="00A41BFA" w:rsidP="00A41BFA">
      <w:pPr>
        <w:pStyle w:val="B2"/>
      </w:pPr>
      <w:r>
        <w:t>a)</w:t>
      </w:r>
      <w:r>
        <w:tab/>
        <w:t>for each instance of &lt;GKTP&gt; element of the &lt;MKFC-GKTPs&gt; element of the MCVideo GKTP document:</w:t>
      </w:r>
    </w:p>
    <w:p w14:paraId="60A07623" w14:textId="77777777" w:rsidR="00A41BFA" w:rsidRDefault="00A41BFA" w:rsidP="00A41BFA">
      <w:pPr>
        <w:pStyle w:val="B3"/>
      </w:pPr>
      <w:r>
        <w:t>i)</w:t>
      </w:r>
      <w:r>
        <w:tab/>
        <w:t xml:space="preserve">shall perform the procedure in </w:t>
      </w:r>
      <w:r w:rsidR="00585B10">
        <w:t>clause</w:t>
      </w:r>
      <w:r>
        <w:t xml:space="preserve"> 6.3.3.6.2 to re-generate an I_MESSAGE; and</w:t>
      </w:r>
    </w:p>
    <w:p w14:paraId="06E10EAF" w14:textId="77777777" w:rsidR="00A41BFA" w:rsidRPr="008E477D" w:rsidRDefault="00A41BFA" w:rsidP="00A41BFA">
      <w:pPr>
        <w:pStyle w:val="B3"/>
      </w:pPr>
      <w:r>
        <w:t>ii)</w:t>
      </w:r>
      <w:r>
        <w:tab/>
        <w:t xml:space="preserve">if the procedure in </w:t>
      </w:r>
      <w:r w:rsidR="00585B10">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02FD0D9E" w14:textId="77777777" w:rsidR="00A41BFA" w:rsidRDefault="00A41BFA" w:rsidP="00A41BFA">
      <w:pPr>
        <w:pStyle w:val="Heading5"/>
        <w:rPr>
          <w:lang w:val="en-US" w:eastAsia="ko-KR"/>
        </w:rPr>
      </w:pPr>
      <w:bookmarkStart w:id="594" w:name="_Toc20152382"/>
      <w:bookmarkStart w:id="595" w:name="_Toc27495047"/>
      <w:bookmarkStart w:id="596" w:name="_Toc36108515"/>
      <w:bookmarkStart w:id="597" w:name="_Toc73958298"/>
      <w:r>
        <w:rPr>
          <w:lang w:val="en-US" w:eastAsia="ko-KR"/>
        </w:rPr>
        <w:t>6.3.3.1.7</w:t>
      </w:r>
      <w:r>
        <w:rPr>
          <w:lang w:val="en-US" w:eastAsia="ko-KR"/>
        </w:rPr>
        <w:tab/>
        <w:t>Sending a SIP UPDATE request for Resource-Priority header field correction</w:t>
      </w:r>
      <w:bookmarkEnd w:id="594"/>
      <w:bookmarkEnd w:id="595"/>
      <w:bookmarkEnd w:id="596"/>
      <w:bookmarkEnd w:id="597"/>
    </w:p>
    <w:p w14:paraId="41002929" w14:textId="77777777" w:rsidR="00A41BFA" w:rsidRDefault="00A41BFA" w:rsidP="00A41BFA">
      <w:pPr>
        <w:rPr>
          <w:rFonts w:eastAsia="SimSun"/>
        </w:rPr>
      </w:pPr>
      <w:r w:rsidRPr="003F0AFE">
        <w:rPr>
          <w:rFonts w:eastAsia="SimSun"/>
        </w:rPr>
        <w:t xml:space="preserve">This </w:t>
      </w:r>
      <w:r w:rsidR="00585B10">
        <w:rPr>
          <w:rFonts w:eastAsia="SimSun"/>
        </w:rPr>
        <w:t>clause</w:t>
      </w:r>
      <w:r w:rsidRPr="003F0AFE">
        <w:rPr>
          <w:rFonts w:eastAsia="SimSun"/>
        </w:rPr>
        <w:t xml:space="preserve"> is referenced from other procedures</w:t>
      </w:r>
      <w:r>
        <w:rPr>
          <w:rFonts w:eastAsia="SimSun"/>
        </w:rPr>
        <w:t>.</w:t>
      </w:r>
    </w:p>
    <w:p w14:paraId="3E37DDAB" w14:textId="77777777" w:rsidR="00A41BFA" w:rsidRDefault="00A41BFA" w:rsidP="00A41BFA">
      <w:r>
        <w:rPr>
          <w:rFonts w:eastAsia="SimSun"/>
        </w:rPr>
        <w:t xml:space="preserve">This </w:t>
      </w:r>
      <w:r w:rsidR="00585B10">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003FB674"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585B10">
        <w:t>clause</w:t>
      </w:r>
      <w:r>
        <w:t> </w:t>
      </w:r>
      <w:r w:rsidRPr="000E22E4">
        <w:t>6.3.3.2.3.1</w:t>
      </w:r>
      <w:r>
        <w:t>;</w:t>
      </w:r>
    </w:p>
    <w:p w14:paraId="27471EA3"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6E6F2A48"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585B10">
        <w:t>clause</w:t>
      </w:r>
      <w:r w:rsidRPr="000E22E4">
        <w:t> </w:t>
      </w:r>
      <w:r w:rsidRPr="000E22E4">
        <w:rPr>
          <w:lang w:eastAsia="ko-KR"/>
        </w:rPr>
        <w:t>6.3.3.2.1;</w:t>
      </w:r>
      <w:r>
        <w:rPr>
          <w:lang w:eastAsia="ko-KR"/>
        </w:rPr>
        <w:t xml:space="preserve"> and</w:t>
      </w:r>
    </w:p>
    <w:p w14:paraId="39B5F6EE"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14CEDC29"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5EE0C03F"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F3C294B" w14:textId="77777777" w:rsidR="00A41BFA" w:rsidRDefault="00A41BFA" w:rsidP="00A41BFA">
      <w:pPr>
        <w:pStyle w:val="B1"/>
      </w:pPr>
      <w:r>
        <w:t>2)</w:t>
      </w:r>
      <w:r>
        <w:tab/>
        <w:t>shall generate a SIP UPDATE request according to 3GPP TS 24.229 [11] with the following clarifications:</w:t>
      </w:r>
    </w:p>
    <w:p w14:paraId="72091E79"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585B10">
        <w:rPr>
          <w:rFonts w:eastAsia="SimSun"/>
        </w:rPr>
        <w:t>clause</w:t>
      </w:r>
      <w:r w:rsidRPr="007912A5">
        <w:rPr>
          <w:rFonts w:eastAsia="SimSun"/>
        </w:rPr>
        <w:t> </w:t>
      </w:r>
      <w:r w:rsidRPr="007912A5">
        <w:rPr>
          <w:rFonts w:hint="eastAsia"/>
          <w:lang w:eastAsia="ko-KR"/>
        </w:rPr>
        <w:t>6.3.3.1.1;</w:t>
      </w:r>
    </w:p>
    <w:p w14:paraId="62E30E74"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585B10">
        <w:rPr>
          <w:lang w:val="en-US"/>
        </w:rPr>
        <w:t>clause</w:t>
      </w:r>
      <w:r>
        <w:rPr>
          <w:lang w:val="en-US"/>
        </w:rPr>
        <w:t> 6.3.3.1.18; and</w:t>
      </w:r>
    </w:p>
    <w:p w14:paraId="3BAE53C7"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29D0D8C1"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C182753"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585B10">
        <w:rPr>
          <w:lang w:val="en-US"/>
        </w:rPr>
        <w:t>clause</w:t>
      </w:r>
      <w:r>
        <w:rPr>
          <w:lang w:val="en-US"/>
        </w:rPr>
        <w:t> 6.3.3.1.18; and</w:t>
      </w:r>
    </w:p>
    <w:p w14:paraId="55A9725E"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585B10">
        <w:rPr>
          <w:lang w:val="en-US"/>
        </w:rPr>
        <w:t>clause</w:t>
      </w:r>
      <w:r>
        <w:rPr>
          <w:lang w:val="en-US"/>
        </w:rPr>
        <w:t> 6.3.3.1.18.</w:t>
      </w:r>
    </w:p>
    <w:p w14:paraId="60956A78"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5F227421" w14:textId="77777777" w:rsidR="00A41BFA" w:rsidRDefault="00A41BFA" w:rsidP="00A41BFA">
      <w:pPr>
        <w:pStyle w:val="Heading5"/>
        <w:rPr>
          <w:lang w:val="en-US" w:eastAsia="ko-KR"/>
        </w:rPr>
      </w:pPr>
      <w:bookmarkStart w:id="598" w:name="_Toc20152383"/>
      <w:bookmarkStart w:id="599" w:name="_Toc27495048"/>
      <w:bookmarkStart w:id="600" w:name="_Toc36108516"/>
      <w:bookmarkStart w:id="601" w:name="_Toc73958299"/>
      <w:r>
        <w:rPr>
          <w:lang w:val="en-US" w:eastAsia="ko-KR"/>
        </w:rPr>
        <w:t>6.3.3.1.8</w:t>
      </w:r>
      <w:r>
        <w:rPr>
          <w:lang w:val="en-US" w:eastAsia="ko-KR"/>
        </w:rPr>
        <w:tab/>
        <w:t>Generating a SIP re-INVITE request</w:t>
      </w:r>
      <w:bookmarkEnd w:id="598"/>
      <w:bookmarkEnd w:id="599"/>
      <w:bookmarkEnd w:id="600"/>
      <w:bookmarkEnd w:id="601"/>
    </w:p>
    <w:p w14:paraId="47CDFD77" w14:textId="77777777" w:rsidR="00A41BFA" w:rsidRDefault="00A41BFA" w:rsidP="00A41BFA">
      <w:pPr>
        <w:rPr>
          <w:rFonts w:eastAsia="SimSun"/>
        </w:rPr>
      </w:pPr>
      <w:r w:rsidRPr="003F0AFE">
        <w:rPr>
          <w:rFonts w:eastAsia="SimSun"/>
        </w:rPr>
        <w:t xml:space="preserve">This </w:t>
      </w:r>
      <w:r w:rsidR="00585B10">
        <w:rPr>
          <w:rFonts w:eastAsia="SimSun"/>
        </w:rPr>
        <w:t>clause</w:t>
      </w:r>
      <w:r w:rsidRPr="003F0AFE">
        <w:rPr>
          <w:rFonts w:eastAsia="SimSun"/>
        </w:rPr>
        <w:t xml:space="preserve"> is referenced from other procedures</w:t>
      </w:r>
      <w:r>
        <w:rPr>
          <w:rFonts w:eastAsia="SimSun"/>
        </w:rPr>
        <w:t>.</w:t>
      </w:r>
    </w:p>
    <w:p w14:paraId="44819226" w14:textId="77777777" w:rsidR="00A41BFA" w:rsidRDefault="00A41BFA" w:rsidP="00A41BFA">
      <w:pPr>
        <w:rPr>
          <w:rFonts w:eastAsia="SimSun"/>
        </w:rPr>
      </w:pPr>
      <w:r>
        <w:rPr>
          <w:rFonts w:eastAsia="SimSun"/>
        </w:rPr>
        <w:t xml:space="preserve">This </w:t>
      </w:r>
      <w:r w:rsidR="00585B10">
        <w:rPr>
          <w:rFonts w:eastAsia="SimSun"/>
        </w:rPr>
        <w:t>clause</w:t>
      </w:r>
      <w:r>
        <w:rPr>
          <w:rFonts w:eastAsia="SimSun"/>
        </w:rPr>
        <w:t xml:space="preserve"> describes the procedures for generating a SIP re-INVITE request to be sent by the controlling MCVideo function.</w:t>
      </w:r>
    </w:p>
    <w:p w14:paraId="39D0A66E" w14:textId="77777777" w:rsidR="00A41BFA" w:rsidRDefault="00A41BFA" w:rsidP="00A41BFA">
      <w:pPr>
        <w:rPr>
          <w:rFonts w:eastAsia="SimSun"/>
        </w:rPr>
      </w:pPr>
      <w:r>
        <w:rPr>
          <w:rFonts w:eastAsia="SimSun"/>
        </w:rPr>
        <w:t>The controlling MCVideo function:</w:t>
      </w:r>
    </w:p>
    <w:p w14:paraId="148D8FA6"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15CC83F0"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585B10">
        <w:t>clause</w:t>
      </w:r>
      <w:r>
        <w:t> </w:t>
      </w:r>
      <w:r>
        <w:rPr>
          <w:rFonts w:hint="eastAsia"/>
          <w:lang w:eastAsia="ko-KR"/>
        </w:rPr>
        <w:t>6.3.3.1.1</w:t>
      </w:r>
      <w:r>
        <w:rPr>
          <w:lang w:val="en-US" w:eastAsia="ko-KR"/>
        </w:rPr>
        <w:t>.</w:t>
      </w:r>
    </w:p>
    <w:p w14:paraId="61EE3D3E" w14:textId="77777777" w:rsidR="00A41BFA" w:rsidRDefault="00A41BFA" w:rsidP="00A41BFA">
      <w:pPr>
        <w:pStyle w:val="Heading5"/>
        <w:rPr>
          <w:lang w:val="en-US" w:eastAsia="ko-KR"/>
        </w:rPr>
      </w:pPr>
      <w:bookmarkStart w:id="602" w:name="_Toc20152384"/>
      <w:bookmarkStart w:id="603" w:name="_Toc27495049"/>
      <w:bookmarkStart w:id="604" w:name="_Toc36108517"/>
      <w:bookmarkStart w:id="605" w:name="_Toc73958300"/>
      <w:r>
        <w:rPr>
          <w:lang w:val="en-US" w:eastAsia="ko-KR"/>
        </w:rPr>
        <w:t>6.3.3.1.9</w:t>
      </w:r>
      <w:r>
        <w:rPr>
          <w:lang w:val="en-US" w:eastAsia="ko-KR"/>
        </w:rPr>
        <w:tab/>
        <w:t>Generating a SIP re-INVITE request to cancel an in-progress emergency</w:t>
      </w:r>
      <w:bookmarkEnd w:id="602"/>
      <w:bookmarkEnd w:id="603"/>
      <w:bookmarkEnd w:id="604"/>
      <w:bookmarkEnd w:id="605"/>
    </w:p>
    <w:p w14:paraId="0BB05010" w14:textId="77777777" w:rsidR="00A41BFA" w:rsidRDefault="00A41BFA" w:rsidP="00A41BFA">
      <w:pPr>
        <w:rPr>
          <w:rFonts w:eastAsia="SimSun"/>
        </w:rPr>
      </w:pPr>
      <w:r w:rsidRPr="003F0AFE">
        <w:rPr>
          <w:rFonts w:eastAsia="SimSun"/>
        </w:rPr>
        <w:t xml:space="preserve">This </w:t>
      </w:r>
      <w:r w:rsidR="00585B10">
        <w:rPr>
          <w:rFonts w:eastAsia="SimSun"/>
        </w:rPr>
        <w:t>clause</w:t>
      </w:r>
      <w:r w:rsidRPr="003F0AFE">
        <w:rPr>
          <w:rFonts w:eastAsia="SimSun"/>
        </w:rPr>
        <w:t xml:space="preserve"> is referenced from other procedures</w:t>
      </w:r>
      <w:r>
        <w:rPr>
          <w:rFonts w:eastAsia="SimSun"/>
        </w:rPr>
        <w:t>.</w:t>
      </w:r>
    </w:p>
    <w:p w14:paraId="05FC35CE" w14:textId="77777777" w:rsidR="00A41BFA" w:rsidRDefault="00A41BFA" w:rsidP="00A41BFA">
      <w:pPr>
        <w:rPr>
          <w:rFonts w:eastAsia="SimSun"/>
        </w:rPr>
      </w:pPr>
      <w:r>
        <w:rPr>
          <w:rFonts w:eastAsia="SimSun"/>
        </w:rPr>
        <w:t xml:space="preserve">This </w:t>
      </w:r>
      <w:r w:rsidR="00585B10">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37A8D7F5" w14:textId="77777777" w:rsidR="00A41BFA" w:rsidRDefault="00A41BFA" w:rsidP="00A41BFA">
      <w:pPr>
        <w:rPr>
          <w:rFonts w:eastAsia="SimSun"/>
        </w:rPr>
      </w:pPr>
      <w:r>
        <w:rPr>
          <w:rFonts w:eastAsia="SimSun"/>
        </w:rPr>
        <w:t>The controlling MCVideo function:</w:t>
      </w:r>
    </w:p>
    <w:p w14:paraId="6371ADB7"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585B10">
        <w:rPr>
          <w:rFonts w:eastAsia="SimSun"/>
        </w:rPr>
        <w:t>clause</w:t>
      </w:r>
      <w:r>
        <w:rPr>
          <w:rFonts w:eastAsia="SimSun"/>
        </w:rPr>
        <w:t> </w:t>
      </w:r>
      <w:r>
        <w:rPr>
          <w:lang w:val="en-US" w:eastAsia="ko-KR"/>
        </w:rPr>
        <w:t>6.3.3.1.8;</w:t>
      </w:r>
    </w:p>
    <w:p w14:paraId="1B222BE9"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585B10">
        <w:rPr>
          <w:lang w:val="en-US"/>
        </w:rPr>
        <w:t>clause</w:t>
      </w:r>
      <w:r>
        <w:rPr>
          <w:lang w:val="en-US"/>
        </w:rPr>
        <w:t> 6.3.3.1.18</w:t>
      </w:r>
      <w:r w:rsidRPr="00C22E32">
        <w:rPr>
          <w:lang w:val="en-US"/>
        </w:rPr>
        <w:t>;</w:t>
      </w:r>
      <w:r>
        <w:rPr>
          <w:lang w:val="en-US"/>
        </w:rPr>
        <w:t xml:space="preserve"> and</w:t>
      </w:r>
    </w:p>
    <w:p w14:paraId="08FB48BD"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2B222BE4" w14:textId="77777777" w:rsidR="00A41BFA" w:rsidRPr="00E352B4" w:rsidRDefault="00A41BFA" w:rsidP="00A41BFA">
      <w:pPr>
        <w:pStyle w:val="Heading5"/>
        <w:rPr>
          <w:lang w:eastAsia="ko-KR"/>
        </w:rPr>
      </w:pPr>
      <w:bookmarkStart w:id="606" w:name="_Toc20152385"/>
      <w:bookmarkStart w:id="607" w:name="_Toc27495050"/>
      <w:bookmarkStart w:id="608" w:name="_Toc36108518"/>
      <w:bookmarkStart w:id="609" w:name="_Toc73958301"/>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606"/>
      <w:bookmarkEnd w:id="607"/>
      <w:bookmarkEnd w:id="608"/>
      <w:bookmarkEnd w:id="609"/>
    </w:p>
    <w:p w14:paraId="58FA8A44" w14:textId="77777777" w:rsidR="00A41BFA" w:rsidRPr="00E352B4" w:rsidRDefault="00A41BFA" w:rsidP="00A41BFA">
      <w:pPr>
        <w:rPr>
          <w:rFonts w:eastAsia="SimSun"/>
        </w:rPr>
      </w:pPr>
      <w:r w:rsidRPr="00E352B4">
        <w:rPr>
          <w:rFonts w:eastAsia="SimSun"/>
        </w:rPr>
        <w:t xml:space="preserve">This </w:t>
      </w:r>
      <w:r w:rsidR="00585B10">
        <w:rPr>
          <w:rFonts w:eastAsia="SimSun"/>
        </w:rPr>
        <w:t>clause</w:t>
      </w:r>
      <w:r w:rsidRPr="00E352B4">
        <w:rPr>
          <w:rFonts w:eastAsia="SimSun"/>
        </w:rPr>
        <w:t xml:space="preserve"> is referenced from other procedures.</w:t>
      </w:r>
    </w:p>
    <w:p w14:paraId="1E9734A3" w14:textId="77777777" w:rsidR="00A41BFA" w:rsidRPr="00E352B4" w:rsidRDefault="00A41BFA" w:rsidP="00A41BFA">
      <w:pPr>
        <w:rPr>
          <w:rFonts w:eastAsia="SimSun"/>
        </w:rPr>
      </w:pPr>
      <w:r w:rsidRPr="00E352B4">
        <w:rPr>
          <w:rFonts w:eastAsia="SimSun"/>
        </w:rPr>
        <w:t xml:space="preserve">This </w:t>
      </w:r>
      <w:r w:rsidR="00585B10">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29CB1434"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6ED2D133"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8B08837"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17667508"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0A47F95"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51BF6280"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3632AD81"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51370202"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4654DFE4"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411E0D83" w14:textId="77777777" w:rsidR="00A41BFA" w:rsidRDefault="00A41BFA" w:rsidP="00A41BFA">
      <w:pPr>
        <w:pStyle w:val="Heading5"/>
        <w:rPr>
          <w:lang w:val="en-US" w:eastAsia="ko-KR"/>
        </w:rPr>
      </w:pPr>
      <w:bookmarkStart w:id="610" w:name="_Toc20152386"/>
      <w:bookmarkStart w:id="611" w:name="_Toc27495051"/>
      <w:bookmarkStart w:id="612" w:name="_Toc36108519"/>
      <w:bookmarkStart w:id="613" w:name="_Toc73958302"/>
      <w:r>
        <w:rPr>
          <w:lang w:val="en-US" w:eastAsia="ko-KR"/>
        </w:rPr>
        <w:t>6.3.3.1.11</w:t>
      </w:r>
      <w:r>
        <w:rPr>
          <w:lang w:val="en-US" w:eastAsia="ko-KR"/>
        </w:rPr>
        <w:tab/>
        <w:t>Populate mcvideo-info and location-info MIME bodies for emergency alert</w:t>
      </w:r>
      <w:bookmarkEnd w:id="610"/>
      <w:bookmarkEnd w:id="611"/>
      <w:bookmarkEnd w:id="612"/>
      <w:bookmarkEnd w:id="613"/>
    </w:p>
    <w:p w14:paraId="38F932B5" w14:textId="77777777" w:rsidR="00A41BFA" w:rsidRDefault="00A41BFA" w:rsidP="00A41BFA">
      <w:pPr>
        <w:rPr>
          <w:rFonts w:eastAsia="SimSun"/>
        </w:rPr>
      </w:pPr>
      <w:r w:rsidRPr="003F0AFE">
        <w:rPr>
          <w:rFonts w:eastAsia="SimSun"/>
        </w:rPr>
        <w:t xml:space="preserve">This </w:t>
      </w:r>
      <w:r w:rsidR="00585B10">
        <w:rPr>
          <w:rFonts w:eastAsia="SimSun"/>
        </w:rPr>
        <w:t>clause</w:t>
      </w:r>
      <w:r w:rsidRPr="003F0AFE">
        <w:rPr>
          <w:rFonts w:eastAsia="SimSun"/>
        </w:rPr>
        <w:t xml:space="preserve"> is referenced from other procedures</w:t>
      </w:r>
      <w:r>
        <w:rPr>
          <w:rFonts w:eastAsia="SimSun"/>
        </w:rPr>
        <w:t>.</w:t>
      </w:r>
    </w:p>
    <w:p w14:paraId="4B1B149B" w14:textId="77777777" w:rsidR="00A41BFA" w:rsidRDefault="00A41BFA" w:rsidP="00A41BFA">
      <w:pPr>
        <w:rPr>
          <w:rFonts w:eastAsia="SimSun"/>
        </w:rPr>
      </w:pPr>
      <w:r>
        <w:rPr>
          <w:rFonts w:eastAsia="SimSun"/>
        </w:rPr>
        <w:t xml:space="preserve">This </w:t>
      </w:r>
      <w:r w:rsidR="00585B10">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68F269C1" w14:textId="77777777" w:rsidR="00A41BFA" w:rsidRDefault="00A41BFA" w:rsidP="00A41BFA">
      <w:pPr>
        <w:rPr>
          <w:rFonts w:eastAsia="SimSun"/>
        </w:rPr>
      </w:pPr>
      <w:r>
        <w:rPr>
          <w:rFonts w:eastAsia="SimSun"/>
        </w:rPr>
        <w:t>The controlling MCVideo function:</w:t>
      </w:r>
    </w:p>
    <w:p w14:paraId="36CFFD16"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642D05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2E2643FE"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0D0B4370"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426E334" w14:textId="77777777" w:rsidR="00A41BFA" w:rsidRDefault="00A41BFA" w:rsidP="00A41BFA">
      <w:pPr>
        <w:pStyle w:val="Heading5"/>
        <w:rPr>
          <w:lang w:eastAsia="ko-KR"/>
        </w:rPr>
      </w:pPr>
      <w:bookmarkStart w:id="614" w:name="_Toc20152387"/>
      <w:bookmarkStart w:id="615" w:name="_Toc27495052"/>
      <w:bookmarkStart w:id="616" w:name="_Toc36108520"/>
      <w:bookmarkStart w:id="617" w:name="_Toc73958303"/>
      <w:r>
        <w:rPr>
          <w:lang w:eastAsia="ko-KR"/>
        </w:rPr>
        <w:t>6.3.3.1.12</w:t>
      </w:r>
      <w:r>
        <w:rPr>
          <w:lang w:eastAsia="ko-KR"/>
        </w:rPr>
        <w:tab/>
        <w:t>Authorisations</w:t>
      </w:r>
      <w:bookmarkEnd w:id="614"/>
      <w:bookmarkEnd w:id="615"/>
      <w:bookmarkEnd w:id="616"/>
      <w:bookmarkEnd w:id="617"/>
    </w:p>
    <w:p w14:paraId="62E6E841" w14:textId="77777777" w:rsidR="00A41BFA" w:rsidRDefault="00A41BFA" w:rsidP="00A41BFA">
      <w:pPr>
        <w:pStyle w:val="Heading6"/>
      </w:pPr>
      <w:bookmarkStart w:id="618" w:name="_Toc20152388"/>
      <w:bookmarkStart w:id="619" w:name="_Toc27495053"/>
      <w:bookmarkStart w:id="620" w:name="_Toc36108521"/>
      <w:bookmarkStart w:id="621" w:name="_Toc73958304"/>
      <w:r>
        <w:t>6.3.3.1.12.1</w:t>
      </w:r>
      <w:r w:rsidRPr="00E352B4">
        <w:tab/>
      </w:r>
      <w:r>
        <w:t>Determining authorisation for initiating an MCVideo emergency alert</w:t>
      </w:r>
      <w:bookmarkEnd w:id="618"/>
      <w:bookmarkEnd w:id="619"/>
      <w:bookmarkEnd w:id="620"/>
      <w:bookmarkEnd w:id="621"/>
    </w:p>
    <w:p w14:paraId="4F68DF74"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55136D1"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17B0A2F4"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6E6838DD"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F5A6867" w14:textId="77777777" w:rsidR="00A41BFA" w:rsidRDefault="00A41BFA" w:rsidP="00A41BFA">
      <w:pPr>
        <w:pStyle w:val="B3"/>
      </w:pPr>
      <w:r>
        <w:t>ii)</w:t>
      </w:r>
      <w:r>
        <w:tab/>
        <w:t>if the &lt;MCVideo</w:t>
      </w:r>
      <w:r w:rsidR="00EE5137" w:rsidRPr="00CB2122">
        <w:rPr>
          <w:lang w:val="en-GB"/>
        </w:rPr>
        <w:t>-a</w:t>
      </w:r>
      <w:r w:rsidR="00EE5137">
        <w:rPr>
          <w:lang w:val="en-GB"/>
        </w:rPr>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3A640379"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rPr>
          <w:lang w:val="en-GB"/>
        </w:rPr>
        <w:t>-a</w:t>
      </w:r>
      <w:r w:rsidR="00EE5137">
        <w:rPr>
          <w:lang w:val="en-GB"/>
        </w:rPr>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29E5FA72"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6C5B7CF"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1A297C9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449D27AF"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5C085052"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45FE3B45"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4534ABF8" w14:textId="77777777" w:rsidR="00A41BFA" w:rsidRDefault="00A41BFA" w:rsidP="00A41BFA">
      <w:pPr>
        <w:pStyle w:val="Heading6"/>
      </w:pPr>
      <w:bookmarkStart w:id="622" w:name="_Toc20152389"/>
      <w:bookmarkStart w:id="623" w:name="_Toc27495054"/>
      <w:bookmarkStart w:id="624" w:name="_Toc36108522"/>
      <w:bookmarkStart w:id="625" w:name="_Toc73958305"/>
      <w:r>
        <w:t>6.3.3.1.12.2</w:t>
      </w:r>
      <w:r w:rsidRPr="00E352B4">
        <w:tab/>
      </w:r>
      <w:r>
        <w:t>Determining authorisation for initiating an MCVideo emergency group or private call</w:t>
      </w:r>
      <w:bookmarkEnd w:id="622"/>
      <w:bookmarkEnd w:id="623"/>
      <w:bookmarkEnd w:id="624"/>
      <w:bookmarkEnd w:id="625"/>
    </w:p>
    <w:p w14:paraId="10B62423"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3694FA6E"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0C580BC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28C8A584"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348272B9" w14:textId="77777777" w:rsidR="00A41BFA"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 xml:space="preserve">[24]; </w:t>
      </w:r>
    </w:p>
    <w:p w14:paraId="0B77FEC6" w14:textId="77777777" w:rsidR="00A41BFA" w:rsidRDefault="00A41BFA" w:rsidP="00A41BFA">
      <w:pPr>
        <w:pStyle w:val="B1"/>
        <w:ind w:hanging="1"/>
        <w:rPr>
          <w:lang w:eastAsia="ko-KR"/>
        </w:rPr>
      </w:pPr>
      <w:r>
        <w:t xml:space="preserve">then the controlling MCVideo function shall consider the </w:t>
      </w:r>
      <w:r>
        <w:rPr>
          <w:lang w:eastAsia="ko-KR"/>
        </w:rPr>
        <w:t xml:space="preserve">MCVideo emergency group call request to be an authorised request for an MCVideo emergency group call and skip </w:t>
      </w:r>
      <w:r>
        <w:t>the remaining steps; or</w:t>
      </w:r>
      <w:r>
        <w:rPr>
          <w:lang w:eastAsia="ko-KR"/>
        </w:rPr>
        <w:t>;</w:t>
      </w:r>
    </w:p>
    <w:p w14:paraId="1575A40F"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5D239AC8" w14:textId="77777777" w:rsidR="00A41BFA" w:rsidRPr="0045201D" w:rsidRDefault="00A41BFA" w:rsidP="00A41BFA">
      <w:pPr>
        <w:pStyle w:val="B1"/>
        <w:ind w:hanging="1"/>
        <w:rPr>
          <w:lang w:eastAsia="ko-KR"/>
        </w:rPr>
      </w:pPr>
      <w:r>
        <w:t xml:space="preserve">then the controlling MCVideo function shall consider the </w:t>
      </w:r>
      <w:r>
        <w:rPr>
          <w:lang w:eastAsia="ko-KR"/>
        </w:rPr>
        <w:t>MCVideo emergency group call request to be an authorised request for an MCVideo emergency group call</w:t>
      </w:r>
      <w:r w:rsidRPr="00EB621C">
        <w:rPr>
          <w:lang w:eastAsia="ko-KR"/>
        </w:rPr>
        <w:t xml:space="preserve"> </w:t>
      </w:r>
      <w:r>
        <w:rPr>
          <w:lang w:eastAsia="ko-KR"/>
        </w:rPr>
        <w:t xml:space="preserve">and skip </w:t>
      </w:r>
      <w:r>
        <w:t>the remaining steps; or</w:t>
      </w:r>
    </w:p>
    <w:p w14:paraId="39F5C180"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240D12F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 </w:t>
      </w:r>
    </w:p>
    <w:p w14:paraId="249E0BF7"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5E3DC1F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2472CA0"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7F87AE51" w14:textId="77777777" w:rsidR="00A41BFA" w:rsidRPr="0045201D" w:rsidRDefault="00A41BFA" w:rsidP="00A41BFA">
      <w:pPr>
        <w:pStyle w:val="B1"/>
        <w:ind w:hanging="1"/>
        <w:rPr>
          <w:lang w:eastAsia="ko-KR"/>
        </w:rPr>
      </w:pPr>
      <w:r>
        <w:rPr>
          <w:lang w:eastAsia="ko-KR"/>
        </w:rPr>
        <w:t xml:space="preserve">then the </w:t>
      </w:r>
      <w:r>
        <w:t xml:space="preserve">controlling MCVideo function shall consider the </w:t>
      </w:r>
      <w:r>
        <w:rPr>
          <w:lang w:eastAsia="ko-KR"/>
        </w:rPr>
        <w:t>MCVideo emergency private call request to be an authorised request for an MCVideo emergency private call</w:t>
      </w:r>
      <w:r w:rsidRPr="004358FD">
        <w:t xml:space="preserve"> </w:t>
      </w:r>
      <w:r>
        <w:t>and skip step 2) below; or</w:t>
      </w:r>
    </w:p>
    <w:p w14:paraId="1337627A"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4EC98EE7" w14:textId="77777777" w:rsidR="00A41BFA" w:rsidRDefault="00A41BFA" w:rsidP="00A41BFA">
      <w:pPr>
        <w:pStyle w:val="Heading6"/>
      </w:pPr>
      <w:bookmarkStart w:id="626" w:name="_Toc20152390"/>
      <w:bookmarkStart w:id="627" w:name="_Toc27495055"/>
      <w:bookmarkStart w:id="628" w:name="_Toc36108523"/>
      <w:bookmarkStart w:id="629" w:name="_Toc73958306"/>
      <w:r>
        <w:t>6.3.3.1.12.3</w:t>
      </w:r>
      <w:r w:rsidRPr="00E352B4">
        <w:tab/>
      </w:r>
      <w:r>
        <w:t>Determining authorisation for cancelling an MCVideo emergency alert</w:t>
      </w:r>
      <w:bookmarkEnd w:id="626"/>
      <w:bookmarkEnd w:id="627"/>
      <w:bookmarkEnd w:id="628"/>
      <w:bookmarkEnd w:id="629"/>
    </w:p>
    <w:p w14:paraId="257C10AE"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2398B81B"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34DBB5EE"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6BDF484B" w14:textId="77777777" w:rsidR="00A41BFA" w:rsidRDefault="00A41BFA" w:rsidP="00A41BFA">
      <w:pPr>
        <w:pStyle w:val="Heading6"/>
      </w:pPr>
      <w:bookmarkStart w:id="630" w:name="_Toc20152391"/>
      <w:bookmarkStart w:id="631" w:name="_Toc27495056"/>
      <w:bookmarkStart w:id="632" w:name="_Toc36108524"/>
      <w:bookmarkStart w:id="633" w:name="_Toc73958307"/>
      <w:r>
        <w:t>6.3.3.1.12.4</w:t>
      </w:r>
      <w:r w:rsidRPr="00E352B4">
        <w:tab/>
      </w:r>
      <w:r>
        <w:t>Determining authorisation for cancelling an MCVideo emergency call</w:t>
      </w:r>
      <w:bookmarkEnd w:id="630"/>
      <w:bookmarkEnd w:id="631"/>
      <w:bookmarkEnd w:id="632"/>
      <w:bookmarkEnd w:id="633"/>
    </w:p>
    <w:p w14:paraId="6FE56778"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 </w:t>
      </w:r>
    </w:p>
    <w:p w14:paraId="4EBF5B1B"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1E170609"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744F37F8"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1E2327D9"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45BC61F6"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6706E1B2" w14:textId="77777777" w:rsidR="00A41BFA" w:rsidRPr="004C3C07" w:rsidRDefault="00A41BFA" w:rsidP="00A41BFA">
      <w:pPr>
        <w:pStyle w:val="Heading6"/>
      </w:pPr>
      <w:bookmarkStart w:id="634" w:name="_Toc20152392"/>
      <w:bookmarkStart w:id="635" w:name="_Toc27495057"/>
      <w:bookmarkStart w:id="636" w:name="_Toc36108525"/>
      <w:bookmarkStart w:id="637" w:name="_Toc73958308"/>
      <w:r w:rsidRPr="004C3C07">
        <w:t>6.3.3.1.1</w:t>
      </w:r>
      <w:r>
        <w:t>2</w:t>
      </w:r>
      <w:r w:rsidRPr="004C3C07">
        <w:t>.5</w:t>
      </w:r>
      <w:r w:rsidRPr="004C3C07">
        <w:tab/>
        <w:t xml:space="preserve">Determining authorisation for initiating an </w:t>
      </w:r>
      <w:r>
        <w:t>MCVideo</w:t>
      </w:r>
      <w:r w:rsidRPr="004C3C07">
        <w:t xml:space="preserve"> imminent peril call</w:t>
      </w:r>
      <w:bookmarkEnd w:id="634"/>
      <w:bookmarkEnd w:id="635"/>
      <w:bookmarkEnd w:id="636"/>
      <w:bookmarkEnd w:id="637"/>
    </w:p>
    <w:p w14:paraId="0E0D66DF"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3330407F"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D27068D"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3D3334D3"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707E682D"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3C6F8B45"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1E3EB8E6" w14:textId="77777777" w:rsidR="00A41BFA" w:rsidRDefault="00A41BFA" w:rsidP="00A41BFA">
      <w:pPr>
        <w:pStyle w:val="Heading6"/>
      </w:pPr>
      <w:bookmarkStart w:id="638" w:name="_Toc20152393"/>
      <w:bookmarkStart w:id="639" w:name="_Toc27495058"/>
      <w:bookmarkStart w:id="640" w:name="_Toc36108526"/>
      <w:bookmarkStart w:id="641" w:name="_Toc73958309"/>
      <w:r>
        <w:t>6.3.3.1.12.6</w:t>
      </w:r>
      <w:r w:rsidRPr="00E352B4">
        <w:tab/>
      </w:r>
      <w:r>
        <w:t>Determining authorisation for cancelling an MCVideo imminent peril call</w:t>
      </w:r>
      <w:bookmarkEnd w:id="638"/>
      <w:bookmarkEnd w:id="639"/>
      <w:bookmarkEnd w:id="640"/>
      <w:bookmarkEnd w:id="641"/>
    </w:p>
    <w:p w14:paraId="6748196F"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540494E9"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4ED18376"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56AD3762" w14:textId="77777777" w:rsidR="00A41BFA" w:rsidRPr="009D4EBE" w:rsidRDefault="00A41BFA" w:rsidP="00A41BFA">
      <w:pPr>
        <w:pStyle w:val="Heading5"/>
        <w:rPr>
          <w:lang w:eastAsia="ko-KR"/>
        </w:rPr>
      </w:pPr>
      <w:bookmarkStart w:id="642" w:name="_Toc20152394"/>
      <w:bookmarkStart w:id="643" w:name="_Toc27495059"/>
      <w:bookmarkStart w:id="644" w:name="_Toc36108527"/>
      <w:bookmarkStart w:id="645" w:name="_Toc73958310"/>
      <w:r w:rsidRPr="009D4EBE">
        <w:rPr>
          <w:lang w:eastAsia="ko-KR"/>
        </w:rPr>
        <w:t>6.3.3.1.1</w:t>
      </w:r>
      <w:r>
        <w:rPr>
          <w:lang w:eastAsia="ko-KR"/>
        </w:rPr>
        <w:t>3</w:t>
      </w:r>
      <w:r w:rsidRPr="009D4EBE">
        <w:rPr>
          <w:lang w:eastAsia="ko-KR"/>
        </w:rPr>
        <w:tab/>
        <w:t>Generating a SIP 403 response for priority call request rejection</w:t>
      </w:r>
      <w:bookmarkEnd w:id="642"/>
      <w:bookmarkEnd w:id="643"/>
      <w:bookmarkEnd w:id="644"/>
      <w:bookmarkEnd w:id="645"/>
    </w:p>
    <w:p w14:paraId="4E328B8F"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585B10">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0420C871"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78B64235" w14:textId="77777777" w:rsidR="00A41BFA" w:rsidRPr="0095767A" w:rsidRDefault="00A41BFA" w:rsidP="00A41BFA">
      <w:pPr>
        <w:pStyle w:val="Heading5"/>
      </w:pPr>
      <w:bookmarkStart w:id="646" w:name="_Toc20152395"/>
      <w:bookmarkStart w:id="647" w:name="_Toc27495060"/>
      <w:bookmarkStart w:id="648" w:name="_Toc36108528"/>
      <w:bookmarkStart w:id="649" w:name="_Toc73958311"/>
      <w:r>
        <w:t>6.3.3.1.14</w:t>
      </w:r>
      <w:r w:rsidRPr="0095767A">
        <w:tab/>
        <w:t xml:space="preserve">Sending a SIP re-INVITE request for </w:t>
      </w:r>
      <w:r>
        <w:t>MCVideo</w:t>
      </w:r>
      <w:r w:rsidRPr="0095767A">
        <w:t xml:space="preserve"> </w:t>
      </w:r>
      <w:r>
        <w:t>imminent peril</w:t>
      </w:r>
      <w:r w:rsidRPr="0095767A">
        <w:t xml:space="preserve"> group call</w:t>
      </w:r>
      <w:bookmarkEnd w:id="646"/>
      <w:bookmarkEnd w:id="647"/>
      <w:bookmarkEnd w:id="648"/>
      <w:bookmarkEnd w:id="649"/>
    </w:p>
    <w:p w14:paraId="0316DD13" w14:textId="77777777" w:rsidR="00A41BFA" w:rsidRPr="0095767A" w:rsidRDefault="00A41BFA" w:rsidP="00A41BFA">
      <w:pPr>
        <w:rPr>
          <w:rFonts w:eastAsia="SimSun"/>
        </w:rPr>
      </w:pPr>
      <w:r w:rsidRPr="0095767A">
        <w:rPr>
          <w:rFonts w:eastAsia="SimSun"/>
        </w:rPr>
        <w:t xml:space="preserve">This </w:t>
      </w:r>
      <w:r w:rsidR="00585B10">
        <w:rPr>
          <w:rFonts w:eastAsia="SimSun"/>
        </w:rPr>
        <w:t>clause</w:t>
      </w:r>
      <w:r w:rsidRPr="0095767A">
        <w:rPr>
          <w:rFonts w:eastAsia="SimSun"/>
        </w:rPr>
        <w:t xml:space="preserve"> is referenced from other procedures.</w:t>
      </w:r>
    </w:p>
    <w:p w14:paraId="1F2BD215"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6F27419A"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500C96D9"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0E03DDE0"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45638216"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15826A2D"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472FEE34"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585B10">
        <w:rPr>
          <w:lang w:val="en-US"/>
        </w:rPr>
        <w:t>clause</w:t>
      </w:r>
      <w:r>
        <w:rPr>
          <w:lang w:val="en-US"/>
        </w:rPr>
        <w:t> 6.3.3.1.18</w:t>
      </w:r>
      <w:r w:rsidRPr="0095767A">
        <w:t>;</w:t>
      </w:r>
      <w:r>
        <w:t xml:space="preserve"> and</w:t>
      </w:r>
    </w:p>
    <w:p w14:paraId="14D2210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5C49BEBE"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14275784"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585B10">
        <w:rPr>
          <w:lang w:val="en-US"/>
        </w:rPr>
        <w:t>clause</w:t>
      </w:r>
      <w:r>
        <w:rPr>
          <w:lang w:val="en-US"/>
        </w:rPr>
        <w:t> 6.3.3.1.18</w:t>
      </w:r>
      <w:r w:rsidRPr="0095767A">
        <w:t xml:space="preserve">; </w:t>
      </w:r>
      <w:r>
        <w:t>and</w:t>
      </w:r>
    </w:p>
    <w:p w14:paraId="44552A49"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1244095D" w14:textId="77777777" w:rsidR="00A41BFA" w:rsidRDefault="00A41BFA" w:rsidP="00A41BFA">
      <w:pPr>
        <w:pStyle w:val="Heading5"/>
        <w:rPr>
          <w:lang w:val="en-US"/>
        </w:rPr>
      </w:pPr>
      <w:bookmarkStart w:id="650" w:name="_Toc20152396"/>
      <w:bookmarkStart w:id="651" w:name="_Toc27495061"/>
      <w:bookmarkStart w:id="652" w:name="_Toc36108529"/>
      <w:bookmarkStart w:id="653" w:name="_Toc73958312"/>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650"/>
      <w:bookmarkEnd w:id="651"/>
      <w:bookmarkEnd w:id="652"/>
      <w:bookmarkEnd w:id="653"/>
    </w:p>
    <w:p w14:paraId="5727FC44"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3405A17C"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5710D149"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3B39C30C"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585B10">
        <w:rPr>
          <w:noProof/>
          <w:lang w:val="en-US"/>
        </w:rPr>
        <w:t>clause</w:t>
      </w:r>
      <w:r>
        <w:rPr>
          <w:noProof/>
          <w:lang w:val="en-US"/>
        </w:rPr>
        <w:t> </w:t>
      </w:r>
      <w:r w:rsidRPr="00A4292D">
        <w:rPr>
          <w:noProof/>
          <w:lang w:val="en-US"/>
        </w:rPr>
        <w:t>6.3.3.1.</w:t>
      </w:r>
      <w:r>
        <w:rPr>
          <w:noProof/>
          <w:lang w:val="en-US"/>
        </w:rPr>
        <w:t>9; and</w:t>
      </w:r>
    </w:p>
    <w:p w14:paraId="31FC81EC"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3F10F70D"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08E2900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585B10">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6BC425E"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2F4B0A95"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6CE1C879"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2CD4BBB3"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783191AC" w14:textId="77777777" w:rsidR="00A41BFA" w:rsidRDefault="00A41BFA" w:rsidP="00A41BFA">
      <w:pPr>
        <w:pStyle w:val="Heading5"/>
      </w:pPr>
      <w:bookmarkStart w:id="654" w:name="_Toc20152397"/>
      <w:bookmarkStart w:id="655" w:name="_Toc27495062"/>
      <w:bookmarkStart w:id="656" w:name="_Toc36108530"/>
      <w:bookmarkStart w:id="657" w:name="_Toc73958313"/>
      <w:r w:rsidRPr="0073469F">
        <w:t>6.</w:t>
      </w:r>
      <w:r>
        <w:t>3.3.1</w:t>
      </w:r>
      <w:r w:rsidRPr="0073469F">
        <w:t>.</w:t>
      </w:r>
      <w:r>
        <w:t>16</w:t>
      </w:r>
      <w:r>
        <w:tab/>
        <w:t>Validate priority request parameters</w:t>
      </w:r>
      <w:bookmarkEnd w:id="654"/>
      <w:bookmarkEnd w:id="655"/>
      <w:bookmarkEnd w:id="656"/>
      <w:bookmarkEnd w:id="657"/>
    </w:p>
    <w:p w14:paraId="20AE76E9" w14:textId="77777777" w:rsidR="00A41BFA" w:rsidRDefault="00A41BFA" w:rsidP="00A41BFA">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60149332"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105FDB1B"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48654A8A"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70E95EA8" w14:textId="77777777" w:rsidR="00A41BFA" w:rsidRDefault="00A41BFA" w:rsidP="00A41BFA">
      <w:pPr>
        <w:pStyle w:val="B1"/>
      </w:pPr>
      <w:r>
        <w:t>1)</w:t>
      </w:r>
      <w:r>
        <w:tab/>
        <w:t>&lt;imminentperil-ind&gt; not included and &lt;alert-ind&gt; included.</w:t>
      </w:r>
    </w:p>
    <w:p w14:paraId="43E13AA8"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29420F7" w14:textId="77777777" w:rsidR="00A41BFA" w:rsidRDefault="00A41BFA" w:rsidP="00A41BFA">
      <w:pPr>
        <w:pStyle w:val="B1"/>
      </w:pPr>
      <w:r>
        <w:t>1)</w:t>
      </w:r>
      <w:r>
        <w:tab/>
        <w:t>&lt;imminentperil-ind&gt; not included and &lt;alert-ind&gt; not included; or</w:t>
      </w:r>
    </w:p>
    <w:p w14:paraId="77C166B7" w14:textId="77777777" w:rsidR="00A41BFA" w:rsidRDefault="00A41BFA" w:rsidP="00A41BFA">
      <w:pPr>
        <w:pStyle w:val="B1"/>
      </w:pPr>
      <w:r>
        <w:t>2)</w:t>
      </w:r>
      <w:r>
        <w:tab/>
        <w:t>&lt;imminentperil-ind&gt; not included and &lt;alert-ind&gt; included.</w:t>
      </w:r>
    </w:p>
    <w:p w14:paraId="518E6328"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5E7EC5EE"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585B10">
        <w:rPr>
          <w:rFonts w:eastAsia="SimSun"/>
        </w:rPr>
        <w:t>clause</w:t>
      </w:r>
      <w:r>
        <w:rPr>
          <w:rFonts w:eastAsia="SimSun"/>
        </w:rPr>
        <w:t> </w:t>
      </w:r>
      <w:r w:rsidRPr="00A12782">
        <w:rPr>
          <w:rFonts w:eastAsia="SimSun"/>
        </w:rPr>
        <w:t>4.4</w:t>
      </w:r>
      <w:r>
        <w:rPr>
          <w:rFonts w:eastAsia="SimSun"/>
        </w:rPr>
        <w:t>.</w:t>
      </w:r>
    </w:p>
    <w:p w14:paraId="407C117B" w14:textId="77777777" w:rsidR="00A41BFA" w:rsidRDefault="00A41BFA" w:rsidP="00A41BFA">
      <w:pPr>
        <w:pStyle w:val="Heading5"/>
      </w:pPr>
      <w:bookmarkStart w:id="658" w:name="_Toc20152398"/>
      <w:bookmarkStart w:id="659" w:name="_Toc27495063"/>
      <w:bookmarkStart w:id="660" w:name="_Toc36108531"/>
      <w:bookmarkStart w:id="661" w:name="_Toc73958314"/>
      <w:r w:rsidRPr="0073469F">
        <w:t>6.</w:t>
      </w:r>
      <w:r>
        <w:t>3.3.1</w:t>
      </w:r>
      <w:r w:rsidRPr="0073469F">
        <w:t>.</w:t>
      </w:r>
      <w:r>
        <w:t>17</w:t>
      </w:r>
      <w:r>
        <w:tab/>
        <w:t xml:space="preserve">Sending a SIP INFO request in the dialog of a </w:t>
      </w:r>
      <w:r w:rsidRPr="0073469F">
        <w:t>SIP request</w:t>
      </w:r>
      <w:r>
        <w:t xml:space="preserve"> for a priority call</w:t>
      </w:r>
      <w:bookmarkEnd w:id="658"/>
      <w:bookmarkEnd w:id="659"/>
      <w:bookmarkEnd w:id="660"/>
      <w:bookmarkEnd w:id="661"/>
    </w:p>
    <w:p w14:paraId="72B7633D" w14:textId="77777777" w:rsidR="00A41BFA" w:rsidRDefault="00A41BFA" w:rsidP="00A41BFA">
      <w:pPr>
        <w:rPr>
          <w:rFonts w:eastAsia="SimSun"/>
        </w:rPr>
      </w:pPr>
      <w:r w:rsidRPr="0073469F">
        <w:rPr>
          <w:rFonts w:eastAsia="SimSun"/>
        </w:rPr>
        <w:t xml:space="preserve">This </w:t>
      </w:r>
      <w:r w:rsidR="00585B10">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006706E9" w14:textId="77777777" w:rsidR="00A41BFA" w:rsidRPr="00562A51" w:rsidRDefault="00A41BFA" w:rsidP="00A41BFA">
      <w:pPr>
        <w:rPr>
          <w:rFonts w:eastAsia="SimSun"/>
        </w:rPr>
      </w:pPr>
      <w:r>
        <w:rPr>
          <w:rFonts w:eastAsia="SimSun"/>
        </w:rPr>
        <w:t>The controlling MCVideo function:</w:t>
      </w:r>
    </w:p>
    <w:p w14:paraId="0B80D3EB"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684E857C"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763C739"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39DE9074"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585B10">
        <w:t>clause</w:t>
      </w:r>
      <w:r w:rsidRPr="007C5F54">
        <w:t> </w:t>
      </w:r>
      <w:r w:rsidRPr="00F1128C">
        <w:t>6.3.3.1.1</w:t>
      </w:r>
      <w:r>
        <w:t>2</w:t>
      </w:r>
      <w:r w:rsidRPr="00F1128C">
        <w:t>.1, shall set the &lt;emergency-ind&gt; element to a value of "true" and the &lt;alert-ind&gt; element to a value of "false";</w:t>
      </w:r>
    </w:p>
    <w:p w14:paraId="2A587534"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1E95152C"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585A052F"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1085D1DD" w14:textId="77777777" w:rsidR="00A41BFA" w:rsidRDefault="00A41BFA" w:rsidP="00A41BFA">
      <w:pPr>
        <w:pStyle w:val="Heading5"/>
        <w:rPr>
          <w:lang w:eastAsia="ko-KR"/>
        </w:rPr>
      </w:pPr>
      <w:bookmarkStart w:id="662" w:name="_Toc20152399"/>
      <w:bookmarkStart w:id="663" w:name="_Toc27495064"/>
      <w:bookmarkStart w:id="664" w:name="_Toc36108532"/>
      <w:bookmarkStart w:id="665" w:name="_Toc73958315"/>
      <w:r>
        <w:rPr>
          <w:lang w:eastAsia="ko-KR"/>
        </w:rPr>
        <w:t>6.3.3.1.18</w:t>
      </w:r>
      <w:r w:rsidRPr="00E352B4">
        <w:rPr>
          <w:lang w:eastAsia="ko-KR"/>
        </w:rPr>
        <w:tab/>
      </w:r>
      <w:r>
        <w:rPr>
          <w:lang w:eastAsia="ko-KR"/>
        </w:rPr>
        <w:t>Retrieving Resource-Priority header field values</w:t>
      </w:r>
      <w:bookmarkEnd w:id="662"/>
      <w:bookmarkEnd w:id="663"/>
      <w:bookmarkEnd w:id="664"/>
      <w:bookmarkEnd w:id="665"/>
    </w:p>
    <w:p w14:paraId="78D0D370" w14:textId="77777777" w:rsidR="00A41BFA" w:rsidRDefault="00A41BFA" w:rsidP="00A41BFA">
      <w:pPr>
        <w:rPr>
          <w:lang w:eastAsia="ko-KR"/>
        </w:rPr>
      </w:pPr>
      <w:r>
        <w:rPr>
          <w:rFonts w:eastAsia="SimSun"/>
        </w:rPr>
        <w:t xml:space="preserve">This </w:t>
      </w:r>
      <w:r w:rsidR="00585B10">
        <w:rPr>
          <w:rFonts w:eastAsia="SimSun"/>
        </w:rPr>
        <w:t>clause</w:t>
      </w:r>
      <w:r>
        <w:rPr>
          <w:rFonts w:eastAsia="SimSun"/>
        </w:rPr>
        <w:t xml:space="preserve"> is referenced from other procedures.</w:t>
      </w:r>
    </w:p>
    <w:p w14:paraId="7E4C6CD0"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54F774F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44E8531"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3586664"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315CF002"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557042DC"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EC1CC5C"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7BC9C879"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071CCF1C"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7742101A"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3C70B8B8" w14:textId="77777777" w:rsidR="00A41BFA" w:rsidRPr="00623AD4" w:rsidRDefault="00A41BFA" w:rsidP="00A41BFA">
      <w:pPr>
        <w:pStyle w:val="Heading5"/>
        <w:rPr>
          <w:lang w:eastAsia="ko-KR"/>
        </w:rPr>
      </w:pPr>
      <w:bookmarkStart w:id="666" w:name="_Toc20152400"/>
      <w:bookmarkStart w:id="667" w:name="_Toc27495065"/>
      <w:bookmarkStart w:id="668" w:name="_Toc36108533"/>
      <w:bookmarkStart w:id="669" w:name="_Toc73958316"/>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666"/>
      <w:bookmarkEnd w:id="667"/>
      <w:bookmarkEnd w:id="668"/>
      <w:bookmarkEnd w:id="669"/>
    </w:p>
    <w:p w14:paraId="4B6B4DAC" w14:textId="77777777" w:rsidR="00A41BFA" w:rsidRPr="00442558" w:rsidRDefault="00A41BFA" w:rsidP="00A41BFA">
      <w:pPr>
        <w:rPr>
          <w:rFonts w:eastAsia="SimSun"/>
        </w:rPr>
      </w:pPr>
      <w:r w:rsidRPr="00442558">
        <w:rPr>
          <w:rFonts w:eastAsia="SimSun"/>
        </w:rPr>
        <w:t xml:space="preserve">This </w:t>
      </w:r>
      <w:r w:rsidR="00585B10">
        <w:rPr>
          <w:rFonts w:eastAsia="SimSun"/>
        </w:rPr>
        <w:t>clause</w:t>
      </w:r>
      <w:r w:rsidRPr="00442558">
        <w:rPr>
          <w:rFonts w:eastAsia="SimSun"/>
        </w:rPr>
        <w:t xml:space="preserve"> is referenced from other procedures.</w:t>
      </w:r>
    </w:p>
    <w:p w14:paraId="6E8FAFB9" w14:textId="77777777" w:rsidR="00A41BFA" w:rsidRPr="00442558" w:rsidRDefault="00A41BFA" w:rsidP="00A41BFA">
      <w:pPr>
        <w:rPr>
          <w:rFonts w:eastAsia="SimSun"/>
        </w:rPr>
      </w:pPr>
      <w:r w:rsidRPr="00442558">
        <w:rPr>
          <w:rFonts w:eastAsia="SimSun"/>
        </w:rPr>
        <w:t xml:space="preserve">This </w:t>
      </w:r>
      <w:r w:rsidR="00585B10">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9555029"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78F0E36C"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4C519EB8"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242D5AD"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090C5014"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3868B70E"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244358DF"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46B5331C" w14:textId="77777777" w:rsidR="00A41BFA" w:rsidRPr="0073469F" w:rsidRDefault="00A41BFA" w:rsidP="00A41BFA">
      <w:pPr>
        <w:pStyle w:val="Heading4"/>
        <w:rPr>
          <w:lang w:eastAsia="ko-KR"/>
        </w:rPr>
      </w:pPr>
      <w:bookmarkStart w:id="670" w:name="_Toc20152401"/>
      <w:bookmarkStart w:id="671" w:name="_Toc27495066"/>
      <w:bookmarkStart w:id="672" w:name="_Toc36108534"/>
      <w:bookmarkStart w:id="673" w:name="_Toc73958317"/>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670"/>
      <w:bookmarkEnd w:id="671"/>
      <w:bookmarkEnd w:id="672"/>
      <w:bookmarkEnd w:id="673"/>
    </w:p>
    <w:p w14:paraId="307699AE" w14:textId="77777777" w:rsidR="00A41BFA" w:rsidRPr="0073469F" w:rsidRDefault="00A41BFA" w:rsidP="00A41BFA">
      <w:pPr>
        <w:pStyle w:val="Heading5"/>
        <w:rPr>
          <w:lang w:eastAsia="ko-KR"/>
        </w:rPr>
      </w:pPr>
      <w:bookmarkStart w:id="674" w:name="_Toc20152402"/>
      <w:bookmarkStart w:id="675" w:name="_Toc27495067"/>
      <w:bookmarkStart w:id="676" w:name="_Toc36108535"/>
      <w:bookmarkStart w:id="677" w:name="_Toc73958318"/>
      <w:r w:rsidRPr="0073469F">
        <w:rPr>
          <w:lang w:eastAsia="ko-KR"/>
        </w:rPr>
        <w:t>6.3.3.2.1</w:t>
      </w:r>
      <w:r w:rsidRPr="0073469F">
        <w:rPr>
          <w:lang w:eastAsia="ko-KR"/>
        </w:rPr>
        <w:tab/>
        <w:t>SDP answer generation</w:t>
      </w:r>
      <w:bookmarkEnd w:id="674"/>
      <w:bookmarkEnd w:id="675"/>
      <w:bookmarkEnd w:id="676"/>
      <w:bookmarkEnd w:id="677"/>
    </w:p>
    <w:p w14:paraId="50F28040"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022F0181" w14:textId="77777777" w:rsidR="00A41BFA" w:rsidRDefault="00A41BFA" w:rsidP="00A41BFA">
      <w:pPr>
        <w:pStyle w:val="B1"/>
      </w:pPr>
      <w:r w:rsidRPr="0073469F">
        <w:t>1)</w:t>
      </w:r>
      <w:r w:rsidRPr="0073469F">
        <w:tab/>
        <w:t>for the accepted media stream in the received SDP offer</w:t>
      </w:r>
      <w:r>
        <w:t>:</w:t>
      </w:r>
    </w:p>
    <w:p w14:paraId="605954B4"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5E1368FD"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29AF9C76"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51121995" w14:textId="77777777" w:rsidR="00A41BFA" w:rsidRPr="0073469F" w:rsidRDefault="00A41BFA" w:rsidP="00A41BFA">
      <w:pPr>
        <w:pStyle w:val="B2"/>
        <w:rPr>
          <w:noProof/>
        </w:rPr>
      </w:pPr>
      <w:r>
        <w:t>b)</w:t>
      </w:r>
      <w:r>
        <w:tab/>
        <w:t>shall include 'fmtp' attributes as specified in 3GPP TS 24.581 clause 14.</w:t>
      </w:r>
    </w:p>
    <w:p w14:paraId="3E6C443E" w14:textId="77777777" w:rsidR="00A41BFA" w:rsidRPr="0073469F" w:rsidRDefault="00A41BFA" w:rsidP="00A41BFA">
      <w:pPr>
        <w:pStyle w:val="Heading5"/>
        <w:rPr>
          <w:lang w:eastAsia="ko-KR"/>
        </w:rPr>
      </w:pPr>
      <w:bookmarkStart w:id="678" w:name="_Toc20152403"/>
      <w:bookmarkStart w:id="679" w:name="_Toc27495068"/>
      <w:bookmarkStart w:id="680" w:name="_Toc36108536"/>
      <w:bookmarkStart w:id="681" w:name="_Toc73958319"/>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678"/>
      <w:bookmarkEnd w:id="679"/>
      <w:bookmarkEnd w:id="680"/>
      <w:bookmarkEnd w:id="681"/>
    </w:p>
    <w:p w14:paraId="5A82D39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67FB41BB" w14:textId="77777777" w:rsidR="00A41BFA" w:rsidRPr="0073469F" w:rsidRDefault="00A41BFA" w:rsidP="00A41BFA">
      <w:pPr>
        <w:pStyle w:val="Heading5"/>
        <w:rPr>
          <w:lang w:eastAsia="ko-KR"/>
        </w:rPr>
      </w:pPr>
      <w:bookmarkStart w:id="682" w:name="_Toc20152404"/>
      <w:bookmarkStart w:id="683" w:name="_Toc27495069"/>
      <w:bookmarkStart w:id="684" w:name="_Toc36108537"/>
      <w:bookmarkStart w:id="685" w:name="_Toc73958320"/>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682"/>
      <w:bookmarkEnd w:id="683"/>
      <w:bookmarkEnd w:id="684"/>
      <w:bookmarkEnd w:id="685"/>
    </w:p>
    <w:p w14:paraId="2D159DE4" w14:textId="77777777" w:rsidR="00A41BFA" w:rsidRPr="0073469F" w:rsidRDefault="00A41BFA" w:rsidP="00A41BFA">
      <w:pPr>
        <w:pStyle w:val="Heading6"/>
        <w:rPr>
          <w:lang w:eastAsia="ko-KR"/>
        </w:rPr>
      </w:pPr>
      <w:bookmarkStart w:id="686" w:name="_Toc20152405"/>
      <w:bookmarkStart w:id="687" w:name="_Toc27495070"/>
      <w:bookmarkStart w:id="688" w:name="_Toc36108538"/>
      <w:bookmarkStart w:id="689" w:name="_Toc73958321"/>
      <w:r w:rsidRPr="0073469F">
        <w:rPr>
          <w:lang w:eastAsia="ko-KR"/>
        </w:rPr>
        <w:t>6.3.3.2.3.1</w:t>
      </w:r>
      <w:r w:rsidRPr="0073469F">
        <w:rPr>
          <w:lang w:eastAsia="ko-KR"/>
        </w:rPr>
        <w:tab/>
        <w:t>Provisional response</w:t>
      </w:r>
      <w:bookmarkEnd w:id="686"/>
      <w:bookmarkEnd w:id="687"/>
      <w:bookmarkEnd w:id="688"/>
      <w:bookmarkEnd w:id="689"/>
    </w:p>
    <w:p w14:paraId="3157107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741E8601"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5207D517"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1186AF98"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770B24B2"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018BAFA3"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66DDB423"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62549E32"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6345D6A7" w14:textId="77777777" w:rsidR="00A41BFA" w:rsidRPr="0073469F" w:rsidRDefault="00A41BFA" w:rsidP="00A41BFA">
      <w:pPr>
        <w:pStyle w:val="Heading6"/>
        <w:rPr>
          <w:lang w:eastAsia="ko-KR"/>
        </w:rPr>
      </w:pPr>
      <w:bookmarkStart w:id="690" w:name="_Toc20152406"/>
      <w:bookmarkStart w:id="691" w:name="_Toc27495071"/>
      <w:bookmarkStart w:id="692" w:name="_Toc36108539"/>
      <w:bookmarkStart w:id="693" w:name="_Toc73958322"/>
      <w:r w:rsidRPr="0073469F">
        <w:rPr>
          <w:lang w:eastAsia="ko-KR"/>
        </w:rPr>
        <w:t>6.3.3.2.3.2</w:t>
      </w:r>
      <w:r w:rsidRPr="0073469F">
        <w:rPr>
          <w:lang w:eastAsia="ko-KR"/>
        </w:rPr>
        <w:tab/>
        <w:t>Final response</w:t>
      </w:r>
      <w:bookmarkEnd w:id="690"/>
      <w:bookmarkEnd w:id="691"/>
      <w:bookmarkEnd w:id="692"/>
      <w:bookmarkEnd w:id="693"/>
    </w:p>
    <w:p w14:paraId="0948B37E"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451A8EB0"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26E0CC55"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190B9CEB"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6D8F9426"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38335929"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24F04E5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1FA2E48"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65CE4F5A"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36C72FAC"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127CBC9E"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565CB8C9"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3E29EA7C"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69156D5D"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76116C36" w14:textId="77777777" w:rsidR="00A41BFA" w:rsidRDefault="00A41BFA" w:rsidP="00A41BFA">
      <w:pPr>
        <w:pStyle w:val="B1"/>
        <w:rPr>
          <w:lang w:eastAsia="ko-KR"/>
        </w:rPr>
      </w:pPr>
      <w:r>
        <w:t>11)</w:t>
      </w:r>
      <w:r>
        <w:rPr>
          <w:lang w:eastAsia="ko-KR"/>
        </w:rPr>
        <w:tab/>
        <w:t>if:</w:t>
      </w:r>
    </w:p>
    <w:p w14:paraId="1571553F"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37E00EA8" w14:textId="77777777" w:rsidR="00A41BFA" w:rsidRDefault="00A41BFA" w:rsidP="00A41BFA">
      <w:pPr>
        <w:pStyle w:val="B2"/>
      </w:pPr>
      <w:r>
        <w:t>b)</w:t>
      </w:r>
      <w:r>
        <w:tab/>
        <w:t>the MCVideo GKTP document contains an &lt;MKFC-GKTPs&gt; element;</w:t>
      </w:r>
    </w:p>
    <w:p w14:paraId="299F026C" w14:textId="77777777" w:rsidR="00A41BFA" w:rsidRDefault="00A41BFA" w:rsidP="00A41BFA">
      <w:pPr>
        <w:pStyle w:val="B1"/>
      </w:pPr>
      <w:r>
        <w:t>then:</w:t>
      </w:r>
    </w:p>
    <w:p w14:paraId="542CB656" w14:textId="77777777" w:rsidR="00A41BFA" w:rsidRDefault="00A41BFA" w:rsidP="00A41BFA">
      <w:pPr>
        <w:pStyle w:val="B2"/>
      </w:pPr>
      <w:r>
        <w:t>a)</w:t>
      </w:r>
      <w:r>
        <w:tab/>
        <w:t>for each instance of &lt;GKTP&gt; element of the &lt;MKFC-GKTPs&gt; element of the MCVideo GKTP document:</w:t>
      </w:r>
    </w:p>
    <w:p w14:paraId="525BD78F" w14:textId="77777777" w:rsidR="00A41BFA" w:rsidRDefault="00A41BFA" w:rsidP="00A41BFA">
      <w:pPr>
        <w:pStyle w:val="B3"/>
      </w:pPr>
      <w:r>
        <w:t>i)</w:t>
      </w:r>
      <w:r>
        <w:tab/>
        <w:t xml:space="preserve">shall perform the procedure in </w:t>
      </w:r>
      <w:r w:rsidR="00585B10">
        <w:t>clause</w:t>
      </w:r>
      <w:r>
        <w:t xml:space="preserve"> 6.3.3.6.2 to re-generate an I_MESSAGE; and</w:t>
      </w:r>
    </w:p>
    <w:p w14:paraId="28696C61" w14:textId="77777777" w:rsidR="00A41BFA" w:rsidRPr="0073469F" w:rsidRDefault="00A41BFA" w:rsidP="00A41BFA">
      <w:pPr>
        <w:pStyle w:val="B1"/>
      </w:pPr>
      <w:r>
        <w:t>ii)</w:t>
      </w:r>
      <w:r>
        <w:tab/>
        <w:t xml:space="preserve">if the procedure in </w:t>
      </w:r>
      <w:r w:rsidR="00585B10">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6F6FA080"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286D317B" w14:textId="77777777" w:rsidR="00A41BFA" w:rsidRPr="0073469F" w:rsidRDefault="00A41BFA" w:rsidP="00A41BFA">
      <w:pPr>
        <w:pStyle w:val="Heading5"/>
        <w:rPr>
          <w:lang w:eastAsia="ko-KR"/>
        </w:rPr>
      </w:pPr>
      <w:bookmarkStart w:id="694" w:name="_Toc20152407"/>
      <w:bookmarkStart w:id="695" w:name="_Toc27495072"/>
      <w:bookmarkStart w:id="696" w:name="_Toc36108540"/>
      <w:bookmarkStart w:id="697" w:name="_Toc73958323"/>
      <w:r w:rsidRPr="0073469F">
        <w:rPr>
          <w:lang w:eastAsia="ko-KR"/>
        </w:rPr>
        <w:t>6.3.3.2.4</w:t>
      </w:r>
      <w:r w:rsidRPr="0073469F">
        <w:rPr>
          <w:lang w:eastAsia="ko-KR"/>
        </w:rPr>
        <w:tab/>
        <w:t>Receiving a SIP BYE request</w:t>
      </w:r>
      <w:bookmarkEnd w:id="694"/>
      <w:bookmarkEnd w:id="695"/>
      <w:bookmarkEnd w:id="696"/>
      <w:bookmarkEnd w:id="697"/>
    </w:p>
    <w:p w14:paraId="00101394"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3CBCAB8"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585B10">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C2C9FEE"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17003F9B"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7F94CBE9"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585B10">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585B10">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0A5FA91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12E6FCE0" w14:textId="77777777" w:rsidR="00A41BFA" w:rsidRDefault="00BF342D" w:rsidP="00BF342D">
      <w:pPr>
        <w:pStyle w:val="B2"/>
      </w:pPr>
      <w:r>
        <w:t>a)</w:t>
      </w:r>
      <w:r>
        <w:tab/>
        <w:t xml:space="preserve">shall </w:t>
      </w:r>
      <w:r w:rsidRPr="0073469F">
        <w:t xml:space="preserve">perform the procedures as specified in the </w:t>
      </w:r>
      <w:r w:rsidR="00585B10">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427FDA38"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585B10">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3DE35CB4"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585B10">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56682E5F" w14:textId="77777777" w:rsidR="00A41BFA" w:rsidRPr="0073469F" w:rsidRDefault="00A41BFA" w:rsidP="00A41BFA">
      <w:pPr>
        <w:pStyle w:val="Heading4"/>
        <w:rPr>
          <w:noProof/>
        </w:rPr>
      </w:pPr>
      <w:bookmarkStart w:id="698" w:name="_Toc20152408"/>
      <w:bookmarkStart w:id="699" w:name="_Toc27495073"/>
      <w:bookmarkStart w:id="700" w:name="_Toc36108541"/>
      <w:bookmarkStart w:id="701" w:name="_Toc73958324"/>
      <w:r w:rsidRPr="0073469F">
        <w:rPr>
          <w:noProof/>
        </w:rPr>
        <w:t>6.3.3.3</w:t>
      </w:r>
      <w:r w:rsidRPr="0073469F">
        <w:rPr>
          <w:noProof/>
        </w:rPr>
        <w:tab/>
        <w:t>Handling of the acknowledged call setup timer (TNG1)</w:t>
      </w:r>
      <w:bookmarkEnd w:id="698"/>
      <w:bookmarkEnd w:id="699"/>
      <w:bookmarkEnd w:id="700"/>
      <w:bookmarkEnd w:id="701"/>
    </w:p>
    <w:p w14:paraId="75C7C933"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0C7EAFCD"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732B1221"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566360D7"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585B10">
        <w:t>clause</w:t>
      </w:r>
      <w:r>
        <w:t>.</w:t>
      </w:r>
    </w:p>
    <w:p w14:paraId="3D8704D4"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7FD101FE"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10466A55" w14:textId="77777777" w:rsidR="00A41BFA" w:rsidRPr="0073469F" w:rsidRDefault="00A41BFA" w:rsidP="00A41BFA">
      <w:pPr>
        <w:pStyle w:val="B2"/>
      </w:pPr>
      <w:r w:rsidRPr="0073469F">
        <w:t>a)</w:t>
      </w:r>
      <w:r w:rsidRPr="0073469F">
        <w:tab/>
        <w:t>shall perform the following actions:</w:t>
      </w:r>
    </w:p>
    <w:p w14:paraId="7869F87F"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585B10">
        <w:t>clause</w:t>
      </w:r>
      <w:r w:rsidRPr="0073469F">
        <w:t> </w:t>
      </w:r>
      <w:r w:rsidRPr="0073469F">
        <w:rPr>
          <w:lang w:eastAsia="ko-KR"/>
        </w:rPr>
        <w:t xml:space="preserve">6.3.3.2.2 </w:t>
      </w:r>
      <w:r w:rsidRPr="0073469F">
        <w:t>before continuing with the rest of the steps;</w:t>
      </w:r>
    </w:p>
    <w:p w14:paraId="146F1421"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585B10">
        <w:t>clause</w:t>
      </w:r>
      <w:r w:rsidRPr="0073469F">
        <w:t> 4.4;</w:t>
      </w:r>
    </w:p>
    <w:p w14:paraId="0463F05D"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585B10">
        <w:t>clause</w:t>
      </w:r>
      <w:r w:rsidRPr="0073469F">
        <w:t> </w:t>
      </w:r>
      <w:r w:rsidRPr="0073469F">
        <w:rPr>
          <w:lang w:eastAsia="ko-KR"/>
        </w:rPr>
        <w:t>6.3.3.2.1;</w:t>
      </w:r>
    </w:p>
    <w:p w14:paraId="0908C002"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2FBAC440" w14:textId="77777777" w:rsidR="00A41BFA" w:rsidRPr="0073469F" w:rsidRDefault="00A41BFA" w:rsidP="00A41BFA">
      <w:pPr>
        <w:pStyle w:val="NO"/>
      </w:pPr>
      <w:r w:rsidRPr="0073469F">
        <w:t>NOTE 2:</w:t>
      </w:r>
      <w:r w:rsidRPr="0073469F">
        <w:tab/>
        <w:t>Resulting media plane processing is completed before the next step is performed.</w:t>
      </w:r>
    </w:p>
    <w:p w14:paraId="2B079595"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5D022FCC"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37F08791"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585B10">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218D9314" w14:textId="77777777" w:rsidR="00A41BFA" w:rsidRPr="0073469F" w:rsidRDefault="00A41BFA" w:rsidP="00A41BFA">
      <w:pPr>
        <w:pStyle w:val="B2"/>
      </w:pPr>
      <w:r w:rsidRPr="0073469F">
        <w:t>d)</w:t>
      </w:r>
      <w:r w:rsidRPr="0073469F">
        <w:tab/>
        <w:t xml:space="preserve">shall generate a notification package as specified in </w:t>
      </w:r>
      <w:r w:rsidR="00585B10">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4F503218"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529E95AA"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585B10">
        <w:t>clause</w:t>
      </w:r>
      <w:r w:rsidRPr="0073469F">
        <w:t> 4.4;</w:t>
      </w:r>
    </w:p>
    <w:p w14:paraId="28E07785"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4655FE36"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6C062FBC"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462427F"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089DDE14" w14:textId="77777777" w:rsidR="00A41BFA" w:rsidRPr="0073469F" w:rsidRDefault="00A41BFA" w:rsidP="00A41BFA">
      <w:pPr>
        <w:pStyle w:val="B1"/>
      </w:pPr>
      <w:r w:rsidRPr="0073469F">
        <w:t>1)</w:t>
      </w:r>
      <w:r w:rsidRPr="0073469F">
        <w:tab/>
        <w:t>shall stop timer TNG1 (acknowledged call setup timer); and</w:t>
      </w:r>
    </w:p>
    <w:p w14:paraId="2B5D53DF"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585B10">
        <w:t>clause</w:t>
      </w:r>
      <w:r w:rsidRPr="0073469F">
        <w:t> 4.4.</w:t>
      </w:r>
    </w:p>
    <w:p w14:paraId="36676B1A" w14:textId="77777777" w:rsidR="00A41BFA" w:rsidRDefault="00A41BFA" w:rsidP="00A41BFA">
      <w:r w:rsidRPr="0073469F">
        <w:t>If</w:t>
      </w:r>
      <w:r>
        <w:t>:</w:t>
      </w:r>
    </w:p>
    <w:p w14:paraId="38849D29"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528E0A21"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2E2784D5"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3D1FA7FC" w14:textId="77777777" w:rsidR="00A41BFA" w:rsidRPr="0073469F" w:rsidRDefault="00A41BFA" w:rsidP="00A41BFA">
      <w:r w:rsidRPr="0073469F">
        <w:t xml:space="preserve">then the controlling </w:t>
      </w:r>
      <w:r>
        <w:t>MCVideo</w:t>
      </w:r>
      <w:r w:rsidRPr="0073469F">
        <w:t xml:space="preserve"> function:</w:t>
      </w:r>
    </w:p>
    <w:p w14:paraId="027C48C4"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75002EFD"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23178B10" w14:textId="77777777" w:rsidR="00A41BFA" w:rsidRPr="0073469F" w:rsidRDefault="00A41BFA" w:rsidP="00A41BFA">
      <w:pPr>
        <w:pStyle w:val="B1"/>
      </w:pPr>
      <w:r w:rsidRPr="0073469F">
        <w:t>2)</w:t>
      </w:r>
      <w:r w:rsidRPr="0073469F">
        <w:tab/>
        <w:t>if all other invited clients have responded with SIP 200 (OK) responses, shall</w:t>
      </w:r>
    </w:p>
    <w:p w14:paraId="593EA5A0" w14:textId="77777777" w:rsidR="00A41BFA" w:rsidRPr="0073469F" w:rsidRDefault="00A41BFA" w:rsidP="00A41BFA">
      <w:pPr>
        <w:pStyle w:val="B2"/>
      </w:pPr>
      <w:r w:rsidRPr="0073469F">
        <w:t>a)</w:t>
      </w:r>
      <w:r w:rsidRPr="0073469F">
        <w:tab/>
        <w:t>stop timer TNG1 (acknowledged call setup timer);</w:t>
      </w:r>
    </w:p>
    <w:p w14:paraId="5364C989" w14:textId="77777777" w:rsidR="00A41BFA" w:rsidRPr="0073469F" w:rsidRDefault="00A41BFA" w:rsidP="00A41BFA">
      <w:pPr>
        <w:pStyle w:val="B2"/>
      </w:pPr>
      <w:r w:rsidRPr="0073469F">
        <w:t>b)</w:t>
      </w:r>
      <w:r w:rsidRPr="0073469F">
        <w:tab/>
        <w:t xml:space="preserve">generate SIP 200 (OK) response to the SIP INVITE request as specified in the </w:t>
      </w:r>
      <w:r w:rsidR="00585B10">
        <w:t>clause</w:t>
      </w:r>
      <w:r w:rsidRPr="0073469F">
        <w:t> </w:t>
      </w:r>
      <w:r w:rsidRPr="0073469F">
        <w:rPr>
          <w:lang w:eastAsia="ko-KR"/>
        </w:rPr>
        <w:t xml:space="preserve">6.3.3.2.2 </w:t>
      </w:r>
      <w:r w:rsidRPr="0073469F">
        <w:t>before continuing with the rest of the steps;</w:t>
      </w:r>
    </w:p>
    <w:p w14:paraId="5C946183"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585B10">
        <w:t>clause</w:t>
      </w:r>
      <w:r w:rsidRPr="0073469F">
        <w:t> 4.4;</w:t>
      </w:r>
    </w:p>
    <w:p w14:paraId="436DC92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585B10">
        <w:t>clause</w:t>
      </w:r>
      <w:r w:rsidRPr="0073469F">
        <w:t> </w:t>
      </w:r>
      <w:r w:rsidRPr="0073469F">
        <w:rPr>
          <w:lang w:eastAsia="ko-KR"/>
        </w:rPr>
        <w:t>6.3.3.2.1;</w:t>
      </w:r>
    </w:p>
    <w:p w14:paraId="65CA28CB"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178BCEDD" w14:textId="77777777" w:rsidR="00A41BFA" w:rsidRPr="0073469F" w:rsidRDefault="00A41BFA" w:rsidP="00A41BFA">
      <w:pPr>
        <w:pStyle w:val="NO"/>
      </w:pPr>
      <w:r w:rsidRPr="0073469F">
        <w:t>NOTE 5:</w:t>
      </w:r>
      <w:r w:rsidRPr="0073469F">
        <w:tab/>
        <w:t>Resulting media plane processing is completed before the next step is performed.</w:t>
      </w:r>
    </w:p>
    <w:p w14:paraId="698BA2F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2CF7BDCA" w14:textId="77777777" w:rsidR="00A41BFA" w:rsidRPr="0073469F" w:rsidRDefault="00A41BFA" w:rsidP="00A41BFA">
      <w:pPr>
        <w:pStyle w:val="Heading4"/>
        <w:rPr>
          <w:noProof/>
        </w:rPr>
      </w:pPr>
      <w:bookmarkStart w:id="702" w:name="_Toc20152409"/>
      <w:bookmarkStart w:id="703" w:name="_Toc27495074"/>
      <w:bookmarkStart w:id="704" w:name="_Toc36108542"/>
      <w:bookmarkStart w:id="705" w:name="_Toc73958325"/>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702"/>
      <w:bookmarkEnd w:id="703"/>
      <w:bookmarkEnd w:id="704"/>
      <w:bookmarkEnd w:id="705"/>
    </w:p>
    <w:p w14:paraId="3738C2FA" w14:textId="77777777" w:rsidR="00A41BFA" w:rsidRDefault="00A41BFA" w:rsidP="00A41BFA">
      <w:pPr>
        <w:rPr>
          <w:rFonts w:hint="eastAsia"/>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585B10">
        <w:rPr>
          <w:rFonts w:hint="eastAsia"/>
          <w:lang w:val="en-US" w:eastAsia="ko-KR"/>
        </w:rPr>
        <w:t>clause</w:t>
      </w:r>
      <w:r>
        <w:rPr>
          <w:rFonts w:hint="eastAsia"/>
          <w:lang w:val="en-US" w:eastAsia="ko-KR"/>
        </w:rPr>
        <w:t>.</w:t>
      </w:r>
    </w:p>
    <w:p w14:paraId="179CCD6F" w14:textId="77777777" w:rsidR="00A41BFA" w:rsidRDefault="00A41BFA" w:rsidP="00A41BFA">
      <w:pPr>
        <w:rPr>
          <w:rFonts w:hint="eastAsia"/>
          <w:lang w:eastAsia="ko-KR"/>
        </w:rPr>
      </w:pPr>
      <w:r>
        <w:rPr>
          <w:rFonts w:hint="eastAsia"/>
          <w:lang w:eastAsia="ko-KR"/>
        </w:rPr>
        <w:t>In the SIP NOTIFY request, the controlling MCVideo function:</w:t>
      </w:r>
    </w:p>
    <w:p w14:paraId="7581E247" w14:textId="77777777" w:rsidR="00A41BFA" w:rsidRPr="00436CF9" w:rsidRDefault="00A41BFA" w:rsidP="00A41BFA">
      <w:pPr>
        <w:pStyle w:val="B1"/>
        <w:rPr>
          <w:rFonts w:hint="eastAsia"/>
        </w:rPr>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12D2BE86" w14:textId="77777777" w:rsidR="00A41BFA" w:rsidRPr="00436CF9" w:rsidRDefault="00A41BFA" w:rsidP="00A41BFA">
      <w:pPr>
        <w:pStyle w:val="B1"/>
        <w:rPr>
          <w:rFonts w:hint="eastAsia"/>
        </w:rPr>
      </w:pPr>
      <w:r>
        <w:t>2)</w:t>
      </w:r>
      <w:r>
        <w:tab/>
      </w:r>
      <w:r w:rsidRPr="00436CF9">
        <w:rPr>
          <w:rFonts w:hint="eastAsia"/>
        </w:rPr>
        <w:t xml:space="preserve">shall include an Event header field set to the </w:t>
      </w:r>
      <w:r w:rsidR="00585B10">
        <w:t>"</w:t>
      </w:r>
      <w:r w:rsidRPr="00436CF9">
        <w:rPr>
          <w:rFonts w:hint="eastAsia"/>
        </w:rPr>
        <w:t>conference</w:t>
      </w:r>
      <w:r w:rsidR="00585B10">
        <w:t>"</w:t>
      </w:r>
      <w:r w:rsidRPr="00436CF9">
        <w:rPr>
          <w:rFonts w:hint="eastAsia"/>
        </w:rPr>
        <w:t xml:space="preserve"> event package;</w:t>
      </w:r>
    </w:p>
    <w:p w14:paraId="39E3D08E" w14:textId="77777777" w:rsidR="00A41BFA" w:rsidRPr="00436CF9" w:rsidRDefault="00A41BFA" w:rsidP="00A41BFA">
      <w:pPr>
        <w:pStyle w:val="B1"/>
        <w:rPr>
          <w:rFonts w:hint="eastAsia"/>
        </w:rPr>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73C4A210" w14:textId="77777777" w:rsidR="00A41BFA" w:rsidRPr="00436CF9" w:rsidRDefault="00A41BFA" w:rsidP="00A41BFA">
      <w:pPr>
        <w:pStyle w:val="B1"/>
        <w:rPr>
          <w:rFonts w:hint="eastAsia"/>
        </w:rPr>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598A2EC8"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253188F2"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785F8108"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02E5F6F0"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B3EFF5F"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4AD7C378"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5272A8E9"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13C6D614"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4E0F722A" w14:textId="77777777" w:rsidR="00A41BFA" w:rsidRDefault="00A41BFA" w:rsidP="00A41BFA">
      <w:pPr>
        <w:pStyle w:val="B2"/>
        <w:rPr>
          <w:rFonts w:hint="eastAsia"/>
          <w:lang w:eastAsia="ko-KR"/>
        </w:rPr>
      </w:pPr>
      <w:r>
        <w:rPr>
          <w:rFonts w:hint="eastAsia"/>
          <w:lang w:eastAsia="ko-KR"/>
        </w:rPr>
        <w:t>a)</w:t>
      </w:r>
      <w:r>
        <w:rPr>
          <w:rFonts w:hint="eastAsia"/>
          <w:lang w:eastAsia="ko-KR"/>
        </w:rPr>
        <w:tab/>
        <w:t xml:space="preserve">include the </w:t>
      </w:r>
      <w:r w:rsidRPr="00A42250">
        <w:t>"entity" attribute. The "entity" attribute:</w:t>
      </w:r>
    </w:p>
    <w:p w14:paraId="419B983D"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92C33FB"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7FD2D329"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55FBC7D3" w14:textId="77777777"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372DD447"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74356D79" w14:textId="77777777" w:rsidR="00A41BFA" w:rsidRDefault="00A41BFA" w:rsidP="00A41BFA">
      <w:pPr>
        <w:pStyle w:val="B2"/>
        <w:rPr>
          <w:rFonts w:hint="eastAsia"/>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40B5B850"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166CAA8F" w14:textId="77777777" w:rsidR="00A41BFA" w:rsidRPr="0073469F" w:rsidRDefault="00A41BFA" w:rsidP="00A41BFA">
      <w:pPr>
        <w:pStyle w:val="Heading4"/>
        <w:rPr>
          <w:noProof/>
        </w:rPr>
      </w:pPr>
      <w:bookmarkStart w:id="706" w:name="_Toc20152410"/>
      <w:bookmarkStart w:id="707" w:name="_Toc27495075"/>
      <w:bookmarkStart w:id="708" w:name="_Toc36108543"/>
      <w:bookmarkStart w:id="709" w:name="_Toc73958326"/>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706"/>
      <w:bookmarkEnd w:id="707"/>
      <w:bookmarkEnd w:id="708"/>
      <w:bookmarkEnd w:id="709"/>
    </w:p>
    <w:p w14:paraId="61D7ED17" w14:textId="77777777" w:rsidR="00A41BFA" w:rsidRDefault="00A41BFA" w:rsidP="00A41BFA">
      <w:pPr>
        <w:pStyle w:val="Heading5"/>
      </w:pPr>
      <w:bookmarkStart w:id="710" w:name="_Toc20152411"/>
      <w:bookmarkStart w:id="711" w:name="_Toc27495076"/>
      <w:bookmarkStart w:id="712" w:name="_Toc36108544"/>
      <w:bookmarkStart w:id="713" w:name="_Toc73958327"/>
      <w:r>
        <w:t>6.3.3.5.1</w:t>
      </w:r>
      <w:r>
        <w:tab/>
        <w:t>General</w:t>
      </w:r>
      <w:bookmarkEnd w:id="710"/>
      <w:bookmarkEnd w:id="711"/>
      <w:bookmarkEnd w:id="712"/>
      <w:bookmarkEnd w:id="713"/>
    </w:p>
    <w:p w14:paraId="33AF6D96"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C0BF259"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215D3EE3"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11425C5D"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39DE23B8"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1A0D0BB5"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186EBA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300A6744" w14:textId="77777777" w:rsidR="00A41BFA" w:rsidRDefault="00A41BFA" w:rsidP="00A41BFA">
      <w:r>
        <w:t xml:space="preserve">On expiry of timer (group call timer), the controlling MCVideo function shall release the MCVideo session by following the procedures in </w:t>
      </w:r>
      <w:r w:rsidR="00585B10">
        <w:t>clause</w:t>
      </w:r>
      <w:r>
        <w:t> 6.3.3.1.4;</w:t>
      </w:r>
    </w:p>
    <w:p w14:paraId="1A286523" w14:textId="77777777" w:rsidR="00A41BFA" w:rsidRDefault="00A41BFA" w:rsidP="00A41BFA">
      <w:pPr>
        <w:pStyle w:val="Heading5"/>
      </w:pPr>
      <w:bookmarkStart w:id="714" w:name="_Toc20152412"/>
      <w:bookmarkStart w:id="715" w:name="_Toc27495077"/>
      <w:bookmarkStart w:id="716" w:name="_Toc36108545"/>
      <w:bookmarkStart w:id="717" w:name="_Toc73958328"/>
      <w:r>
        <w:t>6.3.3.5.2</w:t>
      </w:r>
      <w:r>
        <w:tab/>
        <w:t>Interaction with the in-progress emergency group call timer (TNG2)</w:t>
      </w:r>
      <w:bookmarkEnd w:id="714"/>
      <w:bookmarkEnd w:id="715"/>
      <w:bookmarkEnd w:id="716"/>
      <w:bookmarkEnd w:id="717"/>
    </w:p>
    <w:p w14:paraId="1ABCAEFF" w14:textId="77777777" w:rsidR="00A41BFA" w:rsidRDefault="00A41BFA" w:rsidP="00A41BFA">
      <w:r>
        <w:t>If the controlling MCVideo function starts timer TNG2 (</w:t>
      </w:r>
      <w:r w:rsidRPr="000D61C0">
        <w:t>in-progress emergency group call timer</w:t>
      </w:r>
      <w:r>
        <w:t>), it shall not start timer TNG3 (group call timer).</w:t>
      </w:r>
    </w:p>
    <w:p w14:paraId="53921C1A"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74D0121"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50310B88"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04943142" w14:textId="77777777" w:rsidR="00A41BFA" w:rsidRDefault="00A41BFA" w:rsidP="00A41BFA">
      <w:pPr>
        <w:pStyle w:val="Heading4"/>
      </w:pPr>
      <w:bookmarkStart w:id="718" w:name="_Toc20152413"/>
      <w:bookmarkStart w:id="719" w:name="_Toc27495078"/>
      <w:bookmarkStart w:id="720" w:name="_Toc36108546"/>
      <w:bookmarkStart w:id="721" w:name="_Toc73958329"/>
      <w:r>
        <w:t>6.3.3.6</w:t>
      </w:r>
      <w:r>
        <w:tab/>
        <w:t>Generation of I_MESSAGEs containing MKFC and MKFC-ID</w:t>
      </w:r>
      <w:bookmarkEnd w:id="718"/>
      <w:bookmarkEnd w:id="719"/>
      <w:bookmarkEnd w:id="720"/>
      <w:bookmarkEnd w:id="721"/>
    </w:p>
    <w:p w14:paraId="44326414" w14:textId="77777777" w:rsidR="00A41BFA" w:rsidRDefault="00A41BFA" w:rsidP="00A41BFA">
      <w:pPr>
        <w:pStyle w:val="Heading5"/>
      </w:pPr>
      <w:bookmarkStart w:id="722" w:name="_Toc20152414"/>
      <w:bookmarkStart w:id="723" w:name="_Toc27495079"/>
      <w:bookmarkStart w:id="724" w:name="_Toc36108547"/>
      <w:bookmarkStart w:id="725" w:name="_Toc73958330"/>
      <w:r>
        <w:t>6.3.3.6.1</w:t>
      </w:r>
      <w:r>
        <w:tab/>
        <w:t>General</w:t>
      </w:r>
      <w:bookmarkEnd w:id="722"/>
      <w:bookmarkEnd w:id="723"/>
      <w:bookmarkEnd w:id="724"/>
      <w:bookmarkEnd w:id="725"/>
    </w:p>
    <w:p w14:paraId="5C362875" w14:textId="77777777" w:rsidR="00A41BFA" w:rsidRDefault="00A41BFA" w:rsidP="00A41BFA">
      <w:r>
        <w:t xml:space="preserve">This procedures in this </w:t>
      </w:r>
      <w:r w:rsidR="00585B10">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 </w:t>
      </w:r>
    </w:p>
    <w:p w14:paraId="24BAFE80" w14:textId="77777777" w:rsidR="00A41BFA" w:rsidRDefault="00A41BFA" w:rsidP="00A41BFA">
      <w:r>
        <w:t>The &lt;MKFC-GKTPs&gt; element contains one or more &lt;GKTP&gt; elements where each &lt;GKTP&gt; element represents an I_MESSAGE(s) containing an MKFC and MKFC-ID, as specified in 3GPP TS 24.481 [24].</w:t>
      </w:r>
    </w:p>
    <w:p w14:paraId="34C240DA" w14:textId="77777777" w:rsidR="00A41BFA" w:rsidRDefault="00A41BFA" w:rsidP="00A41BFA">
      <w:pPr>
        <w:pStyle w:val="Heading5"/>
      </w:pPr>
      <w:bookmarkStart w:id="726" w:name="_Toc20152415"/>
      <w:bookmarkStart w:id="727" w:name="_Toc27495080"/>
      <w:bookmarkStart w:id="728" w:name="_Toc36108548"/>
      <w:bookmarkStart w:id="729" w:name="_Toc73958331"/>
      <w:r>
        <w:t>6.3.3.6.2</w:t>
      </w:r>
      <w:r>
        <w:tab/>
        <w:t>Creation of an I_MESSAGE containing MKFC</w:t>
      </w:r>
      <w:bookmarkEnd w:id="726"/>
      <w:bookmarkEnd w:id="727"/>
      <w:bookmarkEnd w:id="728"/>
      <w:bookmarkEnd w:id="729"/>
    </w:p>
    <w:p w14:paraId="1B3EC88F" w14:textId="77777777" w:rsidR="00A41BFA" w:rsidRDefault="00A41BFA" w:rsidP="00A41BFA">
      <w:r>
        <w:t>The controlling MCVideo function:</w:t>
      </w:r>
    </w:p>
    <w:p w14:paraId="52A0D5DD"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7F3956CC"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55C3D64E"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55015476"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585B10">
        <w:t>clause</w:t>
      </w:r>
      <w:r>
        <w:t> 7.4.2 in 3GPP TS 24.481 [24], but with the following clarifications:</w:t>
      </w:r>
    </w:p>
    <w:p w14:paraId="2F1222D0"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585B10">
        <w:t>clause</w:t>
      </w:r>
      <w:r>
        <w:t> </w:t>
      </w:r>
      <w:r w:rsidRPr="00FF0F8F">
        <w:t xml:space="preserve">7.3.1 </w:t>
      </w:r>
      <w:r>
        <w:t>of 3GPP TS 33.180 [8] and the encapsulation procedures of Annex E.2 of 3GPP TS 33.180 [8].</w:t>
      </w:r>
    </w:p>
    <w:p w14:paraId="65CE4746"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35912DBC"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1D944EF4"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5DA5AF52"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3843BDF9"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19DBC37D"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EE75792" w14:textId="77777777" w:rsidR="00A41BFA" w:rsidRDefault="00A41BFA" w:rsidP="00A41BFA">
      <w:pPr>
        <w:pStyle w:val="B1"/>
      </w:pPr>
      <w:r>
        <w:t>5)</w:t>
      </w:r>
      <w:r>
        <w:tab/>
        <w:t>shall sign the I_MESSAGE using the controlling MCVideo function URI;</w:t>
      </w:r>
    </w:p>
    <w:p w14:paraId="2C17489E"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1449A14E"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67BDE0E2" w14:textId="77777777" w:rsidR="00A41BFA" w:rsidRPr="0073469F" w:rsidRDefault="00A41BFA" w:rsidP="00A41BFA">
      <w:pPr>
        <w:pStyle w:val="Heading3"/>
        <w:rPr>
          <w:noProof/>
        </w:rPr>
      </w:pPr>
      <w:bookmarkStart w:id="730" w:name="_Toc20152416"/>
      <w:bookmarkStart w:id="731" w:name="_Toc27495081"/>
      <w:bookmarkStart w:id="732" w:name="_Toc36108549"/>
      <w:bookmarkStart w:id="733" w:name="_Toc73958332"/>
      <w:r w:rsidRPr="0073469F">
        <w:rPr>
          <w:noProof/>
        </w:rPr>
        <w:t>6.3.5</w:t>
      </w:r>
      <w:r w:rsidRPr="0073469F">
        <w:rPr>
          <w:noProof/>
        </w:rPr>
        <w:tab/>
        <w:t>Retrieving and processing a group document</w:t>
      </w:r>
      <w:bookmarkEnd w:id="730"/>
      <w:bookmarkEnd w:id="731"/>
      <w:bookmarkEnd w:id="732"/>
      <w:bookmarkEnd w:id="733"/>
    </w:p>
    <w:p w14:paraId="7A693D1A" w14:textId="77777777" w:rsidR="00A41BFA" w:rsidRPr="0073469F" w:rsidRDefault="00A41BFA" w:rsidP="00A41BFA">
      <w:pPr>
        <w:pStyle w:val="Heading4"/>
      </w:pPr>
      <w:bookmarkStart w:id="734" w:name="_Toc20152417"/>
      <w:bookmarkStart w:id="735" w:name="_Toc27495082"/>
      <w:bookmarkStart w:id="736" w:name="_Toc36108550"/>
      <w:bookmarkStart w:id="737" w:name="_Toc73958333"/>
      <w:r w:rsidRPr="0073469F">
        <w:t>6.3.5.1</w:t>
      </w:r>
      <w:r w:rsidRPr="0073469F">
        <w:tab/>
        <w:t>General</w:t>
      </w:r>
      <w:bookmarkEnd w:id="734"/>
      <w:bookmarkEnd w:id="735"/>
      <w:bookmarkEnd w:id="736"/>
      <w:bookmarkEnd w:id="737"/>
    </w:p>
    <w:p w14:paraId="325A0A14" w14:textId="77777777" w:rsidR="00A41BFA" w:rsidRPr="0073469F" w:rsidRDefault="00A41BFA" w:rsidP="00A41BFA">
      <w:r w:rsidRPr="0073469F">
        <w:t xml:space="preserve">This </w:t>
      </w:r>
      <w:r w:rsidR="00585B10">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43417004"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40731F9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1B90EC42"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21C45D1F"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05352A22"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639E12D8"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4245E706" w14:textId="77777777"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0EBCA301"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75C61E53" w14:textId="77777777"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4C864280" w14:textId="77777777" w:rsidR="00A41BFA" w:rsidRPr="0073469F" w:rsidRDefault="00A41BFA" w:rsidP="00A41BFA">
      <w:pPr>
        <w:pStyle w:val="Heading4"/>
        <w:rPr>
          <w:noProof/>
        </w:rPr>
      </w:pPr>
      <w:bookmarkStart w:id="738" w:name="_Toc20152418"/>
      <w:bookmarkStart w:id="739" w:name="_Toc27495083"/>
      <w:bookmarkStart w:id="740" w:name="_Toc36108551"/>
      <w:bookmarkStart w:id="741" w:name="_Toc73958334"/>
      <w:r w:rsidRPr="0073469F">
        <w:rPr>
          <w:noProof/>
        </w:rPr>
        <w:t>6.3.5.2</w:t>
      </w:r>
      <w:r w:rsidRPr="0073469F">
        <w:rPr>
          <w:noProof/>
        </w:rPr>
        <w:tab/>
        <w:t>Rules for retrieving Group Document(s)</w:t>
      </w:r>
      <w:bookmarkEnd w:id="738"/>
      <w:bookmarkEnd w:id="739"/>
      <w:bookmarkEnd w:id="740"/>
      <w:bookmarkEnd w:id="741"/>
    </w:p>
    <w:p w14:paraId="55B1F527" w14:textId="77777777" w:rsidR="00A41BFA" w:rsidRPr="0073469F" w:rsidRDefault="00A41BFA" w:rsidP="00A41BFA">
      <w:pPr>
        <w:pStyle w:val="NO"/>
      </w:pPr>
      <w:r w:rsidRPr="0073469F">
        <w:t>NOTE 1</w:t>
      </w:r>
      <w:r>
        <w:t>:</w:t>
      </w:r>
      <w:r w:rsidRPr="0073469F">
        <w:tab/>
        <w:t xml:space="preserve">In this </w:t>
      </w:r>
      <w:r w:rsidR="00585B10">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2716AC0A" w14:textId="77777777" w:rsidR="00A41BFA" w:rsidRPr="0073469F" w:rsidRDefault="00A41BFA" w:rsidP="00A41BFA">
      <w:r w:rsidRPr="0073469F">
        <w:t>Upon receipt of a SIP INVITE request:</w:t>
      </w:r>
    </w:p>
    <w:p w14:paraId="2BD2D16D"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51B91B9D" w14:textId="77777777"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456527C8"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54B40403"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585B10">
        <w:t>clause</w:t>
      </w:r>
      <w:r w:rsidRPr="0073469F">
        <w:t> 4.4. Otherwise, continue with the rest of the steps;</w:t>
      </w:r>
    </w:p>
    <w:p w14:paraId="190AD78F"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585B10">
        <w:t>clause</w:t>
      </w:r>
      <w:r w:rsidRPr="0073469F">
        <w:t xml:space="preserve"> 4.4 </w:t>
      </w:r>
      <w:r>
        <w:t xml:space="preserve">and shall not </w:t>
      </w:r>
      <w:r w:rsidRPr="0073469F">
        <w:t>continue with the rest of the steps;</w:t>
      </w:r>
    </w:p>
    <w:p w14:paraId="4FFC5513"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1E58A8B9"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585B10">
        <w:t>clause</w:t>
      </w:r>
      <w:r>
        <w:t>; and</w:t>
      </w:r>
    </w:p>
    <w:p w14:paraId="4A4D8D7C"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1C39A471"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6A664715"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70C1EE22"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5AD971B5"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62EC0132"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585B10">
        <w:t>clause</w:t>
      </w:r>
      <w:r w:rsidRPr="0073469F">
        <w:t xml:space="preserve"> 4.4 </w:t>
      </w:r>
      <w:r>
        <w:t>and shall not</w:t>
      </w:r>
      <w:r w:rsidRPr="0073469F">
        <w:t xml:space="preserve"> continue with the rest of the steps;</w:t>
      </w:r>
    </w:p>
    <w:p w14:paraId="12F6D035"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585B10">
        <w:t>clause</w:t>
      </w:r>
      <w:r w:rsidRPr="0073469F">
        <w:t xml:space="preserve"> 4.4 </w:t>
      </w:r>
      <w:r>
        <w:t>and shall not</w:t>
      </w:r>
      <w:r w:rsidRPr="0073469F">
        <w:t xml:space="preserve"> continue with the rest of the steps;</w:t>
      </w:r>
    </w:p>
    <w:p w14:paraId="219E2A18"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585B10">
        <w:t>clause</w:t>
      </w:r>
      <w:r w:rsidRPr="0073469F">
        <w:t xml:space="preserve"> 4.4 "Warning header field" </w:t>
      </w:r>
      <w:r>
        <w:t>and shall not</w:t>
      </w:r>
      <w:r w:rsidRPr="0073469F">
        <w:t xml:space="preserve"> continue with the rest of the steps; and</w:t>
      </w:r>
    </w:p>
    <w:p w14:paraId="4BC18DF8"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585B10">
        <w:t>clause</w:t>
      </w:r>
      <w:r w:rsidRPr="0073469F">
        <w:t> 4.4 "Warning header field"</w:t>
      </w:r>
      <w:r w:rsidRPr="008F79B6">
        <w:t xml:space="preserve"> </w:t>
      </w:r>
      <w:r>
        <w:t xml:space="preserve">and shall not </w:t>
      </w:r>
      <w:r w:rsidRPr="0073469F">
        <w:t>continue with the rest of the steps;</w:t>
      </w:r>
    </w:p>
    <w:p w14:paraId="5B704639"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7D42DE75"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095D21F9" w14:textId="77777777" w:rsidR="00A41BFA" w:rsidRDefault="00A41BFA" w:rsidP="00A41BFA">
      <w:pPr>
        <w:pStyle w:val="B2"/>
      </w:pPr>
      <w:r>
        <w:t>b)</w:t>
      </w:r>
      <w:r>
        <w:tab/>
        <w:t>if not hosting the TGI, shall:</w:t>
      </w:r>
    </w:p>
    <w:p w14:paraId="54ECFD7C" w14:textId="77777777" w:rsidR="00A41BFA" w:rsidRDefault="00A41BFA" w:rsidP="00A41BFA">
      <w:pPr>
        <w:pStyle w:val="B3"/>
      </w:pPr>
      <w:r>
        <w:t>i)</w:t>
      </w:r>
      <w:r>
        <w:tab/>
        <w:t>stop processing the SIP INVITE request; and</w:t>
      </w:r>
    </w:p>
    <w:p w14:paraId="22C56872" w14:textId="77777777" w:rsidR="00A41BFA" w:rsidRPr="00FE11AE" w:rsidRDefault="00A41BFA" w:rsidP="00A41BFA">
      <w:pPr>
        <w:pStyle w:val="B3"/>
      </w:pPr>
      <w:r>
        <w:t>ii)</w:t>
      </w:r>
      <w:r>
        <w:tab/>
      </w:r>
      <w:r w:rsidRPr="00FE11AE">
        <w:t>return a SIP 302 (Moved Temporarily) response with:</w:t>
      </w:r>
    </w:p>
    <w:p w14:paraId="0A44B48F"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08CF8EF2"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1DAB87D9" w14:textId="77777777" w:rsidR="00A41BFA" w:rsidRDefault="00A41BFA" w:rsidP="00A41BFA">
      <w:pPr>
        <w:pStyle w:val="B2"/>
      </w:pPr>
      <w:r>
        <w:t>c)</w:t>
      </w:r>
      <w:r>
        <w:tab/>
        <w:t>if hosting the TGI, and the call to the temporary group is in progress, shall:</w:t>
      </w:r>
    </w:p>
    <w:p w14:paraId="58875092" w14:textId="77777777" w:rsidR="00A41BFA" w:rsidRDefault="00A41BFA" w:rsidP="00A41BFA">
      <w:pPr>
        <w:pStyle w:val="B3"/>
      </w:pPr>
      <w:r>
        <w:t>i)</w:t>
      </w:r>
      <w:r>
        <w:tab/>
        <w:t>associate the MCVideo ID of the calling user with the temporary group call;</w:t>
      </w:r>
    </w:p>
    <w:p w14:paraId="5A2AC87B" w14:textId="77777777" w:rsidR="00A41BFA" w:rsidRDefault="00A41BFA" w:rsidP="00A41BFA">
      <w:pPr>
        <w:pStyle w:val="B3"/>
      </w:pPr>
      <w:r>
        <w:t>ii)</w:t>
      </w:r>
      <w:r>
        <w:tab/>
      </w:r>
      <w:r w:rsidRPr="00047A86">
        <w:t>interact with the media plane a</w:t>
      </w:r>
      <w:r>
        <w:t>s specified in 3GPP TS 24.581 [5]; and</w:t>
      </w:r>
    </w:p>
    <w:p w14:paraId="3659EF8D" w14:textId="77777777" w:rsidR="00A41BFA" w:rsidRDefault="00A41BFA" w:rsidP="00A41BFA">
      <w:pPr>
        <w:pStyle w:val="B3"/>
      </w:pPr>
      <w:r>
        <w:t>iii)</w:t>
      </w:r>
      <w:r>
        <w:tab/>
        <w:t xml:space="preserve">exit this </w:t>
      </w:r>
      <w:r w:rsidR="00585B10">
        <w:t>clause</w:t>
      </w:r>
      <w:r>
        <w:t>;</w:t>
      </w:r>
    </w:p>
    <w:p w14:paraId="3347B809"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616BF381" w14:textId="77777777" w:rsidR="00A41BFA" w:rsidRPr="0073469F" w:rsidRDefault="00A41BFA" w:rsidP="00A41BFA">
      <w:pPr>
        <w:pStyle w:val="B2"/>
      </w:pPr>
      <w:r>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585B10">
        <w:t>clause</w:t>
      </w:r>
      <w:r>
        <w:t> 4.4 and shall not continue</w:t>
      </w:r>
      <w:r w:rsidRPr="0073469F">
        <w:t xml:space="preserve"> with the rest of the steps;</w:t>
      </w:r>
    </w:p>
    <w:p w14:paraId="05698B96"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585B10">
        <w:t>clause</w:t>
      </w:r>
      <w:r w:rsidRPr="0073469F">
        <w:t> 4.4</w:t>
      </w:r>
      <w:r>
        <w:t xml:space="preserve"> and shall not</w:t>
      </w:r>
      <w:r w:rsidRPr="0073469F">
        <w:t xml:space="preserve"> continue with the rest of the steps;</w:t>
      </w:r>
    </w:p>
    <w:p w14:paraId="3D1CA64D" w14:textId="77777777" w:rsidR="00A41BFA"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r w:rsidRPr="007A751B">
        <w:rPr>
          <w:lang w:val="sv-SE"/>
        </w:rPr>
        <w:t xml:space="preserve"> </w:t>
      </w:r>
    </w:p>
    <w:p w14:paraId="0F24A347" w14:textId="77777777" w:rsidR="00A41BFA" w:rsidRDefault="00A41BFA" w:rsidP="00A41BFA">
      <w:pPr>
        <w:pStyle w:val="B2"/>
      </w:pPr>
      <w:r>
        <w:rPr>
          <w:lang w:val="sv-SE"/>
        </w:rPr>
        <w:t>h)</w:t>
      </w:r>
      <w:r>
        <w:rPr>
          <w:lang w:val="sv-SE"/>
        </w:rPr>
        <w:tab/>
      </w:r>
      <w:r>
        <w:t>if:</w:t>
      </w:r>
    </w:p>
    <w:p w14:paraId="0B98A354"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79BE7A65"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1B6A6D54" w14:textId="77777777" w:rsidR="00A41BFA" w:rsidRDefault="00A41BFA" w:rsidP="00A41BFA">
      <w:pPr>
        <w:pStyle w:val="B3"/>
      </w:pPr>
      <w:r>
        <w:rPr>
          <w:lang w:val="sv-SE"/>
        </w:rPr>
        <w:t>iii)</w:t>
      </w:r>
      <w:r>
        <w:rPr>
          <w:lang w:val="sv-SE"/>
        </w:rPr>
        <w:tab/>
        <w:t>the group is not homed by the MCVideo server;</w:t>
      </w:r>
    </w:p>
    <w:p w14:paraId="5CF0F413"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22D05E76" w14:textId="77777777"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2EC49B60" w14:textId="77777777" w:rsidR="00A41BFA" w:rsidRDefault="00A41BFA" w:rsidP="00A41BFA">
      <w:pPr>
        <w:pStyle w:val="B1"/>
      </w:pPr>
      <w:r>
        <w:t>7)</w:t>
      </w:r>
      <w:r>
        <w:tab/>
        <w:t>for the MCVideo ID of each constituent group, shall follow the actions below in step 8); and</w:t>
      </w:r>
    </w:p>
    <w:p w14:paraId="478988CB"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0251A233"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10C838D3"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6C38B644" w14:textId="77777777" w:rsidR="00A41BFA" w:rsidRPr="00170A25" w:rsidRDefault="00A41BFA" w:rsidP="00A41BFA">
      <w:pPr>
        <w:pStyle w:val="B3"/>
      </w:pPr>
      <w:r>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585B10">
        <w:t>clause</w:t>
      </w:r>
      <w:r>
        <w:t> 4.4 and shall not</w:t>
      </w:r>
      <w:r w:rsidRPr="0073469F">
        <w:t xml:space="preserve"> conti</w:t>
      </w:r>
      <w:r>
        <w:t>nue with the rest of the steps; and</w:t>
      </w:r>
    </w:p>
    <w:p w14:paraId="56B547B6"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585B10">
        <w:t>clause</w:t>
      </w:r>
      <w:r>
        <w:t xml:space="preserve"> 4.4 and shall not </w:t>
      </w:r>
      <w:r w:rsidRPr="0073469F">
        <w:t>continue with the rest of the steps;</w:t>
      </w:r>
      <w:r>
        <w:t xml:space="preserve"> and</w:t>
      </w:r>
    </w:p>
    <w:p w14:paraId="038CF873"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5223F365"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483D5C8E" w14:textId="77777777" w:rsidR="00A41BFA" w:rsidRDefault="00A41BFA" w:rsidP="00A41BFA">
      <w:pPr>
        <w:pStyle w:val="NO"/>
      </w:pPr>
      <w:r>
        <w:t>NOTE 5:</w:t>
      </w:r>
      <w:r>
        <w:tab/>
        <w:t>The non-controlling function of an MCVideo group can be located in the primary MCVideo system or a partner MCVideo system.</w:t>
      </w:r>
    </w:p>
    <w:p w14:paraId="75149EE1"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33202223"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72CA710D"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585B10">
        <w:t>clause</w:t>
      </w:r>
      <w:r>
        <w:t> 4.4 and shall not</w:t>
      </w:r>
      <w:r w:rsidRPr="0073469F">
        <w:t xml:space="preserve"> conti</w:t>
      </w:r>
      <w:r>
        <w:t>nue with the rest of the steps;</w:t>
      </w:r>
    </w:p>
    <w:p w14:paraId="5B6005D8"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585B10">
        <w:t>clause</w:t>
      </w:r>
      <w:r>
        <w:t xml:space="preserve"> 4.4 and shall not </w:t>
      </w:r>
      <w:r w:rsidRPr="0073469F">
        <w:t>continue with the rest of the steps;</w:t>
      </w:r>
      <w:r>
        <w:t xml:space="preserve"> and</w:t>
      </w:r>
    </w:p>
    <w:p w14:paraId="0DCD0EB5"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0EB9E410" w14:textId="77777777" w:rsidR="00A41BFA" w:rsidRDefault="00A41BFA" w:rsidP="00A41BFA">
      <w:pPr>
        <w:pStyle w:val="B3"/>
      </w:pPr>
      <w:r>
        <w:t>i)</w:t>
      </w:r>
      <w:r>
        <w:tab/>
        <w:t>is a member of one the retrieved constituent MCVideo groups, received, shall exit this procedure; and</w:t>
      </w:r>
    </w:p>
    <w:p w14:paraId="0C6EF708" w14:textId="77777777"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1807B0BF" w14:textId="77777777" w:rsidR="00A41BFA" w:rsidRPr="0073469F" w:rsidRDefault="00A41BFA" w:rsidP="00A41BFA">
      <w:pPr>
        <w:pStyle w:val="Heading4"/>
      </w:pPr>
      <w:bookmarkStart w:id="742" w:name="_Toc20152419"/>
      <w:bookmarkStart w:id="743" w:name="_Toc27495084"/>
      <w:bookmarkStart w:id="744" w:name="_Toc36108552"/>
      <w:bookmarkStart w:id="745" w:name="_Toc73958335"/>
      <w:r w:rsidRPr="0073469F">
        <w:t>6.3.5.3</w:t>
      </w:r>
      <w:r w:rsidRPr="0073469F">
        <w:tab/>
        <w:t>Rules for joining a group session</w:t>
      </w:r>
      <w:bookmarkEnd w:id="742"/>
      <w:bookmarkEnd w:id="743"/>
      <w:bookmarkEnd w:id="744"/>
      <w:bookmarkEnd w:id="745"/>
    </w:p>
    <w:p w14:paraId="7A1443C2"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76786867"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044A2C3C" w14:textId="77777777" w:rsidR="00A41BFA" w:rsidRPr="0073469F" w:rsidRDefault="00A41BFA" w:rsidP="00A41BFA">
      <w:pPr>
        <w:pStyle w:val="B1"/>
      </w:pPr>
      <w:r w:rsidRPr="0073469F">
        <w:t>2)</w:t>
      </w:r>
      <w:r w:rsidRPr="0073469F">
        <w:tab/>
        <w:t>a &lt;rule&gt; exists in the group document with:</w:t>
      </w:r>
    </w:p>
    <w:p w14:paraId="2C8FB42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1FFF9C35"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2C1854C7" w14:textId="77777777" w:rsidR="00A41BFA" w:rsidRPr="0073469F" w:rsidRDefault="00A41BFA" w:rsidP="00A41BFA">
      <w:pPr>
        <w:pStyle w:val="B1"/>
      </w:pPr>
      <w:r w:rsidRPr="0073469F">
        <w:t>3)</w:t>
      </w:r>
      <w:r w:rsidRPr="0073469F">
        <w:tab/>
        <w:t>if the &lt;supported-services&gt; element is present, it contains:</w:t>
      </w:r>
    </w:p>
    <w:p w14:paraId="3C79209F"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DE554CC"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31F2D234"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4B76E24B" w14:textId="77777777" w:rsidR="00A41BFA" w:rsidRPr="0073469F" w:rsidRDefault="00A41BFA" w:rsidP="00A41BFA">
      <w:pPr>
        <w:pStyle w:val="Heading4"/>
      </w:pPr>
      <w:bookmarkStart w:id="746" w:name="_Toc20152420"/>
      <w:bookmarkStart w:id="747" w:name="_Toc27495085"/>
      <w:bookmarkStart w:id="748" w:name="_Toc36108553"/>
      <w:bookmarkStart w:id="749" w:name="_Toc73958336"/>
      <w:r w:rsidRPr="0073469F">
        <w:t>6.3.5.4</w:t>
      </w:r>
      <w:r w:rsidRPr="0073469F">
        <w:tab/>
        <w:t xml:space="preserve">Rules for initiating a </w:t>
      </w:r>
      <w:r>
        <w:t>prearranged</w:t>
      </w:r>
      <w:r w:rsidRPr="0073469F">
        <w:t xml:space="preserve"> group session</w:t>
      </w:r>
      <w:bookmarkEnd w:id="746"/>
      <w:bookmarkEnd w:id="747"/>
      <w:bookmarkEnd w:id="748"/>
      <w:bookmarkEnd w:id="749"/>
    </w:p>
    <w:p w14:paraId="2AD42313"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275262DA"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1EA6FB98" w14:textId="77777777" w:rsidR="00A41BFA" w:rsidRPr="007D3B20" w:rsidRDefault="00A41BFA" w:rsidP="00A41BFA">
      <w:pPr>
        <w:pStyle w:val="B1"/>
      </w:pPr>
      <w:r>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070ECB1E" w14:textId="77777777" w:rsidR="00A41BFA" w:rsidRPr="007A751B" w:rsidRDefault="00A41BFA" w:rsidP="00A41BFA">
      <w:r>
        <w:t>and:</w:t>
      </w:r>
    </w:p>
    <w:p w14:paraId="5D92E9A8"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81AAEDE" w14:textId="77777777" w:rsidR="00A41BFA" w:rsidRPr="0073469F" w:rsidRDefault="00A41BFA" w:rsidP="00A41BFA">
      <w:pPr>
        <w:pStyle w:val="B1"/>
      </w:pPr>
      <w:r w:rsidRPr="0073469F">
        <w:t>2)</w:t>
      </w:r>
      <w:r w:rsidRPr="0073469F">
        <w:tab/>
        <w:t>a &lt;rule&gt; exists in the group document with:</w:t>
      </w:r>
    </w:p>
    <w:p w14:paraId="62B35682"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150AAD98"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55B25711" w14:textId="77777777" w:rsidR="00A41BFA" w:rsidRPr="0073469F" w:rsidRDefault="00A41BFA" w:rsidP="00A41BFA">
      <w:pPr>
        <w:pStyle w:val="B1"/>
      </w:pPr>
      <w:r w:rsidRPr="0073469F">
        <w:t>3)</w:t>
      </w:r>
      <w:r w:rsidRPr="0073469F">
        <w:tab/>
        <w:t>if the &lt;supported-services&gt; element is present, it contains:</w:t>
      </w:r>
    </w:p>
    <w:p w14:paraId="35C2FF84"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14D14AB7"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3C2C0734" w14:textId="77777777" w:rsidR="00A41BFA" w:rsidRPr="0073469F" w:rsidRDefault="00A41BFA" w:rsidP="00A41BFA">
      <w:r w:rsidRPr="0073469F">
        <w:t xml:space="preserve">then the </w:t>
      </w:r>
      <w:r>
        <w:t>MCVideo</w:t>
      </w:r>
      <w:r w:rsidRPr="0073469F">
        <w:t xml:space="preserve"> user shall not be authorised to initiate the group session.</w:t>
      </w:r>
    </w:p>
    <w:p w14:paraId="001D1CA1" w14:textId="77777777" w:rsidR="00A41BFA" w:rsidRPr="0073469F" w:rsidRDefault="00A41BFA" w:rsidP="00A41BFA">
      <w:pPr>
        <w:pStyle w:val="Heading4"/>
      </w:pPr>
      <w:bookmarkStart w:id="750" w:name="_Toc20152421"/>
      <w:bookmarkStart w:id="751" w:name="_Toc27495086"/>
      <w:bookmarkStart w:id="752" w:name="_Toc36108554"/>
      <w:bookmarkStart w:id="753" w:name="_Toc73958337"/>
      <w:r w:rsidRPr="0073469F">
        <w:t>6.3.5.5</w:t>
      </w:r>
      <w:r w:rsidRPr="0073469F">
        <w:tab/>
        <w:t>Determining the group members to invite</w:t>
      </w:r>
      <w:bookmarkEnd w:id="750"/>
      <w:bookmarkEnd w:id="751"/>
      <w:bookmarkEnd w:id="752"/>
      <w:bookmarkEnd w:id="753"/>
    </w:p>
    <w:p w14:paraId="77DFEB95"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585B10">
        <w:t>clause</w:t>
      </w:r>
      <w:r w:rsidRPr="0073469F">
        <w:t> 6.3.</w:t>
      </w:r>
      <w:r>
        <w:t>6.</w:t>
      </w:r>
    </w:p>
    <w:p w14:paraId="645D9B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76266CEE"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3B2DE371"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6A7B3EFD"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152C610E"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62941433" w14:textId="77777777" w:rsidR="00A41BFA" w:rsidRPr="0073469F" w:rsidRDefault="00A41BFA" w:rsidP="00A41BFA">
      <w:pPr>
        <w:pStyle w:val="Heading3"/>
      </w:pPr>
      <w:bookmarkStart w:id="754" w:name="_Toc20152422"/>
      <w:bookmarkStart w:id="755" w:name="_Toc27495087"/>
      <w:bookmarkStart w:id="756" w:name="_Toc36108555"/>
      <w:bookmarkStart w:id="757" w:name="_Toc73958338"/>
      <w:r w:rsidRPr="0073469F">
        <w:t>6.3.6</w:t>
      </w:r>
      <w:r w:rsidRPr="0073469F">
        <w:tab/>
        <w:t>Affiliation check</w:t>
      </w:r>
      <w:bookmarkEnd w:id="754"/>
      <w:bookmarkEnd w:id="755"/>
      <w:bookmarkEnd w:id="756"/>
      <w:bookmarkEnd w:id="757"/>
    </w:p>
    <w:p w14:paraId="65D7D89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249E1B6A"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585B10">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608E6834"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4083A8"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007AC09"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115F8D3F"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19BA514D" w14:textId="77777777" w:rsidR="00A41BFA" w:rsidRPr="00A63BE5" w:rsidRDefault="00A41BFA" w:rsidP="00A41BFA">
      <w:pPr>
        <w:pStyle w:val="B1"/>
      </w:pPr>
      <w:r>
        <w:t>5.</w:t>
      </w:r>
      <w:r>
        <w:tab/>
        <w:t>the MCVideo server shall determine that the MCVideo user is affiliated to the MCVideo group at the MCVideo client.</w:t>
      </w:r>
    </w:p>
    <w:p w14:paraId="1BCDBF48" w14:textId="77777777" w:rsidR="00A41BFA" w:rsidRDefault="00A41BFA" w:rsidP="00A41BFA">
      <w:pPr>
        <w:pStyle w:val="Heading3"/>
        <w:rPr>
          <w:rFonts w:hint="eastAsia"/>
          <w:lang w:eastAsia="ko-KR"/>
        </w:rPr>
      </w:pPr>
      <w:bookmarkStart w:id="758" w:name="_Toc20152423"/>
      <w:bookmarkStart w:id="759" w:name="_Toc27495088"/>
      <w:bookmarkStart w:id="760" w:name="_Toc36108556"/>
      <w:bookmarkStart w:id="761" w:name="_Toc73958339"/>
      <w:r w:rsidRPr="0073469F">
        <w:t>6.3.</w:t>
      </w:r>
      <w:r>
        <w:rPr>
          <w:rFonts w:hint="eastAsia"/>
          <w:lang w:eastAsia="ko-KR"/>
        </w:rPr>
        <w:t>7</w:t>
      </w:r>
      <w:r w:rsidRPr="0073469F">
        <w:tab/>
      </w:r>
      <w:r>
        <w:rPr>
          <w:rFonts w:hint="eastAsia"/>
          <w:lang w:eastAsia="ko-KR"/>
        </w:rPr>
        <w:t>Error handling</w:t>
      </w:r>
      <w:bookmarkEnd w:id="758"/>
      <w:bookmarkEnd w:id="759"/>
      <w:bookmarkEnd w:id="760"/>
      <w:bookmarkEnd w:id="761"/>
    </w:p>
    <w:p w14:paraId="3F2FEB7F" w14:textId="77777777" w:rsidR="00A41BFA" w:rsidRPr="0073469F" w:rsidRDefault="00A41BFA" w:rsidP="00A41BFA">
      <w:pPr>
        <w:pStyle w:val="Heading4"/>
      </w:pPr>
      <w:bookmarkStart w:id="762" w:name="_Toc20152424"/>
      <w:bookmarkStart w:id="763" w:name="_Toc27495089"/>
      <w:bookmarkStart w:id="764" w:name="_Toc36108557"/>
      <w:bookmarkStart w:id="765" w:name="_Toc73958340"/>
      <w:r>
        <w:rPr>
          <w:rFonts w:hint="eastAsia"/>
          <w:lang w:eastAsia="ko-KR"/>
        </w:rPr>
        <w:t>6.3.7.1</w:t>
      </w:r>
      <w:r>
        <w:rPr>
          <w:lang w:eastAsia="ko-KR"/>
        </w:rPr>
        <w:tab/>
      </w:r>
      <w:r>
        <w:rPr>
          <w:rFonts w:hint="eastAsia"/>
          <w:lang w:eastAsia="ko-KR"/>
        </w:rPr>
        <w:t>Public service identity does not exist</w:t>
      </w:r>
      <w:bookmarkEnd w:id="762"/>
      <w:bookmarkEnd w:id="763"/>
      <w:bookmarkEnd w:id="764"/>
      <w:bookmarkEnd w:id="765"/>
    </w:p>
    <w:p w14:paraId="2C6A45C6"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4038038" w14:textId="77777777" w:rsidR="00A41BFA" w:rsidRDefault="00A41BFA" w:rsidP="00A41BFA">
      <w:pPr>
        <w:pStyle w:val="Heading3"/>
        <w:rPr>
          <w:rFonts w:hint="eastAsia"/>
          <w:lang w:eastAsia="ko-KR"/>
        </w:rPr>
      </w:pPr>
      <w:bookmarkStart w:id="766" w:name="_Toc20152425"/>
      <w:bookmarkStart w:id="767" w:name="_Toc27495090"/>
      <w:bookmarkStart w:id="768" w:name="_Toc36108558"/>
      <w:bookmarkStart w:id="769" w:name="_Toc73958341"/>
      <w:r w:rsidRPr="0073469F">
        <w:t>6.3.</w:t>
      </w:r>
      <w:r>
        <w:rPr>
          <w:lang w:eastAsia="ko-KR"/>
        </w:rPr>
        <w:t>8</w:t>
      </w:r>
      <w:r w:rsidRPr="0073469F">
        <w:tab/>
      </w:r>
      <w:r>
        <w:rPr>
          <w:rFonts w:hint="eastAsia"/>
          <w:lang w:eastAsia="ko-KR"/>
        </w:rPr>
        <w:t>Session release policy</w:t>
      </w:r>
      <w:bookmarkEnd w:id="766"/>
      <w:bookmarkEnd w:id="767"/>
      <w:bookmarkEnd w:id="768"/>
      <w:bookmarkEnd w:id="769"/>
    </w:p>
    <w:p w14:paraId="155A9C2B" w14:textId="77777777" w:rsidR="00A41BFA" w:rsidRDefault="00A41BFA" w:rsidP="00A41BFA">
      <w:pPr>
        <w:pStyle w:val="Heading4"/>
        <w:rPr>
          <w:rFonts w:hint="eastAsia"/>
          <w:lang w:eastAsia="ko-KR"/>
        </w:rPr>
      </w:pPr>
      <w:bookmarkStart w:id="770" w:name="_Toc20152426"/>
      <w:bookmarkStart w:id="771" w:name="_Toc27495091"/>
      <w:bookmarkStart w:id="772" w:name="_Toc36108559"/>
      <w:bookmarkStart w:id="773" w:name="_Toc73958342"/>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770"/>
      <w:bookmarkEnd w:id="771"/>
      <w:bookmarkEnd w:id="772"/>
      <w:bookmarkEnd w:id="773"/>
    </w:p>
    <w:p w14:paraId="5025DD76" w14:textId="77777777" w:rsidR="00A41BFA" w:rsidRPr="0073469F" w:rsidRDefault="00A41BFA" w:rsidP="00A41BFA">
      <w:pPr>
        <w:rPr>
          <w:lang w:eastAsia="ko-KR"/>
        </w:rPr>
      </w:pPr>
      <w:r>
        <w:rPr>
          <w:lang w:eastAsia="ko-KR"/>
        </w:rPr>
        <w:t>If:</w:t>
      </w:r>
    </w:p>
    <w:p w14:paraId="57ADC86A"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0EE6E76"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16108A8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139FE2FF"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77D404B5"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1BC59D2D"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072B7FEC" w14:textId="77777777" w:rsidR="00A41BFA" w:rsidRPr="006C461B" w:rsidRDefault="00A41BFA" w:rsidP="00A41BFA">
      <w:pPr>
        <w:pStyle w:val="Heading4"/>
        <w:rPr>
          <w:lang w:eastAsia="ko-KR"/>
        </w:rPr>
      </w:pPr>
      <w:bookmarkStart w:id="774" w:name="_Toc20152427"/>
      <w:bookmarkStart w:id="775" w:name="_Toc27495092"/>
      <w:bookmarkStart w:id="776" w:name="_Toc36108560"/>
      <w:bookmarkStart w:id="777" w:name="_Toc73958343"/>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774"/>
      <w:bookmarkEnd w:id="775"/>
      <w:bookmarkEnd w:id="776"/>
      <w:bookmarkEnd w:id="777"/>
    </w:p>
    <w:p w14:paraId="2AD73988" w14:textId="77777777" w:rsidR="00A41BFA" w:rsidRDefault="00A41BFA" w:rsidP="00A41BFA">
      <w:pPr>
        <w:rPr>
          <w:lang w:eastAsia="ko-KR"/>
        </w:rPr>
      </w:pPr>
      <w:r>
        <w:rPr>
          <w:lang w:eastAsia="ko-KR"/>
        </w:rPr>
        <w:t>If</w:t>
      </w:r>
      <w:r w:rsidRPr="0073469F">
        <w:rPr>
          <w:lang w:eastAsia="ko-KR"/>
        </w:rPr>
        <w:t>:</w:t>
      </w:r>
    </w:p>
    <w:p w14:paraId="1DC6E41C"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7229C782"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47D7AF0D"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3863640F"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58026139" w14:textId="77777777" w:rsidR="00A41BFA" w:rsidRPr="0073469F" w:rsidRDefault="00A41BFA" w:rsidP="00A41BFA">
      <w:pPr>
        <w:pStyle w:val="Heading2"/>
        <w:rPr>
          <w:rFonts w:eastAsia="SimSun"/>
        </w:rPr>
      </w:pPr>
      <w:bookmarkStart w:id="778" w:name="_Toc20152428"/>
      <w:bookmarkStart w:id="779" w:name="_Toc27495093"/>
      <w:bookmarkStart w:id="780" w:name="_Toc36108561"/>
      <w:bookmarkStart w:id="781" w:name="_Toc73958344"/>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778"/>
      <w:bookmarkEnd w:id="779"/>
      <w:bookmarkEnd w:id="780"/>
      <w:bookmarkEnd w:id="781"/>
    </w:p>
    <w:p w14:paraId="6E58B660"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5C596594"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C9ABD66"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0760DBB5"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29D966B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1446BB59"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8E0DA2"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7CAE0AEA" w14:textId="77777777" w:rsidR="00A41BFA" w:rsidRDefault="00A41BFA" w:rsidP="00A41BFA">
      <w:pPr>
        <w:pStyle w:val="B1"/>
      </w:pPr>
      <w:r>
        <w:t>1)</w:t>
      </w:r>
      <w:r>
        <w:tab/>
        <w:t>performs an upgrade of:</w:t>
      </w:r>
    </w:p>
    <w:p w14:paraId="3BE5B802" w14:textId="77777777" w:rsidR="00A41BFA" w:rsidRDefault="00A41BFA" w:rsidP="00A41BFA">
      <w:pPr>
        <w:pStyle w:val="B2"/>
      </w:pPr>
      <w:r>
        <w:t>a)</w:t>
      </w:r>
      <w:r>
        <w:tab/>
        <w:t>an MCVideo group call to an emergency MCVideo group call;</w:t>
      </w:r>
    </w:p>
    <w:p w14:paraId="76D0E816" w14:textId="77777777" w:rsidR="00A41BFA" w:rsidRDefault="00A41BFA" w:rsidP="00A41BFA">
      <w:pPr>
        <w:pStyle w:val="B2"/>
      </w:pPr>
      <w:r>
        <w:t>b)</w:t>
      </w:r>
      <w:r>
        <w:tab/>
        <w:t>an MCVideo group call to an imminent peril MCVideo group call; and</w:t>
      </w:r>
    </w:p>
    <w:p w14:paraId="4764792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48862AB"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2F3E3F58" w14:textId="77777777" w:rsidR="00A41BFA" w:rsidRPr="00C138AC" w:rsidRDefault="00A41BFA" w:rsidP="00A41BFA">
      <w:pPr>
        <w:pStyle w:val="Heading2"/>
        <w:rPr>
          <w:lang w:val="en-US"/>
        </w:rPr>
      </w:pPr>
      <w:bookmarkStart w:id="782" w:name="_Toc20152429"/>
      <w:bookmarkStart w:id="783" w:name="_Toc27495094"/>
      <w:bookmarkStart w:id="784" w:name="_Toc36108562"/>
      <w:bookmarkStart w:id="785" w:name="_Toc73958345"/>
      <w:r w:rsidRPr="00C138AC">
        <w:rPr>
          <w:lang w:val="en-US"/>
        </w:rPr>
        <w:t>6.</w:t>
      </w:r>
      <w:r>
        <w:rPr>
          <w:lang w:val="en-US"/>
        </w:rPr>
        <w:t>5</w:t>
      </w:r>
      <w:r w:rsidRPr="00C138AC">
        <w:rPr>
          <w:lang w:val="en-US"/>
        </w:rPr>
        <w:tab/>
        <w:t>Handling of MIME bodies in a SIP message</w:t>
      </w:r>
      <w:bookmarkEnd w:id="782"/>
      <w:bookmarkEnd w:id="783"/>
      <w:bookmarkEnd w:id="784"/>
      <w:bookmarkEnd w:id="785"/>
    </w:p>
    <w:p w14:paraId="0210EB50"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5E201575"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0FE40898"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3A2A6697"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7AE919D"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4F14F6F2"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252839E"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62903F34" w14:textId="77777777" w:rsidR="00A41BFA" w:rsidRPr="00C138AC" w:rsidRDefault="00A41BFA" w:rsidP="00A41BFA">
      <w:pPr>
        <w:pStyle w:val="B1"/>
      </w:pPr>
      <w:r w:rsidRPr="00C138AC">
        <w:t>3)</w:t>
      </w:r>
      <w:r w:rsidRPr="00C138AC">
        <w:tab/>
        <w:t>shall insert a final boundary delimiter; and</w:t>
      </w:r>
    </w:p>
    <w:p w14:paraId="52D5A301"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68DB3387"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3C54BDE6"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A060410" w14:textId="77777777" w:rsidR="00A41BFA" w:rsidRDefault="00A41BFA" w:rsidP="00A41BFA">
      <w:pPr>
        <w:pStyle w:val="B1"/>
      </w:pPr>
      <w:r>
        <w:t>1)</w:t>
      </w:r>
      <w:r>
        <w:tab/>
        <w:t>shall include a Content-Type header field set to the MIME type of the MIME body; and</w:t>
      </w:r>
    </w:p>
    <w:p w14:paraId="73D695AD" w14:textId="77777777" w:rsidR="00A41BFA" w:rsidRDefault="00A41BFA" w:rsidP="00A41BFA">
      <w:pPr>
        <w:pStyle w:val="B1"/>
      </w:pPr>
      <w:r>
        <w:t>2)</w:t>
      </w:r>
      <w:r>
        <w:tab/>
        <w:t>shall insert the content of the MIME body.</w:t>
      </w:r>
    </w:p>
    <w:p w14:paraId="0A391313" w14:textId="77777777" w:rsidR="008C290B" w:rsidRDefault="008C290B" w:rsidP="008C290B">
      <w:pPr>
        <w:pStyle w:val="Heading2"/>
      </w:pPr>
      <w:bookmarkStart w:id="786" w:name="_Toc20152430"/>
      <w:bookmarkStart w:id="787" w:name="_Toc27495095"/>
      <w:bookmarkStart w:id="788" w:name="_Toc36108563"/>
      <w:bookmarkStart w:id="789" w:name="_Toc73958346"/>
      <w:r>
        <w:t>6.</w:t>
      </w:r>
      <w:r>
        <w:rPr>
          <w:lang w:val="en-GB"/>
        </w:rPr>
        <w:t>6</w:t>
      </w:r>
      <w:r>
        <w:tab/>
        <w:t>Confidentiality and Integrity Protection</w:t>
      </w:r>
      <w:bookmarkEnd w:id="786"/>
      <w:bookmarkEnd w:id="787"/>
      <w:bookmarkEnd w:id="788"/>
      <w:bookmarkEnd w:id="789"/>
    </w:p>
    <w:p w14:paraId="4A9D71E1" w14:textId="77777777" w:rsidR="008C290B" w:rsidRDefault="008C290B" w:rsidP="008C290B">
      <w:pPr>
        <w:pStyle w:val="Heading3"/>
      </w:pPr>
      <w:bookmarkStart w:id="790" w:name="_Toc20152431"/>
      <w:bookmarkStart w:id="791" w:name="_Toc27495096"/>
      <w:bookmarkStart w:id="792" w:name="_Toc36108564"/>
      <w:bookmarkStart w:id="793" w:name="_Toc73958347"/>
      <w:r>
        <w:t>6.6.1</w:t>
      </w:r>
      <w:r>
        <w:tab/>
        <w:t>General</w:t>
      </w:r>
      <w:bookmarkEnd w:id="790"/>
      <w:bookmarkEnd w:id="791"/>
      <w:bookmarkEnd w:id="792"/>
      <w:bookmarkEnd w:id="793"/>
    </w:p>
    <w:p w14:paraId="1526A480" w14:textId="77777777" w:rsidR="008C290B" w:rsidRDefault="008C290B" w:rsidP="008C290B">
      <w:pPr>
        <w:pStyle w:val="Heading4"/>
      </w:pPr>
      <w:bookmarkStart w:id="794" w:name="_Toc20152432"/>
      <w:bookmarkStart w:id="795" w:name="_Toc27495097"/>
      <w:bookmarkStart w:id="796" w:name="_Toc36108565"/>
      <w:bookmarkStart w:id="797" w:name="_Toc73958348"/>
      <w:r>
        <w:t>6.6.1.1</w:t>
      </w:r>
      <w:r>
        <w:tab/>
        <w:t>Applicability and exclusions</w:t>
      </w:r>
      <w:bookmarkEnd w:id="794"/>
      <w:bookmarkEnd w:id="795"/>
      <w:bookmarkEnd w:id="796"/>
      <w:bookmarkEnd w:id="797"/>
    </w:p>
    <w:p w14:paraId="06817B39" w14:textId="77777777" w:rsidR="008C290B" w:rsidRDefault="008C290B" w:rsidP="008C290B">
      <w:r>
        <w:t xml:space="preserve">The procedures in </w:t>
      </w:r>
      <w:r w:rsidR="00585B10">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30610071" w14:textId="77777777" w:rsidR="008C290B" w:rsidRDefault="008C290B" w:rsidP="008C290B">
      <w:pPr>
        <w:pStyle w:val="Heading4"/>
      </w:pPr>
      <w:bookmarkStart w:id="798" w:name="_Toc20152433"/>
      <w:bookmarkStart w:id="799" w:name="_Toc27495098"/>
      <w:bookmarkStart w:id="800" w:name="_Toc36108566"/>
      <w:bookmarkStart w:id="801" w:name="_Toc73958349"/>
      <w:r>
        <w:t>6.6.1.2</w:t>
      </w:r>
      <w:r>
        <w:tab/>
        <w:t>Performing XML content encryption</w:t>
      </w:r>
      <w:bookmarkEnd w:id="798"/>
      <w:bookmarkEnd w:id="799"/>
      <w:bookmarkEnd w:id="800"/>
      <w:bookmarkEnd w:id="801"/>
    </w:p>
    <w:p w14:paraId="145AB483" w14:textId="77777777" w:rsidR="008C290B" w:rsidRDefault="008C290B" w:rsidP="008C290B">
      <w:r>
        <w:t xml:space="preserve">Whenever the MCVideo UE includes XML elements or attributes pertaining to the data specified in </w:t>
      </w:r>
      <w:r w:rsidR="00585B10">
        <w:t>clause</w:t>
      </w:r>
      <w:r>
        <w:t xml:space="preserve"> 4.8 in SIP requests or SIP responses, the MCVideo UE shall perform the procedures in </w:t>
      </w:r>
      <w:r w:rsidR="00585B10">
        <w:t>clause</w:t>
      </w:r>
      <w:r>
        <w:t> </w:t>
      </w:r>
      <w:r w:rsidRPr="00C91E0B">
        <w:t>6</w:t>
      </w:r>
      <w:r>
        <w:t>.6.</w:t>
      </w:r>
      <w:r w:rsidRPr="00C91E0B">
        <w:t>2.3.1</w:t>
      </w:r>
      <w:r>
        <w:t>.</w:t>
      </w:r>
    </w:p>
    <w:p w14:paraId="76CBC7AC" w14:textId="77777777" w:rsidR="008C290B" w:rsidRDefault="008C290B" w:rsidP="008C290B">
      <w:r>
        <w:t xml:space="preserve">Whenever the MCVideo server includes XML elements or attributes pertaining to the data specified in </w:t>
      </w:r>
      <w:r w:rsidR="00585B10">
        <w:t>clause</w:t>
      </w:r>
      <w:r>
        <w:t xml:space="preserve"> 4.8 in SIP requests or SIP responses, the MCVideo server shall perform the procedures in </w:t>
      </w:r>
      <w:r w:rsidR="00585B10">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585B10">
        <w:t>clause</w:t>
      </w:r>
      <w:r>
        <w:t> 6.6.2.5.</w:t>
      </w:r>
    </w:p>
    <w:p w14:paraId="02B819A2" w14:textId="77777777" w:rsidR="008C290B" w:rsidRDefault="008C290B" w:rsidP="008C290B">
      <w:pPr>
        <w:pStyle w:val="NO"/>
      </w:pPr>
      <w:r>
        <w:t>NOTE:</w:t>
      </w:r>
      <w:r>
        <w:tab/>
        <w:t xml:space="preserve">The procedures in </w:t>
      </w:r>
      <w:r w:rsidR="00585B10">
        <w:t>clause</w:t>
      </w:r>
      <w:r>
        <w:t xml:space="preserve"> 6.6.2.3.1 and </w:t>
      </w:r>
      <w:r w:rsidR="00585B10">
        <w:t>clause</w:t>
      </w:r>
      <w:r>
        <w:t> 6.6.2.3.2 first determine (by referring to configuration) if confidentiality protection is enabled and then call the necessary procedures to encrypt the contents of the XML elements if confidentiality protection is enabled.</w:t>
      </w:r>
    </w:p>
    <w:p w14:paraId="6BBC10F9" w14:textId="77777777" w:rsidR="008C290B" w:rsidRDefault="008C290B" w:rsidP="008C290B">
      <w:pPr>
        <w:pStyle w:val="Heading4"/>
      </w:pPr>
      <w:bookmarkStart w:id="802" w:name="_Toc20152434"/>
      <w:bookmarkStart w:id="803" w:name="_Toc27495099"/>
      <w:bookmarkStart w:id="804" w:name="_Toc36108567"/>
      <w:bookmarkStart w:id="805" w:name="_Toc73958350"/>
      <w:r>
        <w:t>6.6.1.3</w:t>
      </w:r>
      <w:r>
        <w:tab/>
        <w:t>Performing integrity protection on an XML body</w:t>
      </w:r>
      <w:bookmarkEnd w:id="802"/>
      <w:bookmarkEnd w:id="803"/>
      <w:bookmarkEnd w:id="804"/>
      <w:bookmarkEnd w:id="805"/>
    </w:p>
    <w:p w14:paraId="28E41859" w14:textId="77777777" w:rsidR="008C290B" w:rsidRDefault="008C290B" w:rsidP="008C290B">
      <w:r>
        <w:t xml:space="preserve">The functional entity shall perform the procedures in the </w:t>
      </w:r>
      <w:r w:rsidR="00585B10">
        <w:t>clause</w:t>
      </w:r>
      <w:r>
        <w:t xml:space="preserve"> just prior to sending a SIP request or SIP response.</w:t>
      </w:r>
    </w:p>
    <w:p w14:paraId="5186CA80" w14:textId="77777777" w:rsidR="008C290B" w:rsidRDefault="008C290B" w:rsidP="008C290B">
      <w:pPr>
        <w:pStyle w:val="B1"/>
      </w:pPr>
      <w:r>
        <w:t>1)</w:t>
      </w:r>
      <w:r>
        <w:tab/>
        <w:t xml:space="preserve">The MCVideo UE shall perform the procedures in </w:t>
      </w:r>
      <w:r w:rsidR="00585B10">
        <w:t>clause</w:t>
      </w:r>
      <w:r>
        <w:t xml:space="preserve"> 6.6.3.3.1; and</w:t>
      </w:r>
    </w:p>
    <w:p w14:paraId="3B1364DF" w14:textId="77777777" w:rsidR="008C290B" w:rsidRDefault="008C290B" w:rsidP="008C290B">
      <w:pPr>
        <w:pStyle w:val="B1"/>
      </w:pPr>
      <w:r>
        <w:t>2)</w:t>
      </w:r>
      <w:r>
        <w:tab/>
        <w:t xml:space="preserve">The MCVideo server shall perform the procedures in </w:t>
      </w:r>
      <w:r w:rsidR="00585B10">
        <w:t>clause</w:t>
      </w:r>
      <w:r>
        <w:t xml:space="preserve"> 6.6.3.3.2.</w:t>
      </w:r>
    </w:p>
    <w:p w14:paraId="721186B7" w14:textId="77777777" w:rsidR="008C290B" w:rsidRDefault="008C290B" w:rsidP="008C290B">
      <w:pPr>
        <w:pStyle w:val="NO"/>
      </w:pPr>
      <w:r>
        <w:t>NOTE:</w:t>
      </w:r>
      <w:r>
        <w:tab/>
        <w:t xml:space="preserve">The procedures in </w:t>
      </w:r>
      <w:r w:rsidR="00585B10">
        <w:t>clause</w:t>
      </w:r>
      <w:r>
        <w:t> 6.6.3.3.1</w:t>
      </w:r>
      <w:r>
        <w:rPr>
          <w:lang w:val="en-GB"/>
        </w:rPr>
        <w:t xml:space="preserve"> </w:t>
      </w:r>
      <w:r>
        <w:t xml:space="preserve">and </w:t>
      </w:r>
      <w:r w:rsidR="00585B10">
        <w:t>clause</w:t>
      </w:r>
      <w:r>
        <w:t> 6.6.3.3.2 first determine if integrity protection of XML MIME bodies is required and then calls the necessary procedures to integrity protect each XML MIME body if integrity protection is required. Each XML MIME body has its own signature.</w:t>
      </w:r>
    </w:p>
    <w:p w14:paraId="256A142A" w14:textId="77777777" w:rsidR="008C290B" w:rsidRPr="00A2671B" w:rsidRDefault="008C290B" w:rsidP="008C290B">
      <w:pPr>
        <w:pStyle w:val="Heading4"/>
      </w:pPr>
      <w:bookmarkStart w:id="806" w:name="_Toc20152435"/>
      <w:bookmarkStart w:id="807" w:name="_Toc27495100"/>
      <w:bookmarkStart w:id="808" w:name="_Toc36108568"/>
      <w:bookmarkStart w:id="809" w:name="_Toc73958351"/>
      <w:r>
        <w:t>6.6.1.4</w:t>
      </w:r>
      <w:r>
        <w:tab/>
        <w:t>Verifying integrity of an XML body and decrypting XML elements</w:t>
      </w:r>
      <w:bookmarkEnd w:id="806"/>
      <w:bookmarkEnd w:id="807"/>
      <w:bookmarkEnd w:id="808"/>
      <w:bookmarkEnd w:id="809"/>
    </w:p>
    <w:p w14:paraId="7194687F"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579B6C9"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585B10">
        <w:t>clause</w:t>
      </w:r>
      <w:r>
        <w:t xml:space="preserve"> 6.6.3.4.1 and</w:t>
      </w:r>
      <w:r w:rsidRPr="00A2671B">
        <w:t xml:space="preserve"> </w:t>
      </w:r>
      <w:r>
        <w:t>if integrity protection has been applied:</w:t>
      </w:r>
    </w:p>
    <w:p w14:paraId="09663788" w14:textId="77777777" w:rsidR="008C290B" w:rsidRDefault="008C290B" w:rsidP="008C290B">
      <w:pPr>
        <w:pStyle w:val="B2"/>
      </w:pPr>
      <w:r>
        <w:t>a)</w:t>
      </w:r>
      <w:r>
        <w:tab/>
        <w:t xml:space="preserve">shall use the keying information described in </w:t>
      </w:r>
      <w:r w:rsidR="00585B10">
        <w:t>clause</w:t>
      </w:r>
      <w:r>
        <w:t xml:space="preserve"> 6.6.3.2 and the procedures described in </w:t>
      </w:r>
      <w:r w:rsidR="00585B10">
        <w:t>clause</w:t>
      </w:r>
      <w:r>
        <w:t xml:space="preserve"> 6.6.3.4.2 to verify the integrity of the XML MIME body; and</w:t>
      </w:r>
    </w:p>
    <w:p w14:paraId="316D0F35" w14:textId="77777777" w:rsidR="008C290B" w:rsidRDefault="008C290B" w:rsidP="008C290B">
      <w:pPr>
        <w:pStyle w:val="B2"/>
      </w:pPr>
      <w:r>
        <w:t>b)</w:t>
      </w:r>
      <w:r>
        <w:tab/>
        <w:t>if the integrity protection checks fail shall not perform any further procedures in this clause;</w:t>
      </w:r>
    </w:p>
    <w:p w14:paraId="3FED43F0"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585B10">
        <w:t>clause</w:t>
      </w:r>
      <w:r>
        <w:t xml:space="preserve"> 4.8, by following the procedures in </w:t>
      </w:r>
      <w:r w:rsidR="00585B10">
        <w:t>clause</w:t>
      </w:r>
      <w:r>
        <w:t xml:space="preserve"> 6.6.2.4.1, and if confidentiality protection has been applied:</w:t>
      </w:r>
    </w:p>
    <w:p w14:paraId="0C54264F" w14:textId="77777777" w:rsidR="008C290B" w:rsidRDefault="008C290B" w:rsidP="008C290B">
      <w:pPr>
        <w:pStyle w:val="B2"/>
      </w:pPr>
      <w:r>
        <w:t>a)</w:t>
      </w:r>
      <w:r>
        <w:tab/>
        <w:t xml:space="preserve">shall use the keying information described in </w:t>
      </w:r>
      <w:r w:rsidR="00585B10">
        <w:t>clause</w:t>
      </w:r>
      <w:r>
        <w:t xml:space="preserve"> 6.6.2.2 along with the procedures described in </w:t>
      </w:r>
      <w:r w:rsidR="00585B10">
        <w:t>clause</w:t>
      </w:r>
      <w:r>
        <w:t xml:space="preserve"> 6.6.2.4.2 to decrypt the received values; and</w:t>
      </w:r>
    </w:p>
    <w:p w14:paraId="134E4931" w14:textId="77777777" w:rsidR="008C290B" w:rsidRDefault="008C290B" w:rsidP="008C290B">
      <w:pPr>
        <w:pStyle w:val="B2"/>
      </w:pPr>
      <w:r>
        <w:t>b)</w:t>
      </w:r>
      <w:r>
        <w:tab/>
        <w:t>if any decryption procedures fail, shall not perform any further procedures in this clause.</w:t>
      </w:r>
    </w:p>
    <w:p w14:paraId="3D5AA1E3" w14:textId="77777777" w:rsidR="008C290B" w:rsidRPr="003F692C" w:rsidRDefault="008C290B" w:rsidP="008C290B">
      <w:pPr>
        <w:pStyle w:val="Heading3"/>
        <w:rPr>
          <w:lang w:val="en-GB"/>
        </w:rPr>
      </w:pPr>
      <w:bookmarkStart w:id="810" w:name="_Toc20152436"/>
      <w:bookmarkStart w:id="811" w:name="_Toc27495101"/>
      <w:bookmarkStart w:id="812" w:name="_Toc36108569"/>
      <w:bookmarkStart w:id="813" w:name="_Toc73958352"/>
      <w:r>
        <w:t>6.6.2</w:t>
      </w:r>
      <w:r>
        <w:tab/>
        <w:t>Confidentiality Protection</w:t>
      </w:r>
      <w:bookmarkEnd w:id="810"/>
      <w:bookmarkEnd w:id="811"/>
      <w:bookmarkEnd w:id="812"/>
      <w:bookmarkEnd w:id="813"/>
    </w:p>
    <w:p w14:paraId="59014712" w14:textId="77777777" w:rsidR="008C290B" w:rsidRDefault="008C290B" w:rsidP="008C290B">
      <w:pPr>
        <w:pStyle w:val="Heading4"/>
      </w:pPr>
      <w:bookmarkStart w:id="814" w:name="_Toc20152437"/>
      <w:bookmarkStart w:id="815" w:name="_Toc27495102"/>
      <w:bookmarkStart w:id="816" w:name="_Toc36108570"/>
      <w:bookmarkStart w:id="817" w:name="_Toc73958353"/>
      <w:r>
        <w:t>6.6.2.1</w:t>
      </w:r>
      <w:r>
        <w:tab/>
        <w:t>General</w:t>
      </w:r>
      <w:bookmarkEnd w:id="814"/>
      <w:bookmarkEnd w:id="815"/>
      <w:bookmarkEnd w:id="816"/>
      <w:bookmarkEnd w:id="817"/>
    </w:p>
    <w:p w14:paraId="211073EE" w14:textId="77777777" w:rsidR="008C290B" w:rsidRDefault="008C290B" w:rsidP="008C290B">
      <w:r w:rsidRPr="006C6B4F">
        <w:t>In general, c</w:t>
      </w:r>
      <w:r>
        <w:t xml:space="preserve">onfidentiality protection is applied to specific XML elements and attributes in XML MIME bodies in SIP requests and responses as specified in </w:t>
      </w:r>
      <w:r w:rsidR="00585B10">
        <w:t>clause</w:t>
      </w:r>
      <w:r>
        <w:t xml:space="preserve"> 4.8. </w:t>
      </w:r>
    </w:p>
    <w:p w14:paraId="0F3C24A4" w14:textId="77777777" w:rsidR="008C290B" w:rsidRDefault="008C290B" w:rsidP="008C290B">
      <w:r>
        <w:t xml:space="preserve">Configuration for applying confidentiality protection is not selective to a specific XML element or attribute of the data described in </w:t>
      </w:r>
      <w:r w:rsidR="00585B10">
        <w:t>clause</w:t>
      </w:r>
      <w:r>
        <w:t xml:space="preserve"> 4.8. If configuration for confidentiality protection is turned on, then all XML elements and attributes described in </w:t>
      </w:r>
      <w:r w:rsidR="00585B10">
        <w:t>clause</w:t>
      </w:r>
      <w:r>
        <w:t> 4.8 are confidentiality protected. If configuration for confidentiality protection is turned off, then no XML content in SIP requests and SIP responses are confidentiality protected.</w:t>
      </w:r>
    </w:p>
    <w:p w14:paraId="11565D61" w14:textId="77777777" w:rsidR="008C290B" w:rsidRDefault="008C290B" w:rsidP="008C290B">
      <w:pPr>
        <w:pStyle w:val="Heading4"/>
      </w:pPr>
      <w:bookmarkStart w:id="818" w:name="_Toc20152438"/>
      <w:bookmarkStart w:id="819" w:name="_Toc27495103"/>
      <w:bookmarkStart w:id="820" w:name="_Toc36108571"/>
      <w:bookmarkStart w:id="821" w:name="_Toc73958354"/>
      <w:r>
        <w:t>6.6.2.2</w:t>
      </w:r>
      <w:r>
        <w:tab/>
        <w:t>Keys used in confidentiality protection procedures</w:t>
      </w:r>
      <w:bookmarkEnd w:id="818"/>
      <w:bookmarkEnd w:id="819"/>
      <w:bookmarkEnd w:id="820"/>
      <w:bookmarkEnd w:id="821"/>
    </w:p>
    <w:p w14:paraId="394915C0"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585B10">
        <w:t>clause</w:t>
      </w:r>
      <w:r>
        <w:t xml:space="preserve"> 4.8. An XPK-ID (CSK-ID/SPK-ID) is used to key the XPK (CSK/SPK). It is assumed that before the procedures in this </w:t>
      </w:r>
      <w:r w:rsidR="00585B10">
        <w:t>clause</w:t>
      </w:r>
      <w:r>
        <w:t xml:space="preserve"> are called, the CSK/CSK-ID and/or SPK/SPK-ID are available on the sender and recipient of the encrypted content as described in </w:t>
      </w:r>
      <w:r w:rsidR="00585B10">
        <w:t>clause</w:t>
      </w:r>
      <w:r>
        <w:t> 4.8.</w:t>
      </w:r>
    </w:p>
    <w:p w14:paraId="43D4337A" w14:textId="77777777" w:rsidR="008C290B" w:rsidRDefault="008C290B" w:rsidP="008C290B">
      <w:r>
        <w:t xml:space="preserve">The procedures in </w:t>
      </w:r>
      <w:r w:rsidR="00585B10">
        <w:t>clause</w:t>
      </w:r>
      <w:r>
        <w:t xml:space="preserve"> 6.6.2.3 and </w:t>
      </w:r>
      <w:r w:rsidR="00585B10">
        <w:t>clause</w:t>
      </w:r>
      <w:r>
        <w:t> 6.6.2.4 are used with a XPK equal to the CSK and a XPK-ID equal to the CSK-ID in the following circumstances as described in 3GPP TS 33.180 [8]</w:t>
      </w:r>
      <w:r w:rsidRPr="00401B55">
        <w:t>:</w:t>
      </w:r>
    </w:p>
    <w:p w14:paraId="3EC7A929" w14:textId="77777777" w:rsidR="008C290B" w:rsidRDefault="008C290B" w:rsidP="008C290B">
      <w:pPr>
        <w:pStyle w:val="B1"/>
      </w:pPr>
      <w:r>
        <w:t>1)</w:t>
      </w:r>
      <w:r>
        <w:tab/>
        <w:t>MCVideo client sends confidentiality protected content to an MCVideo server; and</w:t>
      </w:r>
    </w:p>
    <w:p w14:paraId="0CB15B92" w14:textId="77777777" w:rsidR="008C290B" w:rsidRPr="00100155" w:rsidRDefault="008C290B" w:rsidP="008C290B">
      <w:pPr>
        <w:pStyle w:val="B1"/>
      </w:pPr>
      <w:r>
        <w:t>2)</w:t>
      </w:r>
      <w:r>
        <w:tab/>
        <w:t>MCVideo server sends confidentiality protected content to an MCVideo client.</w:t>
      </w:r>
    </w:p>
    <w:p w14:paraId="0B12A312" w14:textId="77777777" w:rsidR="008C290B" w:rsidRDefault="008C290B" w:rsidP="008C290B">
      <w:r>
        <w:t xml:space="preserve">The procedure in </w:t>
      </w:r>
      <w:r w:rsidR="00585B10">
        <w:t>clause</w:t>
      </w:r>
      <w:r>
        <w:t xml:space="preserve"> 6.6.2.3 and </w:t>
      </w:r>
      <w:r w:rsidR="00585B10">
        <w:t>clause</w:t>
      </w:r>
      <w:r>
        <w:t> 6.6.2.4 are used with a XPK equal to the SPK and a XPK-ID equal to the SPK-ID in the following circumstances</w:t>
      </w:r>
      <w:r w:rsidRPr="00401B55">
        <w:t xml:space="preserve"> </w:t>
      </w:r>
      <w:r>
        <w:t>as described in 3GPP TS 33.180 [8]:</w:t>
      </w:r>
    </w:p>
    <w:p w14:paraId="65069166" w14:textId="77777777" w:rsidR="008C290B" w:rsidRDefault="008C290B" w:rsidP="008C290B">
      <w:pPr>
        <w:pStyle w:val="B1"/>
        <w:rPr>
          <w:lang w:val="en-GB"/>
        </w:rPr>
      </w:pPr>
      <w:r>
        <w:t>1)</w:t>
      </w:r>
      <w:r>
        <w:tab/>
        <w:t>MCVideo server sends confidentiality protected content to an MCVideo server in the same domain; and</w:t>
      </w:r>
    </w:p>
    <w:p w14:paraId="4804E82C" w14:textId="77777777" w:rsidR="008C290B" w:rsidRPr="004C4B34" w:rsidRDefault="008C290B" w:rsidP="008C290B">
      <w:pPr>
        <w:pStyle w:val="B1"/>
      </w:pPr>
      <w:r>
        <w:t>2)</w:t>
      </w:r>
      <w:r>
        <w:tab/>
        <w:t>MCVideo server sends confidentiality protected content to an MCVideo server in another domain.</w:t>
      </w:r>
    </w:p>
    <w:p w14:paraId="7F4BABF5" w14:textId="77777777" w:rsidR="008C290B" w:rsidRDefault="008C290B" w:rsidP="008C290B">
      <w:pPr>
        <w:pStyle w:val="Heading4"/>
      </w:pPr>
      <w:bookmarkStart w:id="822" w:name="_Toc20152439"/>
      <w:bookmarkStart w:id="823" w:name="_Toc27495104"/>
      <w:bookmarkStart w:id="824" w:name="_Toc36108572"/>
      <w:bookmarkStart w:id="825" w:name="_Toc73958355"/>
      <w:r>
        <w:t>6.6.2.3</w:t>
      </w:r>
      <w:r>
        <w:tab/>
        <w:t>Procedures for sending confidentiality protected content</w:t>
      </w:r>
      <w:bookmarkEnd w:id="822"/>
      <w:bookmarkEnd w:id="823"/>
      <w:bookmarkEnd w:id="824"/>
      <w:bookmarkEnd w:id="825"/>
    </w:p>
    <w:p w14:paraId="1510DD41" w14:textId="77777777" w:rsidR="008C290B" w:rsidRDefault="008C290B" w:rsidP="008C290B">
      <w:pPr>
        <w:pStyle w:val="Heading5"/>
      </w:pPr>
      <w:bookmarkStart w:id="826" w:name="_Toc20152440"/>
      <w:bookmarkStart w:id="827" w:name="_Toc27495105"/>
      <w:bookmarkStart w:id="828" w:name="_Toc36108573"/>
      <w:bookmarkStart w:id="829" w:name="_Toc73958356"/>
      <w:r>
        <w:t>6.6.2.3.1</w:t>
      </w:r>
      <w:r>
        <w:tab/>
        <w:t>MCVideo client</w:t>
      </w:r>
      <w:bookmarkEnd w:id="826"/>
      <w:bookmarkEnd w:id="827"/>
      <w:bookmarkEnd w:id="828"/>
      <w:bookmarkEnd w:id="829"/>
    </w:p>
    <w:p w14:paraId="4304B4D8"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269A9F15"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585B10">
        <w:t>clause</w:t>
      </w:r>
      <w:r>
        <w:t> 6.6.2.2</w:t>
      </w:r>
      <w:r>
        <w:rPr>
          <w:lang w:val="en-GB"/>
        </w:rPr>
        <w:t>;</w:t>
      </w:r>
    </w:p>
    <w:p w14:paraId="14D5AF97" w14:textId="77777777" w:rsidR="008C290B" w:rsidRDefault="008C290B" w:rsidP="008C290B">
      <w:pPr>
        <w:pStyle w:val="B1"/>
        <w:rPr>
          <w:lang w:val="en-GB"/>
        </w:rPr>
      </w:pPr>
      <w:r>
        <w:rPr>
          <w:lang w:val="en-GB"/>
        </w:rPr>
        <w:t>2)</w:t>
      </w:r>
      <w:r>
        <w:rPr>
          <w:lang w:val="en-GB"/>
        </w:rPr>
        <w:tab/>
      </w:r>
      <w:r>
        <w:t xml:space="preserve">shall perform the procedures in </w:t>
      </w:r>
      <w:r w:rsidR="00585B10">
        <w:t>clause</w:t>
      </w:r>
      <w:r>
        <w:t xml:space="preserve"> 6.6.2.3.3 to confidentiality protect XML elements containing the content described in </w:t>
      </w:r>
      <w:r w:rsidR="00585B10">
        <w:t>clause</w:t>
      </w:r>
      <w:r>
        <w:t> 4.8</w:t>
      </w:r>
      <w:r>
        <w:rPr>
          <w:lang w:val="en-GB"/>
        </w:rPr>
        <w:t>; and</w:t>
      </w:r>
    </w:p>
    <w:p w14:paraId="64BDE7DB" w14:textId="77777777" w:rsidR="008C290B" w:rsidRDefault="008C290B" w:rsidP="008C290B">
      <w:pPr>
        <w:pStyle w:val="B1"/>
      </w:pPr>
      <w:r>
        <w:rPr>
          <w:lang w:val="en-GB"/>
        </w:rPr>
        <w:t>3)</w:t>
      </w:r>
      <w:r>
        <w:rPr>
          <w:lang w:val="en-GB"/>
        </w:rPr>
        <w:tab/>
      </w:r>
      <w:r>
        <w:t xml:space="preserve">shall perform the procedures in </w:t>
      </w:r>
      <w:r w:rsidR="00585B10">
        <w:t>clause</w:t>
      </w:r>
      <w:r>
        <w:t xml:space="preserve"> 6.6.2.3.4 to confidentiality protect URIs in XML attributes for URIs described in </w:t>
      </w:r>
      <w:r w:rsidR="00585B10">
        <w:t>clause</w:t>
      </w:r>
      <w:r>
        <w:t> 4.8.</w:t>
      </w:r>
    </w:p>
    <w:p w14:paraId="647498A5"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6810D4D8" w14:textId="77777777" w:rsidR="008C290B" w:rsidRDefault="008C290B" w:rsidP="008C290B">
      <w:pPr>
        <w:pStyle w:val="Heading5"/>
      </w:pPr>
      <w:bookmarkStart w:id="830" w:name="_Toc20152441"/>
      <w:bookmarkStart w:id="831" w:name="_Toc27495106"/>
      <w:bookmarkStart w:id="832" w:name="_Toc36108574"/>
      <w:bookmarkStart w:id="833" w:name="_Toc73958357"/>
      <w:r>
        <w:t>6.6.2.3.2</w:t>
      </w:r>
      <w:r>
        <w:tab/>
        <w:t>MCVideo server</w:t>
      </w:r>
      <w:bookmarkEnd w:id="830"/>
      <w:bookmarkEnd w:id="831"/>
      <w:bookmarkEnd w:id="832"/>
      <w:bookmarkEnd w:id="833"/>
    </w:p>
    <w:p w14:paraId="68C259AD"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02F741AE" w14:textId="77777777" w:rsidR="008C290B" w:rsidRDefault="008C290B" w:rsidP="008C290B">
      <w:r>
        <w:t>When sending confidentiality protected content, the MCVideo server:</w:t>
      </w:r>
    </w:p>
    <w:p w14:paraId="629F5F0A"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585B10">
        <w:t>clause</w:t>
      </w:r>
      <w:r>
        <w:t> 6.6.2.2</w:t>
      </w:r>
      <w:r>
        <w:rPr>
          <w:lang w:val="en-GB"/>
        </w:rPr>
        <w:t>;</w:t>
      </w:r>
    </w:p>
    <w:p w14:paraId="170DF0A2" w14:textId="77777777" w:rsidR="008C290B" w:rsidRDefault="008C290B" w:rsidP="008C290B">
      <w:pPr>
        <w:pStyle w:val="B1"/>
        <w:rPr>
          <w:lang w:val="en-GB"/>
        </w:rPr>
      </w:pPr>
      <w:r>
        <w:rPr>
          <w:lang w:val="en-GB"/>
        </w:rPr>
        <w:t>2)</w:t>
      </w:r>
      <w:r>
        <w:rPr>
          <w:lang w:val="en-GB"/>
        </w:rPr>
        <w:tab/>
      </w:r>
      <w:r>
        <w:t xml:space="preserve">shall perform the procedures in </w:t>
      </w:r>
      <w:r w:rsidR="00585B10">
        <w:t>clause</w:t>
      </w:r>
      <w:r>
        <w:t xml:space="preserve"> 6.6.2.3.3 to confidentiality protect XML elements containing the content described in </w:t>
      </w:r>
      <w:r w:rsidR="00585B10">
        <w:t>clause</w:t>
      </w:r>
      <w:r>
        <w:t> 4.8,</w:t>
      </w:r>
      <w:r>
        <w:rPr>
          <w:lang w:val="en-GB"/>
        </w:rPr>
        <w:t xml:space="preserve"> and</w:t>
      </w:r>
    </w:p>
    <w:p w14:paraId="0CD533D9" w14:textId="77777777" w:rsidR="008C290B" w:rsidRPr="0045201D" w:rsidRDefault="008C290B" w:rsidP="008C290B">
      <w:pPr>
        <w:pStyle w:val="B1"/>
        <w:rPr>
          <w:lang w:val="en-GB"/>
        </w:rPr>
      </w:pPr>
      <w:r>
        <w:rPr>
          <w:lang w:val="en-GB"/>
        </w:rPr>
        <w:t>3)</w:t>
      </w:r>
      <w:r>
        <w:rPr>
          <w:lang w:val="en-GB"/>
        </w:rPr>
        <w:tab/>
      </w:r>
      <w:r>
        <w:t xml:space="preserve">shall perform the procedures in </w:t>
      </w:r>
      <w:r w:rsidR="00585B10">
        <w:t>clause</w:t>
      </w:r>
      <w:r>
        <w:t xml:space="preserve"> 6.6.2.3.4 to confidentiality protect URIs in XML attributes for URIs described in </w:t>
      </w:r>
      <w:r w:rsidR="00585B10">
        <w:t>clause</w:t>
      </w:r>
      <w:r>
        <w:t> 4.8.</w:t>
      </w:r>
    </w:p>
    <w:p w14:paraId="6A32B9C3"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370D54F1"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158078FF" w14:textId="77777777" w:rsidR="008C290B" w:rsidRPr="0045201D" w:rsidRDefault="008C290B" w:rsidP="008C290B">
      <w:pPr>
        <w:pStyle w:val="Heading5"/>
        <w:rPr>
          <w:lang w:val="en-GB"/>
        </w:rPr>
      </w:pPr>
      <w:bookmarkStart w:id="834" w:name="_Toc20152442"/>
      <w:bookmarkStart w:id="835" w:name="_Toc27495107"/>
      <w:bookmarkStart w:id="836" w:name="_Toc36108575"/>
      <w:bookmarkStart w:id="837" w:name="_Toc73958358"/>
      <w:r>
        <w:t>6.6.2.3.3</w:t>
      </w:r>
      <w:r>
        <w:tab/>
        <w:t>Content Encryption</w:t>
      </w:r>
      <w:r>
        <w:rPr>
          <w:lang w:val="en-GB"/>
        </w:rPr>
        <w:t xml:space="preserve"> in XML elements</w:t>
      </w:r>
      <w:bookmarkEnd w:id="834"/>
      <w:bookmarkEnd w:id="835"/>
      <w:bookmarkEnd w:id="836"/>
      <w:bookmarkEnd w:id="837"/>
    </w:p>
    <w:p w14:paraId="7CAE8123" w14:textId="77777777" w:rsidR="008C290B" w:rsidRDefault="008C290B" w:rsidP="008C290B">
      <w:r>
        <w:t>The following procedures shall be performed by an MCVideo client or an MCVideo server:</w:t>
      </w:r>
    </w:p>
    <w:p w14:paraId="4D9D05E3" w14:textId="77777777" w:rsidR="008C290B" w:rsidRPr="006209B3" w:rsidRDefault="008C290B" w:rsidP="008C290B">
      <w:pPr>
        <w:pStyle w:val="B1"/>
        <w:rPr>
          <w:lang w:val="en-GB"/>
        </w:rPr>
      </w:pPr>
      <w:r>
        <w:t>1)</w:t>
      </w:r>
      <w:r>
        <w:tab/>
        <w:t xml:space="preserve">perform encryption as specified in </w:t>
      </w:r>
      <w:r w:rsidRPr="00401B55">
        <w:t>W3C: "XML Encryption Syntax and Processing Version 1.1", http</w:t>
      </w:r>
      <w:r>
        <w:t xml:space="preserve">s://www.w3.org/TR/xmlenc-core1/ [45] </w:t>
      </w:r>
      <w:r w:rsidR="00585B10">
        <w:t>clause</w:t>
      </w:r>
      <w:r>
        <w:t> 4.3, using the "</w:t>
      </w:r>
      <w:r w:rsidRPr="00401B55">
        <w:t xml:space="preserve">AES-128-GCM algorithm </w:t>
      </w:r>
      <w:r>
        <w:t>HMAC" as the encryption algorithm and the XPK as the key</w:t>
      </w:r>
      <w:r>
        <w:rPr>
          <w:lang w:val="en-GB"/>
        </w:rPr>
        <w:t>; and</w:t>
      </w:r>
    </w:p>
    <w:p w14:paraId="1BF7BE24" w14:textId="77777777" w:rsidR="008C290B" w:rsidRPr="0045201D" w:rsidRDefault="008C290B" w:rsidP="008C290B">
      <w:pPr>
        <w:pStyle w:val="B1"/>
        <w:rPr>
          <w:lang w:val="en-GB"/>
        </w:rPr>
      </w:pPr>
      <w:r>
        <w:t>2)</w:t>
      </w:r>
      <w:r>
        <w:tab/>
        <w:t xml:space="preserve">follow the semantic for the element of the MIME body as described in Annex F of the present document, to include the encrypted content in the MIME body ensuring that the </w:t>
      </w:r>
      <w:r>
        <w:rPr>
          <w:lang w:val="en-GB"/>
        </w:rPr>
        <w:t xml:space="preserve">necessary </w:t>
      </w:r>
      <w:r>
        <w:t>XML elements required for confidentiality protection are included as specified in 3GPP TS 33.180 [8]</w:t>
      </w:r>
      <w:r>
        <w:rPr>
          <w:lang w:val="en-GB"/>
        </w:rPr>
        <w:t>.</w:t>
      </w:r>
    </w:p>
    <w:p w14:paraId="0A463B68" w14:textId="77777777" w:rsidR="008C290B" w:rsidRDefault="008C290B" w:rsidP="008C290B">
      <w:pPr>
        <w:pStyle w:val="Heading5"/>
      </w:pPr>
      <w:bookmarkStart w:id="838" w:name="_Toc20152443"/>
      <w:bookmarkStart w:id="839" w:name="_Toc27495108"/>
      <w:bookmarkStart w:id="840" w:name="_Toc36108576"/>
      <w:bookmarkStart w:id="841" w:name="_Toc73958359"/>
      <w:r>
        <w:t>6.6.2.3.4</w:t>
      </w:r>
      <w:r>
        <w:tab/>
        <w:t>Attribute URI Encryption</w:t>
      </w:r>
      <w:bookmarkEnd w:id="838"/>
      <w:bookmarkEnd w:id="839"/>
      <w:bookmarkEnd w:id="840"/>
      <w:bookmarkEnd w:id="841"/>
    </w:p>
    <w:p w14:paraId="4361AD78" w14:textId="77777777" w:rsidR="008C290B" w:rsidRDefault="008C290B" w:rsidP="008C290B">
      <w:r>
        <w:t>The following procedures shall be performed by an MCVideo client or an MCVideo server:</w:t>
      </w:r>
    </w:p>
    <w:p w14:paraId="1548A046"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1E396271" w14:textId="77777777" w:rsidR="008C290B" w:rsidRDefault="008C290B" w:rsidP="008C290B">
      <w:pPr>
        <w:pStyle w:val="B1"/>
      </w:pPr>
      <w:r>
        <w:t>2)</w:t>
      </w:r>
      <w:r>
        <w:tab/>
        <w:t>replace the URI to be protected in the attribute by a URI constructed as follows:</w:t>
      </w:r>
    </w:p>
    <w:p w14:paraId="1A8247B2" w14:textId="77777777" w:rsidR="008C290B" w:rsidRDefault="008C290B" w:rsidP="008C290B">
      <w:pPr>
        <w:pStyle w:val="B2"/>
      </w:pPr>
      <w:r>
        <w:t>a)</w:t>
      </w:r>
      <w:r>
        <w:tab/>
        <w:t xml:space="preserve">the URI schema is </w:t>
      </w:r>
      <w:r w:rsidRPr="00A8794D">
        <w:rPr>
          <w:lang w:val="en-US" w:eastAsia="fr-FR"/>
        </w:rPr>
        <w:t>"</w:t>
      </w:r>
      <w:hyperlink r:id="rId23" w:history="1">
        <w:r w:rsidRPr="00F61641">
          <w:rPr>
            <w:rStyle w:val="Hyperlink"/>
            <w:rFonts w:eastAsia="Malgun Gothic"/>
          </w:rPr>
          <w:t>sip:</w:t>
        </w:r>
      </w:hyperlink>
      <w:r w:rsidRPr="00A8794D">
        <w:rPr>
          <w:lang w:val="en-US" w:eastAsia="fr-FR"/>
        </w:rPr>
        <w:t>"</w:t>
      </w:r>
      <w:r>
        <w:t>;</w:t>
      </w:r>
    </w:p>
    <w:p w14:paraId="13052573" w14:textId="77777777" w:rsidR="008C290B" w:rsidRDefault="008C290B" w:rsidP="008C290B">
      <w:pPr>
        <w:pStyle w:val="B2"/>
      </w:pPr>
      <w:r>
        <w:t>b) the first part of the userinfo part is the base64 encoded result of the encryption of the original attribute value;</w:t>
      </w:r>
    </w:p>
    <w:p w14:paraId="477A5F94"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3CB19073" w14:textId="77777777" w:rsidR="008C290B" w:rsidRDefault="008C290B" w:rsidP="008C290B">
      <w:pPr>
        <w:pStyle w:val="B2"/>
      </w:pPr>
      <w:r>
        <w:t>d)</w:t>
      </w:r>
      <w:r>
        <w:tab/>
        <w:t>the base64 encoding of the IV (section 5 of IETF RFC 4648 [46]) is appended to the result of step c);</w:t>
      </w:r>
    </w:p>
    <w:p w14:paraId="02FF63E6"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AA8130C" w14:textId="77777777" w:rsidR="008C290B" w:rsidRDefault="008C290B" w:rsidP="008C290B">
      <w:pPr>
        <w:pStyle w:val="B2"/>
      </w:pPr>
      <w:r>
        <w:t>f)</w:t>
      </w:r>
      <w:r>
        <w:tab/>
        <w:t>the base64 encoding of the XPK-ID according to 3GPP 33.180 [8] is appended to the result of step e);</w:t>
      </w:r>
    </w:p>
    <w:p w14:paraId="3CEF7872"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49EC8A06" w14:textId="77777777" w:rsidR="008C290B" w:rsidRPr="0045201D" w:rsidRDefault="008C290B" w:rsidP="008C290B">
      <w:pPr>
        <w:pStyle w:val="B2"/>
        <w:rPr>
          <w:lang w:val="en-GB"/>
        </w:rPr>
      </w:pPr>
      <w:r>
        <w:t>h)</w:t>
      </w:r>
      <w:r>
        <w:tab/>
        <w:t xml:space="preserve">the string </w:t>
      </w:r>
      <w:r w:rsidRPr="00526C6F">
        <w:rPr>
          <w:lang w:val="en-US" w:eastAsia="fr-FR"/>
        </w:rPr>
        <w:t>"</w:t>
      </w:r>
      <w:r>
        <w:t>@</w:t>
      </w:r>
      <w:r w:rsidRPr="00526C6F">
        <w:rPr>
          <w:lang w:val="en-US" w:eastAsia="fr-FR"/>
        </w:rPr>
        <w:t>"</w:t>
      </w:r>
      <w:r>
        <w:t xml:space="preserve"> followed by the domain name for </w:t>
      </w:r>
      <w:r>
        <w:rPr>
          <w:lang w:val="en-GB"/>
        </w:rPr>
        <w:t>MC Services</w:t>
      </w:r>
      <w:r>
        <w:t xml:space="preserve"> confidentiality protection as specified in 3GPP TS 23.</w:t>
      </w:r>
      <w:r>
        <w:rPr>
          <w:lang w:val="en-GB"/>
        </w:rPr>
        <w:t>0</w:t>
      </w:r>
      <w:r>
        <w:t>03</w:t>
      </w:r>
      <w:r>
        <w:rPr>
          <w:lang w:val="en-GB"/>
        </w:rPr>
        <w:t xml:space="preserve"> [47] </w:t>
      </w:r>
      <w:r>
        <w:t>is appended to the result of step g).</w:t>
      </w:r>
    </w:p>
    <w:p w14:paraId="1277F581" w14:textId="77777777" w:rsidR="008C290B" w:rsidRDefault="008C290B" w:rsidP="008C290B">
      <w:pPr>
        <w:pStyle w:val="Heading4"/>
      </w:pPr>
      <w:bookmarkStart w:id="842" w:name="_Toc20152444"/>
      <w:bookmarkStart w:id="843" w:name="_Toc27495109"/>
      <w:bookmarkStart w:id="844" w:name="_Toc36108577"/>
      <w:bookmarkStart w:id="845" w:name="_Toc73958360"/>
      <w:r w:rsidRPr="00100155">
        <w:t>6</w:t>
      </w:r>
      <w:r>
        <w:t>.6.2.4</w:t>
      </w:r>
      <w:r>
        <w:tab/>
        <w:t>Procedures for receiving confidentiality protected content</w:t>
      </w:r>
      <w:bookmarkEnd w:id="842"/>
      <w:bookmarkEnd w:id="843"/>
      <w:bookmarkEnd w:id="844"/>
      <w:bookmarkEnd w:id="845"/>
    </w:p>
    <w:p w14:paraId="1F1209DE" w14:textId="77777777" w:rsidR="008C290B" w:rsidRDefault="008C290B" w:rsidP="008C290B">
      <w:pPr>
        <w:pStyle w:val="Heading5"/>
      </w:pPr>
      <w:bookmarkStart w:id="846" w:name="_Toc20152445"/>
      <w:bookmarkStart w:id="847" w:name="_Toc27495110"/>
      <w:bookmarkStart w:id="848" w:name="_Toc36108578"/>
      <w:bookmarkStart w:id="849" w:name="_Toc73958361"/>
      <w:r w:rsidRPr="00100155">
        <w:t>6</w:t>
      </w:r>
      <w:r>
        <w:t>.6.2.4.1</w:t>
      </w:r>
      <w:r>
        <w:tab/>
        <w:t xml:space="preserve">Determination of confidentiality </w:t>
      </w:r>
      <w:r w:rsidRPr="00C91E0B">
        <w:t>protected</w:t>
      </w:r>
      <w:r>
        <w:t xml:space="preserve"> content</w:t>
      </w:r>
      <w:bookmarkEnd w:id="846"/>
      <w:bookmarkEnd w:id="847"/>
      <w:bookmarkEnd w:id="848"/>
      <w:bookmarkEnd w:id="849"/>
    </w:p>
    <w:p w14:paraId="12113F60" w14:textId="77777777" w:rsidR="008C290B" w:rsidRDefault="008C290B" w:rsidP="008C290B">
      <w:r>
        <w:t>The following procedure is used by the MCVideo client or MCVideo server to determine if an XML element is confidentiality protected.</w:t>
      </w:r>
    </w:p>
    <w:p w14:paraId="3AB9026B" w14:textId="77777777" w:rsidR="008C290B" w:rsidRPr="006209B3" w:rsidRDefault="008C290B" w:rsidP="008C290B">
      <w:pPr>
        <w:pStyle w:val="B1"/>
        <w:rPr>
          <w:noProof/>
          <w:lang w:val="en-GB"/>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Pr>
          <w:noProof/>
          <w:lang w:val="en-GB"/>
        </w:rPr>
        <w:t>; and</w:t>
      </w:r>
    </w:p>
    <w:p w14:paraId="669E93B7" w14:textId="77777777" w:rsidR="008C290B" w:rsidRDefault="008C290B" w:rsidP="008C290B">
      <w:pPr>
        <w:pStyle w:val="B1"/>
        <w:rPr>
          <w:noProof/>
          <w:lang w:val="en-GB"/>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6C95D34E" w14:textId="77777777" w:rsidR="008C290B" w:rsidRDefault="008C290B" w:rsidP="008C290B">
      <w:r>
        <w:t>The following procedure is used by the MCVideo client or MCVideo server to determine if a URI in the XML attribute is confidentiality protected.</w:t>
      </w:r>
    </w:p>
    <w:p w14:paraId="4AD852E4"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67F0E2E5" w14:textId="77777777" w:rsidR="008C290B" w:rsidRPr="0045201D" w:rsidRDefault="008C290B" w:rsidP="008C290B">
      <w:pPr>
        <w:pStyle w:val="B1"/>
        <w:rPr>
          <w:lang w:val="en-GB"/>
        </w:rPr>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1F3D64E1" w14:textId="77777777" w:rsidR="008C290B" w:rsidRPr="0045201D" w:rsidRDefault="008C290B" w:rsidP="008C290B">
      <w:pPr>
        <w:pStyle w:val="Heading5"/>
        <w:rPr>
          <w:lang w:val="en-GB"/>
        </w:rPr>
      </w:pPr>
      <w:bookmarkStart w:id="850" w:name="_Toc20152446"/>
      <w:bookmarkStart w:id="851" w:name="_Toc27495111"/>
      <w:bookmarkStart w:id="852" w:name="_Toc36108579"/>
      <w:bookmarkStart w:id="853" w:name="_Toc73958362"/>
      <w:r>
        <w:t>6.6.2.4.2</w:t>
      </w:r>
      <w:r>
        <w:tab/>
        <w:t>Decrypting confidentiality protected content</w:t>
      </w:r>
      <w:r>
        <w:rPr>
          <w:lang w:val="en-GB"/>
        </w:rPr>
        <w:t xml:space="preserve"> in XML elements</w:t>
      </w:r>
      <w:bookmarkEnd w:id="850"/>
      <w:bookmarkEnd w:id="851"/>
      <w:bookmarkEnd w:id="852"/>
      <w:bookmarkEnd w:id="853"/>
    </w:p>
    <w:p w14:paraId="1153BE9E" w14:textId="77777777" w:rsidR="008C290B" w:rsidRDefault="008C290B" w:rsidP="008C290B">
      <w:r>
        <w:t>The following procedure shall be performed by an MCVideo client or an MCVideo server to decrypt an individual XML element that has a type of "encrypted" within an XML MIME body:</w:t>
      </w:r>
    </w:p>
    <w:p w14:paraId="54C473B0"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rPr>
          <w:lang w:val="en-GB"/>
        </w:rPr>
        <w:t>140</w:t>
      </w:r>
      <w:r w:rsidRPr="00094FE2">
        <w:t xml:space="preserve"> unable to decrypt XML content" in a Warning header field as specified in </w:t>
      </w:r>
      <w:r w:rsidR="00585B10">
        <w:t>clause</w:t>
      </w:r>
      <w:r w:rsidRPr="00094FE2">
        <w:t xml:space="preserve"> 4.4</w:t>
      </w:r>
      <w:r>
        <w:t xml:space="preserve">, and exit this procedure. </w:t>
      </w:r>
      <w:r w:rsidRPr="00094FE2">
        <w:t>Otherwise continue with the rest of the steps;</w:t>
      </w:r>
    </w:p>
    <w:p w14:paraId="0F96FAEF"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585B10">
        <w:t>clause</w:t>
      </w:r>
      <w:r>
        <w:t> 4.4 to decrypt the contents of the &lt;CipherValue&gt; element contained within the &lt;CipherData&gt; element;</w:t>
      </w:r>
    </w:p>
    <w:p w14:paraId="2E256E0E" w14:textId="77777777" w:rsidR="008C290B" w:rsidRPr="006209B3" w:rsidRDefault="008C290B" w:rsidP="008C290B">
      <w:pPr>
        <w:pStyle w:val="B1"/>
        <w:rPr>
          <w:lang w:val="en-GB"/>
        </w:rPr>
      </w:pPr>
      <w:r>
        <w:t>3)</w:t>
      </w:r>
      <w:r>
        <w:tab/>
      </w:r>
      <w:r w:rsidRPr="002C44D0">
        <w:t xml:space="preserve">if the </w:t>
      </w:r>
      <w:r>
        <w:t xml:space="preserve">decryption procedure fails, </w:t>
      </w:r>
      <w:r w:rsidRPr="00094FE2">
        <w:t>then send a SIP 403 (Forbidden) response with the warning text set to "</w:t>
      </w:r>
      <w:r>
        <w:rPr>
          <w:lang w:val="en-GB"/>
        </w:rPr>
        <w:t>140</w:t>
      </w:r>
      <w:r w:rsidRPr="00094FE2">
        <w:t xml:space="preserve"> unable to decrypt XML content" in a Warning header field as specified in </w:t>
      </w:r>
      <w:r w:rsidR="00585B10">
        <w:t>clause</w:t>
      </w:r>
      <w:r w:rsidRPr="00094FE2">
        <w:t xml:space="preserve"> 4.4</w:t>
      </w:r>
      <w:r>
        <w:t xml:space="preserve">. </w:t>
      </w:r>
      <w:r w:rsidRPr="00094FE2">
        <w:t>Otherwise continue with the rest of the steps;</w:t>
      </w:r>
      <w:r>
        <w:rPr>
          <w:lang w:val="en-GB"/>
        </w:rPr>
        <w:t xml:space="preserve"> and</w:t>
      </w:r>
    </w:p>
    <w:p w14:paraId="6CFBD0A5" w14:textId="77777777" w:rsidR="008C290B" w:rsidRDefault="008C290B" w:rsidP="008C290B">
      <w:pPr>
        <w:pStyle w:val="B1"/>
        <w:rPr>
          <w:lang w:val="en-GB"/>
        </w:rPr>
      </w:pPr>
      <w:r>
        <w:t>4)</w:t>
      </w:r>
      <w:r>
        <w:tab/>
        <w:t>return success of this procedure together with the decrypted XML element.</w:t>
      </w:r>
    </w:p>
    <w:p w14:paraId="138047AD" w14:textId="77777777" w:rsidR="008C290B" w:rsidRDefault="008C290B" w:rsidP="008C290B">
      <w:pPr>
        <w:pStyle w:val="Heading5"/>
      </w:pPr>
      <w:bookmarkStart w:id="854" w:name="_Toc20152447"/>
      <w:bookmarkStart w:id="855" w:name="_Toc27495112"/>
      <w:bookmarkStart w:id="856" w:name="_Toc36108580"/>
      <w:bookmarkStart w:id="857" w:name="_Toc73958363"/>
      <w:r>
        <w:t>6.6.2.4.3</w:t>
      </w:r>
      <w:r>
        <w:tab/>
        <w:t>Decrypting confidentiality protected URIs in XML attributes</w:t>
      </w:r>
      <w:bookmarkEnd w:id="854"/>
      <w:bookmarkEnd w:id="855"/>
      <w:bookmarkEnd w:id="856"/>
      <w:bookmarkEnd w:id="857"/>
    </w:p>
    <w:p w14:paraId="3B4A6388" w14:textId="77777777" w:rsidR="008C290B" w:rsidRDefault="008C290B" w:rsidP="008C290B">
      <w:r>
        <w:t>The following procedure shall be performed by an MCVideo client or an MCVideo server to decrypt a URI in an attribute in a XML document:</w:t>
      </w:r>
    </w:p>
    <w:p w14:paraId="2FD92E46"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39D1136A" w14:textId="77777777" w:rsidR="008C290B" w:rsidRPr="0045201D" w:rsidRDefault="008C290B" w:rsidP="008C290B">
      <w:pPr>
        <w:pStyle w:val="B1"/>
        <w:rPr>
          <w:lang w:val="en-GB"/>
        </w:rPr>
      </w:pPr>
      <w:r>
        <w:t>2)</w:t>
      </w:r>
      <w:r>
        <w:tab/>
        <w:t xml:space="preserve">the original URI is obtained by decrypting the base64 encoded string between the </w:t>
      </w:r>
      <w:r w:rsidRPr="00526C6F">
        <w:rPr>
          <w:lang w:val="en-US" w:eastAsia="fr-FR"/>
        </w:rPr>
        <w:t>"</w:t>
      </w:r>
      <w:hyperlink r:id="rId2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24E29723" w14:textId="77777777" w:rsidR="008C290B" w:rsidRPr="0045201D" w:rsidRDefault="008C290B" w:rsidP="008C290B">
      <w:pPr>
        <w:pStyle w:val="Heading4"/>
        <w:rPr>
          <w:lang w:val="en-GB"/>
        </w:rPr>
      </w:pPr>
      <w:bookmarkStart w:id="858" w:name="_Toc20152448"/>
      <w:bookmarkStart w:id="859" w:name="_Toc27495113"/>
      <w:bookmarkStart w:id="860" w:name="_Toc36108581"/>
      <w:bookmarkStart w:id="861" w:name="_Toc73958364"/>
      <w:r w:rsidRPr="00100155">
        <w:t>6</w:t>
      </w:r>
      <w:r>
        <w:t>.6.2.5</w:t>
      </w:r>
      <w:r>
        <w:tab/>
        <w:t>MCVideo server copying received XML content</w:t>
      </w:r>
      <w:bookmarkEnd w:id="858"/>
      <w:bookmarkEnd w:id="859"/>
      <w:bookmarkEnd w:id="860"/>
      <w:bookmarkEnd w:id="861"/>
    </w:p>
    <w:p w14:paraId="23CCD416" w14:textId="77777777" w:rsidR="008C290B" w:rsidRDefault="008C290B" w:rsidP="008C290B">
      <w:pPr>
        <w:pStyle w:val="B1"/>
        <w:ind w:left="0" w:firstLine="0"/>
        <w:rPr>
          <w:noProof/>
        </w:rPr>
      </w:pPr>
      <w:r>
        <w:rPr>
          <w:noProof/>
        </w:rPr>
        <w:t>The following procedure is executed when an MCVideo server receives a SIP request containing XML MIME bodies, where the content needs to be copied from the incoming SIP request to the outgoing SIP request.</w:t>
      </w:r>
    </w:p>
    <w:p w14:paraId="03F11694" w14:textId="77777777" w:rsidR="008C290B" w:rsidRDefault="008C290B" w:rsidP="008C290B">
      <w:pPr>
        <w:pStyle w:val="B1"/>
        <w:ind w:left="0" w:firstLine="0"/>
        <w:rPr>
          <w:noProof/>
        </w:rPr>
      </w:pPr>
      <w:r>
        <w:rPr>
          <w:noProof/>
        </w:rPr>
        <w:t>The MCVideo server:</w:t>
      </w:r>
    </w:p>
    <w:p w14:paraId="52FBE349"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244B5837" w14:textId="77777777" w:rsidR="008C290B" w:rsidRDefault="008C290B" w:rsidP="008C290B">
      <w:pPr>
        <w:pStyle w:val="B1"/>
      </w:pPr>
      <w:r>
        <w:t>2)</w:t>
      </w:r>
      <w:r>
        <w:tab/>
        <w:t xml:space="preserve">for each encrypted XML element in the XML MIME body of the incoming SIP request as determined by </w:t>
      </w:r>
      <w:r w:rsidR="00585B10">
        <w:t>clause</w:t>
      </w:r>
      <w:r>
        <w:t> 6.6.2.4.1:</w:t>
      </w:r>
    </w:p>
    <w:p w14:paraId="7983F0A5" w14:textId="77777777" w:rsidR="008C290B" w:rsidRDefault="008C290B" w:rsidP="008C290B">
      <w:pPr>
        <w:pStyle w:val="B2"/>
      </w:pPr>
      <w:r>
        <w:t>a)</w:t>
      </w:r>
      <w:r>
        <w:tab/>
        <w:t xml:space="preserve">shall use the keying information described in </w:t>
      </w:r>
      <w:r w:rsidR="00585B10">
        <w:t>clause</w:t>
      </w:r>
      <w:r>
        <w:t xml:space="preserve"> 6.6.2.2 to decrypt the content within the XML element </w:t>
      </w:r>
      <w:r w:rsidRPr="005B16BC">
        <w:t xml:space="preserve">by following the procedures specified in </w:t>
      </w:r>
      <w:r w:rsidR="00585B10">
        <w:t>clause</w:t>
      </w:r>
      <w:r w:rsidRPr="005B16BC">
        <w:t xml:space="preserve"> </w:t>
      </w:r>
      <w:r>
        <w:t xml:space="preserve">6.6.2.4.2, and </w:t>
      </w:r>
      <w:r>
        <w:rPr>
          <w:lang w:val="en-US"/>
        </w:rPr>
        <w:t>shall continue with the steps below if the encrypted XML element was successfully decrypted;</w:t>
      </w:r>
    </w:p>
    <w:p w14:paraId="55B3F2C2" w14:textId="77777777" w:rsidR="008C290B" w:rsidRDefault="008C290B" w:rsidP="008C290B">
      <w:pPr>
        <w:pStyle w:val="B2"/>
      </w:pPr>
      <w:r>
        <w:t>b)</w:t>
      </w:r>
      <w:r>
        <w:tab/>
        <w:t>if confidentiality protection is enabled</w:t>
      </w:r>
      <w:r w:rsidRPr="005B16BC">
        <w:t xml:space="preserve"> </w:t>
      </w:r>
      <w:r>
        <w:t xml:space="preserve">as specified in </w:t>
      </w:r>
      <w:r w:rsidR="00585B10">
        <w:t>clause</w:t>
      </w:r>
      <w:r>
        <w:t> 6.6.2.3.2, then for each decrypted XML element:</w:t>
      </w:r>
    </w:p>
    <w:p w14:paraId="7374F063"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585B10">
        <w:t>clause</w:t>
      </w:r>
      <w:r>
        <w:t xml:space="preserve"> 6.6.2.2 and by </w:t>
      </w:r>
      <w:r w:rsidRPr="005B16BC">
        <w:t>following the pr</w:t>
      </w:r>
      <w:r>
        <w:t xml:space="preserve">ocedures specified in </w:t>
      </w:r>
      <w:r w:rsidR="00585B10">
        <w:t>clause</w:t>
      </w:r>
      <w:r w:rsidRPr="005B16BC">
        <w:t xml:space="preserve"> </w:t>
      </w:r>
      <w:r>
        <w:t>6.6.2.3.3; and</w:t>
      </w:r>
    </w:p>
    <w:p w14:paraId="68370617"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21F19193" w14:textId="77777777" w:rsidR="008C290B" w:rsidRDefault="008C290B" w:rsidP="008C290B">
      <w:pPr>
        <w:pStyle w:val="B2"/>
        <w:rPr>
          <w:lang w:val="en-GB"/>
        </w:rPr>
      </w:pPr>
      <w:r>
        <w:t>c)</w:t>
      </w:r>
      <w:r>
        <w:tab/>
        <w:t xml:space="preserve">if confidentiality protection is disabled as specified in </w:t>
      </w:r>
      <w:r w:rsidR="00585B10">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B6A797C" w14:textId="77777777" w:rsidR="008C290B" w:rsidRDefault="008C290B" w:rsidP="008C290B">
      <w:pPr>
        <w:pStyle w:val="B1"/>
      </w:pPr>
      <w:r>
        <w:t>3)</w:t>
      </w:r>
      <w:r>
        <w:tab/>
        <w:t xml:space="preserve">for each encrypted XML URI attribute in the XML MIME body of the incoming SIP request as determined by </w:t>
      </w:r>
      <w:r w:rsidR="00585B10">
        <w:t>clause</w:t>
      </w:r>
      <w:r>
        <w:t> 6.6.2.4.1:</w:t>
      </w:r>
    </w:p>
    <w:p w14:paraId="4EC37605" w14:textId="77777777" w:rsidR="008C290B" w:rsidRDefault="008C290B" w:rsidP="008C290B">
      <w:pPr>
        <w:pStyle w:val="B2"/>
      </w:pPr>
      <w:r>
        <w:t>a)</w:t>
      </w:r>
      <w:r>
        <w:tab/>
        <w:t xml:space="preserve">shall use the keying information described in </w:t>
      </w:r>
      <w:r w:rsidR="00585B10">
        <w:t>clause</w:t>
      </w:r>
      <w:r>
        <w:t xml:space="preserve"> 6.6.2.2 to decrypt the URI value of the XML attribute </w:t>
      </w:r>
      <w:r w:rsidRPr="005B16BC">
        <w:t xml:space="preserve">by following the procedures specified in </w:t>
      </w:r>
      <w:r w:rsidR="00585B10">
        <w:t>clause</w:t>
      </w:r>
      <w:r>
        <w:t xml:space="preserve"> 6.6.2.4.3, and </w:t>
      </w:r>
      <w:r>
        <w:rPr>
          <w:lang w:val="en-US"/>
        </w:rPr>
        <w:t>shall continue with the steps below if the encrypted XML attribute value was successfully decrypted;</w:t>
      </w:r>
    </w:p>
    <w:p w14:paraId="3B936DD7" w14:textId="77777777" w:rsidR="008C290B" w:rsidRPr="00C226AE" w:rsidRDefault="008C290B" w:rsidP="008C290B">
      <w:pPr>
        <w:pStyle w:val="B2"/>
      </w:pPr>
      <w:r w:rsidRPr="00C226AE">
        <w:t>b)</w:t>
      </w:r>
      <w:r w:rsidRPr="00C226AE">
        <w:tab/>
        <w:t xml:space="preserve">if confidentiality protection is enabled as specified in </w:t>
      </w:r>
      <w:r w:rsidR="00585B10">
        <w:t>clause</w:t>
      </w:r>
      <w:r w:rsidRPr="00C226AE">
        <w:t> 6.6.2.3.2, then for each decrypted XML element:</w:t>
      </w:r>
    </w:p>
    <w:p w14:paraId="21E9AAA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585B10">
        <w:t>clause</w:t>
      </w:r>
      <w:r w:rsidRPr="00C226AE">
        <w:t xml:space="preserve"> 6.6.2.2 and by following the procedures specified in </w:t>
      </w:r>
      <w:r w:rsidR="00585B10">
        <w:t>clause</w:t>
      </w:r>
      <w:r>
        <w:t> </w:t>
      </w:r>
      <w:r w:rsidRPr="00C226AE">
        <w:t>6.6.2.3.</w:t>
      </w:r>
      <w:r w:rsidRPr="00361235">
        <w:t>4</w:t>
      </w:r>
      <w:r w:rsidRPr="00C226AE">
        <w:t>; and</w:t>
      </w:r>
    </w:p>
    <w:p w14:paraId="1C44581B"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04F4C753" w14:textId="77777777" w:rsidR="008C290B" w:rsidRPr="002E2F7C" w:rsidRDefault="008C290B" w:rsidP="008C290B">
      <w:pPr>
        <w:pStyle w:val="B2"/>
        <w:rPr>
          <w:lang w:val="en-GB"/>
        </w:rPr>
      </w:pPr>
      <w:r w:rsidRPr="00C226AE">
        <w:t>c)</w:t>
      </w:r>
      <w:r w:rsidRPr="00C226AE">
        <w:tab/>
        <w:t xml:space="preserve">if confidentiality protection is disabled as specified in </w:t>
      </w:r>
      <w:r w:rsidR="00585B10">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3D8F6184" w14:textId="77777777" w:rsidR="008C290B" w:rsidRPr="003F692C" w:rsidRDefault="008C290B" w:rsidP="008C290B">
      <w:pPr>
        <w:pStyle w:val="Heading3"/>
        <w:rPr>
          <w:lang w:val="en-GB"/>
        </w:rPr>
      </w:pPr>
      <w:bookmarkStart w:id="862" w:name="_Toc20152449"/>
      <w:bookmarkStart w:id="863" w:name="_Toc27495114"/>
      <w:bookmarkStart w:id="864" w:name="_Toc36108582"/>
      <w:bookmarkStart w:id="865" w:name="_Toc73958365"/>
      <w:r>
        <w:t>6.</w:t>
      </w:r>
      <w:r>
        <w:rPr>
          <w:lang w:val="en-GB"/>
        </w:rPr>
        <w:t>6</w:t>
      </w:r>
      <w:r>
        <w:t>.3</w:t>
      </w:r>
      <w:r>
        <w:tab/>
        <w:t>Integrity Protection of XML documents</w:t>
      </w:r>
      <w:bookmarkEnd w:id="862"/>
      <w:bookmarkEnd w:id="863"/>
      <w:bookmarkEnd w:id="864"/>
      <w:bookmarkEnd w:id="865"/>
    </w:p>
    <w:p w14:paraId="409CDECB" w14:textId="77777777" w:rsidR="008C290B" w:rsidRDefault="008C290B" w:rsidP="008C290B">
      <w:pPr>
        <w:pStyle w:val="Heading4"/>
      </w:pPr>
      <w:bookmarkStart w:id="866" w:name="_Toc20152450"/>
      <w:bookmarkStart w:id="867" w:name="_Toc27495115"/>
      <w:bookmarkStart w:id="868" w:name="_Toc36108583"/>
      <w:bookmarkStart w:id="869" w:name="_Toc73958366"/>
      <w:r>
        <w:t>6.6.3.1</w:t>
      </w:r>
      <w:r>
        <w:tab/>
        <w:t>General</w:t>
      </w:r>
      <w:bookmarkEnd w:id="866"/>
      <w:bookmarkEnd w:id="867"/>
      <w:bookmarkEnd w:id="868"/>
      <w:bookmarkEnd w:id="869"/>
    </w:p>
    <w:p w14:paraId="5D1BE36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11F05944" w14:textId="77777777" w:rsidR="008C290B" w:rsidRDefault="008C290B" w:rsidP="008C290B">
      <w:pPr>
        <w:pStyle w:val="B1"/>
      </w:pPr>
      <w:r>
        <w:t>-</w:t>
      </w:r>
      <w:r>
        <w:tab/>
      </w:r>
      <w:r w:rsidRPr="00B4512D">
        <w:t>application/vnd.3gpp.</w:t>
      </w:r>
      <w:r>
        <w:rPr>
          <w:lang w:val="en-GB"/>
        </w:rPr>
        <w:t>mcvideo</w:t>
      </w:r>
      <w:r>
        <w:t>-info+xml;</w:t>
      </w:r>
    </w:p>
    <w:p w14:paraId="4C9D2D91" w14:textId="77777777" w:rsidR="008C290B" w:rsidRDefault="008C290B" w:rsidP="008C290B">
      <w:pPr>
        <w:pStyle w:val="B1"/>
      </w:pPr>
      <w:r>
        <w:rPr>
          <w:rFonts w:eastAsia="SimSun"/>
        </w:rPr>
        <w:t>-</w:t>
      </w:r>
      <w:r>
        <w:rPr>
          <w:rFonts w:eastAsia="SimSun"/>
        </w:rPr>
        <w:tab/>
        <w:t>application/</w:t>
      </w:r>
      <w:r w:rsidRPr="0073469F">
        <w:t>vnd.3gpp.</w:t>
      </w:r>
      <w:r>
        <w:rPr>
          <w:lang w:val="en-GB"/>
        </w:rPr>
        <w:t>mcvideo</w:t>
      </w:r>
      <w:r w:rsidRPr="0073469F">
        <w:t>-location-info+xml</w:t>
      </w:r>
      <w:r>
        <w:t>;</w:t>
      </w:r>
    </w:p>
    <w:p w14:paraId="44E9DF6E" w14:textId="77777777" w:rsidR="008C290B" w:rsidRPr="00BB768B" w:rsidRDefault="008C290B" w:rsidP="008C290B">
      <w:pPr>
        <w:pStyle w:val="B1"/>
        <w:rPr>
          <w:lang w:val="en-GB"/>
        </w:rPr>
      </w:pPr>
      <w:r>
        <w:rPr>
          <w:rFonts w:eastAsia="SimSun"/>
        </w:rPr>
        <w:t>-</w:t>
      </w:r>
      <w:r>
        <w:rPr>
          <w:rFonts w:eastAsia="SimSun"/>
        </w:rPr>
        <w:tab/>
        <w:t>application/</w:t>
      </w:r>
      <w:r w:rsidRPr="003207C4">
        <w:t>vnd.3gpp.</w:t>
      </w:r>
      <w:r>
        <w:rPr>
          <w:lang w:val="en-GB"/>
        </w:rPr>
        <w:t>mcvideo</w:t>
      </w:r>
      <w:r w:rsidRPr="003207C4">
        <w:t>-affiliation-command+xml</w:t>
      </w:r>
      <w:r>
        <w:t>;</w:t>
      </w:r>
      <w:r>
        <w:rPr>
          <w:lang w:val="en-GB"/>
        </w:rPr>
        <w:t xml:space="preserve"> and</w:t>
      </w:r>
    </w:p>
    <w:p w14:paraId="5B2D4AF0" w14:textId="77777777"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73A0BA11"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780F190E" w14:textId="77777777" w:rsidR="008C290B" w:rsidRDefault="008C290B" w:rsidP="008C290B">
      <w:r w:rsidRPr="00F77A6B">
        <w:t xml:space="preserve">In order to integrity protect the XML MIME bodies listed above in this </w:t>
      </w:r>
      <w:r w:rsidR="00585B10">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76412A17" w14:textId="77777777" w:rsidR="008C290B" w:rsidRDefault="004B0FA7" w:rsidP="008C290B">
      <w:pPr>
        <w:pStyle w:val="TH"/>
      </w:pPr>
      <w:r>
        <w:object w:dxaOrig="9660" w:dyaOrig="13392" w14:anchorId="2EEB4D9D">
          <v:shape id="_x0000_i1031" type="#_x0000_t75" style="width:331.85pt;height:458.6pt" o:ole="">
            <v:imagedata r:id="rId25" o:title=""/>
          </v:shape>
          <o:OLEObject Type="Embed" ProgID="Visio.Drawing.11" ShapeID="_x0000_i1031" DrawAspect="Content" ObjectID="_1686344073" r:id="rId26"/>
        </w:object>
      </w:r>
    </w:p>
    <w:p w14:paraId="3CF8A5DF" w14:textId="77777777" w:rsidR="008C290B" w:rsidRDefault="008C290B" w:rsidP="008C290B">
      <w:pPr>
        <w:pStyle w:val="TF"/>
      </w:pPr>
      <w:r>
        <w:t>Figure 6.6.3.1-1: Integrity Protection of XML MIME bodies in SIP requests and SIP responses</w:t>
      </w:r>
    </w:p>
    <w:p w14:paraId="2A003D0C" w14:textId="77777777" w:rsidR="008C290B" w:rsidRDefault="008C290B" w:rsidP="008C290B">
      <w:r>
        <w:t>Each MIME body that is integrity protected is assigned a unique signature.</w:t>
      </w:r>
    </w:p>
    <w:p w14:paraId="6632B173"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41CE7C8B" w14:textId="77777777" w:rsidR="008C290B" w:rsidRDefault="008C290B" w:rsidP="008C290B">
      <w:pPr>
        <w:pStyle w:val="Heading4"/>
      </w:pPr>
      <w:bookmarkStart w:id="870" w:name="_Toc20152451"/>
      <w:bookmarkStart w:id="871" w:name="_Toc27495116"/>
      <w:bookmarkStart w:id="872" w:name="_Toc36108584"/>
      <w:bookmarkStart w:id="873" w:name="_Toc73958367"/>
      <w:r>
        <w:t>6.6.3.2</w:t>
      </w:r>
      <w:r>
        <w:tab/>
        <w:t>Keys used in integrity protection procedures</w:t>
      </w:r>
      <w:bookmarkEnd w:id="870"/>
      <w:bookmarkEnd w:id="871"/>
      <w:bookmarkEnd w:id="872"/>
      <w:bookmarkEnd w:id="873"/>
    </w:p>
    <w:p w14:paraId="298CAC53"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585B10">
        <w:t>clause</w:t>
      </w:r>
      <w:r>
        <w:t xml:space="preserve"> 4.8. An XPK-ID (CSK-ID/SPK-ID) is used to key the XPK (CSK/SPK). It is assumed that before the procedures in </w:t>
      </w:r>
      <w:r w:rsidR="00585B10">
        <w:t>clause</w:t>
      </w:r>
      <w:r>
        <w:t xml:space="preserve"> 6.6.3.3 and </w:t>
      </w:r>
      <w:r w:rsidR="00585B10">
        <w:t>clause</w:t>
      </w:r>
      <w:r>
        <w:t xml:space="preserve"> 6.6.3.4 are called, the CSK/CSK-ID and/or SPK/SPK-ID are available on the sender and recipient of the integrity protected content, as described in </w:t>
      </w:r>
      <w:r w:rsidR="00585B10">
        <w:t>clause</w:t>
      </w:r>
      <w:r>
        <w:t> 4.8.</w:t>
      </w:r>
    </w:p>
    <w:p w14:paraId="14BBBF1A" w14:textId="77777777" w:rsidR="008C290B" w:rsidRDefault="008C290B" w:rsidP="008C290B">
      <w:r>
        <w:t xml:space="preserve">The procedures in </w:t>
      </w:r>
      <w:r w:rsidR="00585B10">
        <w:t>clause</w:t>
      </w:r>
      <w:r>
        <w:t xml:space="preserve"> 6.6.3.3 and </w:t>
      </w:r>
      <w:r w:rsidR="00585B10">
        <w:t>clause</w:t>
      </w:r>
      <w:r>
        <w:t> 6.6.3.4 shall be used with a XPK equal to the CSK and a XPK-ID equal to the CSK-ID in the following circumstances as described in 3GPP TS 33.180 [8]:</w:t>
      </w:r>
    </w:p>
    <w:p w14:paraId="019EFED9" w14:textId="77777777" w:rsidR="008C290B" w:rsidRDefault="008C290B" w:rsidP="008C290B">
      <w:pPr>
        <w:pStyle w:val="B1"/>
      </w:pPr>
      <w:r>
        <w:t>1)</w:t>
      </w:r>
      <w:r>
        <w:tab/>
        <w:t>MCVideo client sends integrity protected content to an MCVideo server; and</w:t>
      </w:r>
    </w:p>
    <w:p w14:paraId="4BA3795D" w14:textId="77777777" w:rsidR="008C290B" w:rsidRPr="00100155" w:rsidRDefault="008C290B" w:rsidP="008C290B">
      <w:pPr>
        <w:pStyle w:val="B1"/>
      </w:pPr>
      <w:r>
        <w:t>2)</w:t>
      </w:r>
      <w:r>
        <w:tab/>
        <w:t>MCVideo server sends integrity protected content to an MCVideo client.</w:t>
      </w:r>
    </w:p>
    <w:p w14:paraId="5973B6E8" w14:textId="77777777" w:rsidR="008C290B" w:rsidRDefault="008C290B" w:rsidP="008C290B">
      <w:r>
        <w:t xml:space="preserve">The procedure in </w:t>
      </w:r>
      <w:r w:rsidR="00585B10">
        <w:t>clause</w:t>
      </w:r>
      <w:r>
        <w:t xml:space="preserve"> 6.6.3.3 and </w:t>
      </w:r>
      <w:r w:rsidR="00585B10">
        <w:t>clause</w:t>
      </w:r>
      <w:r>
        <w:t> 6.6.3.4 shall be used with a XPK equal to the SPK and a XPK-ID equal to the SPK-ID in the following circumstances as described in 3GPP TS 33.180 [8]:</w:t>
      </w:r>
    </w:p>
    <w:p w14:paraId="473CCA95" w14:textId="77777777" w:rsidR="008C290B" w:rsidRDefault="008C290B" w:rsidP="008C290B">
      <w:pPr>
        <w:pStyle w:val="B1"/>
      </w:pPr>
      <w:r>
        <w:t>1)</w:t>
      </w:r>
      <w:r>
        <w:tab/>
        <w:t>MCVideo server sends integrity protected content to an MCVideo server in the same domain; and</w:t>
      </w:r>
    </w:p>
    <w:p w14:paraId="023489FA" w14:textId="77777777" w:rsidR="008C290B" w:rsidRDefault="008C290B" w:rsidP="008C290B">
      <w:pPr>
        <w:pStyle w:val="B1"/>
      </w:pPr>
      <w:r>
        <w:t>2)</w:t>
      </w:r>
      <w:r>
        <w:tab/>
        <w:t>MCVideo server sends integrity protected content to an MCVideo server in another domain.</w:t>
      </w:r>
    </w:p>
    <w:p w14:paraId="349DF91D" w14:textId="77777777" w:rsidR="008C290B" w:rsidRDefault="008C290B" w:rsidP="008C290B">
      <w:pPr>
        <w:pStyle w:val="Heading4"/>
      </w:pPr>
      <w:bookmarkStart w:id="874" w:name="_Toc20152452"/>
      <w:bookmarkStart w:id="875" w:name="_Toc27495117"/>
      <w:bookmarkStart w:id="876" w:name="_Toc36108585"/>
      <w:bookmarkStart w:id="877" w:name="_Toc73958368"/>
      <w:r>
        <w:t>6.6.3.3</w:t>
      </w:r>
      <w:r>
        <w:tab/>
        <w:t>Sending integrity protected content</w:t>
      </w:r>
      <w:bookmarkEnd w:id="874"/>
      <w:bookmarkEnd w:id="875"/>
      <w:bookmarkEnd w:id="876"/>
      <w:bookmarkEnd w:id="877"/>
    </w:p>
    <w:p w14:paraId="2B6A9758" w14:textId="77777777" w:rsidR="008C290B" w:rsidRDefault="008C290B" w:rsidP="008C290B">
      <w:pPr>
        <w:pStyle w:val="Heading5"/>
        <w:rPr>
          <w:lang w:val="en-GB"/>
        </w:rPr>
      </w:pPr>
      <w:bookmarkStart w:id="878" w:name="_Toc20152453"/>
      <w:bookmarkStart w:id="879" w:name="_Toc27495118"/>
      <w:bookmarkStart w:id="880" w:name="_Toc36108586"/>
      <w:bookmarkStart w:id="881" w:name="_Toc73958369"/>
      <w:r>
        <w:t>6.6.3.3.1</w:t>
      </w:r>
      <w:r>
        <w:tab/>
        <w:t>MCVideo client</w:t>
      </w:r>
      <w:bookmarkEnd w:id="878"/>
      <w:bookmarkEnd w:id="879"/>
      <w:bookmarkEnd w:id="880"/>
      <w:bookmarkEnd w:id="881"/>
    </w:p>
    <w:p w14:paraId="333CD23A"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585B10">
        <w:t>clause</w:t>
      </w:r>
      <w:r>
        <w:t xml:space="preserve"> 6.6.3.2 and shall perform the procedures in </w:t>
      </w:r>
      <w:r w:rsidR="00585B10">
        <w:t>clause</w:t>
      </w:r>
      <w:r>
        <w:t> 6.6.3.3.3</w:t>
      </w:r>
      <w:r w:rsidRPr="00D31026">
        <w:t xml:space="preserve"> </w:t>
      </w:r>
      <w:r>
        <w:t>to integrity protect XML MIME bodies.</w:t>
      </w:r>
    </w:p>
    <w:p w14:paraId="3F59CAF2" w14:textId="77777777" w:rsidR="008C290B" w:rsidRDefault="008C290B" w:rsidP="008C290B">
      <w:pPr>
        <w:pStyle w:val="NO"/>
      </w:pPr>
      <w:r>
        <w:t>NOTE:</w:t>
      </w:r>
      <w:r>
        <w:tab/>
        <w:t>Each XML MIME body is integrity protected separately.</w:t>
      </w:r>
    </w:p>
    <w:p w14:paraId="72CB7184"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01CEB95C" w14:textId="77777777" w:rsidR="008C290B" w:rsidRDefault="008C290B" w:rsidP="008C290B">
      <w:pPr>
        <w:pStyle w:val="Heading5"/>
        <w:rPr>
          <w:lang w:val="en-GB"/>
        </w:rPr>
      </w:pPr>
      <w:bookmarkStart w:id="882" w:name="_Toc20152454"/>
      <w:bookmarkStart w:id="883" w:name="_Toc27495119"/>
      <w:bookmarkStart w:id="884" w:name="_Toc36108587"/>
      <w:bookmarkStart w:id="885" w:name="_Toc73958370"/>
      <w:r>
        <w:t>6.6.3.3.2</w:t>
      </w:r>
      <w:r>
        <w:tab/>
        <w:t>MCVideo server</w:t>
      </w:r>
      <w:bookmarkEnd w:id="882"/>
      <w:bookmarkEnd w:id="883"/>
      <w:bookmarkEnd w:id="884"/>
      <w:bookmarkEnd w:id="885"/>
    </w:p>
    <w:p w14:paraId="72A9C12E"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7564FBD8" w14:textId="77777777" w:rsidR="008C290B" w:rsidRDefault="008C290B" w:rsidP="008C290B">
      <w:r>
        <w:t xml:space="preserve">When sending integrity protected content, the MCVideo server shall use the appropriate keying information specified in </w:t>
      </w:r>
      <w:r w:rsidR="00585B10">
        <w:t>clause</w:t>
      </w:r>
      <w:r>
        <w:t xml:space="preserve"> 6.6.3.2 and shall perform the procedures in </w:t>
      </w:r>
      <w:r w:rsidR="00585B10">
        <w:t>clause</w:t>
      </w:r>
      <w:r>
        <w:t> 6.6.3.3.3</w:t>
      </w:r>
      <w:r w:rsidRPr="00D31026">
        <w:t xml:space="preserve"> </w:t>
      </w:r>
      <w:r>
        <w:t>to integrity protect XML MIME bodies.</w:t>
      </w:r>
    </w:p>
    <w:p w14:paraId="3E1E813C" w14:textId="77777777" w:rsidR="008C290B" w:rsidRDefault="008C290B" w:rsidP="008C290B">
      <w:pPr>
        <w:pStyle w:val="NO"/>
      </w:pPr>
      <w:r>
        <w:t>NOTE:</w:t>
      </w:r>
      <w:r>
        <w:tab/>
        <w:t>Each XML MIME body is integrity protected separately.</w:t>
      </w:r>
    </w:p>
    <w:p w14:paraId="3350A6B3"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3817FAF1"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02C832" w14:textId="77777777" w:rsidR="008C290B" w:rsidRDefault="008C290B" w:rsidP="008C290B">
      <w:pPr>
        <w:pStyle w:val="Heading5"/>
      </w:pPr>
      <w:bookmarkStart w:id="886" w:name="_Toc20152455"/>
      <w:bookmarkStart w:id="887" w:name="_Toc27495120"/>
      <w:bookmarkStart w:id="888" w:name="_Toc36108588"/>
      <w:bookmarkStart w:id="889" w:name="_Toc73958371"/>
      <w:r>
        <w:t>6.6.3.3.3</w:t>
      </w:r>
      <w:r>
        <w:tab/>
        <w:t>Integrity protection procedure</w:t>
      </w:r>
      <w:bookmarkEnd w:id="886"/>
      <w:bookmarkEnd w:id="887"/>
      <w:bookmarkEnd w:id="888"/>
      <w:bookmarkEnd w:id="889"/>
    </w:p>
    <w:p w14:paraId="04C6D513" w14:textId="77777777" w:rsidR="008C290B" w:rsidRDefault="008C290B" w:rsidP="008C290B">
      <w:r>
        <w:t xml:space="preserve">The following procedure shall be performed by the MCVideo client and MCVideo server to integrity protect the XML bodies defined by the MIME types listed in </w:t>
      </w:r>
      <w:r w:rsidR="00585B10">
        <w:t>clause</w:t>
      </w:r>
      <w:r>
        <w:t> 6.6.3.1:</w:t>
      </w:r>
    </w:p>
    <w:p w14:paraId="5AE8E223" w14:textId="77777777" w:rsidR="008C290B" w:rsidRPr="004F3B4A" w:rsidRDefault="008C290B" w:rsidP="008C290B">
      <w:pPr>
        <w:ind w:left="568" w:hanging="284"/>
      </w:pPr>
      <w:r w:rsidRPr="004F3B4A">
        <w:t>1)</w:t>
      </w:r>
      <w:r w:rsidRPr="004F3B4A">
        <w:tab/>
      </w:r>
      <w:r w:rsidRPr="004F3B4A">
        <w:rPr>
          <w:lang w:val="x-none" w:eastAsia="ko-KR"/>
        </w:rPr>
        <w:t xml:space="preserve">include </w:t>
      </w:r>
      <w:r w:rsidRPr="004F3B4A">
        <w:rPr>
          <w:lang w:eastAsia="ko-KR"/>
        </w:rPr>
        <w:t>a Content-Type header field set to</w:t>
      </w:r>
      <w:r w:rsidRPr="004F3B4A">
        <w:rPr>
          <w:lang w:val="x-none" w:eastAsia="ko-KR"/>
        </w:rPr>
        <w:t xml:space="preserve"> </w:t>
      </w:r>
      <w:r w:rsidRPr="004F3B4A">
        <w:rPr>
          <w:lang w:eastAsia="ko-KR"/>
        </w:rPr>
        <w:t>"</w:t>
      </w:r>
      <w:r w:rsidRPr="004F3B4A">
        <w:rPr>
          <w:lang w:val="x-none"/>
        </w:rPr>
        <w:t>application/vnd.3gpp.</w:t>
      </w:r>
      <w:r w:rsidR="004B0FA7" w:rsidRPr="004F3B4A">
        <w:rPr>
          <w:lang w:val="x-none"/>
        </w:rPr>
        <w:t>mc</w:t>
      </w:r>
      <w:r w:rsidR="004B0FA7">
        <w:t>ptt</w:t>
      </w:r>
      <w:r w:rsidRPr="004F3B4A">
        <w:rPr>
          <w:lang w:val="x-none"/>
        </w:rPr>
        <w:t>-</w:t>
      </w:r>
      <w:r w:rsidRPr="004F3B4A">
        <w:t>signed+xml"</w:t>
      </w:r>
      <w:r w:rsidR="004B0FA7">
        <w:t xml:space="preserve"> defined in 3GPP TS 24.379 [40]</w:t>
      </w:r>
      <w:r w:rsidRPr="004F3B4A">
        <w:t>;</w:t>
      </w:r>
    </w:p>
    <w:p w14:paraId="3338474F" w14:textId="77777777" w:rsidR="008C290B" w:rsidRDefault="008C290B" w:rsidP="008C290B">
      <w:pPr>
        <w:ind w:left="568" w:hanging="284"/>
      </w:pPr>
      <w:r w:rsidRPr="004F3B4A">
        <w:t>2)</w:t>
      </w:r>
      <w:r w:rsidRPr="004F3B4A">
        <w:tab/>
        <w:t xml:space="preserve">for each of the MIME types defined in </w:t>
      </w:r>
      <w:r w:rsidR="00585B10">
        <w:t>clause</w:t>
      </w:r>
      <w:r w:rsidRPr="004F3B4A">
        <w:t> 6.6.3.1 where the content defined by these MIME types is to be integrity protected:</w:t>
      </w:r>
    </w:p>
    <w:p w14:paraId="11147F70" w14:textId="77777777" w:rsidR="008C290B" w:rsidRDefault="008C290B" w:rsidP="008C290B">
      <w:pPr>
        <w:pStyle w:val="B2"/>
      </w:pPr>
      <w:r>
        <w:rPr>
          <w:lang w:val="en-GB"/>
        </w:rPr>
        <w:t>a</w:t>
      </w:r>
      <w:r>
        <w:t>)</w:t>
      </w:r>
      <w:r>
        <w:tab/>
        <w:t>perform reference generation as specified in W3C: "</w:t>
      </w:r>
      <w:r w:rsidRPr="00BF5BE0">
        <w:t>XML Signature Syntax and Processing (Second Edition)</w:t>
      </w:r>
      <w:r>
        <w:t xml:space="preserve">", </w:t>
      </w:r>
      <w:hyperlink r:id="rId27" w:history="1">
        <w:r w:rsidRPr="006B1AEE">
          <w:rPr>
            <w:rStyle w:val="Hyperlink"/>
            <w:rFonts w:eastAsia="Malgun Gothic"/>
          </w:rPr>
          <w:t>http://www.w3.org/TR/xmldsig-core</w:t>
        </w:r>
      </w:hyperlink>
      <w:r>
        <w:t xml:space="preserve"> [50] </w:t>
      </w:r>
      <w:r w:rsidR="00585B10">
        <w:t>clause</w:t>
      </w:r>
      <w:r>
        <w:t> 3.1.1 using the SHA256 algorithm to produce a hash of the MIME body and continue with the procedures below if reference generation is successful;</w:t>
      </w:r>
    </w:p>
    <w:p w14:paraId="5A69A814" w14:textId="77777777" w:rsidR="008C290B" w:rsidRDefault="008C290B" w:rsidP="008C290B">
      <w:pPr>
        <w:pStyle w:val="B2"/>
        <w:rPr>
          <w:lang w:val="en-GB"/>
        </w:rPr>
      </w:pPr>
      <w:r>
        <w:rPr>
          <w:lang w:val="en-GB"/>
        </w:rPr>
        <w:t>b</w:t>
      </w:r>
      <w:r>
        <w:t>)</w:t>
      </w:r>
      <w:r>
        <w:tab/>
        <w:t>perform signature generation as specified in W3C: "</w:t>
      </w:r>
      <w:r w:rsidRPr="00BF5BE0">
        <w:t>XML Signature Syntax and Processing (Second Edition)</w:t>
      </w:r>
      <w:r>
        <w:t xml:space="preserve">", </w:t>
      </w:r>
      <w:hyperlink r:id="rId28" w:history="1">
        <w:r w:rsidRPr="006B1AEE">
          <w:rPr>
            <w:rStyle w:val="Hyperlink"/>
            <w:rFonts w:eastAsia="Malgun Gothic"/>
          </w:rPr>
          <w:t>http://www.w3.org/TR/xmldsig-core</w:t>
        </w:r>
      </w:hyperlink>
      <w:r>
        <w:t xml:space="preserve"> [50] </w:t>
      </w:r>
      <w:r w:rsidR="00585B10">
        <w:t>clause</w:t>
      </w:r>
      <w:r>
        <w:t> 3.1.2 using the HMAC-SHA256 signature method and the XPK as the key and continue with the procedures below if signature generation is successful;</w:t>
      </w:r>
      <w:r>
        <w:rPr>
          <w:lang w:val="en-GB"/>
        </w:rPr>
        <w:t xml:space="preserve"> and</w:t>
      </w:r>
    </w:p>
    <w:p w14:paraId="2261F08B" w14:textId="77777777" w:rsidR="008C290B" w:rsidRPr="004F3B4A" w:rsidRDefault="008C290B" w:rsidP="008C290B">
      <w:pPr>
        <w:pStyle w:val="B1"/>
        <w:rPr>
          <w:lang w:val="en-GB"/>
        </w:rPr>
      </w:pPr>
      <w:r>
        <w:t>3)</w:t>
      </w:r>
      <w:r>
        <w:tab/>
      </w:r>
      <w:r>
        <w:rPr>
          <w:lang w:eastAsia="ko-KR"/>
        </w:rPr>
        <w:t xml:space="preserve">follow </w:t>
      </w:r>
      <w:r>
        <w:t>the schema defined in Annex F.</w:t>
      </w:r>
      <w:r>
        <w:rPr>
          <w:lang w:val="en-GB"/>
        </w:rPr>
        <w:t>6</w:t>
      </w:r>
      <w:r>
        <w:t>.2 and the semantic described in Annex F.</w:t>
      </w:r>
      <w:r>
        <w:rPr>
          <w:lang w:val="en-GB"/>
        </w:rPr>
        <w:t>6</w:t>
      </w:r>
      <w:r>
        <w:t xml:space="preserve">.3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r>
        <w:rPr>
          <w:lang w:val="en-GB"/>
        </w:rPr>
        <w:t>.</w:t>
      </w:r>
    </w:p>
    <w:p w14:paraId="2255BFD7" w14:textId="77777777" w:rsidR="008C290B" w:rsidRDefault="008C290B" w:rsidP="008C290B">
      <w:pPr>
        <w:pStyle w:val="Heading4"/>
      </w:pPr>
      <w:bookmarkStart w:id="890" w:name="_Toc20152456"/>
      <w:bookmarkStart w:id="891" w:name="_Toc27495121"/>
      <w:bookmarkStart w:id="892" w:name="_Toc36108589"/>
      <w:bookmarkStart w:id="893" w:name="_Toc73958372"/>
      <w:r>
        <w:t>6.6.3</w:t>
      </w:r>
      <w:r w:rsidRPr="00100155">
        <w:t>.</w:t>
      </w:r>
      <w:r>
        <w:t>4</w:t>
      </w:r>
      <w:r>
        <w:tab/>
        <w:t>Receiving integrity protected content</w:t>
      </w:r>
      <w:bookmarkEnd w:id="890"/>
      <w:bookmarkEnd w:id="891"/>
      <w:bookmarkEnd w:id="892"/>
      <w:bookmarkEnd w:id="893"/>
    </w:p>
    <w:p w14:paraId="4EAD6F8D" w14:textId="77777777" w:rsidR="008C290B" w:rsidRDefault="008C290B" w:rsidP="008C290B">
      <w:pPr>
        <w:pStyle w:val="Heading5"/>
      </w:pPr>
      <w:bookmarkStart w:id="894" w:name="_Toc20152457"/>
      <w:bookmarkStart w:id="895" w:name="_Toc27495122"/>
      <w:bookmarkStart w:id="896" w:name="_Toc36108590"/>
      <w:bookmarkStart w:id="897" w:name="_Toc73958373"/>
      <w:r>
        <w:t>6.6.3</w:t>
      </w:r>
      <w:r w:rsidRPr="00100155">
        <w:t>.</w:t>
      </w:r>
      <w:r>
        <w:t>4.1</w:t>
      </w:r>
      <w:r>
        <w:tab/>
        <w:t>Determination of integrity protected content</w:t>
      </w:r>
      <w:bookmarkEnd w:id="894"/>
      <w:bookmarkEnd w:id="895"/>
      <w:bookmarkEnd w:id="896"/>
      <w:bookmarkEnd w:id="897"/>
    </w:p>
    <w:p w14:paraId="6E9D42E5" w14:textId="77777777" w:rsidR="008C290B" w:rsidRDefault="008C290B" w:rsidP="008C290B">
      <w:r>
        <w:t>The following procedure is used by the MCVideo client or MCVideo server to determine if an XML MIME body is integrity protected.</w:t>
      </w:r>
    </w:p>
    <w:p w14:paraId="221C40C2"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30ED05CE"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10047393" w14:textId="77777777" w:rsidR="008C290B" w:rsidRDefault="008C290B" w:rsidP="008C290B">
      <w:pPr>
        <w:pStyle w:val="Heading5"/>
      </w:pPr>
      <w:bookmarkStart w:id="898" w:name="_Toc20152458"/>
      <w:bookmarkStart w:id="899" w:name="_Toc27495123"/>
      <w:bookmarkStart w:id="900" w:name="_Toc36108591"/>
      <w:bookmarkStart w:id="901" w:name="_Toc73958374"/>
      <w:r>
        <w:t>6.6.3.4.2</w:t>
      </w:r>
      <w:r>
        <w:tab/>
        <w:t>Verification of integrity protected content</w:t>
      </w:r>
      <w:bookmarkEnd w:id="898"/>
      <w:bookmarkEnd w:id="899"/>
      <w:bookmarkEnd w:id="900"/>
      <w:bookmarkEnd w:id="901"/>
    </w:p>
    <w:p w14:paraId="15D289AC" w14:textId="77777777" w:rsidR="008C290B" w:rsidRDefault="008C290B" w:rsidP="008C290B">
      <w:r>
        <w:t>The following procedure is used by the MCVideo client or MCVideo server to verify the integrity of an XML MIME body:</w:t>
      </w:r>
    </w:p>
    <w:p w14:paraId="48F858F6"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7A79A829" w14:textId="77777777" w:rsidR="008C290B" w:rsidRPr="006209B3" w:rsidRDefault="008C290B" w:rsidP="008C290B">
      <w:pPr>
        <w:pStyle w:val="B1"/>
        <w:rPr>
          <w:lang w:val="en-GB"/>
        </w:rPr>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9" w:history="1">
        <w:r w:rsidRPr="006B1AEE">
          <w:rPr>
            <w:rStyle w:val="Hyperlink"/>
            <w:rFonts w:eastAsia="Malgun Gothic"/>
          </w:rPr>
          <w:t>http://www.w3.org/TR/xmldsig-core</w:t>
        </w:r>
      </w:hyperlink>
      <w:r>
        <w:t xml:space="preserve"> [50] </w:t>
      </w:r>
      <w:r w:rsidR="00585B10">
        <w:t>clause</w:t>
      </w:r>
      <w:r>
        <w:t> 3.2.1</w:t>
      </w:r>
      <w:r>
        <w:rPr>
          <w:lang w:val="en-GB"/>
        </w:rPr>
        <w:t>;</w:t>
      </w:r>
    </w:p>
    <w:p w14:paraId="28352216" w14:textId="77777777" w:rsidR="008C290B" w:rsidRPr="006209B3" w:rsidRDefault="008C290B" w:rsidP="008C290B">
      <w:pPr>
        <w:pStyle w:val="B1"/>
        <w:rPr>
          <w:lang w:val="en-GB"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585B10">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585B10">
        <w:rPr>
          <w:lang w:eastAsia="ko-KR"/>
        </w:rPr>
        <w:t>clause</w:t>
      </w:r>
      <w:r>
        <w:rPr>
          <w:lang w:val="en-GB" w:eastAsia="ko-KR"/>
        </w:rPr>
        <w:t>;</w:t>
      </w:r>
    </w:p>
    <w:p w14:paraId="19695CC4" w14:textId="77777777" w:rsidR="008C290B" w:rsidRPr="006209B3" w:rsidRDefault="008C290B" w:rsidP="008C290B">
      <w:pPr>
        <w:pStyle w:val="B1"/>
        <w:rPr>
          <w:noProof/>
          <w:lang w:val="en-GB"/>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585B10">
        <w:rPr>
          <w:noProof/>
        </w:rPr>
        <w:t>clause</w:t>
      </w:r>
      <w:r>
        <w:rPr>
          <w:noProof/>
        </w:rPr>
        <w:t> 3.2.2</w:t>
      </w:r>
      <w:r>
        <w:rPr>
          <w:noProof/>
          <w:lang w:val="en-GB"/>
        </w:rPr>
        <w:t>;</w:t>
      </w:r>
    </w:p>
    <w:p w14:paraId="7A189C92" w14:textId="77777777" w:rsidR="008C290B" w:rsidRPr="006209B3" w:rsidRDefault="008C290B" w:rsidP="008C290B">
      <w:pPr>
        <w:pStyle w:val="B1"/>
        <w:rPr>
          <w:noProof/>
          <w:lang w:val="en-GB"/>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585B10">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585B10">
        <w:rPr>
          <w:lang w:eastAsia="ko-KR"/>
        </w:rPr>
        <w:t>clause</w:t>
      </w:r>
      <w:r>
        <w:rPr>
          <w:lang w:val="en-GB" w:eastAsia="ko-KR"/>
        </w:rPr>
        <w:t>; and</w:t>
      </w:r>
    </w:p>
    <w:p w14:paraId="1D3B9749" w14:textId="77777777" w:rsidR="008C290B" w:rsidRDefault="008C290B" w:rsidP="008C290B">
      <w:pPr>
        <w:pStyle w:val="B1"/>
        <w:rPr>
          <w:lang w:val="en-GB"/>
        </w:rPr>
      </w:pPr>
      <w:r>
        <w:t>6)</w:t>
      </w:r>
      <w:r>
        <w:tab/>
        <w:t>return success of the integrity protection of the XML document passes the integrity protection procedure.</w:t>
      </w:r>
    </w:p>
    <w:p w14:paraId="122783F2" w14:textId="77777777" w:rsidR="00A41BFA" w:rsidRDefault="00A41BFA" w:rsidP="00A41BFA">
      <w:pPr>
        <w:pStyle w:val="Heading2"/>
        <w:rPr>
          <w:lang w:val="sv-SE"/>
        </w:rPr>
      </w:pPr>
      <w:bookmarkStart w:id="902" w:name="_Toc20152459"/>
      <w:bookmarkStart w:id="903" w:name="_Toc27495124"/>
      <w:bookmarkStart w:id="904" w:name="_Toc36108592"/>
      <w:bookmarkStart w:id="905" w:name="_Toc73958375"/>
      <w:r>
        <w:rPr>
          <w:lang w:val="sv-SE"/>
        </w:rPr>
        <w:t>6.</w:t>
      </w:r>
      <w:r w:rsidR="003E4390">
        <w:rPr>
          <w:lang w:val="sv-SE"/>
        </w:rPr>
        <w:t>7</w:t>
      </w:r>
      <w:r>
        <w:rPr>
          <w:lang w:val="sv-SE"/>
        </w:rPr>
        <w:tab/>
        <w:t>Priority sharing</w:t>
      </w:r>
      <w:bookmarkEnd w:id="902"/>
      <w:bookmarkEnd w:id="903"/>
      <w:bookmarkEnd w:id="904"/>
      <w:bookmarkEnd w:id="905"/>
    </w:p>
    <w:p w14:paraId="10FD85C7" w14:textId="77777777" w:rsidR="00012903" w:rsidRPr="00536648" w:rsidRDefault="00A41BFA" w:rsidP="00012903">
      <w:r>
        <w:t>The participating MCVideo function shall enable or disable priority sharing as specified in 3GPP TS 24.229 [11].</w:t>
      </w:r>
    </w:p>
    <w:p w14:paraId="6901D2DF" w14:textId="77777777" w:rsidR="009F1106" w:rsidRDefault="009F1106" w:rsidP="009F1106">
      <w:pPr>
        <w:pStyle w:val="Heading2"/>
        <w:rPr>
          <w:lang w:val="sv-SE"/>
        </w:rPr>
      </w:pPr>
      <w:bookmarkStart w:id="906" w:name="_Toc20152460"/>
      <w:bookmarkStart w:id="907" w:name="_Toc27495125"/>
      <w:bookmarkStart w:id="908" w:name="_Toc36108593"/>
      <w:bookmarkStart w:id="909" w:name="_Toc73958376"/>
      <w:r>
        <w:rPr>
          <w:lang w:val="sv-SE"/>
        </w:rPr>
        <w:t>6.8</w:t>
      </w:r>
      <w:r>
        <w:rPr>
          <w:lang w:val="sv-SE"/>
        </w:rPr>
        <w:tab/>
        <w:t>Support for multiple devices</w:t>
      </w:r>
      <w:bookmarkEnd w:id="906"/>
      <w:bookmarkEnd w:id="907"/>
      <w:bookmarkEnd w:id="908"/>
      <w:bookmarkEnd w:id="909"/>
    </w:p>
    <w:p w14:paraId="06039BF8" w14:textId="77777777" w:rsidR="009F1106" w:rsidRDefault="009F1106" w:rsidP="009F1106">
      <w:pPr>
        <w:rPr>
          <w:noProof/>
        </w:rPr>
      </w:pPr>
      <w:r>
        <w:rPr>
          <w:noProof/>
        </w:rPr>
        <w:t xml:space="preserve">An MCVideo user may be authorized to use the MCVideo service from multiple MCVideo clients as per the procedure in </w:t>
      </w:r>
      <w:r w:rsidR="00585B10">
        <w:rPr>
          <w:noProof/>
        </w:rPr>
        <w:t>clause</w:t>
      </w:r>
      <w:r>
        <w:rPr>
          <w:noProof/>
        </w:rPr>
        <w:t> 7.</w:t>
      </w:r>
    </w:p>
    <w:p w14:paraId="53831C3C"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585B10">
        <w:rPr>
          <w:noProof/>
        </w:rPr>
        <w:t>clause</w:t>
      </w:r>
      <w:r>
        <w:rPr>
          <w:noProof/>
        </w:rPr>
        <w:t> 7. In the MCVideo service authorization response to the MCVideo user, the MCVideo server shall also indicate that the MCVideo user is already MCVideo service authorized from another MCVideo client.</w:t>
      </w:r>
    </w:p>
    <w:p w14:paraId="67DF0AE7" w14:textId="77777777" w:rsidR="00F868DC" w:rsidRPr="0079589D" w:rsidRDefault="00F868DC" w:rsidP="00F868DC">
      <w:pPr>
        <w:pStyle w:val="Heading1"/>
      </w:pPr>
      <w:bookmarkStart w:id="910" w:name="_Toc20152461"/>
      <w:bookmarkStart w:id="911" w:name="_Toc27495126"/>
      <w:bookmarkStart w:id="912" w:name="_Toc36108594"/>
      <w:bookmarkStart w:id="913" w:name="_Toc73958377"/>
      <w:r w:rsidRPr="0079589D">
        <w:t>7</w:t>
      </w:r>
      <w:r w:rsidRPr="0079589D">
        <w:tab/>
        <w:t>Registration and service authorisation</w:t>
      </w:r>
      <w:bookmarkEnd w:id="910"/>
      <w:bookmarkEnd w:id="911"/>
      <w:bookmarkEnd w:id="912"/>
      <w:bookmarkEnd w:id="913"/>
    </w:p>
    <w:p w14:paraId="72B22957" w14:textId="77777777" w:rsidR="00F868DC" w:rsidRDefault="00F868DC" w:rsidP="00F868DC">
      <w:pPr>
        <w:pStyle w:val="Heading2"/>
        <w:rPr>
          <w:lang w:val="en-GB"/>
        </w:rPr>
      </w:pPr>
      <w:bookmarkStart w:id="914" w:name="_Toc20152462"/>
      <w:bookmarkStart w:id="915" w:name="_Toc27495127"/>
      <w:bookmarkStart w:id="916" w:name="_Toc36108595"/>
      <w:bookmarkStart w:id="917" w:name="_Toc73958378"/>
      <w:r w:rsidRPr="0079589D">
        <w:t>7.1</w:t>
      </w:r>
      <w:r w:rsidRPr="0079589D">
        <w:tab/>
        <w:t>General</w:t>
      </w:r>
      <w:bookmarkEnd w:id="914"/>
      <w:bookmarkEnd w:id="915"/>
      <w:bookmarkEnd w:id="916"/>
      <w:bookmarkEnd w:id="917"/>
    </w:p>
    <w:p w14:paraId="37E8DE40"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7BA30999" w14:textId="77777777" w:rsidR="008C290B" w:rsidRDefault="008C290B" w:rsidP="008C290B">
      <w:pPr>
        <w:rPr>
          <w:rFonts w:eastAsia="SimSun"/>
          <w:lang w:val="en-US"/>
        </w:rPr>
      </w:pPr>
      <w:r>
        <w:rPr>
          <w:rFonts w:eastAsia="SimSun"/>
        </w:rPr>
        <w:t xml:space="preserve">If another MC service client </w:t>
      </w:r>
      <w:r>
        <w:rPr>
          <w:rFonts w:eastAsia="SimSun"/>
          <w:lang w:val="en-US"/>
        </w:rPr>
        <w:t xml:space="preserve">(e.g.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 </w:t>
      </w:r>
    </w:p>
    <w:p w14:paraId="38B4364F" w14:textId="77777777" w:rsidR="008C290B"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49434C3" w14:textId="77777777"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4B9024A" w14:textId="77777777" w:rsidR="00F868DC" w:rsidRPr="0079589D" w:rsidRDefault="00F868DC" w:rsidP="00F868DC">
      <w:pPr>
        <w:pStyle w:val="Heading2"/>
      </w:pPr>
      <w:bookmarkStart w:id="918" w:name="_Toc20152463"/>
      <w:bookmarkStart w:id="919" w:name="_Toc27495128"/>
      <w:bookmarkStart w:id="920" w:name="_Toc36108596"/>
      <w:bookmarkStart w:id="921" w:name="_Toc73958379"/>
      <w:r w:rsidRPr="0079589D">
        <w:t>7.2</w:t>
      </w:r>
      <w:r w:rsidRPr="0079589D">
        <w:tab/>
        <w:t>MCVideo client procedures</w:t>
      </w:r>
      <w:bookmarkEnd w:id="918"/>
      <w:bookmarkEnd w:id="919"/>
      <w:bookmarkEnd w:id="920"/>
      <w:bookmarkEnd w:id="921"/>
    </w:p>
    <w:p w14:paraId="7899CEFC" w14:textId="77777777" w:rsidR="008C290B" w:rsidRPr="0073469F" w:rsidRDefault="008C290B" w:rsidP="008C290B">
      <w:pPr>
        <w:pStyle w:val="Heading3"/>
        <w:rPr>
          <w:lang w:val="en-GB"/>
        </w:rPr>
      </w:pPr>
      <w:bookmarkStart w:id="922" w:name="_Toc20152464"/>
      <w:bookmarkStart w:id="923" w:name="_Toc27495129"/>
      <w:bookmarkStart w:id="924" w:name="_Toc36108597"/>
      <w:bookmarkStart w:id="925" w:name="_Toc73958380"/>
      <w:r>
        <w:rPr>
          <w:lang w:val="en-GB"/>
        </w:rPr>
        <w:t>7</w:t>
      </w:r>
      <w:r w:rsidRPr="0073469F">
        <w:rPr>
          <w:lang w:val="en-GB"/>
        </w:rPr>
        <w:t>.</w:t>
      </w:r>
      <w:r>
        <w:rPr>
          <w:lang w:val="en-GB"/>
        </w:rPr>
        <w:t>2</w:t>
      </w:r>
      <w:r w:rsidRPr="0073469F">
        <w:rPr>
          <w:lang w:val="en-GB"/>
        </w:rPr>
        <w:t>.</w:t>
      </w:r>
      <w:r>
        <w:rPr>
          <w:lang w:val="en-GB"/>
        </w:rPr>
        <w:t>1</w:t>
      </w:r>
      <w:r w:rsidRPr="0073469F">
        <w:rPr>
          <w:lang w:val="en-GB"/>
        </w:rPr>
        <w:tab/>
      </w:r>
      <w:r>
        <w:rPr>
          <w:lang w:val="en-GB"/>
        </w:rPr>
        <w:t>SIP REGISTER request for service authorisation</w:t>
      </w:r>
      <w:bookmarkEnd w:id="922"/>
      <w:bookmarkEnd w:id="923"/>
      <w:bookmarkEnd w:id="924"/>
      <w:bookmarkEnd w:id="925"/>
    </w:p>
    <w:p w14:paraId="3FA68E5C"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73B04027"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4B9A051D"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6EC30791"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4B06444E" w14:textId="77777777" w:rsidR="008C290B" w:rsidRDefault="008C290B" w:rsidP="008C290B">
      <w:pPr>
        <w:pStyle w:val="NO"/>
        <w:rPr>
          <w:lang w:val="en-GB"/>
        </w:rPr>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4A773D47" w14:textId="77777777" w:rsidR="008C290B" w:rsidRDefault="008C290B" w:rsidP="008C290B">
      <w:pPr>
        <w:rPr>
          <w:noProof/>
          <w:lang w:val="en-US"/>
        </w:rPr>
      </w:pPr>
      <w:r>
        <w:rPr>
          <w:noProof/>
          <w:lang w:val="en-US"/>
        </w:rPr>
        <w:t>If the MCVideo client, upon performing SIP registration:</w:t>
      </w:r>
    </w:p>
    <w:p w14:paraId="5B76979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6FA1A084"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2697D80C"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2A481403"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585B10">
        <w:t>clause</w:t>
      </w:r>
      <w:r>
        <w:t> </w:t>
      </w:r>
      <w:r w:rsidRPr="00B143DC">
        <w:t>6.</w:t>
      </w:r>
      <w:r>
        <w:rPr>
          <w:lang w:val="en-GB"/>
        </w:rPr>
        <w:t>6</w:t>
      </w:r>
      <w:r w:rsidRPr="00B143DC">
        <w:t>.2.3.1</w:t>
      </w:r>
      <w:r w:rsidRPr="00215103">
        <w:t>; and</w:t>
      </w:r>
    </w:p>
    <w:p w14:paraId="2A346DCA"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585B10">
        <w:t>clause</w:t>
      </w:r>
      <w:r>
        <w:t> </w:t>
      </w:r>
      <w:r w:rsidRPr="00B143DC">
        <w:t>6.</w:t>
      </w:r>
      <w:r>
        <w:rPr>
          <w:lang w:val="en-GB"/>
        </w:rPr>
        <w:t>6</w:t>
      </w:r>
      <w:r w:rsidRPr="00B143DC">
        <w:t>.</w:t>
      </w:r>
      <w:r>
        <w:rPr>
          <w:lang w:val="en-US"/>
        </w:rPr>
        <w:t>3</w:t>
      </w:r>
      <w:r w:rsidRPr="00B143DC">
        <w:t>.3.1</w:t>
      </w:r>
      <w:r>
        <w:rPr>
          <w:lang w:val="en-US"/>
        </w:rPr>
        <w:t>;</w:t>
      </w:r>
    </w:p>
    <w:p w14:paraId="3864A8CA"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08AC0F06"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rPr>
          <w:lang w:val="en-GB"/>
        </w:rPr>
        <w:t>; and</w:t>
      </w:r>
    </w:p>
    <w:p w14:paraId="4BC91127" w14:textId="77777777" w:rsidR="00BF342D" w:rsidRDefault="00BF342D" w:rsidP="00BF342D">
      <w:pPr>
        <w:pStyle w:val="B1"/>
        <w:rPr>
          <w:noProof/>
          <w:lang w:val="en-GB"/>
        </w:rPr>
      </w:pPr>
      <w:r w:rsidRPr="00BF342D">
        <w:rPr>
          <w:noProof/>
          <w:lang w:val="en-GB"/>
        </w:rPr>
        <w:t>2)</w:t>
      </w:r>
      <w:r w:rsidRPr="00BF342D">
        <w:rPr>
          <w:noProof/>
          <w:lang w:val="en-GB"/>
        </w:rPr>
        <w:tab/>
      </w:r>
      <w:r w:rsidRPr="0073469F">
        <w:t>the &lt;</w:t>
      </w:r>
      <w:r>
        <w:t>mcvideo-client-id</w:t>
      </w:r>
      <w:r w:rsidRPr="0073469F">
        <w:t xml:space="preserve">&gt; element set to </w:t>
      </w:r>
      <w:r>
        <w:t>the value of the MCVideo client ID of the originating MCVideo client.</w:t>
      </w:r>
    </w:p>
    <w:p w14:paraId="7BA3D2F1" w14:textId="77777777" w:rsidR="008C290B" w:rsidRPr="006C461B" w:rsidRDefault="008C290B" w:rsidP="008C290B">
      <w:pPr>
        <w:pStyle w:val="NO"/>
      </w:pPr>
      <w:r>
        <w:rPr>
          <w:noProof/>
        </w:rPr>
        <w:t>NOTE</w:t>
      </w:r>
      <w:r>
        <w:rPr>
          <w:noProof/>
          <w:lang w:val="en-GB"/>
        </w:rPr>
        <w:t> 2</w:t>
      </w:r>
      <w:r>
        <w:rPr>
          <w:noProof/>
        </w:rPr>
        <w:t>:</w:t>
      </w:r>
      <w:r>
        <w:rPr>
          <w:noProof/>
          <w:lang w:val="en-GB"/>
        </w:rPr>
        <w:tab/>
      </w:r>
      <w:r>
        <w:rPr>
          <w:noProof/>
        </w:rPr>
        <w:t>the access-token contains the MCVideo ID of the user.</w:t>
      </w:r>
    </w:p>
    <w:p w14:paraId="56E05638" w14:textId="77777777" w:rsidR="008C290B" w:rsidRDefault="008C290B" w:rsidP="008C290B">
      <w:pPr>
        <w:rPr>
          <w:noProof/>
          <w:lang w:val="en-US"/>
        </w:rPr>
      </w:pPr>
      <w:r>
        <w:rPr>
          <w:noProof/>
          <w:lang w:val="en-US"/>
        </w:rPr>
        <w:t>If the MCVideo client, upon performing SIP registration:</w:t>
      </w:r>
    </w:p>
    <w:p w14:paraId="7758871F"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A4495DE"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543624D0"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3C2F1E1F"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585B10">
        <w:t>clause</w:t>
      </w:r>
      <w:r>
        <w:t> </w:t>
      </w:r>
      <w:r w:rsidRPr="00B143DC">
        <w:t>6.</w:t>
      </w:r>
      <w:r>
        <w:rPr>
          <w:lang w:val="en-GB"/>
        </w:rPr>
        <w:t>6</w:t>
      </w:r>
      <w:r w:rsidRPr="00B143DC">
        <w:t>.2.3.1</w:t>
      </w:r>
      <w:r>
        <w:rPr>
          <w:lang w:val="en-GB"/>
        </w:rPr>
        <w:t xml:space="preserve"> </w:t>
      </w:r>
      <w:r>
        <w:t>or integrity protection is enabled</w:t>
      </w:r>
      <w:r w:rsidRPr="009A71BF">
        <w:t xml:space="preserve"> </w:t>
      </w:r>
      <w:r>
        <w:t xml:space="preserve">as specified in </w:t>
      </w:r>
      <w:r w:rsidR="00585B10">
        <w:t>clause</w:t>
      </w:r>
      <w:r>
        <w:t> </w:t>
      </w:r>
      <w:r w:rsidRPr="00B143DC">
        <w:t>6.</w:t>
      </w:r>
      <w:r>
        <w:rPr>
          <w:lang w:val="en-GB"/>
        </w:rPr>
        <w:t>6</w:t>
      </w:r>
      <w:r w:rsidRPr="00B143DC">
        <w:t>.</w:t>
      </w:r>
      <w:r>
        <w:rPr>
          <w:lang w:val="en-US"/>
        </w:rPr>
        <w:t>3</w:t>
      </w:r>
      <w:r w:rsidRPr="00B143DC">
        <w:t>.3.1</w:t>
      </w:r>
      <w:r>
        <w:t>;</w:t>
      </w:r>
    </w:p>
    <w:p w14:paraId="76A36DF0" w14:textId="77777777" w:rsidR="008C290B" w:rsidRDefault="008C290B" w:rsidP="008C290B">
      <w:r>
        <w:t>then the MCVideo client:</w:t>
      </w:r>
    </w:p>
    <w:p w14:paraId="76BD98DB"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29DEF62"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585B10">
        <w:t>clause</w:t>
      </w:r>
      <w:r>
        <w:t> </w:t>
      </w:r>
      <w:r w:rsidRPr="00B143DC">
        <w:t>6.</w:t>
      </w:r>
      <w:r>
        <w:rPr>
          <w:lang w:val="en-GB"/>
        </w:rP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5FF57D1C"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585B10">
        <w:rPr>
          <w:lang w:val="en-US"/>
        </w:rPr>
        <w:t>clause</w:t>
      </w:r>
      <w:r>
        <w:rPr>
          <w:lang w:val="en-US"/>
        </w:rPr>
        <w:t> 6.6.2.3.3; and</w:t>
      </w:r>
    </w:p>
    <w:p w14:paraId="67CD7456"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4FF4E6ED" w14:textId="77777777" w:rsidR="00BF342D" w:rsidRPr="00E26098" w:rsidRDefault="008C290B" w:rsidP="008C290B">
      <w:pPr>
        <w:pStyle w:val="B1"/>
        <w:rPr>
          <w:lang w:val="en-GB"/>
        </w:rPr>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585B10">
        <w:t>clause</w:t>
      </w:r>
      <w:r>
        <w:t> </w:t>
      </w:r>
      <w:r w:rsidRPr="00B143DC">
        <w:t>6.</w:t>
      </w:r>
      <w:r>
        <w:rPr>
          <w:lang w:val="en-GB"/>
        </w:rP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rPr>
          <w:lang w:val="en-GB"/>
        </w:rPr>
        <w:t>:</w:t>
      </w:r>
    </w:p>
    <w:p w14:paraId="014BEA38" w14:textId="77777777" w:rsidR="008C290B" w:rsidRDefault="00BF342D" w:rsidP="00BF342D">
      <w:pPr>
        <w:pStyle w:val="B2"/>
        <w:rPr>
          <w:lang w:val="en-US"/>
        </w:rPr>
      </w:pPr>
      <w:r w:rsidRPr="00BF342D">
        <w:rPr>
          <w:lang w:val="en-GB"/>
        </w:rPr>
        <w:t>a)</w:t>
      </w:r>
      <w:r w:rsidRPr="00BF342D">
        <w:rPr>
          <w:lang w:val="en-GB"/>
        </w:rPr>
        <w:tab/>
      </w:r>
      <w:r w:rsidR="008C290B" w:rsidRPr="00725F2E">
        <w:t>the &lt;mcvideo-access-token&gt; element set to the value of the access token received d</w:t>
      </w:r>
      <w:r w:rsidR="008C290B">
        <w:t>uring the user authentication procedures; and</w:t>
      </w:r>
    </w:p>
    <w:p w14:paraId="58650AD5"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375D78D4"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585B10">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585B10">
        <w:t>clause</w:t>
      </w:r>
      <w:r>
        <w:t> 6.</w:t>
      </w:r>
      <w:r>
        <w:rPr>
          <w:lang w:val="en-GB"/>
        </w:rPr>
        <w:t>6</w:t>
      </w:r>
      <w:r>
        <w:t>.3.3.3.</w:t>
      </w:r>
    </w:p>
    <w:p w14:paraId="17F12E17" w14:textId="77777777" w:rsidR="00BF342D" w:rsidRPr="0073469F" w:rsidRDefault="00BF342D" w:rsidP="00BF342D">
      <w:pPr>
        <w:pStyle w:val="Heading3"/>
      </w:pPr>
      <w:bookmarkStart w:id="926" w:name="_Toc20152465"/>
      <w:bookmarkStart w:id="927" w:name="_Toc27495130"/>
      <w:bookmarkStart w:id="928" w:name="_Toc36108598"/>
      <w:bookmarkStart w:id="929" w:name="_Toc73958381"/>
      <w:r>
        <w:t>7</w:t>
      </w:r>
      <w:r w:rsidRPr="0073469F">
        <w:t>.</w:t>
      </w:r>
      <w:r>
        <w:t>2</w:t>
      </w:r>
      <w:r w:rsidRPr="0073469F">
        <w:t>.</w:t>
      </w:r>
      <w:r>
        <w:t>1AA</w:t>
      </w:r>
      <w:r w:rsidRPr="0073469F">
        <w:tab/>
      </w:r>
      <w:r>
        <w:t>SIP REGISTER request without service authorisation</w:t>
      </w:r>
      <w:bookmarkEnd w:id="926"/>
      <w:bookmarkEnd w:id="927"/>
      <w:bookmarkEnd w:id="928"/>
      <w:bookmarkEnd w:id="929"/>
    </w:p>
    <w:p w14:paraId="1A81F05D"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05EEE89F"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395EBE2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02B1C653"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7911FDB2"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423E8190"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585B10">
        <w:rPr>
          <w:noProof/>
          <w:lang w:val="en-US"/>
        </w:rPr>
        <w:t>clause</w:t>
      </w:r>
      <w:r>
        <w:rPr>
          <w:noProof/>
          <w:lang w:val="en-US"/>
        </w:rPr>
        <w:t xml:space="preserve"> 6.2.2 of </w:t>
      </w:r>
      <w:r>
        <w:t>3GPP TS 24.237 [58].</w:t>
      </w:r>
    </w:p>
    <w:p w14:paraId="72FD5171" w14:textId="77777777" w:rsidR="008C290B" w:rsidRPr="00E26098" w:rsidRDefault="008C290B" w:rsidP="008C290B">
      <w:pPr>
        <w:pStyle w:val="Heading3"/>
        <w:rPr>
          <w:lang w:val="en-GB"/>
        </w:rPr>
      </w:pPr>
      <w:bookmarkStart w:id="930" w:name="_Toc20152466"/>
      <w:bookmarkStart w:id="931" w:name="_Toc27495131"/>
      <w:bookmarkStart w:id="932" w:name="_Toc36108599"/>
      <w:bookmarkStart w:id="933" w:name="_Toc73958382"/>
      <w:r>
        <w:t>7.2.1A</w:t>
      </w:r>
      <w:r>
        <w:tab/>
        <w:t>Common SIP PUBLISH procedure</w:t>
      </w:r>
      <w:bookmarkEnd w:id="930"/>
      <w:bookmarkEnd w:id="931"/>
      <w:bookmarkEnd w:id="932"/>
      <w:bookmarkEnd w:id="933"/>
    </w:p>
    <w:p w14:paraId="7B2A5DF9" w14:textId="77777777" w:rsidR="008C290B" w:rsidRDefault="008C290B" w:rsidP="008C290B">
      <w:r>
        <w:t>This procedure is only referenced from other procedures.</w:t>
      </w:r>
    </w:p>
    <w:p w14:paraId="23641876" w14:textId="77777777" w:rsidR="008C290B" w:rsidRDefault="008C290B" w:rsidP="008C290B">
      <w:r>
        <w:t>When populating the SIP PUBLISH request, the MCVideo client shall:</w:t>
      </w:r>
    </w:p>
    <w:p w14:paraId="520B3C36"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1411B930"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06FA2A8D"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63F1AF8"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DFA7B53"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0D5A1A30" w14:textId="77777777" w:rsidR="008C290B" w:rsidRDefault="008C290B" w:rsidP="008C290B">
      <w:pPr>
        <w:pStyle w:val="NO"/>
        <w:rPr>
          <w:rFonts w:eastAsia="SimSun"/>
          <w:lang w:val="en-GB"/>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lang w:val="en-GB"/>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54AB60CE" w14:textId="77777777" w:rsidR="008C290B" w:rsidRPr="009A71BF" w:rsidRDefault="008C290B" w:rsidP="008C290B">
      <w:pPr>
        <w:pStyle w:val="NO"/>
        <w:rPr>
          <w:rFonts w:eastAsia="SimSun"/>
          <w:lang w:val="en-GB"/>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4DAD8F9C" w14:textId="77777777" w:rsidR="008C290B" w:rsidRPr="0073469F" w:rsidRDefault="008C290B" w:rsidP="008C290B">
      <w:pPr>
        <w:pStyle w:val="Heading3"/>
        <w:rPr>
          <w:lang w:val="en-GB"/>
        </w:rPr>
      </w:pPr>
      <w:bookmarkStart w:id="934" w:name="_Toc20152467"/>
      <w:bookmarkStart w:id="935" w:name="_Toc27495132"/>
      <w:bookmarkStart w:id="936" w:name="_Toc36108600"/>
      <w:bookmarkStart w:id="937" w:name="_Toc73958383"/>
      <w:r>
        <w:rPr>
          <w:lang w:val="en-GB"/>
        </w:rPr>
        <w:t>7</w:t>
      </w:r>
      <w:r w:rsidRPr="0073469F">
        <w:rPr>
          <w:lang w:val="en-GB"/>
        </w:rPr>
        <w:t>.</w:t>
      </w:r>
      <w:r>
        <w:rPr>
          <w:lang w:val="en-GB"/>
        </w:rPr>
        <w:t>2</w:t>
      </w:r>
      <w:r w:rsidRPr="0073469F">
        <w:rPr>
          <w:lang w:val="en-GB"/>
        </w:rPr>
        <w:t>.</w:t>
      </w:r>
      <w:r>
        <w:rPr>
          <w:lang w:val="en-GB"/>
        </w:rPr>
        <w:t>2</w:t>
      </w:r>
      <w:r w:rsidRPr="0073469F">
        <w:rPr>
          <w:lang w:val="en-GB"/>
        </w:rPr>
        <w:tab/>
      </w:r>
      <w:r>
        <w:rPr>
          <w:lang w:val="en-GB"/>
        </w:rPr>
        <w:t>SIP PUBLISH request for service authorisation</w:t>
      </w:r>
      <w:r w:rsidRPr="00457371">
        <w:t xml:space="preserve"> </w:t>
      </w:r>
      <w:r>
        <w:t>and MCVideo service settings</w:t>
      </w:r>
      <w:bookmarkEnd w:id="934"/>
      <w:bookmarkEnd w:id="935"/>
      <w:bookmarkEnd w:id="936"/>
      <w:bookmarkEnd w:id="937"/>
    </w:p>
    <w:p w14:paraId="166B262C"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27A418F0"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5D5D7671"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595C349" w14:textId="77777777" w:rsidR="008C290B" w:rsidRPr="00457371" w:rsidRDefault="008C290B" w:rsidP="008C290B">
      <w:r w:rsidRPr="00457371">
        <w:t xml:space="preserve">then the </w:t>
      </w:r>
      <w:r>
        <w:t>MCVideo</w:t>
      </w:r>
      <w:r w:rsidRPr="00457371">
        <w:t xml:space="preserve"> client:</w:t>
      </w:r>
    </w:p>
    <w:p w14:paraId="3D71B97C" w14:textId="77777777" w:rsidR="008C290B" w:rsidRPr="00457371" w:rsidRDefault="008C290B" w:rsidP="008C290B">
      <w:pPr>
        <w:pStyle w:val="B1"/>
      </w:pPr>
      <w:r w:rsidRPr="00457371">
        <w:t>1)</w:t>
      </w:r>
      <w:r w:rsidRPr="00457371">
        <w:tab/>
        <w:t xml:space="preserve">shall perform the procedures in </w:t>
      </w:r>
      <w:r w:rsidR="00585B10">
        <w:t>clause</w:t>
      </w:r>
      <w:r w:rsidRPr="00457371">
        <w:t> 7.2.1A;</w:t>
      </w:r>
    </w:p>
    <w:p w14:paraId="4EE5AE7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585B10">
        <w:t>clause</w:t>
      </w:r>
      <w:r>
        <w:t> </w:t>
      </w:r>
      <w:r w:rsidRPr="00B143DC">
        <w:t>6.</w:t>
      </w:r>
      <w:r>
        <w:rPr>
          <w:lang w:val="en-GB"/>
        </w:rP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5C625AE6"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585B10">
        <w:t>clause</w:t>
      </w:r>
      <w:r>
        <w:t> </w:t>
      </w:r>
      <w:r w:rsidRPr="00B143DC">
        <w:t>6.</w:t>
      </w:r>
      <w:r>
        <w:rPr>
          <w:lang w:val="en-GB"/>
        </w:rPr>
        <w:t>6</w:t>
      </w:r>
      <w:r w:rsidRPr="00B143DC">
        <w:t>.2.3.1</w:t>
      </w:r>
      <w:r>
        <w:rPr>
          <w:lang w:val="en-US"/>
        </w:rPr>
        <w:t xml:space="preserve"> </w:t>
      </w:r>
      <w:r w:rsidRPr="00457371">
        <w:rPr>
          <w:lang w:val="en-US"/>
        </w:rPr>
        <w:t xml:space="preserve">or integrity protection is enabled </w:t>
      </w:r>
      <w:r>
        <w:t xml:space="preserve">as specified in </w:t>
      </w:r>
      <w:r w:rsidR="00585B10">
        <w:t>clause</w:t>
      </w:r>
      <w:r>
        <w:t> </w:t>
      </w:r>
      <w:r w:rsidRPr="00B143DC">
        <w:t>6.</w:t>
      </w:r>
      <w:r>
        <w:rPr>
          <w:lang w:val="en-GB"/>
        </w:rP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444623B0" w14:textId="77777777" w:rsidR="008C290B" w:rsidRPr="00725F2E" w:rsidRDefault="008C290B" w:rsidP="008C290B">
      <w:pPr>
        <w:pStyle w:val="B1"/>
        <w:rPr>
          <w:lang w:val="en-GB"/>
        </w:rPr>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585B10">
        <w:t>clause</w:t>
      </w:r>
      <w:r>
        <w:t> </w:t>
      </w:r>
      <w:r w:rsidRPr="00B143DC">
        <w:t>6.</w:t>
      </w:r>
      <w:r>
        <w:rPr>
          <w:lang w:val="en-GB"/>
        </w:rP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51D3F39F" w14:textId="77777777" w:rsidR="008C290B" w:rsidRDefault="008C290B" w:rsidP="008C290B">
      <w:pPr>
        <w:pStyle w:val="B2"/>
        <w:rPr>
          <w:lang w:val="en-US"/>
        </w:rPr>
      </w:pPr>
      <w:r w:rsidRPr="00725F2E">
        <w:rPr>
          <w:lang w:val="en-GB"/>
        </w:rPr>
        <w:t>a)</w:t>
      </w:r>
      <w:r w:rsidRPr="00725F2E">
        <w:rPr>
          <w:lang w:val="en-GB"/>
        </w:rPr>
        <w:tab/>
      </w:r>
      <w:r w:rsidRPr="00725F2E">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585B10">
        <w:rPr>
          <w:lang w:val="en-US"/>
        </w:rPr>
        <w:t>clause</w:t>
      </w:r>
      <w:r w:rsidRPr="00457371">
        <w:rPr>
          <w:lang w:val="en-US"/>
        </w:rPr>
        <w:t> </w:t>
      </w:r>
      <w:r w:rsidRPr="00B143DC">
        <w:t>6.</w:t>
      </w:r>
      <w:r>
        <w:rPr>
          <w:lang w:val="en-GB"/>
        </w:rPr>
        <w:t>6</w:t>
      </w:r>
      <w:r w:rsidRPr="00B143DC">
        <w:t>.2.3.</w:t>
      </w:r>
      <w:r>
        <w:rPr>
          <w:lang w:val="en-US"/>
        </w:rPr>
        <w:t>3</w:t>
      </w:r>
      <w:r w:rsidRPr="00457371">
        <w:rPr>
          <w:lang w:val="en-US"/>
        </w:rPr>
        <w:t>;</w:t>
      </w:r>
      <w:r>
        <w:rPr>
          <w:lang w:val="en-US"/>
        </w:rPr>
        <w:t xml:space="preserve"> and</w:t>
      </w:r>
    </w:p>
    <w:p w14:paraId="4B360F0D"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585B10">
        <w:t>clause</w:t>
      </w:r>
      <w:r>
        <w:t> </w:t>
      </w:r>
      <w:r w:rsidRPr="00B143DC">
        <w:t>6.</w:t>
      </w:r>
      <w:r>
        <w:rPr>
          <w:lang w:val="en-GB"/>
        </w:rPr>
        <w:t>6</w:t>
      </w:r>
      <w:r w:rsidRPr="00B143DC">
        <w:t>.2.3.</w:t>
      </w:r>
      <w:r>
        <w:rPr>
          <w:lang w:val="en-US"/>
        </w:rPr>
        <w:t>3</w:t>
      </w:r>
      <w:r>
        <w:t>;</w:t>
      </w:r>
    </w:p>
    <w:p w14:paraId="73EC3BF6" w14:textId="77777777" w:rsidR="008C290B" w:rsidRPr="00725F2E" w:rsidRDefault="008C290B" w:rsidP="008C290B">
      <w:pPr>
        <w:pStyle w:val="B1"/>
        <w:rPr>
          <w:lang w:val="en-GB"/>
        </w:rPr>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585B10">
        <w:t>clause</w:t>
      </w:r>
      <w:r>
        <w:t> </w:t>
      </w:r>
      <w:r w:rsidRPr="00B143DC">
        <w:t>6.</w:t>
      </w:r>
      <w:r>
        <w:rPr>
          <w:lang w:val="en-GB"/>
        </w:rP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r w:rsidRPr="00725F2E">
        <w:rPr>
          <w:lang w:val="en-GB"/>
        </w:rPr>
        <w:t>:</w:t>
      </w:r>
    </w:p>
    <w:p w14:paraId="48C54F31" w14:textId="77777777" w:rsidR="008C290B" w:rsidRPr="00725F2E" w:rsidRDefault="008C290B" w:rsidP="008C290B">
      <w:pPr>
        <w:pStyle w:val="B2"/>
        <w:rPr>
          <w:lang w:val="en-GB"/>
        </w:rPr>
      </w:pPr>
      <w:r w:rsidRPr="00725F2E">
        <w:rPr>
          <w:lang w:val="en-GB"/>
        </w:rPr>
        <w:t>a)</w:t>
      </w:r>
      <w:r w:rsidRPr="00725F2E">
        <w:rPr>
          <w:lang w:val="en-GB"/>
        </w:rPr>
        <w:tab/>
      </w:r>
      <w:r w:rsidRPr="00725F2E">
        <w:t>the &lt;mcvideo-access-token&gt; element set to the value of the access token received during the user authentication procedures in the body of the SIP PUBLISH request;</w:t>
      </w:r>
      <w:r w:rsidRPr="00725F2E">
        <w:rPr>
          <w:lang w:val="en-GB"/>
        </w:rPr>
        <w:t xml:space="preserve"> and</w:t>
      </w:r>
    </w:p>
    <w:p w14:paraId="547BEA55" w14:textId="77777777" w:rsidR="008C290B" w:rsidRPr="00F82F86" w:rsidRDefault="008C290B" w:rsidP="008C290B">
      <w:pPr>
        <w:pStyle w:val="B2"/>
        <w:rPr>
          <w:rFonts w:eastAsia="SimSun"/>
          <w:lang w:val="en-GB"/>
        </w:rPr>
      </w:pPr>
      <w:r w:rsidRPr="00725F2E">
        <w:t>b)</w:t>
      </w:r>
      <w:r w:rsidRPr="00725F2E">
        <w:tab/>
        <w:t>the &lt;mcvideo-client-id&gt; element set to the value of</w:t>
      </w:r>
      <w:r>
        <w:t xml:space="preserve"> the MCVideo client ID of the originating MCVideo client;</w:t>
      </w:r>
    </w:p>
    <w:p w14:paraId="30D9AF6C"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[51]</w:t>
      </w:r>
      <w:r>
        <w:rPr>
          <w:lang w:val="en-US"/>
        </w:rPr>
        <w:t xml:space="preserve"> </w:t>
      </w:r>
      <w:r w:rsidRPr="00457371">
        <w:rPr>
          <w:rFonts w:eastAsia="SimSun"/>
          <w:lang w:val="en-US"/>
        </w:rPr>
        <w:t>containing</w:t>
      </w:r>
      <w:r>
        <w:rPr>
          <w:rFonts w:eastAsia="SimSun"/>
          <w:lang w:val="en-US"/>
        </w:rPr>
        <w:t>:</w:t>
      </w:r>
    </w:p>
    <w:p w14:paraId="2A2B9555" w14:textId="77777777" w:rsidR="008C290B" w:rsidRDefault="008C290B" w:rsidP="008C290B">
      <w:pPr>
        <w:pStyle w:val="B2"/>
        <w:rPr>
          <w:rFonts w:eastAsia="SimSun"/>
          <w:lang w:val="en-GB"/>
        </w:rPr>
      </w:pPr>
      <w:r>
        <w:rPr>
          <w:rFonts w:eastAsia="SimSun"/>
          <w:lang w:val="en-GB"/>
        </w:rPr>
        <w:t>a)</w:t>
      </w:r>
      <w:r>
        <w:rPr>
          <w:rFonts w:eastAsia="SimSun"/>
          <w:lang w:val="en-GB"/>
        </w:rPr>
        <w:tab/>
      </w:r>
      <w:r w:rsidRPr="00457371">
        <w:rPr>
          <w:rFonts w:eastAsia="SimSun"/>
        </w:rPr>
        <w:t>the Answer-Mode Indication setting</w:t>
      </w:r>
      <w:r>
        <w:rPr>
          <w:rFonts w:eastAsia="SimSun"/>
          <w:lang w:val="en-GB"/>
        </w:rPr>
        <w:t xml:space="preserve"> </w:t>
      </w:r>
      <w:r>
        <w:rPr>
          <w:rFonts w:eastAsia="SimSun"/>
        </w:rPr>
        <w:t>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650CA236"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30B7E4A2" w14:textId="77777777" w:rsidR="008C290B" w:rsidRDefault="008C290B" w:rsidP="008C290B">
      <w:pPr>
        <w:pStyle w:val="B1"/>
        <w:rPr>
          <w:lang w:val="en-GB"/>
        </w:rPr>
      </w:pPr>
      <w:r w:rsidRPr="00457371">
        <w:rPr>
          <w:lang w:val="en-US"/>
        </w:rPr>
        <w:t>7)</w:t>
      </w:r>
      <w:r w:rsidRPr="00457371">
        <w:rPr>
          <w:lang w:val="en-US"/>
        </w:rPr>
        <w:tab/>
        <w:t>if integrity protection is enabled</w:t>
      </w:r>
      <w:r w:rsidRPr="00EB7DC1">
        <w:t xml:space="preserve"> </w:t>
      </w:r>
      <w:r>
        <w:t xml:space="preserve">as specified in </w:t>
      </w:r>
      <w:r w:rsidR="00585B10">
        <w:t>clause</w:t>
      </w:r>
      <w:r>
        <w:t> </w:t>
      </w:r>
      <w:r w:rsidRPr="00B143DC">
        <w:t>6.</w:t>
      </w:r>
      <w:r>
        <w:rPr>
          <w:lang w:val="en-GB"/>
        </w:rP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585B10">
        <w:t>clause</w:t>
      </w:r>
      <w:r w:rsidRPr="00457371">
        <w:t> </w:t>
      </w:r>
      <w:r w:rsidRPr="00B143DC">
        <w:t>6.</w:t>
      </w:r>
      <w:r>
        <w:rPr>
          <w:lang w:val="en-GB"/>
        </w:rPr>
        <w:t>6</w:t>
      </w:r>
      <w:r w:rsidRPr="00B143DC">
        <w:t>.</w:t>
      </w:r>
      <w:r>
        <w:rPr>
          <w:lang w:val="en-US"/>
        </w:rPr>
        <w:t>3</w:t>
      </w:r>
      <w:r w:rsidRPr="00B143DC">
        <w:t>.3.</w:t>
      </w:r>
      <w:r>
        <w:rPr>
          <w:lang w:val="en-US"/>
        </w:rPr>
        <w:t>3</w:t>
      </w:r>
      <w:r w:rsidRPr="00457371">
        <w:t>.</w:t>
      </w:r>
    </w:p>
    <w:p w14:paraId="19CAEDBA"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190EA801" w14:textId="77777777" w:rsidR="008C290B" w:rsidRPr="00457371" w:rsidRDefault="008C290B" w:rsidP="008C290B">
      <w:pPr>
        <w:pStyle w:val="Heading3"/>
        <w:rPr>
          <w:lang w:val="en-GB"/>
        </w:rPr>
      </w:pPr>
      <w:r w:rsidRPr="00457371">
        <w:rPr>
          <w:rFonts w:eastAsia="SimSun"/>
        </w:rPr>
        <w:t xml:space="preserve"> </w:t>
      </w:r>
      <w:bookmarkStart w:id="938" w:name="_Toc20152468"/>
      <w:bookmarkStart w:id="939" w:name="_Toc27495133"/>
      <w:bookmarkStart w:id="940" w:name="_Toc36108601"/>
      <w:bookmarkStart w:id="941" w:name="_Toc73958384"/>
      <w:r>
        <w:t>7.2.3</w:t>
      </w:r>
      <w:r>
        <w:tab/>
        <w:t>Sending SIP PUBLISH for MCVideo service settings</w:t>
      </w:r>
      <w:r>
        <w:rPr>
          <w:lang w:val="en-GB"/>
        </w:rPr>
        <w:t xml:space="preserve"> only</w:t>
      </w:r>
      <w:bookmarkEnd w:id="938"/>
      <w:bookmarkEnd w:id="939"/>
      <w:bookmarkEnd w:id="940"/>
      <w:bookmarkEnd w:id="941"/>
    </w:p>
    <w:p w14:paraId="624FE103"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D782834" w14:textId="77777777" w:rsidR="008C290B" w:rsidRDefault="008C290B" w:rsidP="008C290B">
      <w:pPr>
        <w:pStyle w:val="B1"/>
      </w:pPr>
      <w:r>
        <w:t>1)</w:t>
      </w:r>
      <w:r>
        <w:tab/>
        <w:t xml:space="preserve">shall perform the procedures in </w:t>
      </w:r>
      <w:r w:rsidR="00585B10">
        <w:t>clause</w:t>
      </w:r>
      <w:r>
        <w:t> 7.2.1A;</w:t>
      </w:r>
    </w:p>
    <w:p w14:paraId="75AB0CE2" w14:textId="77777777" w:rsidR="008C290B" w:rsidRDefault="008C290B" w:rsidP="008C290B">
      <w:pPr>
        <w:pStyle w:val="B1"/>
        <w:rPr>
          <w:lang w:val="en-GB"/>
        </w:rPr>
      </w:pPr>
      <w:r>
        <w:t>2</w:t>
      </w:r>
      <w:r>
        <w:rPr>
          <w:lang w:val="en-US"/>
        </w:rPr>
        <w:t>)</w:t>
      </w:r>
      <w:r>
        <w:rPr>
          <w:lang w:val="en-US"/>
        </w:rPr>
        <w:tab/>
        <w:t xml:space="preserve">if </w:t>
      </w:r>
      <w:r>
        <w:t>confidentiality protection is enabled</w:t>
      </w:r>
      <w:r w:rsidRPr="00EB7DC1">
        <w:t xml:space="preserve"> </w:t>
      </w:r>
      <w:r>
        <w:t xml:space="preserve">as specified in </w:t>
      </w:r>
      <w:r w:rsidR="00585B10">
        <w:t>clause</w:t>
      </w:r>
      <w:r>
        <w:t> </w:t>
      </w:r>
      <w:r w:rsidRPr="00B143DC">
        <w:t>6.</w:t>
      </w:r>
      <w:r>
        <w:rPr>
          <w:lang w:val="en-GB"/>
        </w:rP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3E1A2A92"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rPr>
          <w:lang w:val="en-GB"/>
        </w:rPr>
        <w:t xml:space="preserve">encrypted </w:t>
      </w:r>
      <w:r w:rsidRPr="006C461B">
        <w:t>using the CSK</w:t>
      </w:r>
      <w:r w:rsidRPr="0063156D">
        <w:t>, as specified in</w:t>
      </w:r>
      <w:r w:rsidRPr="0063156D">
        <w:rPr>
          <w:lang w:val="en-US"/>
        </w:rPr>
        <w:t xml:space="preserve"> </w:t>
      </w:r>
      <w:r w:rsidR="00585B10">
        <w:rPr>
          <w:lang w:val="en-US"/>
        </w:rPr>
        <w:t>clause</w:t>
      </w:r>
      <w:r>
        <w:rPr>
          <w:lang w:val="en-US"/>
        </w:rPr>
        <w:t> </w:t>
      </w:r>
      <w:r w:rsidRPr="00B143DC">
        <w:t>6.</w:t>
      </w:r>
      <w:r>
        <w:rPr>
          <w:lang w:val="en-GB"/>
        </w:rPr>
        <w:t>6</w:t>
      </w:r>
      <w:r w:rsidRPr="00B143DC">
        <w:t>.2.3.</w:t>
      </w:r>
      <w:r>
        <w:rPr>
          <w:lang w:val="en-US"/>
        </w:rPr>
        <w:t>3; and</w:t>
      </w:r>
    </w:p>
    <w:p w14:paraId="0CDFEF3F" w14:textId="77777777" w:rsidR="008C290B" w:rsidRPr="008E477D" w:rsidRDefault="008C290B" w:rsidP="008C290B">
      <w:pPr>
        <w:pStyle w:val="B2"/>
        <w:rPr>
          <w:lang w:val="en-GB"/>
        </w:rPr>
      </w:pPr>
      <w:r>
        <w:rPr>
          <w:lang w:val="en-US"/>
        </w:rPr>
        <w:t>b)</w:t>
      </w:r>
      <w:r>
        <w:rPr>
          <w:lang w:val="en-US"/>
        </w:rPr>
        <w:tab/>
      </w:r>
      <w:r w:rsidRPr="00725F2E">
        <w:t>the &lt;mcvideo-client-id&gt; element</w:t>
      </w:r>
      <w:r>
        <w:t xml:space="preserve"> set to the encrypted MCVideo client ID of the originating MCVideo client, as specified in </w:t>
      </w:r>
      <w:r w:rsidR="00585B10">
        <w:t>clause</w:t>
      </w:r>
      <w:r>
        <w:t> </w:t>
      </w:r>
      <w:r w:rsidRPr="00B143DC">
        <w:t>6.</w:t>
      </w:r>
      <w:r>
        <w:rPr>
          <w:lang w:val="en-GB"/>
        </w:rPr>
        <w:t>6</w:t>
      </w:r>
      <w:r w:rsidRPr="00B143DC">
        <w:t>.2.3.</w:t>
      </w:r>
      <w:r>
        <w:rPr>
          <w:lang w:val="en-US"/>
        </w:rPr>
        <w:t>3</w:t>
      </w:r>
      <w:r>
        <w:t>;</w:t>
      </w:r>
    </w:p>
    <w:p w14:paraId="05E9ECF4" w14:textId="77777777" w:rsidR="008C290B" w:rsidRDefault="008C290B" w:rsidP="008C290B">
      <w:pPr>
        <w:pStyle w:val="B1"/>
        <w:rPr>
          <w:lang w:val="en-GB"/>
        </w:rPr>
      </w:pPr>
      <w:r>
        <w:rPr>
          <w:lang w:val="en-US"/>
        </w:rPr>
        <w:t>3)</w:t>
      </w:r>
      <w:r>
        <w:rPr>
          <w:lang w:val="en-US"/>
        </w:rPr>
        <w:tab/>
        <w:t xml:space="preserve">if </w:t>
      </w:r>
      <w:r>
        <w:t>confidentiality protection is disabled</w:t>
      </w:r>
      <w:r>
        <w:rPr>
          <w:lang w:val="en-US"/>
        </w:rPr>
        <w:t xml:space="preserve"> </w:t>
      </w:r>
      <w:r>
        <w:t xml:space="preserve">as specified in </w:t>
      </w:r>
      <w:r w:rsidR="00585B10">
        <w:t>clause</w:t>
      </w:r>
      <w:r>
        <w:t> </w:t>
      </w:r>
      <w:r w:rsidRPr="00B143DC">
        <w:t>6.</w:t>
      </w:r>
      <w:r>
        <w:rPr>
          <w:lang w:val="en-GB"/>
        </w:rPr>
        <w:t>6</w:t>
      </w:r>
      <w:r w:rsidRPr="00B143DC">
        <w:t>.2.3.1</w:t>
      </w:r>
      <w:r>
        <w:rPr>
          <w:lang w:val="en-GB"/>
        </w:rPr>
        <w:t>,</w:t>
      </w:r>
      <w:r>
        <w:t xml:space="preserve"> </w:t>
      </w:r>
      <w:r w:rsidRPr="00F3417A">
        <w:t>shall include an application/vnd.</w:t>
      </w:r>
      <w:r w:rsidRPr="00725F2E">
        <w:t>3gpp.mcvideo-info+xml</w:t>
      </w:r>
      <w:r w:rsidRPr="00F3417A">
        <w:t xml:space="preserve"> MIME body as specified in Annex F.1 with</w:t>
      </w:r>
      <w:r>
        <w:rPr>
          <w:lang w:val="en-GB"/>
        </w:rPr>
        <w:t>:</w:t>
      </w:r>
    </w:p>
    <w:p w14:paraId="7A33EE6E" w14:textId="77777777" w:rsidR="008C290B" w:rsidRPr="00725F2E" w:rsidRDefault="008C290B" w:rsidP="008C290B">
      <w:pPr>
        <w:pStyle w:val="B2"/>
        <w:rPr>
          <w:lang w:val="en-US"/>
        </w:rPr>
      </w:pPr>
      <w:r>
        <w:rPr>
          <w:lang w:val="en-GB"/>
        </w:rPr>
        <w:t>a)</w:t>
      </w:r>
      <w:r>
        <w:rPr>
          <w:lang w:val="en-GB"/>
        </w:rPr>
        <w:tab/>
      </w:r>
      <w:r w:rsidRPr="00F3417A">
        <w:t xml:space="preserve">the </w:t>
      </w:r>
      <w:r w:rsidRPr="00725F2E">
        <w:t xml:space="preserve">&lt;mcvideo-request-uri&gt; set to the cleartext </w:t>
      </w:r>
      <w:r w:rsidRPr="00725F2E">
        <w:rPr>
          <w:lang w:val="en-US"/>
        </w:rPr>
        <w:t>targeted MCVideo ID; and</w:t>
      </w:r>
    </w:p>
    <w:p w14:paraId="354EEF18"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0372C62"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[51]</w:t>
      </w:r>
      <w:r w:rsidRPr="00725F2E">
        <w:rPr>
          <w:lang w:val="en-US"/>
        </w:rPr>
        <w:t xml:space="preserve"> </w:t>
      </w:r>
      <w:r w:rsidRPr="00725F2E">
        <w:rPr>
          <w:rFonts w:eastAsia="SimSun"/>
          <w:lang w:val="en-US"/>
        </w:rPr>
        <w:t>containing:</w:t>
      </w:r>
    </w:p>
    <w:p w14:paraId="4FAE7C13" w14:textId="77777777" w:rsidR="008C290B" w:rsidRDefault="008C290B" w:rsidP="008C290B">
      <w:pPr>
        <w:pStyle w:val="B2"/>
        <w:rPr>
          <w:rFonts w:eastAsia="SimSun"/>
          <w:lang w:val="en-GB"/>
        </w:rPr>
      </w:pPr>
      <w:r w:rsidRPr="00725F2E">
        <w:rPr>
          <w:rFonts w:eastAsia="SimSun"/>
        </w:rPr>
        <w:t>a)</w:t>
      </w:r>
      <w:r w:rsidRPr="00725F2E">
        <w:rPr>
          <w:rFonts w:eastAsia="SimSun"/>
        </w:rPr>
        <w:tab/>
        <w:t>the Answer</w:t>
      </w:r>
      <w:r w:rsidRPr="00725F2E">
        <w:rPr>
          <w:rFonts w:eastAsia="SimSun"/>
          <w:lang w:val="en-GB"/>
        </w:rPr>
        <w:t>-</w:t>
      </w:r>
      <w:r w:rsidRPr="00725F2E">
        <w:rPr>
          <w:rFonts w:eastAsia="SimSun"/>
        </w:rPr>
        <w:t>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lang w:val="en-GB"/>
        </w:rPr>
        <w:t>"</w:t>
      </w:r>
      <w:r w:rsidRPr="00C15024">
        <w:rPr>
          <w:rFonts w:eastAsia="SimSun"/>
        </w:rPr>
        <w:t>auto-answer</w:t>
      </w:r>
      <w:r>
        <w:rPr>
          <w:rFonts w:eastAsia="SimSun"/>
          <w:lang w:val="en-GB"/>
        </w:rPr>
        <w:t>"</w:t>
      </w:r>
      <w:r w:rsidRPr="00C15024">
        <w:rPr>
          <w:rFonts w:eastAsia="SimSun"/>
        </w:rPr>
        <w:t xml:space="preserve"> or </w:t>
      </w:r>
      <w:r>
        <w:rPr>
          <w:rFonts w:eastAsia="SimSun"/>
          <w:lang w:val="en-GB"/>
        </w:rPr>
        <w:t>"</w:t>
      </w:r>
      <w:r w:rsidRPr="00C15024">
        <w:rPr>
          <w:rFonts w:eastAsia="SimSun"/>
        </w:rPr>
        <w:t>manual-answer</w:t>
      </w:r>
      <w:r>
        <w:rPr>
          <w:rFonts w:eastAsia="SimSun"/>
          <w:lang w:val="en-GB"/>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73DAC1E3"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2A4D0B44" w14:textId="77777777" w:rsidR="008C290B" w:rsidRPr="00084266" w:rsidRDefault="008C290B" w:rsidP="008C290B">
      <w:pPr>
        <w:pStyle w:val="B1"/>
        <w:rPr>
          <w:lang w:val="en-GB"/>
        </w:rPr>
      </w:pPr>
      <w:r>
        <w:rPr>
          <w:lang w:val="en-US"/>
        </w:rPr>
        <w:t>5)</w:t>
      </w:r>
      <w:r>
        <w:rPr>
          <w:lang w:val="en-US"/>
        </w:rPr>
        <w:tab/>
        <w:t>if integrity protection is enabled</w:t>
      </w:r>
      <w:r w:rsidRPr="00EB7DC1">
        <w:t xml:space="preserve"> </w:t>
      </w:r>
      <w:r>
        <w:t xml:space="preserve">as specified in </w:t>
      </w:r>
      <w:r w:rsidR="00585B10">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585B10">
        <w:t>clause</w:t>
      </w:r>
      <w:r>
        <w:t> </w:t>
      </w:r>
      <w:r w:rsidRPr="00B143DC">
        <w:t>6.</w:t>
      </w:r>
      <w:r>
        <w:rPr>
          <w:lang w:val="en-GB"/>
        </w:rPr>
        <w:t>6</w:t>
      </w:r>
      <w:r w:rsidRPr="00B143DC">
        <w:t>.</w:t>
      </w:r>
      <w:r>
        <w:rPr>
          <w:lang w:val="en-US"/>
        </w:rPr>
        <w:t>3</w:t>
      </w:r>
      <w:r w:rsidRPr="00B143DC">
        <w:t>.3.</w:t>
      </w:r>
      <w:r>
        <w:rPr>
          <w:lang w:val="en-US"/>
        </w:rPr>
        <w:t>3</w:t>
      </w:r>
      <w:r>
        <w:t>.</w:t>
      </w:r>
    </w:p>
    <w:p w14:paraId="68B5F576"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27968DD4"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55CBCF50" w14:textId="77777777" w:rsidR="008C290B" w:rsidRPr="009750E6" w:rsidRDefault="008C290B" w:rsidP="008C290B">
      <w:pPr>
        <w:pStyle w:val="Heading3"/>
      </w:pPr>
      <w:bookmarkStart w:id="942" w:name="_Toc20152469"/>
      <w:bookmarkStart w:id="943" w:name="_Toc27495134"/>
      <w:bookmarkStart w:id="944" w:name="_Toc36108602"/>
      <w:bookmarkStart w:id="945" w:name="_Toc73958385"/>
      <w:r w:rsidRPr="00C86F35">
        <w:t>7</w:t>
      </w:r>
      <w:r w:rsidRPr="009750E6">
        <w:t>.2.4</w:t>
      </w:r>
      <w:r w:rsidRPr="009750E6">
        <w:tab/>
        <w:t xml:space="preserve">Determination of </w:t>
      </w:r>
      <w:r>
        <w:t>MCVideo</w:t>
      </w:r>
      <w:r w:rsidRPr="009750E6">
        <w:t xml:space="preserve"> service settings</w:t>
      </w:r>
      <w:bookmarkEnd w:id="942"/>
      <w:bookmarkEnd w:id="943"/>
      <w:bookmarkEnd w:id="944"/>
      <w:bookmarkEnd w:id="945"/>
    </w:p>
    <w:p w14:paraId="06DD0CFA"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69478F49" w14:textId="77777777" w:rsidR="008C290B" w:rsidRDefault="008C290B" w:rsidP="008C290B">
      <w:r>
        <w:rPr>
          <w:rFonts w:eastAsia="SimSun"/>
        </w:rPr>
        <w:t>In the SIP SUBSCRIBE request, the MCVideo client:</w:t>
      </w:r>
    </w:p>
    <w:p w14:paraId="7950D3C2"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2CD8BD6D" w14:textId="77777777" w:rsidR="008C290B" w:rsidRPr="00436CF9" w:rsidRDefault="008C290B" w:rsidP="008C290B">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11E7D37F"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05A95AE6"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4D10E007"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1B6F4868"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17398BC9"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15B454DF"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4228A0FD"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BB4E9AC"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56752434"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66FACBFC"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3E706E5E"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46F498"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0F22735E" w14:textId="77777777"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37B09246" w14:textId="77777777"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14:paraId="0BE858F5" w14:textId="77777777"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6BA95417" w14:textId="77777777" w:rsidR="00D04259" w:rsidRPr="0073469F" w:rsidRDefault="00D04259" w:rsidP="00D04259">
      <w:pPr>
        <w:pStyle w:val="Heading3"/>
      </w:pPr>
      <w:bookmarkStart w:id="946" w:name="_Toc20152470"/>
      <w:bookmarkStart w:id="947" w:name="_Toc27495135"/>
      <w:bookmarkStart w:id="948" w:name="_Toc36108603"/>
      <w:bookmarkStart w:id="949" w:name="_Toc73958386"/>
      <w:r>
        <w:t>7.2.5</w:t>
      </w:r>
      <w:r>
        <w:tab/>
        <w:t>Receiving a</w:t>
      </w:r>
      <w:r w:rsidRPr="0073469F">
        <w:t xml:space="preserve"> </w:t>
      </w:r>
      <w:r>
        <w:t>CSK key download</w:t>
      </w:r>
      <w:r w:rsidRPr="0073469F">
        <w:t xml:space="preserve"> </w:t>
      </w:r>
      <w:r>
        <w:t>message</w:t>
      </w:r>
      <w:bookmarkEnd w:id="946"/>
      <w:bookmarkEnd w:id="947"/>
      <w:bookmarkEnd w:id="948"/>
      <w:bookmarkEnd w:id="949"/>
    </w:p>
    <w:p w14:paraId="5A0BF32F" w14:textId="77777777" w:rsidR="00D04259" w:rsidRPr="0073469F" w:rsidRDefault="00D04259" w:rsidP="00D04259">
      <w:r w:rsidRPr="0073469F">
        <w:t xml:space="preserve">When the </w:t>
      </w:r>
      <w:r>
        <w:t>MCVideo</w:t>
      </w:r>
      <w:r w:rsidRPr="0073469F">
        <w:t xml:space="preserve"> client receives a SIP MESSAGE request containing:</w:t>
      </w:r>
    </w:p>
    <w:p w14:paraId="177D4398"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B96D8D0"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25087F0D" w14:textId="77777777" w:rsidR="00D04259" w:rsidRDefault="00D04259" w:rsidP="00D04259">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14:paraId="51FEE73E" w14:textId="77777777" w:rsidR="00D04259" w:rsidRPr="00783BB2" w:rsidRDefault="00D04259" w:rsidP="00D04259">
      <w:pPr>
        <w:pStyle w:val="B1"/>
      </w:pPr>
      <w:r>
        <w:t>1)</w:t>
      </w:r>
      <w:r>
        <w:tab/>
        <w:t xml:space="preserve">shall follow the security procedures in </w:t>
      </w:r>
      <w:r w:rsidR="00585B10">
        <w:t>clause</w:t>
      </w:r>
      <w:r w:rsidRPr="00763F9F">
        <w:t> </w:t>
      </w:r>
      <w:r>
        <w:t xml:space="preserve">9.2.1 of </w:t>
      </w:r>
      <w:r w:rsidRPr="00763F9F">
        <w:t>3G</w:t>
      </w:r>
      <w:r>
        <w:t>PP TS</w:t>
      </w:r>
      <w:r w:rsidRPr="00763F9F">
        <w:t> </w:t>
      </w:r>
      <w:r>
        <w:t>33.180</w:t>
      </w:r>
      <w:r w:rsidRPr="00763F9F">
        <w:t> </w:t>
      </w:r>
      <w:r>
        <w:t>[8] to extract the CSK. The client:</w:t>
      </w:r>
    </w:p>
    <w:p w14:paraId="3AFA2757"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29C40B13"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60E9A2E7" w14:textId="77777777" w:rsidR="00D04259" w:rsidRDefault="00D04259" w:rsidP="00D04259">
      <w:pPr>
        <w:pStyle w:val="B3"/>
      </w:pPr>
      <w:r>
        <w:t>ii)</w:t>
      </w:r>
      <w:r>
        <w:tab/>
      </w:r>
      <w:r>
        <w:tab/>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7E1B714C" w14:textId="77777777" w:rsidR="00D04259" w:rsidRDefault="00D04259" w:rsidP="00D04259">
      <w:pPr>
        <w:pStyle w:val="B2"/>
      </w:pPr>
      <w:r>
        <w:t>b)</w:t>
      </w:r>
      <w:r>
        <w:tab/>
        <w:t>if the initiator field (IDRi) has type 'UID' (identity hiding in use), the client:</w:t>
      </w:r>
    </w:p>
    <w:p w14:paraId="7DD67AB3" w14:textId="77777777" w:rsidR="00D04259" w:rsidRPr="001F79F1" w:rsidRDefault="00D04259" w:rsidP="00D04259">
      <w:pPr>
        <w:pStyle w:val="B3"/>
      </w:pPr>
      <w:r>
        <w:t>ii)</w:t>
      </w:r>
      <w:r>
        <w:tab/>
      </w:r>
      <w:r>
        <w:tab/>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282E1C3D" w14:textId="77777777"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0BFE29B4" w14:textId="77777777" w:rsidR="00D04259" w:rsidRDefault="00D04259" w:rsidP="00D04259">
      <w:pPr>
        <w:pStyle w:val="B2"/>
      </w:pPr>
      <w:r>
        <w:rPr>
          <w:lang w:val="en-US"/>
        </w:rPr>
        <w:t>c)</w:t>
      </w:r>
      <w:r w:rsidR="00585B10">
        <w:rPr>
          <w:lang w:val="en-US"/>
        </w:rPr>
        <w:tab/>
      </w:r>
      <w:r>
        <w:t>shall use the UID to validate the signature of the I_MESSAGE</w:t>
      </w:r>
      <w:r w:rsidRPr="0070375B">
        <w:t xml:space="preserve"> </w:t>
      </w:r>
      <w:r>
        <w:t>as described in 3GPP TS 33.180 [8];</w:t>
      </w:r>
    </w:p>
    <w:p w14:paraId="30929431"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024BDF51"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3C2CCCA" w14:textId="77777777"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14:paraId="53373B39" w14:textId="77777777" w:rsidR="00D04259" w:rsidRPr="00D04259" w:rsidRDefault="00D04259" w:rsidP="00D04259">
      <w:pPr>
        <w:pStyle w:val="B1"/>
        <w:rPr>
          <w:lang w:val="en-GB"/>
        </w:rPr>
      </w:pPr>
      <w:r>
        <w:t>2)</w:t>
      </w:r>
      <w:r>
        <w:tab/>
        <w:t>Upon successful extraction, the client shall replace the existing CSK and CSK-ID associated with the participating MCVideo function, with the extracted CSK and CSK-ID in the 'key download' message.</w:t>
      </w:r>
    </w:p>
    <w:p w14:paraId="08E7E263" w14:textId="77777777" w:rsidR="00F868DC" w:rsidRDefault="00F868DC" w:rsidP="00F868DC">
      <w:pPr>
        <w:pStyle w:val="Heading2"/>
        <w:rPr>
          <w:lang w:val="en-GB"/>
        </w:rPr>
      </w:pPr>
      <w:bookmarkStart w:id="950" w:name="_Toc20152471"/>
      <w:bookmarkStart w:id="951" w:name="_Toc27495136"/>
      <w:bookmarkStart w:id="952" w:name="_Toc36108604"/>
      <w:bookmarkStart w:id="953" w:name="_Toc73958387"/>
      <w:r w:rsidRPr="0079589D">
        <w:t>7.3</w:t>
      </w:r>
      <w:r w:rsidRPr="0079589D">
        <w:tab/>
        <w:t>MCVideo server procedures</w:t>
      </w:r>
      <w:bookmarkEnd w:id="950"/>
      <w:bookmarkEnd w:id="951"/>
      <w:bookmarkEnd w:id="952"/>
      <w:bookmarkEnd w:id="953"/>
    </w:p>
    <w:p w14:paraId="42E499ED" w14:textId="77777777" w:rsidR="008C290B" w:rsidRDefault="008C290B" w:rsidP="008C290B">
      <w:pPr>
        <w:pStyle w:val="Heading3"/>
        <w:rPr>
          <w:lang w:val="en-GB"/>
        </w:rPr>
      </w:pPr>
      <w:bookmarkStart w:id="954" w:name="_Toc20152472"/>
      <w:bookmarkStart w:id="955" w:name="_Toc27495137"/>
      <w:bookmarkStart w:id="956" w:name="_Toc36108605"/>
      <w:bookmarkStart w:id="957" w:name="_Toc73958388"/>
      <w:r>
        <w:rPr>
          <w:lang w:val="en-GB"/>
        </w:rPr>
        <w:t>7</w:t>
      </w:r>
      <w:r w:rsidRPr="0073469F">
        <w:rPr>
          <w:lang w:val="en-GB"/>
        </w:rPr>
        <w:t>.</w:t>
      </w:r>
      <w:r>
        <w:rPr>
          <w:lang w:val="en-GB"/>
        </w:rPr>
        <w:t>3</w:t>
      </w:r>
      <w:r w:rsidRPr="0073469F">
        <w:rPr>
          <w:lang w:val="en-GB"/>
        </w:rPr>
        <w:t>.1</w:t>
      </w:r>
      <w:r w:rsidRPr="0073469F">
        <w:rPr>
          <w:lang w:val="en-GB"/>
        </w:rPr>
        <w:tab/>
      </w:r>
      <w:r>
        <w:rPr>
          <w:lang w:val="en-GB"/>
        </w:rPr>
        <w:t>General</w:t>
      </w:r>
      <w:bookmarkEnd w:id="954"/>
      <w:bookmarkEnd w:id="955"/>
      <w:bookmarkEnd w:id="956"/>
      <w:bookmarkEnd w:id="957"/>
    </w:p>
    <w:p w14:paraId="56F1E825"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1963C57C"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39BEB0F"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rPr>
          <w:lang w:val="en-GB"/>
        </w:rPr>
        <w:t xml:space="preserve"> </w:t>
      </w:r>
      <w:r w:rsidRPr="0073469F">
        <w:rPr>
          <w:lang w:val="en-GB" w:eastAsia="ko-KR"/>
        </w:rPr>
        <w:t>the g.</w:t>
      </w:r>
      <w:r>
        <w:rPr>
          <w:lang w:val="en-GB" w:eastAsia="ko-KR"/>
        </w:rPr>
        <w:t>3gpp.mcvideo</w:t>
      </w:r>
      <w:r w:rsidRPr="0073469F">
        <w:rPr>
          <w:lang w:val="en-GB" w:eastAsia="ko-KR"/>
        </w:rPr>
        <w:t xml:space="preserve"> media feature tag along with the "require" and "explicit" header field parameters</w:t>
      </w:r>
      <w:r>
        <w:rPr>
          <w:lang w:val="en-GB" w:eastAsia="ko-KR"/>
        </w:rPr>
        <w:t xml:space="preserve">. The body of the SIP PUBLISH request will </w:t>
      </w:r>
      <w:r>
        <w:rPr>
          <w:lang w:val="en-US"/>
        </w:rPr>
        <w:t>contain information needed for service authorization.</w:t>
      </w:r>
    </w:p>
    <w:p w14:paraId="2F955D17" w14:textId="77777777" w:rsidR="008C290B" w:rsidRPr="000E621C" w:rsidRDefault="008C290B" w:rsidP="008C290B">
      <w:pPr>
        <w:pStyle w:val="Heading3"/>
      </w:pPr>
      <w:bookmarkStart w:id="958" w:name="_Toc20152473"/>
      <w:bookmarkStart w:id="959" w:name="_Toc27495138"/>
      <w:bookmarkStart w:id="960" w:name="_Toc36108606"/>
      <w:bookmarkStart w:id="961" w:name="_Toc73958389"/>
      <w:r>
        <w:t>7</w:t>
      </w:r>
      <w:r w:rsidRPr="0073469F">
        <w:t>.</w:t>
      </w:r>
      <w:r>
        <w:t>3</w:t>
      </w:r>
      <w:r w:rsidRPr="0073469F">
        <w:t>.1</w:t>
      </w:r>
      <w:r>
        <w:t>A</w:t>
      </w:r>
      <w:r w:rsidRPr="0073469F">
        <w:tab/>
      </w:r>
      <w:r>
        <w:t>Confidentiality and Integrity Protection</w:t>
      </w:r>
      <w:bookmarkEnd w:id="958"/>
      <w:bookmarkEnd w:id="959"/>
      <w:bookmarkEnd w:id="960"/>
      <w:bookmarkEnd w:id="961"/>
    </w:p>
    <w:p w14:paraId="10210F8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5F5C7AAA" w14:textId="77777777" w:rsidR="008C290B" w:rsidRDefault="008C290B" w:rsidP="008C290B">
      <w:pPr>
        <w:rPr>
          <w:lang w:val="en-US"/>
        </w:rPr>
      </w:pPr>
      <w:r>
        <w:rPr>
          <w:lang w:val="en-US"/>
        </w:rPr>
        <w:t>Upon receiving:</w:t>
      </w:r>
    </w:p>
    <w:p w14:paraId="79DAAB7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4EFE62A"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125DCA7A" w14:textId="77777777" w:rsidR="008C290B" w:rsidRDefault="008C290B" w:rsidP="008C290B">
      <w:pPr>
        <w:rPr>
          <w:lang w:val="en-US"/>
        </w:rPr>
      </w:pPr>
      <w:r>
        <w:rPr>
          <w:lang w:val="en-US"/>
        </w:rPr>
        <w:t>the MCVideo server:</w:t>
      </w:r>
    </w:p>
    <w:p w14:paraId="332D6F68"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585B10">
        <w:t>clause</w:t>
      </w:r>
      <w:r>
        <w:t> 6.6.3.4.1 for each XML MIME body;</w:t>
      </w:r>
    </w:p>
    <w:p w14:paraId="7117AE63" w14:textId="77777777" w:rsidR="008C290B" w:rsidRDefault="008C290B" w:rsidP="008C290B">
      <w:pPr>
        <w:pStyle w:val="B1"/>
      </w:pPr>
      <w:r>
        <w:t>2)</w:t>
      </w:r>
      <w:r>
        <w:tab/>
        <w:t xml:space="preserve">if integrity protection has been applied, shall use the keying data described in </w:t>
      </w:r>
      <w:r w:rsidR="00585B10">
        <w:t>clause</w:t>
      </w:r>
      <w:r>
        <w:t> 6.6.3.</w:t>
      </w:r>
      <w:r>
        <w:rPr>
          <w:lang w:val="en-US"/>
        </w:rPr>
        <w:t>2</w:t>
      </w:r>
      <w:r>
        <w:t xml:space="preserve"> and the procedures described in </w:t>
      </w:r>
      <w:r w:rsidR="00585B10">
        <w:t>clause</w:t>
      </w:r>
      <w:r>
        <w:t> 6.6.3.4.</w:t>
      </w:r>
      <w:r>
        <w:rPr>
          <w:lang w:val="en-US"/>
        </w:rPr>
        <w:t>2</w:t>
      </w:r>
      <w:r>
        <w:t xml:space="preserve"> to verify the integrity of each of the XML MIME bodies; and</w:t>
      </w:r>
    </w:p>
    <w:p w14:paraId="348A025A" w14:textId="77777777" w:rsidR="008C290B" w:rsidRDefault="008C290B" w:rsidP="008C290B">
      <w:pPr>
        <w:pStyle w:val="B1"/>
      </w:pPr>
      <w:r>
        <w:t>3)</w:t>
      </w:r>
      <w:r>
        <w:tab/>
        <w:t xml:space="preserve">if all integrity protection checks succeed, shall continue with the remaining steps of this </w:t>
      </w:r>
      <w:r w:rsidR="00585B10">
        <w:t>clause</w:t>
      </w:r>
      <w:r>
        <w:t>.</w:t>
      </w:r>
    </w:p>
    <w:p w14:paraId="2D89103C" w14:textId="77777777" w:rsidR="008C290B" w:rsidRDefault="008C290B" w:rsidP="008C290B">
      <w:pPr>
        <w:rPr>
          <w:lang w:val="en-US"/>
        </w:rPr>
      </w:pPr>
      <w:r>
        <w:rPr>
          <w:lang w:val="en-US"/>
        </w:rPr>
        <w:t>Upon receiving:</w:t>
      </w:r>
    </w:p>
    <w:p w14:paraId="7E40A9F5"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1C505E1"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4E7F558A" w14:textId="77777777" w:rsidR="008C290B" w:rsidRPr="004E3D0C" w:rsidRDefault="008C290B" w:rsidP="008C290B">
      <w:pPr>
        <w:rPr>
          <w:lang w:val="en-US"/>
        </w:rPr>
      </w:pPr>
      <w:r w:rsidRPr="004E3D0C">
        <w:rPr>
          <w:lang w:val="en-US"/>
        </w:rPr>
        <w:t>the MCVideo server:</w:t>
      </w:r>
    </w:p>
    <w:p w14:paraId="06016FF2"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585B10">
        <w:t>clause</w:t>
      </w:r>
      <w:r>
        <w:t> 6.6.</w:t>
      </w:r>
      <w:r>
        <w:rPr>
          <w:lang w:val="en-US"/>
        </w:rPr>
        <w:t>2</w:t>
      </w:r>
      <w:r>
        <w:t>.4.1;</w:t>
      </w:r>
    </w:p>
    <w:p w14:paraId="00303E1B"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55CB4535"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585B10">
        <w:rPr>
          <w:noProof/>
          <w:lang w:val="en-US"/>
        </w:rPr>
        <w:t>clause</w:t>
      </w:r>
      <w:r>
        <w:rPr>
          <w:noProof/>
          <w:lang w:val="en-US"/>
        </w:rPr>
        <w:t> </w:t>
      </w:r>
      <w:r>
        <w:t>6.6.</w:t>
      </w:r>
      <w:r>
        <w:rPr>
          <w:lang w:val="en-US"/>
        </w:rPr>
        <w:t>2</w:t>
      </w:r>
      <w:r>
        <w:t>.4.</w:t>
      </w:r>
      <w:r>
        <w:rPr>
          <w:lang w:val="en-US"/>
        </w:rPr>
        <w:t>2</w:t>
      </w:r>
      <w:r>
        <w:t xml:space="preserve"> to:</w:t>
      </w:r>
    </w:p>
    <w:p w14:paraId="722AF352"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74C57CAF"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574D34FE"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47F6D20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62E3797B"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4BB84CF5" w14:textId="77777777" w:rsidR="008C290B" w:rsidRPr="004E3D0C" w:rsidRDefault="008C290B" w:rsidP="008C290B">
      <w:pPr>
        <w:pStyle w:val="B2"/>
      </w:pPr>
      <w:r w:rsidRPr="004E3D0C">
        <w:t>a)</w:t>
      </w:r>
      <w:r w:rsidRPr="004E3D0C">
        <w:tab/>
        <w:t>shall determine that confidentiality protection has not been successful;</w:t>
      </w:r>
    </w:p>
    <w:p w14:paraId="786D34B5" w14:textId="77777777" w:rsidR="008C290B" w:rsidRPr="004E3D0C" w:rsidRDefault="008C290B" w:rsidP="008C290B">
      <w:pPr>
        <w:pStyle w:val="B1"/>
      </w:pPr>
      <w:r w:rsidRPr="004E3D0C">
        <w:t>4)</w:t>
      </w:r>
      <w:r w:rsidRPr="004E3D0C">
        <w:tab/>
        <w:t xml:space="preserve">if confidentiality protection has not been applied: </w:t>
      </w:r>
    </w:p>
    <w:p w14:paraId="108BFE91"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65B1A90F"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6BAFA0FA" w14:textId="77777777" w:rsidR="008C290B" w:rsidRPr="004E3D0C" w:rsidRDefault="008C290B" w:rsidP="008C290B">
      <w:pPr>
        <w:pStyle w:val="B1"/>
        <w:ind w:left="0" w:firstLine="0"/>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4BBF92AD"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585B10">
        <w:t>clause</w:t>
      </w:r>
      <w:r>
        <w:t> 6.6.</w:t>
      </w:r>
      <w:r>
        <w:rPr>
          <w:lang w:val="en-US"/>
        </w:rPr>
        <w:t>2</w:t>
      </w:r>
      <w:r>
        <w:t>.4.1;</w:t>
      </w:r>
    </w:p>
    <w:p w14:paraId="0F6ADA6E"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114A70CD" w14:textId="77777777" w:rsidR="008C290B" w:rsidRDefault="008C290B" w:rsidP="008C290B">
      <w:pPr>
        <w:pStyle w:val="B2"/>
      </w:pPr>
      <w:r>
        <w:t>a)</w:t>
      </w:r>
      <w:r>
        <w:tab/>
        <w:t xml:space="preserve">shall use the keying information described in </w:t>
      </w:r>
      <w:r w:rsidR="00585B10">
        <w:t>clause</w:t>
      </w:r>
      <w:r>
        <w:t> 6.6.</w:t>
      </w:r>
      <w:r>
        <w:rPr>
          <w:lang w:val="en-US"/>
        </w:rPr>
        <w:t>2.2</w:t>
      </w:r>
      <w:r>
        <w:t xml:space="preserve"> </w:t>
      </w:r>
      <w:r>
        <w:rPr>
          <w:noProof/>
          <w:lang w:val="en-US"/>
        </w:rPr>
        <w:t xml:space="preserve">along with the procedures described in </w:t>
      </w:r>
      <w:r w:rsidR="00585B10">
        <w:rPr>
          <w:noProof/>
          <w:lang w:val="en-US"/>
        </w:rPr>
        <w:t>clause</w:t>
      </w:r>
      <w:r>
        <w:rPr>
          <w:noProof/>
          <w:lang w:val="en-US"/>
        </w:rPr>
        <w:t> </w:t>
      </w:r>
      <w:r>
        <w:t>6.6.</w:t>
      </w:r>
      <w:r>
        <w:rPr>
          <w:lang w:val="en-US"/>
        </w:rPr>
        <w:t>2</w:t>
      </w:r>
      <w:r>
        <w:t>.4.</w:t>
      </w:r>
      <w:r>
        <w:rPr>
          <w:lang w:val="en-US"/>
        </w:rPr>
        <w:t>2</w:t>
      </w:r>
      <w:r>
        <w:t xml:space="preserve"> to:</w:t>
      </w:r>
    </w:p>
    <w:p w14:paraId="6FD61CD8"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041D896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7C2CDC80"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0142185"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7F56D171"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40ADCBFE" w14:textId="77777777" w:rsidR="008C290B" w:rsidRPr="004E3D0C" w:rsidRDefault="008C290B" w:rsidP="008C290B">
      <w:pPr>
        <w:pStyle w:val="B2"/>
      </w:pPr>
      <w:r w:rsidRPr="004E3D0C">
        <w:t>a)</w:t>
      </w:r>
      <w:r w:rsidRPr="004E3D0C">
        <w:tab/>
        <w:t>shall determine that confidentiality protection has not been successful;</w:t>
      </w:r>
    </w:p>
    <w:p w14:paraId="6677B77F" w14:textId="77777777" w:rsidR="008C290B" w:rsidRPr="004E3D0C" w:rsidRDefault="008C290B" w:rsidP="008C290B">
      <w:pPr>
        <w:pStyle w:val="B1"/>
      </w:pPr>
      <w:r w:rsidRPr="004E3D0C">
        <w:t>4)</w:t>
      </w:r>
      <w:r w:rsidRPr="004E3D0C">
        <w:tab/>
        <w:t>if confidentiality protection has not been applied:</w:t>
      </w:r>
    </w:p>
    <w:p w14:paraId="19C77661"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141528A7"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0AC5581A" w14:textId="77777777" w:rsidR="008C290B" w:rsidRDefault="008C290B" w:rsidP="008C290B">
      <w:pPr>
        <w:pStyle w:val="Heading3"/>
        <w:rPr>
          <w:lang w:val="en-GB"/>
        </w:rPr>
      </w:pPr>
      <w:bookmarkStart w:id="962" w:name="_Toc20152474"/>
      <w:bookmarkStart w:id="963" w:name="_Toc27495139"/>
      <w:bookmarkStart w:id="964" w:name="_Toc36108607"/>
      <w:bookmarkStart w:id="965" w:name="_Toc73958390"/>
      <w:r w:rsidRPr="004E3D0C">
        <w:rPr>
          <w:lang w:val="en-GB"/>
        </w:rPr>
        <w:t>7.3.2</w:t>
      </w:r>
      <w:r w:rsidRPr="004E3D0C">
        <w:rPr>
          <w:lang w:val="en-GB"/>
        </w:rPr>
        <w:tab/>
        <w:t>SIP REGISTER request for service</w:t>
      </w:r>
      <w:r>
        <w:rPr>
          <w:lang w:val="en-GB"/>
        </w:rPr>
        <w:t xml:space="preserve"> authorisation</w:t>
      </w:r>
      <w:bookmarkEnd w:id="962"/>
      <w:bookmarkEnd w:id="963"/>
      <w:bookmarkEnd w:id="964"/>
      <w:bookmarkEnd w:id="965"/>
    </w:p>
    <w:p w14:paraId="4FD19138"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35BCFEE4"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2E8B39BC"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2E32B106"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69BDF0D8"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585B10">
        <w:t>clause</w:t>
      </w:r>
      <w:r>
        <w:t> 7.3.1A</w:t>
      </w:r>
      <w:r w:rsidRPr="00B22FB0">
        <w:rPr>
          <w:lang w:val="en-US"/>
        </w:rPr>
        <w:t>;</w:t>
      </w:r>
    </w:p>
    <w:p w14:paraId="36CD7B1E"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03F8EFEA" w14:textId="77777777" w:rsidR="009F1106" w:rsidRDefault="008C290B" w:rsidP="009F1106">
      <w:pPr>
        <w:pStyle w:val="B1"/>
        <w:rPr>
          <w:lang w:val="en-US"/>
        </w:rPr>
      </w:pPr>
      <w:r>
        <w:rPr>
          <w:lang w:val="en-US"/>
        </w:rPr>
        <w:t>4)</w:t>
      </w:r>
      <w:r>
        <w:rPr>
          <w:lang w:val="en-US"/>
        </w:rPr>
        <w:tab/>
        <w:t>if service authorization was successful, shall bind the MCVideo ID to the IMS public user identity;</w:t>
      </w:r>
    </w:p>
    <w:p w14:paraId="00189876"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and the IMS public user identity;</w:t>
      </w:r>
    </w:p>
    <w:p w14:paraId="4A9DA00A" w14:textId="77777777" w:rsidR="008C290B" w:rsidRPr="00BD4234" w:rsidRDefault="008C290B" w:rsidP="008C290B">
      <w:pPr>
        <w:pStyle w:val="NO"/>
      </w:pPr>
      <w:r>
        <w:t>NOTE 2:</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1C1169D1"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6315314B"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3F10F731" w14:textId="77777777" w:rsidR="008C290B" w:rsidRDefault="008C290B" w:rsidP="008C290B">
      <w:pPr>
        <w:pStyle w:val="Heading3"/>
        <w:rPr>
          <w:lang w:val="en-GB"/>
        </w:rPr>
      </w:pPr>
      <w:bookmarkStart w:id="966" w:name="_Toc20152475"/>
      <w:bookmarkStart w:id="967" w:name="_Toc27495140"/>
      <w:bookmarkStart w:id="968" w:name="_Toc36108608"/>
      <w:bookmarkStart w:id="969" w:name="_Toc73958391"/>
      <w:r>
        <w:rPr>
          <w:lang w:val="en-GB"/>
        </w:rPr>
        <w:t>7</w:t>
      </w:r>
      <w:r w:rsidRPr="0073469F">
        <w:rPr>
          <w:lang w:val="en-GB"/>
        </w:rPr>
        <w:t>.</w:t>
      </w:r>
      <w:r>
        <w:rPr>
          <w:lang w:val="en-GB"/>
        </w:rPr>
        <w:t>3</w:t>
      </w:r>
      <w:r w:rsidRPr="0073469F">
        <w:rPr>
          <w:lang w:val="en-GB"/>
        </w:rPr>
        <w:t>.</w:t>
      </w:r>
      <w:r>
        <w:rPr>
          <w:lang w:val="en-GB"/>
        </w:rPr>
        <w:t>3</w:t>
      </w:r>
      <w:r w:rsidRPr="0073469F">
        <w:rPr>
          <w:lang w:val="en-GB"/>
        </w:rPr>
        <w:tab/>
      </w:r>
      <w:r>
        <w:rPr>
          <w:lang w:val="en-GB"/>
        </w:rPr>
        <w:t>SIP PUBLISH request for service authorisation and service settings</w:t>
      </w:r>
      <w:bookmarkEnd w:id="966"/>
      <w:bookmarkEnd w:id="967"/>
      <w:bookmarkEnd w:id="968"/>
      <w:bookmarkEnd w:id="969"/>
    </w:p>
    <w:p w14:paraId="08E7F0B1" w14:textId="77777777" w:rsidR="008C290B" w:rsidRDefault="008C290B" w:rsidP="008C290B">
      <w:r>
        <w:t>The MCVideo server shall support obtaining service authorization specific information from a SIP PUBLISH request for MCVideo server settings.</w:t>
      </w:r>
    </w:p>
    <w:p w14:paraId="45095A44" w14:textId="77777777" w:rsidR="008C290B" w:rsidRDefault="008C290B" w:rsidP="008C290B">
      <w:r w:rsidRPr="00CA79A1">
        <w:t xml:space="preserve">Upon </w:t>
      </w:r>
      <w:r>
        <w:t>receiving a SIP PUBLISH request containing:</w:t>
      </w:r>
    </w:p>
    <w:p w14:paraId="12D8C3BD"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20D9E5C1" w14:textId="77777777" w:rsidR="008C290B" w:rsidRPr="00677075" w:rsidRDefault="008C290B" w:rsidP="008C290B">
      <w:pPr>
        <w:pStyle w:val="B1"/>
      </w:pPr>
      <w:r>
        <w:t>2)</w:t>
      </w:r>
      <w:r>
        <w:tab/>
        <w:t xml:space="preserve">an </w:t>
      </w:r>
      <w:r w:rsidRPr="00F742B7">
        <w:t>application/poc-</w:t>
      </w:r>
      <w:r w:rsidRPr="00677075">
        <w:t>settings+xml MIME body; and</w:t>
      </w:r>
    </w:p>
    <w:p w14:paraId="624FEA83"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2EE495C8" w14:textId="77777777" w:rsidR="008C290B" w:rsidRDefault="008C290B" w:rsidP="008C290B">
      <w:r>
        <w:t>the MCVideo server:</w:t>
      </w:r>
    </w:p>
    <w:p w14:paraId="1252EC9B"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24BACB6" w14:textId="77777777" w:rsidR="008C290B" w:rsidRDefault="008C290B" w:rsidP="008C290B">
      <w:pPr>
        <w:pStyle w:val="B1"/>
        <w:rPr>
          <w:lang w:val="en-GB"/>
        </w:rPr>
      </w:pPr>
      <w:r w:rsidRPr="000E621C">
        <w:t>2)</w:t>
      </w:r>
      <w:r w:rsidRPr="000E621C">
        <w:tab/>
        <w:t xml:space="preserve">shall </w:t>
      </w:r>
      <w:r>
        <w:t>perform</w:t>
      </w:r>
      <w:r w:rsidRPr="000E621C">
        <w:t xml:space="preserve"> the procedures in </w:t>
      </w:r>
      <w:r w:rsidR="00585B10">
        <w:t>clause</w:t>
      </w:r>
      <w:r w:rsidRPr="000E621C">
        <w:t> 7.3.1A;</w:t>
      </w:r>
    </w:p>
    <w:p w14:paraId="7C2D70A5" w14:textId="77777777" w:rsidR="008C290B" w:rsidRPr="008E477D" w:rsidRDefault="008C290B" w:rsidP="008C290B">
      <w:pPr>
        <w:pStyle w:val="B1"/>
        <w:rPr>
          <w:lang w:val="en-US"/>
        </w:rPr>
      </w:pPr>
      <w:r>
        <w:t>3)</w:t>
      </w:r>
      <w:r>
        <w:tab/>
        <w:t xml:space="preserve">if the procedures in </w:t>
      </w:r>
      <w:r w:rsidR="00585B10">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585B10">
        <w:t>clause</w:t>
      </w:r>
      <w:r w:rsidRPr="00205828">
        <w:t> </w:t>
      </w:r>
      <w:r>
        <w:rPr>
          <w:lang w:val="en-US"/>
        </w:rPr>
        <w:t>4.4</w:t>
      </w:r>
      <w:r w:rsidRPr="00205828">
        <w:t xml:space="preserve">, </w:t>
      </w:r>
      <w:r w:rsidRPr="00205828">
        <w:rPr>
          <w:lang w:eastAsia="ko-KR"/>
        </w:rPr>
        <w:t xml:space="preserve">and not continue with the rest of the steps in this </w:t>
      </w:r>
      <w:r w:rsidR="00585B10">
        <w:rPr>
          <w:lang w:eastAsia="ko-KR"/>
        </w:rPr>
        <w:t>clause</w:t>
      </w:r>
      <w:r>
        <w:rPr>
          <w:lang w:eastAsia="ko-KR"/>
        </w:rPr>
        <w:t>;</w:t>
      </w:r>
    </w:p>
    <w:p w14:paraId="7647626C" w14:textId="77777777" w:rsidR="008C290B" w:rsidRPr="00393454" w:rsidRDefault="008C290B" w:rsidP="008C290B">
      <w:pPr>
        <w:pStyle w:val="B1"/>
        <w:rPr>
          <w:lang w:val="en-US"/>
        </w:rPr>
      </w:pPr>
      <w:r>
        <w:rPr>
          <w:lang w:val="en-GB"/>
        </w:rP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2B97CC6F"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798A9A42" w14:textId="77777777" w:rsidR="008C290B" w:rsidRPr="00137FC6" w:rsidRDefault="00D04259" w:rsidP="00137FC6">
      <w:pPr>
        <w:pStyle w:val="B2"/>
        <w:rPr>
          <w:lang w:val="en-GB"/>
        </w:rPr>
      </w:pPr>
      <w:r>
        <w:rPr>
          <w:lang w:val="en-US"/>
        </w:rPr>
        <w:t>a)</w:t>
      </w:r>
      <w:r w:rsidR="00137FC6">
        <w:rPr>
          <w:lang w:val="en-US"/>
        </w:rPr>
        <w:tab/>
      </w:r>
      <w:r w:rsidR="008C290B">
        <w:t>shall bind the MCVideo ID to the IMS public user identity;</w:t>
      </w:r>
    </w:p>
    <w:p w14:paraId="554CD14F"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 keep the current bindings and create a new binding between the MCVideo ID and the IMS public user identity; and</w:t>
      </w:r>
    </w:p>
    <w:p w14:paraId="7F069CEF"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3BBF89D7" w14:textId="77777777" w:rsidR="008C290B" w:rsidRDefault="008C290B" w:rsidP="008C290B">
      <w:pPr>
        <w:pStyle w:val="NO"/>
        <w:rPr>
          <w:lang w:val="en-GB"/>
        </w:rPr>
      </w:pPr>
      <w:r>
        <w:t>NOTE</w:t>
      </w:r>
      <w:r>
        <w:rPr>
          <w:lang w:val="en-GB"/>
        </w:rPr>
        <w:t> 1</w:t>
      </w:r>
      <w:r>
        <w:t>:</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3E17D140"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585B10">
        <w:t>clause</w:t>
      </w:r>
      <w:r w:rsidRPr="00205828">
        <w:t> </w:t>
      </w:r>
      <w:r>
        <w:rPr>
          <w:lang w:val="en-US"/>
        </w:rPr>
        <w:t>4.4</w:t>
      </w:r>
      <w:r w:rsidRPr="00205828">
        <w:t xml:space="preserve">, </w:t>
      </w:r>
      <w:r w:rsidRPr="00205828">
        <w:rPr>
          <w:lang w:eastAsia="ko-KR"/>
        </w:rPr>
        <w:t xml:space="preserve">and not continue with the rest of the steps in this </w:t>
      </w:r>
      <w:r w:rsidR="00585B10">
        <w:rPr>
          <w:lang w:eastAsia="ko-KR"/>
        </w:rPr>
        <w:t>clause</w:t>
      </w:r>
      <w:r>
        <w:rPr>
          <w:lang w:eastAsia="ko-KR"/>
        </w:rPr>
        <w:t>;</w:t>
      </w:r>
    </w:p>
    <w:p w14:paraId="32C35D6A"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0BE38B32"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335FAEEB" w14:textId="77777777" w:rsidR="008C290B" w:rsidRDefault="008C290B" w:rsidP="008C290B">
      <w:pPr>
        <w:pStyle w:val="B1"/>
        <w:rPr>
          <w:rFonts w:eastAsia="SimSun"/>
          <w:lang w:val="en-GB"/>
        </w:rPr>
      </w:pPr>
      <w:r>
        <w:rPr>
          <w:lang w:val="en-US"/>
        </w:rPr>
        <w:t>9)</w:t>
      </w:r>
      <w:r>
        <w:rPr>
          <w:lang w:val="en-US"/>
        </w:rPr>
        <w:tab/>
      </w:r>
      <w:r w:rsidR="009F1106">
        <w:rPr>
          <w:lang w:val="en-US"/>
        </w:rPr>
        <w:t xml:space="preserve">if more than one binding exists for the MCVideo ID, </w:t>
      </w:r>
      <w:r w:rsidRPr="001A24E8">
        <w:t xml:space="preserve">shall </w:t>
      </w:r>
      <w:r w:rsidR="009F1106">
        <w:rPr>
          <w:lang w:val="en-US"/>
        </w:rPr>
        <w:t>included in the</w:t>
      </w:r>
      <w:r w:rsidRPr="006A1606">
        <w:t xml:space="preserve"> SIP 200 </w:t>
      </w:r>
      <w:r>
        <w:t>(</w:t>
      </w:r>
      <w:r w:rsidRPr="006A1606">
        <w:t>OK</w:t>
      </w:r>
      <w:r>
        <w:t>)</w:t>
      </w:r>
      <w:r w:rsidRPr="006A1606">
        <w:t xml:space="preserve"> response </w:t>
      </w:r>
      <w:r w:rsidR="009F1106">
        <w:rPr>
          <w:lang w:val="en-US"/>
        </w:rPr>
        <w:t>an applicatio</w:t>
      </w:r>
      <w:r w:rsidR="009F1106" w:rsidRPr="0079589D">
        <w:t>n/vnd.3gpp.mcvideo-info+xml MIME body as specif</w:t>
      </w:r>
      <w:r w:rsidR="009F1106">
        <w:t>ied in annex F.1 with an &lt;multiple-devices</w:t>
      </w:r>
      <w:r w:rsidR="009F1106" w:rsidRPr="0079589D">
        <w:t>-ind&gt; element set to a value of "true"</w:t>
      </w:r>
      <w:r>
        <w:rPr>
          <w:rFonts w:eastAsia="SimSun"/>
          <w:lang w:val="en-GB"/>
        </w:rPr>
        <w:t>;</w:t>
      </w:r>
    </w:p>
    <w:p w14:paraId="78C63839" w14:textId="77777777" w:rsidR="008C290B" w:rsidRDefault="008C290B" w:rsidP="008C290B">
      <w:pPr>
        <w:pStyle w:val="B1"/>
        <w:rPr>
          <w:rFonts w:eastAsia="SimSun"/>
          <w:lang w:val="en-GB"/>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lang w:val="en-GB"/>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r>
        <w:rPr>
          <w:rFonts w:eastAsia="SimSun"/>
          <w:lang w:val="en-GB"/>
        </w:rPr>
        <w:t>.</w:t>
      </w:r>
    </w:p>
    <w:p w14:paraId="6767CE2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145C9A4B"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3F97E6D8"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417FBDC4"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5C9FE51D" w14:textId="77777777" w:rsidR="008C290B" w:rsidRPr="001557DB" w:rsidRDefault="008C290B" w:rsidP="008C290B">
      <w:pPr>
        <w:pStyle w:val="B1"/>
        <w:rPr>
          <w:rFonts w:eastAsia="SimSun"/>
          <w:lang w:val="en-GB"/>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585B10">
        <w:t>clause</w:t>
      </w:r>
      <w:r>
        <w:t> </w:t>
      </w:r>
      <w:r>
        <w:rPr>
          <w:lang w:val="en-US"/>
        </w:rPr>
        <w:t>8</w:t>
      </w:r>
      <w:r>
        <w:t>.2.2.2.</w:t>
      </w:r>
      <w:r>
        <w:rPr>
          <w:lang w:val="en-GB"/>
        </w:rPr>
        <w:t>15</w:t>
      </w:r>
      <w:r w:rsidR="009F1106">
        <w:rPr>
          <w:lang w:val="en-GB"/>
        </w:rPr>
        <w:t>.</w:t>
      </w:r>
    </w:p>
    <w:p w14:paraId="7D256C5D" w14:textId="77777777" w:rsidR="008C290B" w:rsidRPr="00084266" w:rsidRDefault="008C290B" w:rsidP="008C290B">
      <w:pPr>
        <w:pStyle w:val="Heading3"/>
        <w:rPr>
          <w:lang w:val="en-GB"/>
        </w:rPr>
      </w:pPr>
      <w:bookmarkStart w:id="970" w:name="_Toc20152476"/>
      <w:bookmarkStart w:id="971" w:name="_Toc27495141"/>
      <w:bookmarkStart w:id="972" w:name="_Toc36108609"/>
      <w:bookmarkStart w:id="973" w:name="_Toc73958392"/>
      <w:r>
        <w:rPr>
          <w:lang w:val="en-US"/>
        </w:rPr>
        <w:t>7.3.4</w:t>
      </w:r>
      <w:r>
        <w:rPr>
          <w:lang w:val="en-US"/>
        </w:rPr>
        <w:tab/>
      </w:r>
      <w:r>
        <w:t>Receiving SIP PUBL</w:t>
      </w:r>
      <w:r>
        <w:rPr>
          <w:lang w:val="en-US"/>
        </w:rPr>
        <w:t>I</w:t>
      </w:r>
      <w:r>
        <w:t xml:space="preserve">SH </w:t>
      </w:r>
      <w:r>
        <w:rPr>
          <w:lang w:val="en-GB"/>
        </w:rPr>
        <w:t xml:space="preserve">request </w:t>
      </w:r>
      <w:r>
        <w:t xml:space="preserve">for </w:t>
      </w:r>
      <w:r>
        <w:rPr>
          <w:lang w:val="en-US"/>
        </w:rPr>
        <w:t>MCVideo service</w:t>
      </w:r>
      <w:r>
        <w:t xml:space="preserve"> settings</w:t>
      </w:r>
      <w:r>
        <w:rPr>
          <w:lang w:val="en-GB"/>
        </w:rPr>
        <w:t xml:space="preserve"> only</w:t>
      </w:r>
      <w:bookmarkEnd w:id="970"/>
      <w:bookmarkEnd w:id="971"/>
      <w:bookmarkEnd w:id="972"/>
      <w:bookmarkEnd w:id="973"/>
    </w:p>
    <w:p w14:paraId="1FBB1C08" w14:textId="77777777" w:rsidR="008C290B" w:rsidRDefault="008C290B" w:rsidP="008C290B">
      <w:r w:rsidRPr="00CA79A1">
        <w:t xml:space="preserve">Upon </w:t>
      </w:r>
      <w:r>
        <w:t>receiving a SIP PUBLISH request containing:</w:t>
      </w:r>
    </w:p>
    <w:p w14:paraId="682F1647"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7176848C" w14:textId="77777777" w:rsidR="008C290B" w:rsidRPr="00677075" w:rsidRDefault="008C290B" w:rsidP="008C290B">
      <w:pPr>
        <w:pStyle w:val="B1"/>
      </w:pPr>
      <w:r>
        <w:t>2)</w:t>
      </w:r>
      <w:r>
        <w:tab/>
        <w:t xml:space="preserve">an </w:t>
      </w:r>
      <w:r w:rsidRPr="00F742B7">
        <w:t>application/poc-settings+</w:t>
      </w:r>
      <w:r w:rsidRPr="00677075">
        <w:t>xml MIME body; and</w:t>
      </w:r>
    </w:p>
    <w:p w14:paraId="6AC7D822"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0FBB7223" w14:textId="77777777" w:rsidR="008C290B" w:rsidRPr="00677075" w:rsidRDefault="008C290B" w:rsidP="008C290B">
      <w:r w:rsidRPr="00677075">
        <w:t>The MCVideo server:</w:t>
      </w:r>
    </w:p>
    <w:p w14:paraId="25165DD7"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661AD2A0"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585B10">
        <w:rPr>
          <w:lang w:val="en-US"/>
        </w:rPr>
        <w:t>clause</w:t>
      </w:r>
      <w:r w:rsidRPr="00677075">
        <w:rPr>
          <w:lang w:val="en-US"/>
        </w:rPr>
        <w:t> 7.3.1A;</w:t>
      </w:r>
    </w:p>
    <w:p w14:paraId="2E0F35F1" w14:textId="77777777" w:rsidR="008C290B" w:rsidRDefault="008C290B" w:rsidP="008C290B">
      <w:pPr>
        <w:pStyle w:val="B1"/>
        <w:rPr>
          <w:lang w:val="en-US"/>
        </w:rPr>
      </w:pPr>
      <w:r>
        <w:rPr>
          <w:lang w:val="en-US"/>
        </w:rPr>
        <w:t>3)</w:t>
      </w:r>
      <w:r>
        <w:rPr>
          <w:lang w:val="en-US"/>
        </w:rPr>
        <w:tab/>
        <w:t xml:space="preserve">if the procedures in </w:t>
      </w:r>
      <w:r w:rsidR="00585B10">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585B10">
        <w:rPr>
          <w:lang w:val="en-US"/>
        </w:rPr>
        <w:t>clause</w:t>
      </w:r>
      <w:r>
        <w:rPr>
          <w:lang w:val="en-US"/>
        </w:rPr>
        <w:t> 4.4</w:t>
      </w:r>
      <w:r w:rsidRPr="00C53A08">
        <w:rPr>
          <w:lang w:val="en-US"/>
        </w:rPr>
        <w:t xml:space="preserve">, and not continue with the rest of the steps in this </w:t>
      </w:r>
      <w:r w:rsidR="00585B10">
        <w:rPr>
          <w:lang w:val="en-US"/>
        </w:rPr>
        <w:t>clause</w:t>
      </w:r>
      <w:r w:rsidRPr="00C53A08">
        <w:rPr>
          <w:lang w:val="en-US"/>
        </w:rPr>
        <w:t>;</w:t>
      </w:r>
    </w:p>
    <w:p w14:paraId="18953505" w14:textId="77777777" w:rsidR="008C290B" w:rsidRPr="00677075" w:rsidRDefault="008C290B" w:rsidP="008C290B">
      <w:pPr>
        <w:pStyle w:val="B1"/>
        <w:rPr>
          <w:lang w:val="en-GB"/>
        </w:rPr>
      </w:pPr>
      <w:r>
        <w:rPr>
          <w:lang w:val="en-GB"/>
        </w:rPr>
        <w:t>4</w:t>
      </w:r>
      <w:r>
        <w:t>)</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2F1FCBD2" w14:textId="77777777" w:rsidR="008C290B" w:rsidRPr="00677075" w:rsidRDefault="008C290B" w:rsidP="008C290B">
      <w:pPr>
        <w:pStyle w:val="B1"/>
        <w:rPr>
          <w:lang w:val="en-US"/>
        </w:rPr>
      </w:pPr>
      <w:r w:rsidRPr="00677075">
        <w:rPr>
          <w:lang w:val="en-GB"/>
        </w:rPr>
        <w:t>5)</w:t>
      </w:r>
      <w:r w:rsidRPr="00677075">
        <w:rPr>
          <w:lang w:val="en-GB"/>
        </w:rPr>
        <w:tab/>
        <w:t xml:space="preserve">if a binding exists between the </w:t>
      </w:r>
      <w:r w:rsidRPr="00677075">
        <w:t xml:space="preserve">IMS public user identity and the MCVideo ID in the request </w:t>
      </w:r>
      <w:r w:rsidRPr="00677075">
        <w:rPr>
          <w:lang w:val="en-GB"/>
        </w:rPr>
        <w:t xml:space="preserve">and </w:t>
      </w:r>
      <w:r w:rsidRPr="00677075">
        <w:t xml:space="preserve">the validity period of the binding has </w:t>
      </w:r>
      <w:r w:rsidRPr="00677075">
        <w:rPr>
          <w:lang w:val="en-GB"/>
        </w:rPr>
        <w:t xml:space="preserve">not </w:t>
      </w:r>
      <w:r w:rsidRPr="00677075">
        <w:t>expired</w:t>
      </w:r>
      <w:r w:rsidRPr="00677075">
        <w:rPr>
          <w:lang w:val="en-GB"/>
        </w:rPr>
        <w:t xml:space="preserve">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71DB0A4F"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7B275C6D" w14:textId="77777777" w:rsidR="008C290B" w:rsidRPr="00677075" w:rsidRDefault="008C290B" w:rsidP="008C290B">
      <w:pPr>
        <w:pStyle w:val="B1"/>
        <w:rPr>
          <w:lang w:val="en-US"/>
        </w:rPr>
      </w:pPr>
      <w:r w:rsidRPr="00677075">
        <w:rPr>
          <w:lang w:val="en-GB"/>
        </w:rPr>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3011B8CF"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32EBB6BD" w14:textId="77777777" w:rsidR="008C290B" w:rsidRPr="00677075" w:rsidRDefault="008C290B" w:rsidP="008C290B">
      <w:pPr>
        <w:pStyle w:val="B1"/>
        <w:rPr>
          <w:rFonts w:eastAsia="SimSun"/>
          <w:lang w:val="en-GB"/>
        </w:rPr>
      </w:pPr>
      <w:r w:rsidRPr="00677075">
        <w:rPr>
          <w:lang w:val="en-GB"/>
        </w:rPr>
        <w:t>9</w:t>
      </w:r>
      <w:r w:rsidRPr="00677075">
        <w:t>)</w:t>
      </w:r>
      <w:r w:rsidRPr="00677075">
        <w:tab/>
        <w:t>shall send a SIP 200 (OK) response according 3GPP TS 24.229 [11]</w:t>
      </w:r>
      <w:r w:rsidRPr="00677075">
        <w:rPr>
          <w:rFonts w:eastAsia="SimSun"/>
          <w:lang w:val="en-GB"/>
        </w:rPr>
        <w:t>;</w:t>
      </w:r>
    </w:p>
    <w:p w14:paraId="17CE4CD3" w14:textId="77777777" w:rsidR="008C290B" w:rsidRPr="00677075" w:rsidRDefault="008C290B" w:rsidP="008C290B">
      <w:pPr>
        <w:pStyle w:val="B1"/>
        <w:rPr>
          <w:rFonts w:eastAsia="SimSun"/>
          <w:lang w:val="en-GB"/>
        </w:rPr>
      </w:pPr>
      <w:r w:rsidRPr="00677075">
        <w:rPr>
          <w:rFonts w:eastAsia="SimSun"/>
          <w:lang w:val="en-GB"/>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use the Answer</w:t>
      </w:r>
      <w:r w:rsidRPr="00677075">
        <w:rPr>
          <w:rFonts w:eastAsia="SimSun"/>
          <w:lang w:val="en-GB"/>
        </w:rPr>
        <w:t>-</w:t>
      </w:r>
      <w:r w:rsidRPr="00677075">
        <w:rPr>
          <w:rFonts w:eastAsia="SimSun"/>
        </w:rPr>
        <w:t xml:space="preserve">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r w:rsidRPr="00677075">
        <w:rPr>
          <w:rFonts w:eastAsia="SimSun"/>
          <w:lang w:val="en-GB"/>
        </w:rPr>
        <w:t>.</w:t>
      </w:r>
    </w:p>
    <w:p w14:paraId="6065FE29"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3D45DFC"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526666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6D32B5A2"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4D6F079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585B10">
        <w:t>clause</w:t>
      </w:r>
      <w:r>
        <w:t> </w:t>
      </w:r>
      <w:r>
        <w:rPr>
          <w:lang w:val="en-US"/>
        </w:rPr>
        <w:t>8</w:t>
      </w:r>
      <w:r>
        <w:t>.2.2.2.</w:t>
      </w:r>
      <w:r>
        <w:rPr>
          <w:lang w:val="en-GB"/>
        </w:rPr>
        <w:t>15.</w:t>
      </w:r>
    </w:p>
    <w:p w14:paraId="3783939C" w14:textId="77777777" w:rsidR="008C290B" w:rsidRDefault="008C290B" w:rsidP="008C290B">
      <w:pPr>
        <w:pStyle w:val="Heading3"/>
      </w:pPr>
      <w:bookmarkStart w:id="974" w:name="_Toc20152477"/>
      <w:bookmarkStart w:id="975" w:name="_Toc27495142"/>
      <w:bookmarkStart w:id="976" w:name="_Toc36108610"/>
      <w:bookmarkStart w:id="977" w:name="_Toc73958393"/>
      <w:r>
        <w:t>7</w:t>
      </w:r>
      <w:r w:rsidRPr="0073469F">
        <w:t>.</w:t>
      </w:r>
      <w:r>
        <w:t>3</w:t>
      </w:r>
      <w:r w:rsidRPr="0073469F">
        <w:t>.</w:t>
      </w:r>
      <w:r>
        <w:t>5</w:t>
      </w:r>
      <w:r w:rsidRPr="0073469F">
        <w:tab/>
      </w:r>
      <w:r>
        <w:t>Receiving SIP PUBLISH request with "Expires=0"</w:t>
      </w:r>
      <w:bookmarkEnd w:id="974"/>
      <w:bookmarkEnd w:id="975"/>
      <w:bookmarkEnd w:id="976"/>
      <w:bookmarkEnd w:id="977"/>
    </w:p>
    <w:p w14:paraId="4DC29A64" w14:textId="77777777" w:rsidR="008C290B" w:rsidRDefault="008C290B" w:rsidP="008C290B">
      <w:r w:rsidRPr="00CA79A1">
        <w:t xml:space="preserve">Upon </w:t>
      </w:r>
      <w:r>
        <w:t>receiving a SIP PUBLISH request containing:</w:t>
      </w:r>
    </w:p>
    <w:p w14:paraId="3DA9DC8C"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7EC81E" w14:textId="77777777" w:rsidR="008C290B" w:rsidRDefault="008C290B" w:rsidP="008C290B">
      <w:pPr>
        <w:pStyle w:val="B1"/>
      </w:pPr>
      <w:r>
        <w:t>2)</w:t>
      </w:r>
      <w:r>
        <w:tab/>
        <w:t>an Expires header field set to 0;</w:t>
      </w:r>
    </w:p>
    <w:p w14:paraId="72CFF7E5" w14:textId="77777777" w:rsidR="008C290B" w:rsidRDefault="008C290B" w:rsidP="008C290B">
      <w:pPr>
        <w:rPr>
          <w:rFonts w:eastAsia="SimSun"/>
        </w:rPr>
      </w:pPr>
      <w:r>
        <w:rPr>
          <w:rFonts w:eastAsia="SimSun"/>
        </w:rPr>
        <w:t>the MCVideo server:</w:t>
      </w:r>
    </w:p>
    <w:p w14:paraId="2F65F398"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753EDB2B"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076AEF5E" w14:textId="77777777" w:rsidR="008C290B" w:rsidRPr="006209B3" w:rsidRDefault="008C290B" w:rsidP="008C290B">
      <w:pPr>
        <w:pStyle w:val="B1"/>
        <w:rPr>
          <w:lang w:val="en-GB"/>
        </w:rPr>
      </w:pPr>
      <w:r>
        <w:t>3)</w:t>
      </w:r>
      <w:r>
        <w:tab/>
        <w:t>shall remove the MCVideo</w:t>
      </w:r>
      <w:r w:rsidRPr="00A37540">
        <w:t xml:space="preserve"> </w:t>
      </w:r>
      <w:r>
        <w:t>s</w:t>
      </w:r>
      <w:r w:rsidRPr="00A37540">
        <w:t xml:space="preserve">ervice </w:t>
      </w:r>
      <w:r>
        <w:t>s</w:t>
      </w:r>
      <w:r w:rsidRPr="00A37540">
        <w:t>ettings</w:t>
      </w:r>
      <w:r>
        <w:t>;</w:t>
      </w:r>
    </w:p>
    <w:p w14:paraId="2C6DAE9C" w14:textId="77777777" w:rsidR="008C290B" w:rsidRDefault="008C290B" w:rsidP="008C290B">
      <w:pPr>
        <w:pStyle w:val="B1"/>
      </w:pPr>
      <w:r>
        <w:t>4)</w:t>
      </w:r>
      <w:r>
        <w:tab/>
        <w:t>shall remove the binding between the MCVideo ID and public user identity; and</w:t>
      </w:r>
    </w:p>
    <w:p w14:paraId="06D058C3" w14:textId="77777777" w:rsidR="008C290B" w:rsidRDefault="008C290B" w:rsidP="008C290B">
      <w:pPr>
        <w:pStyle w:val="B1"/>
        <w:rPr>
          <w:rFonts w:eastAsia="SimSun"/>
          <w:lang w:val="en-GB"/>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01E9EC43" w14:textId="77777777" w:rsidR="008C290B" w:rsidRPr="009750E6" w:rsidRDefault="008C290B" w:rsidP="008C290B">
      <w:pPr>
        <w:pStyle w:val="Heading3"/>
        <w:rPr>
          <w:lang w:val="en-US"/>
        </w:rPr>
      </w:pPr>
      <w:bookmarkStart w:id="978" w:name="_Toc20152478"/>
      <w:bookmarkStart w:id="979" w:name="_Toc27495143"/>
      <w:bookmarkStart w:id="980" w:name="_Toc36108611"/>
      <w:bookmarkStart w:id="981" w:name="_Toc73958394"/>
      <w:r>
        <w:t>7</w:t>
      </w:r>
      <w:r w:rsidRPr="0073469F">
        <w:t>.</w:t>
      </w:r>
      <w:r>
        <w:t>3</w:t>
      </w:r>
      <w:r w:rsidRPr="0073469F">
        <w:t>.</w:t>
      </w:r>
      <w:r>
        <w:rPr>
          <w:lang w:val="en-US"/>
        </w:rPr>
        <w:t>6</w:t>
      </w:r>
      <w:r w:rsidRPr="0073469F">
        <w:tab/>
      </w:r>
      <w:r>
        <w:rPr>
          <w:lang w:val="en-US"/>
        </w:rPr>
        <w:t>Subscription to and notification of MCVideo service</w:t>
      </w:r>
      <w:r>
        <w:t xml:space="preserve"> settings</w:t>
      </w:r>
      <w:bookmarkEnd w:id="978"/>
      <w:bookmarkEnd w:id="979"/>
      <w:bookmarkEnd w:id="980"/>
      <w:bookmarkEnd w:id="981"/>
      <w:r>
        <w:rPr>
          <w:lang w:val="en-US"/>
        </w:rPr>
        <w:t xml:space="preserve"> </w:t>
      </w:r>
    </w:p>
    <w:p w14:paraId="06197B65" w14:textId="77777777" w:rsidR="008C290B" w:rsidRPr="00B672B7" w:rsidRDefault="008C290B" w:rsidP="008C290B">
      <w:pPr>
        <w:pStyle w:val="Heading4"/>
      </w:pPr>
      <w:bookmarkStart w:id="982" w:name="_Toc20152479"/>
      <w:bookmarkStart w:id="983" w:name="_Toc27495144"/>
      <w:bookmarkStart w:id="984" w:name="_Toc36108612"/>
      <w:bookmarkStart w:id="985" w:name="_Toc73958395"/>
      <w:r>
        <w:t>7.3.6.1</w:t>
      </w:r>
      <w:r>
        <w:tab/>
        <w:t xml:space="preserve">Receiving subscription to </w:t>
      </w:r>
      <w:r>
        <w:rPr>
          <w:lang w:val="en-US"/>
        </w:rPr>
        <w:t>MCVideo service</w:t>
      </w:r>
      <w:r>
        <w:t xml:space="preserve"> settings</w:t>
      </w:r>
      <w:bookmarkEnd w:id="982"/>
      <w:bookmarkEnd w:id="983"/>
      <w:bookmarkEnd w:id="984"/>
      <w:bookmarkEnd w:id="985"/>
    </w:p>
    <w:p w14:paraId="1A9F75E3" w14:textId="77777777" w:rsidR="008C290B" w:rsidRDefault="008C290B" w:rsidP="008C290B">
      <w:pPr>
        <w:rPr>
          <w:lang w:val="en-US"/>
        </w:rPr>
      </w:pPr>
      <w:r>
        <w:rPr>
          <w:lang w:val="en-US"/>
        </w:rPr>
        <w:t>Upon receiving a SIP SUBSCRIBE request such that:</w:t>
      </w:r>
    </w:p>
    <w:p w14:paraId="727A45AB"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57CF9543" w14:textId="77777777" w:rsidR="008C290B" w:rsidRPr="00677075" w:rsidRDefault="008C290B" w:rsidP="008C290B">
      <w:pPr>
        <w:pStyle w:val="B1"/>
        <w:rPr>
          <w:lang w:val="en-GB"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519E0F5E" w14:textId="77777777" w:rsidR="008C290B" w:rsidRPr="00677075" w:rsidRDefault="008C290B" w:rsidP="008C290B">
      <w:pPr>
        <w:pStyle w:val="B1"/>
        <w:rPr>
          <w:lang w:val="en-GB" w:eastAsia="ko-KR"/>
        </w:rPr>
      </w:pPr>
      <w:r w:rsidRPr="00677075">
        <w:rPr>
          <w:lang w:val="en-GB" w:eastAsia="ko-KR"/>
        </w:rPr>
        <w:t>3)</w:t>
      </w:r>
      <w:r w:rsidRPr="00677075">
        <w:rPr>
          <w:lang w:val="en-GB" w:eastAsia="ko-KR"/>
        </w:rPr>
        <w:tab/>
      </w:r>
      <w:r w:rsidRPr="00677075">
        <w:rPr>
          <w:lang w:eastAsia="ko-KR"/>
        </w:rPr>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val="en-GB" w:eastAsia="ko-KR"/>
        </w:rPr>
        <w:t>; and</w:t>
      </w:r>
    </w:p>
    <w:p w14:paraId="37C075CC"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6D73D51E" w14:textId="77777777" w:rsidR="008C290B" w:rsidRPr="00677075" w:rsidRDefault="008C290B" w:rsidP="008C290B">
      <w:pPr>
        <w:rPr>
          <w:lang w:val="en-US"/>
        </w:rPr>
      </w:pPr>
      <w:r w:rsidRPr="00677075">
        <w:rPr>
          <w:lang w:val="en-US"/>
        </w:rPr>
        <w:t>the MCVideo server:</w:t>
      </w:r>
    </w:p>
    <w:p w14:paraId="0FC3E114"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689E756F" w14:textId="77777777" w:rsidR="008C290B" w:rsidRDefault="008C290B" w:rsidP="008C290B">
      <w:pPr>
        <w:pStyle w:val="B1"/>
        <w:rPr>
          <w:lang w:val="en-US"/>
        </w:rPr>
      </w:pPr>
      <w:r>
        <w:rPr>
          <w:lang w:val="en-US"/>
        </w:rPr>
        <w:t>2)</w:t>
      </w:r>
      <w:r>
        <w:rPr>
          <w:lang w:val="en-US"/>
        </w:rPr>
        <w:tab/>
        <w:t xml:space="preserve">if the </w:t>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220C13DE" w14:textId="77777777" w:rsidR="008C290B" w:rsidRPr="0073469F" w:rsidRDefault="008C290B" w:rsidP="008C290B">
      <w:pPr>
        <w:pStyle w:val="B1"/>
        <w:rPr>
          <w:lang w:val="en-GB"/>
        </w:rPr>
      </w:pPr>
      <w:r>
        <w:rPr>
          <w:lang w:val="en-GB"/>
        </w:rPr>
        <w:t>3</w:t>
      </w:r>
      <w:r w:rsidRPr="0073469F">
        <w:rPr>
          <w:lang w:val="en-GB"/>
        </w:rPr>
        <w:t>)</w:t>
      </w:r>
      <w:r w:rsidRPr="0073469F">
        <w:rPr>
          <w:lang w:val="en-GB"/>
        </w:rPr>
        <w:tab/>
        <w:t xml:space="preserve">if </w:t>
      </w:r>
      <w:r>
        <w:rPr>
          <w:lang w:val="en-US"/>
        </w:rPr>
        <w:t>the originating MCVideo ID is different than the served MCVideo ID</w:t>
      </w:r>
      <w:r w:rsidRPr="0073469F">
        <w:rPr>
          <w:lang w:val="en-GB"/>
        </w:rPr>
        <w:t>, shall send a 403 (Forbidden) response and shall not continue with the rest of the steps; and</w:t>
      </w:r>
    </w:p>
    <w:p w14:paraId="4462FEBE"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24D3A9B9"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585B10">
        <w:t>clause</w:t>
      </w:r>
      <w:r w:rsidRPr="00AB36C0">
        <w:rPr>
          <w:lang w:eastAsia="ko-KR"/>
        </w:rPr>
        <w:t> </w:t>
      </w:r>
      <w:r>
        <w:t>7.3.6.2</w:t>
      </w:r>
      <w:r>
        <w:rPr>
          <w:rFonts w:eastAsia="SimSun"/>
        </w:rPr>
        <w:t>.</w:t>
      </w:r>
    </w:p>
    <w:p w14:paraId="6722EADB" w14:textId="77777777" w:rsidR="008C290B" w:rsidRPr="000B6D03" w:rsidRDefault="008C290B" w:rsidP="008C290B">
      <w:pPr>
        <w:pStyle w:val="Heading4"/>
      </w:pPr>
      <w:bookmarkStart w:id="986" w:name="_Toc20152480"/>
      <w:bookmarkStart w:id="987" w:name="_Toc27495145"/>
      <w:bookmarkStart w:id="988" w:name="_Toc36108613"/>
      <w:bookmarkStart w:id="989" w:name="_Toc73958396"/>
      <w:r>
        <w:t>7.3.6.2</w:t>
      </w:r>
      <w:r>
        <w:tab/>
        <w:t xml:space="preserve">Sending notification of change of </w:t>
      </w:r>
      <w:r>
        <w:rPr>
          <w:lang w:val="en-US"/>
        </w:rPr>
        <w:t>MCVideo service</w:t>
      </w:r>
      <w:r>
        <w:t xml:space="preserve"> settings</w:t>
      </w:r>
      <w:bookmarkEnd w:id="986"/>
      <w:bookmarkEnd w:id="987"/>
      <w:bookmarkEnd w:id="988"/>
      <w:bookmarkEnd w:id="989"/>
    </w:p>
    <w:p w14:paraId="4198CCCB"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1DF55D8B"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[51]</w:t>
      </w:r>
      <w:r>
        <w:rPr>
          <w:lang w:val="en-US"/>
        </w:rPr>
        <w:t xml:space="preserve"> </w:t>
      </w:r>
      <w:r w:rsidRPr="00B73412">
        <w:rPr>
          <w:rFonts w:eastAsia="SimSun"/>
          <w:lang w:val="en-US"/>
        </w:rPr>
        <w:t>containing:</w:t>
      </w:r>
    </w:p>
    <w:p w14:paraId="69125025"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7E99938C" w14:textId="77777777" w:rsidR="008C290B" w:rsidRDefault="008C290B" w:rsidP="008C290B">
      <w:pPr>
        <w:pStyle w:val="B2"/>
        <w:rPr>
          <w:rFonts w:eastAsia="SimSun"/>
          <w:lang w:val="en-GB"/>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585B10">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64BE6894"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w:t>
      </w:r>
      <w:r>
        <w:rPr>
          <w:rFonts w:eastAsia="SimSun"/>
          <w:lang w:val="en-GB"/>
        </w:rPr>
        <w:t>r</w:t>
      </w:r>
      <w:r>
        <w:rPr>
          <w:rFonts w:eastAsia="SimSun"/>
        </w:rPr>
        <w:t>ucted application/poc-settings+xml MIME body</w:t>
      </w:r>
      <w:r>
        <w:rPr>
          <w:rFonts w:eastAsia="SimSun"/>
          <w:lang w:val="en-US"/>
        </w:rPr>
        <w:t>.</w:t>
      </w:r>
    </w:p>
    <w:p w14:paraId="77BEE661" w14:textId="77777777" w:rsidR="00137FC6" w:rsidRPr="0073469F" w:rsidRDefault="00137FC6" w:rsidP="00137FC6">
      <w:pPr>
        <w:pStyle w:val="Heading3"/>
      </w:pPr>
      <w:bookmarkStart w:id="990" w:name="_Toc20152481"/>
      <w:bookmarkStart w:id="991" w:name="_Toc27495146"/>
      <w:bookmarkStart w:id="992" w:name="_Toc36108614"/>
      <w:bookmarkStart w:id="993" w:name="_Toc73958397"/>
      <w:r>
        <w:t>7.3.7</w:t>
      </w:r>
      <w:r w:rsidRPr="0073469F">
        <w:tab/>
        <w:t xml:space="preserve">Sending </w:t>
      </w:r>
      <w:r>
        <w:t>a CSK key download</w:t>
      </w:r>
      <w:r w:rsidRPr="0073469F">
        <w:t xml:space="preserve"> </w:t>
      </w:r>
      <w:r>
        <w:t>message</w:t>
      </w:r>
      <w:bookmarkEnd w:id="990"/>
      <w:bookmarkEnd w:id="991"/>
      <w:bookmarkEnd w:id="992"/>
      <w:bookmarkEnd w:id="993"/>
    </w:p>
    <w:p w14:paraId="719917AA"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585B10">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192DBB7D"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0A7E5F17"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D129D12"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3E20795B"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7EDC6C46"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6932BFEC"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5AF9C2BC" w14:textId="77777777" w:rsidR="00137FC6" w:rsidRDefault="00137FC6" w:rsidP="00137FC6">
      <w:pPr>
        <w:pStyle w:val="Heading2"/>
        <w:rPr>
          <w:lang w:val="en-US"/>
        </w:rPr>
      </w:pPr>
      <w:bookmarkStart w:id="994" w:name="_Toc20152482"/>
      <w:bookmarkStart w:id="995" w:name="_Toc27495147"/>
      <w:bookmarkStart w:id="996" w:name="_Toc36108615"/>
      <w:bookmarkStart w:id="997" w:name="_Toc73958398"/>
      <w:r>
        <w:rPr>
          <w:lang w:val="en-US"/>
        </w:rPr>
        <w:t>7.4</w:t>
      </w:r>
      <w:r>
        <w:rPr>
          <w:lang w:val="en-US"/>
        </w:rPr>
        <w:tab/>
        <w:t>Coding</w:t>
      </w:r>
      <w:bookmarkEnd w:id="994"/>
      <w:bookmarkEnd w:id="995"/>
      <w:bookmarkEnd w:id="996"/>
      <w:bookmarkEnd w:id="997"/>
    </w:p>
    <w:p w14:paraId="3AB085C2" w14:textId="77777777" w:rsidR="00137FC6" w:rsidRDefault="00137FC6" w:rsidP="00137FC6">
      <w:pPr>
        <w:pStyle w:val="Heading3"/>
      </w:pPr>
      <w:bookmarkStart w:id="998" w:name="_Toc20152483"/>
      <w:bookmarkStart w:id="999" w:name="_Toc27495148"/>
      <w:bookmarkStart w:id="1000" w:name="_Toc36108616"/>
      <w:bookmarkStart w:id="1001" w:name="_Toc73958399"/>
      <w:r>
        <w:t>7.4.1</w:t>
      </w:r>
      <w:r>
        <w:tab/>
        <w:t>Extension of MIME types</w:t>
      </w:r>
      <w:bookmarkEnd w:id="998"/>
      <w:bookmarkEnd w:id="999"/>
      <w:bookmarkEnd w:id="1000"/>
      <w:bookmarkEnd w:id="1001"/>
    </w:p>
    <w:p w14:paraId="210826B1" w14:textId="77777777" w:rsidR="00137FC6" w:rsidRDefault="00137FC6" w:rsidP="00137FC6">
      <w:pPr>
        <w:pStyle w:val="Heading4"/>
        <w:rPr>
          <w:lang w:val="en-US"/>
        </w:rPr>
      </w:pPr>
      <w:bookmarkStart w:id="1002" w:name="_Toc20152484"/>
      <w:bookmarkStart w:id="1003" w:name="_Toc27495149"/>
      <w:bookmarkStart w:id="1004" w:name="_Toc36108617"/>
      <w:bookmarkStart w:id="1005" w:name="_Toc73958400"/>
      <w:r>
        <w:t>7.4.1.1</w:t>
      </w:r>
      <w:r>
        <w:tab/>
        <w:t>General</w:t>
      </w:r>
      <w:bookmarkEnd w:id="1002"/>
      <w:bookmarkEnd w:id="1003"/>
      <w:bookmarkEnd w:id="1004"/>
      <w:bookmarkEnd w:id="1005"/>
    </w:p>
    <w:p w14:paraId="50C10527" w14:textId="77777777" w:rsidR="00137FC6" w:rsidRPr="009750E6" w:rsidRDefault="00137FC6" w:rsidP="00137FC6">
      <w:pPr>
        <w:rPr>
          <w:lang w:val="en-US"/>
        </w:rPr>
      </w:pPr>
      <w:r>
        <w:rPr>
          <w:lang w:val="en-US"/>
        </w:rPr>
        <w:t xml:space="preserve">The parent </w:t>
      </w:r>
      <w:r w:rsidR="00585B10">
        <w:rPr>
          <w:lang w:val="en-US"/>
        </w:rPr>
        <w:t>clause</w:t>
      </w:r>
      <w:r>
        <w:rPr>
          <w:lang w:val="en-US"/>
        </w:rPr>
        <w:t xml:space="preserve"> of this </w:t>
      </w:r>
      <w:r w:rsidR="00585B10">
        <w:rPr>
          <w:lang w:val="en-US"/>
        </w:rPr>
        <w:t>clause</w:t>
      </w:r>
      <w:r>
        <w:rPr>
          <w:lang w:val="en-US"/>
        </w:rPr>
        <w:t xml:space="preserve"> defines extensions of MIME type defined in other documents.</w:t>
      </w:r>
    </w:p>
    <w:p w14:paraId="17EF937E" w14:textId="77777777" w:rsidR="00137FC6" w:rsidRPr="009750E6" w:rsidRDefault="00137FC6" w:rsidP="00137FC6">
      <w:pPr>
        <w:pStyle w:val="Heading4"/>
        <w:rPr>
          <w:rFonts w:eastAsia="SimSun"/>
          <w:lang w:val="en-US"/>
        </w:rPr>
      </w:pPr>
      <w:bookmarkStart w:id="1006" w:name="_Toc20152485"/>
      <w:bookmarkStart w:id="1007" w:name="_Toc27495150"/>
      <w:bookmarkStart w:id="1008" w:name="_Toc36108618"/>
      <w:bookmarkStart w:id="1009" w:name="_Toc73958401"/>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006"/>
      <w:bookmarkEnd w:id="1007"/>
      <w:bookmarkEnd w:id="1008"/>
      <w:bookmarkEnd w:id="1009"/>
    </w:p>
    <w:p w14:paraId="5CFA18F2" w14:textId="77777777" w:rsidR="00137FC6" w:rsidRDefault="00137FC6" w:rsidP="00137FC6">
      <w:pPr>
        <w:pStyle w:val="Heading5"/>
        <w:rPr>
          <w:lang w:val="en-US"/>
        </w:rPr>
      </w:pPr>
      <w:bookmarkStart w:id="1010" w:name="_Toc20152486"/>
      <w:bookmarkStart w:id="1011" w:name="_Toc27495151"/>
      <w:bookmarkStart w:id="1012" w:name="_Toc36108619"/>
      <w:bookmarkStart w:id="1013" w:name="_Toc73958402"/>
      <w:r>
        <w:rPr>
          <w:lang w:val="en-US"/>
        </w:rPr>
        <w:t>7.4.1</w:t>
      </w:r>
      <w:r>
        <w:t>.</w:t>
      </w:r>
      <w:r>
        <w:rPr>
          <w:lang w:val="en-US"/>
        </w:rPr>
        <w:t>2</w:t>
      </w:r>
      <w:r>
        <w:t>.1</w:t>
      </w:r>
      <w:r>
        <w:tab/>
        <w:t>Introduction</w:t>
      </w:r>
      <w:bookmarkEnd w:id="1010"/>
      <w:bookmarkEnd w:id="1011"/>
      <w:bookmarkEnd w:id="1012"/>
      <w:bookmarkEnd w:id="1013"/>
    </w:p>
    <w:p w14:paraId="019BE365" w14:textId="77777777" w:rsidR="00137FC6" w:rsidRDefault="00137FC6" w:rsidP="00137FC6">
      <w:pPr>
        <w:rPr>
          <w:rFonts w:eastAsia="SimSun"/>
        </w:rPr>
      </w:pPr>
      <w:r>
        <w:rPr>
          <w:lang w:val="en-US"/>
        </w:rPr>
        <w:t xml:space="preserve">The parent </w:t>
      </w:r>
      <w:r w:rsidR="00585B10">
        <w:rPr>
          <w:lang w:val="en-US"/>
        </w:rPr>
        <w:t>clause</w:t>
      </w:r>
      <w:r>
        <w:rPr>
          <w:lang w:val="en-US"/>
        </w:rPr>
        <w:t xml:space="preserve"> of this </w:t>
      </w:r>
      <w:r w:rsidR="00585B10">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546F473F" w14:textId="77777777" w:rsidR="00137FC6" w:rsidRDefault="00137FC6" w:rsidP="00137FC6">
      <w:pPr>
        <w:pStyle w:val="Heading5"/>
        <w:rPr>
          <w:lang w:val="en-US"/>
        </w:rPr>
      </w:pPr>
      <w:bookmarkStart w:id="1014" w:name="_Toc20152487"/>
      <w:bookmarkStart w:id="1015" w:name="_Toc27495152"/>
      <w:bookmarkStart w:id="1016" w:name="_Toc36108620"/>
      <w:bookmarkStart w:id="1017" w:name="_Toc73958403"/>
      <w:r>
        <w:rPr>
          <w:lang w:val="en-US"/>
        </w:rPr>
        <w:t>7.4.1.2</w:t>
      </w:r>
      <w:r>
        <w:t>.2</w:t>
      </w:r>
      <w:r>
        <w:tab/>
        <w:t>Syntax</w:t>
      </w:r>
      <w:bookmarkEnd w:id="1014"/>
      <w:bookmarkEnd w:id="1015"/>
      <w:bookmarkEnd w:id="1016"/>
      <w:bookmarkEnd w:id="1017"/>
    </w:p>
    <w:p w14:paraId="4C0D2683"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2F8B40B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0C3F61A3"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6916EEC"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459433A"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2F74ECB3"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33A966B2"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8B7D04" w14:paraId="29BEA20F"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04D58213"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0DEBCA5A" w14:textId="77777777" w:rsidR="00137FC6" w:rsidRPr="008B7D04" w:rsidRDefault="00137FC6" w:rsidP="005A7FA2">
            <w:pPr>
              <w:pStyle w:val="TAH"/>
            </w:pPr>
            <w:r w:rsidRPr="008B7D04">
              <w:t>Namespace</w:t>
            </w:r>
          </w:p>
        </w:tc>
      </w:tr>
      <w:tr w:rsidR="00137FC6" w:rsidRPr="008B7D04" w14:paraId="4E8EE172"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15BD83E"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0B837E3F" w14:textId="77777777" w:rsidR="00137FC6" w:rsidRPr="008B7D04" w:rsidRDefault="00137FC6" w:rsidP="005A7FA2">
            <w:pPr>
              <w:pStyle w:val="TAL"/>
            </w:pPr>
            <w:r w:rsidRPr="008B7D04">
              <w:t>urn:oma:params:xml:ns:poc:poc-settings</w:t>
            </w:r>
          </w:p>
        </w:tc>
      </w:tr>
      <w:tr w:rsidR="00137FC6" w:rsidRPr="008B7D04" w14:paraId="043E2F4B"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5A6BB2D8"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0B8FFE7" w14:textId="77777777" w:rsidR="00137FC6" w:rsidRPr="008B7D04" w:rsidRDefault="00137FC6" w:rsidP="005A7FA2">
            <w:pPr>
              <w:pStyle w:val="TAL"/>
            </w:pPr>
            <w:r w:rsidRPr="008B7D04">
              <w:t>urn:3gpp:mc</w:t>
            </w:r>
            <w:r>
              <w:rPr>
                <w:lang w:val="en-US"/>
              </w:rPr>
              <w:t>s</w:t>
            </w:r>
            <w:r w:rsidRPr="008B7D04">
              <w:t>Settings:1.0</w:t>
            </w:r>
          </w:p>
        </w:tc>
      </w:tr>
    </w:tbl>
    <w:p w14:paraId="60A8F2C9" w14:textId="77777777" w:rsidR="00137FC6" w:rsidRPr="008B7D04" w:rsidRDefault="00137FC6" w:rsidP="00137FC6"/>
    <w:p w14:paraId="4C76FF1B"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0C2592D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187F086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5C71A65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0F07326C"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2226126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299CE9F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3C8557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37837A91"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4A01D95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43FB3E6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89531C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2EA2B87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338C8B8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31D14D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459DAFF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D73EFC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73C2210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7979AF74"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4C4CF20C"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3EEE8868" w14:textId="77777777" w:rsidR="00137FC6" w:rsidRDefault="00137FC6" w:rsidP="00137FC6"/>
    <w:p w14:paraId="5FF3D3A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280B674A"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58864F8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33A50EF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3BB9F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597D2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8237E9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4BC218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05EF4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5C8B01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3F193AB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45EEC48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73F5D8B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3987B96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26DF6A1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3F5185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CB3BFB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26CE777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59CAF67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5A5DF6F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61D84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409D1443" w14:textId="77777777" w:rsidR="008C290B" w:rsidRPr="008C290B" w:rsidRDefault="008C290B" w:rsidP="008C290B"/>
    <w:p w14:paraId="651F2122" w14:textId="77777777" w:rsidR="00A03B6C" w:rsidRPr="0079589D" w:rsidRDefault="00A03B6C" w:rsidP="00A03B6C">
      <w:pPr>
        <w:pStyle w:val="Heading1"/>
      </w:pPr>
      <w:bookmarkStart w:id="1018" w:name="_Toc20152488"/>
      <w:bookmarkStart w:id="1019" w:name="_Toc27495153"/>
      <w:bookmarkStart w:id="1020" w:name="_Toc36108621"/>
      <w:bookmarkStart w:id="1021" w:name="_Toc73958404"/>
      <w:r w:rsidRPr="0079589D">
        <w:t>8</w:t>
      </w:r>
      <w:r w:rsidRPr="0079589D">
        <w:tab/>
        <w:t>Affiliation</w:t>
      </w:r>
      <w:bookmarkEnd w:id="1018"/>
      <w:bookmarkEnd w:id="1019"/>
      <w:bookmarkEnd w:id="1020"/>
      <w:bookmarkEnd w:id="1021"/>
    </w:p>
    <w:p w14:paraId="76470A89" w14:textId="77777777" w:rsidR="00A03B6C" w:rsidRPr="0079589D" w:rsidRDefault="00A03B6C" w:rsidP="00A03B6C">
      <w:pPr>
        <w:pStyle w:val="Heading2"/>
        <w:rPr>
          <w:lang w:val="en-GB"/>
        </w:rPr>
      </w:pPr>
      <w:bookmarkStart w:id="1022" w:name="_Toc20152489"/>
      <w:bookmarkStart w:id="1023" w:name="_Toc27495154"/>
      <w:bookmarkStart w:id="1024" w:name="_Toc36108622"/>
      <w:bookmarkStart w:id="1025" w:name="_Toc73958405"/>
      <w:r w:rsidRPr="0079589D">
        <w:rPr>
          <w:lang w:val="en-GB"/>
        </w:rPr>
        <w:t>8</w:t>
      </w:r>
      <w:r w:rsidRPr="0079589D">
        <w:t>.1</w:t>
      </w:r>
      <w:r w:rsidRPr="0079589D">
        <w:tab/>
        <w:t>General</w:t>
      </w:r>
      <w:bookmarkEnd w:id="1022"/>
      <w:bookmarkEnd w:id="1023"/>
      <w:bookmarkEnd w:id="1024"/>
      <w:bookmarkEnd w:id="1025"/>
    </w:p>
    <w:p w14:paraId="1E6C2D45" w14:textId="77777777" w:rsidR="00322D6A" w:rsidRPr="0079589D" w:rsidRDefault="00585B10" w:rsidP="00322D6A">
      <w:r>
        <w:t>Clause</w:t>
      </w:r>
      <w:r w:rsidR="00322D6A" w:rsidRPr="0079589D">
        <w:t> 8.2 contains the procedures for explicit affiliation at the MCVideo client, the MCVideo server serving the MCVideo user and the MCVideo server owning the MCVideo group.</w:t>
      </w:r>
    </w:p>
    <w:p w14:paraId="37118184" w14:textId="77777777" w:rsidR="00322D6A" w:rsidRPr="0079589D" w:rsidRDefault="00585B10" w:rsidP="00322D6A">
      <w:r>
        <w:t>Clause</w:t>
      </w:r>
      <w:r w:rsidR="00322D6A" w:rsidRPr="0079589D">
        <w:t> 8.2 contains the procedures for implicit affiliation at the MCVideo server serving the MCVideo user and the MCVideo server owning the MCVideo group.</w:t>
      </w:r>
    </w:p>
    <w:p w14:paraId="35A26970" w14:textId="77777777" w:rsidR="00322D6A" w:rsidRPr="0079589D" w:rsidRDefault="00585B10" w:rsidP="00322D6A">
      <w:r>
        <w:t>Clause</w:t>
      </w:r>
      <w:r w:rsidR="00322D6A" w:rsidRPr="0079589D">
        <w:t> 8.3 describes the coding used for explicit affiliation.</w:t>
      </w:r>
    </w:p>
    <w:p w14:paraId="32B3C847" w14:textId="77777777" w:rsidR="00322D6A" w:rsidRPr="0079589D" w:rsidRDefault="00322D6A" w:rsidP="00322D6A">
      <w:r w:rsidRPr="0079589D">
        <w:t>The procedures for implicit affiliation in this clause are triggered at the MCVideo server serving the MCVideo user in the following circumstances:</w:t>
      </w:r>
    </w:p>
    <w:p w14:paraId="3617166C"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2EC403C7"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0D1BB44"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7909EE99"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585B10">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585B10">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0D136E0E" w14:textId="77777777" w:rsidR="00322D6A" w:rsidRPr="0079589D" w:rsidRDefault="00322D6A" w:rsidP="00322D6A">
      <w:r w:rsidRPr="0079589D">
        <w:t>The procedures for implicit affiliation in this clause are triggered at the MCVideo server owning the MCVideo group in the following circumstances:</w:t>
      </w:r>
    </w:p>
    <w:p w14:paraId="3D71B5F9"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4E5EF5B6"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2C05224E"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5C01E659" w14:textId="77777777" w:rsidR="00A03B6C" w:rsidRPr="0079589D" w:rsidRDefault="00A03B6C" w:rsidP="00A03B6C">
      <w:pPr>
        <w:pStyle w:val="Heading2"/>
        <w:rPr>
          <w:lang w:val="en-GB"/>
        </w:rPr>
      </w:pPr>
      <w:bookmarkStart w:id="1026" w:name="_Toc20152490"/>
      <w:bookmarkStart w:id="1027" w:name="_Toc27495155"/>
      <w:bookmarkStart w:id="1028" w:name="_Toc36108623"/>
      <w:bookmarkStart w:id="1029" w:name="_Toc73958406"/>
      <w:r w:rsidRPr="0079589D">
        <w:rPr>
          <w:lang w:val="en-GB"/>
        </w:rPr>
        <w:t>8</w:t>
      </w:r>
      <w:r w:rsidRPr="0079589D">
        <w:t>.2</w:t>
      </w:r>
      <w:r w:rsidRPr="0079589D">
        <w:tab/>
      </w:r>
      <w:r w:rsidR="00322D6A" w:rsidRPr="0079589D">
        <w:rPr>
          <w:lang w:val="en-GB"/>
        </w:rPr>
        <w:t>P</w:t>
      </w:r>
      <w:r w:rsidRPr="0079589D">
        <w:t>rocedures</w:t>
      </w:r>
      <w:bookmarkEnd w:id="1026"/>
      <w:bookmarkEnd w:id="1027"/>
      <w:bookmarkEnd w:id="1028"/>
      <w:bookmarkEnd w:id="1029"/>
    </w:p>
    <w:p w14:paraId="4FEEC045" w14:textId="77777777" w:rsidR="00322D6A" w:rsidRPr="0079589D" w:rsidRDefault="00322D6A" w:rsidP="00322D6A">
      <w:pPr>
        <w:pStyle w:val="Heading3"/>
        <w:rPr>
          <w:lang w:val="en-GB"/>
        </w:rPr>
      </w:pPr>
      <w:bookmarkStart w:id="1030" w:name="_Toc20152491"/>
      <w:bookmarkStart w:id="1031" w:name="_Toc27495156"/>
      <w:bookmarkStart w:id="1032" w:name="_Toc36108624"/>
      <w:bookmarkStart w:id="1033" w:name="_Toc73958407"/>
      <w:r w:rsidRPr="0079589D">
        <w:t>8.2.1</w:t>
      </w:r>
      <w:r w:rsidRPr="0079589D">
        <w:tab/>
        <w:t>MC</w:t>
      </w:r>
      <w:r w:rsidRPr="0079589D">
        <w:rPr>
          <w:lang w:val="en-GB"/>
        </w:rPr>
        <w:t>Video</w:t>
      </w:r>
      <w:r w:rsidRPr="0079589D">
        <w:t xml:space="preserve"> client procedures</w:t>
      </w:r>
      <w:bookmarkEnd w:id="1030"/>
      <w:bookmarkEnd w:id="1031"/>
      <w:bookmarkEnd w:id="1032"/>
      <w:bookmarkEnd w:id="1033"/>
    </w:p>
    <w:p w14:paraId="1552EC0A" w14:textId="77777777" w:rsidR="00322D6A" w:rsidRPr="0079589D" w:rsidRDefault="00322D6A" w:rsidP="00322D6A">
      <w:pPr>
        <w:pStyle w:val="Heading4"/>
        <w:rPr>
          <w:lang w:val="en-GB"/>
        </w:rPr>
      </w:pPr>
      <w:bookmarkStart w:id="1034" w:name="_Toc20152492"/>
      <w:bookmarkStart w:id="1035" w:name="_Toc27495157"/>
      <w:bookmarkStart w:id="1036" w:name="_Toc36108625"/>
      <w:bookmarkStart w:id="1037" w:name="_Toc73958408"/>
      <w:r w:rsidRPr="0079589D">
        <w:rPr>
          <w:lang w:val="en-GB"/>
        </w:rPr>
        <w:t>8.2.1.1</w:t>
      </w:r>
      <w:r w:rsidRPr="0079589D">
        <w:rPr>
          <w:lang w:val="en-GB"/>
        </w:rPr>
        <w:tab/>
        <w:t>General</w:t>
      </w:r>
      <w:bookmarkEnd w:id="1034"/>
      <w:bookmarkEnd w:id="1035"/>
      <w:bookmarkEnd w:id="1036"/>
      <w:bookmarkEnd w:id="1037"/>
    </w:p>
    <w:p w14:paraId="2935EE5C" w14:textId="77777777" w:rsidR="00322D6A" w:rsidRPr="0079589D" w:rsidRDefault="00322D6A" w:rsidP="00322D6A">
      <w:r w:rsidRPr="0079589D">
        <w:t>The MCVideo client procedures consist of:</w:t>
      </w:r>
    </w:p>
    <w:p w14:paraId="15061824" w14:textId="77777777" w:rsidR="00322D6A" w:rsidRPr="0079589D" w:rsidRDefault="00322D6A" w:rsidP="00322D6A">
      <w:pPr>
        <w:pStyle w:val="B1"/>
      </w:pPr>
      <w:r w:rsidRPr="0079589D">
        <w:t>-</w:t>
      </w:r>
      <w:r w:rsidRPr="0079589D">
        <w:tab/>
        <w:t>an affiliation status change procedure;</w:t>
      </w:r>
    </w:p>
    <w:p w14:paraId="25D8D2F4" w14:textId="77777777" w:rsidR="00322D6A" w:rsidRPr="0079589D" w:rsidRDefault="00322D6A" w:rsidP="00322D6A">
      <w:pPr>
        <w:pStyle w:val="B1"/>
      </w:pPr>
      <w:r w:rsidRPr="0079589D">
        <w:t>-</w:t>
      </w:r>
      <w:r w:rsidRPr="0079589D">
        <w:tab/>
        <w:t>an affiliation status determination procedure;</w:t>
      </w:r>
    </w:p>
    <w:p w14:paraId="0A21A51F"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14:paraId="47C85EDE"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14:paraId="6CEC44DC"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3F1AA070" w14:textId="77777777" w:rsidR="00322D6A" w:rsidRPr="0079589D" w:rsidRDefault="00322D6A" w:rsidP="00322D6A">
      <w:pPr>
        <w:pStyle w:val="Heading4"/>
        <w:rPr>
          <w:lang w:val="en-GB"/>
        </w:rPr>
      </w:pPr>
      <w:bookmarkStart w:id="1038" w:name="_Toc20152493"/>
      <w:bookmarkStart w:id="1039" w:name="_Toc27495158"/>
      <w:bookmarkStart w:id="1040" w:name="_Toc36108626"/>
      <w:bookmarkStart w:id="1041" w:name="_Toc73958409"/>
      <w:r w:rsidRPr="0079589D">
        <w:rPr>
          <w:lang w:val="en-GB"/>
        </w:rPr>
        <w:t>8.2.1.2</w:t>
      </w:r>
      <w:r w:rsidRPr="0079589D">
        <w:rPr>
          <w:lang w:val="en-GB"/>
        </w:rPr>
        <w:tab/>
        <w:t>Affiliation status change procedure</w:t>
      </w:r>
      <w:bookmarkEnd w:id="1038"/>
      <w:bookmarkEnd w:id="1039"/>
      <w:bookmarkEnd w:id="1040"/>
      <w:bookmarkEnd w:id="1041"/>
    </w:p>
    <w:p w14:paraId="7B89AD8B" w14:textId="77777777" w:rsidR="00322D6A" w:rsidRPr="0079589D" w:rsidRDefault="00322D6A" w:rsidP="00322D6A">
      <w:r w:rsidRPr="0079589D">
        <w:t>In order:</w:t>
      </w:r>
    </w:p>
    <w:p w14:paraId="6BD3AAEC"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325122A3"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6DAA8747"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585B10">
        <w:t>clause</w:t>
      </w:r>
      <w:r w:rsidRPr="0079589D">
        <w:t> 8.2.1.3;</w:t>
      </w:r>
    </w:p>
    <w:p w14:paraId="4214943F"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14:paraId="2A880CA1" w14:textId="77777777" w:rsidR="00322D6A" w:rsidRPr="0079589D" w:rsidRDefault="00322D6A" w:rsidP="00322D6A">
      <w:pPr>
        <w:pStyle w:val="B1"/>
      </w:pPr>
      <w:r w:rsidRPr="0079589D">
        <w:t>-</w:t>
      </w:r>
      <w:r w:rsidRPr="0079589D">
        <w:tab/>
        <w:t>any combination of the above;</w:t>
      </w:r>
    </w:p>
    <w:p w14:paraId="40594ADD"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3C99D9FA" w14:textId="77777777" w:rsidR="00322D6A" w:rsidRPr="0079589D" w:rsidRDefault="00322D6A" w:rsidP="00322D6A">
      <w:r w:rsidRPr="0079589D">
        <w:t>In the SIP PUBLISH request, the MCVideo client:</w:t>
      </w:r>
    </w:p>
    <w:p w14:paraId="754C0F8D"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01FD9C39" w14:textId="77777777" w:rsidR="00322D6A" w:rsidRPr="0079589D" w:rsidRDefault="00322D6A" w:rsidP="00322D6A">
      <w:pPr>
        <w:pStyle w:val="B1"/>
        <w:rPr>
          <w:lang w:val="en-GB"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795EDDE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477373F5"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33345FC9" w14:textId="77777777" w:rsidR="00322D6A" w:rsidRPr="0079589D" w:rsidRDefault="00322D6A" w:rsidP="00322D6A">
      <w:pPr>
        <w:pStyle w:val="NO"/>
        <w:rPr>
          <w:rFonts w:eastAsia="SimSun"/>
        </w:rPr>
      </w:pPr>
      <w:r w:rsidRPr="0079589D">
        <w:rPr>
          <w:rFonts w:eastAsia="SimSun"/>
        </w:rPr>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7B4B7D6E"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1A17D5E1"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585B10">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1F74E864"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6303FB06"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2AC205F3"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706AFCE9"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53757B57"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5D09ACD1" w14:textId="77777777" w:rsidR="00322D6A" w:rsidRPr="0079589D" w:rsidRDefault="00322D6A" w:rsidP="00322D6A">
      <w:pPr>
        <w:pStyle w:val="Heading4"/>
        <w:rPr>
          <w:lang w:val="en-GB"/>
        </w:rPr>
      </w:pPr>
      <w:bookmarkStart w:id="1042" w:name="_Toc20152494"/>
      <w:bookmarkStart w:id="1043" w:name="_Toc27495159"/>
      <w:bookmarkStart w:id="1044" w:name="_Toc36108627"/>
      <w:bookmarkStart w:id="1045" w:name="_Toc73958410"/>
      <w:r w:rsidRPr="0079589D">
        <w:rPr>
          <w:lang w:val="en-GB"/>
        </w:rPr>
        <w:t>8.2.1.3</w:t>
      </w:r>
      <w:r w:rsidRPr="0079589D">
        <w:rPr>
          <w:lang w:val="en-GB"/>
        </w:rPr>
        <w:tab/>
        <w:t>Affiliation status determination procedure</w:t>
      </w:r>
      <w:bookmarkEnd w:id="1042"/>
      <w:bookmarkEnd w:id="1043"/>
      <w:bookmarkEnd w:id="1044"/>
      <w:bookmarkEnd w:id="1045"/>
    </w:p>
    <w:p w14:paraId="5737C390"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11564BE6" w14:textId="77777777" w:rsidR="00322D6A" w:rsidRPr="0079589D" w:rsidRDefault="00322D6A" w:rsidP="00322D6A">
      <w:r w:rsidRPr="0079589D">
        <w:t>In order to discover MCVideo groups:</w:t>
      </w:r>
    </w:p>
    <w:p w14:paraId="36AA6F34" w14:textId="77777777" w:rsidR="00322D6A" w:rsidRPr="0079589D" w:rsidRDefault="00322D6A" w:rsidP="00322D6A">
      <w:pPr>
        <w:pStyle w:val="B1"/>
      </w:pPr>
      <w:r w:rsidRPr="0079589D">
        <w:t>1)</w:t>
      </w:r>
      <w:r w:rsidRPr="0079589D">
        <w:tab/>
        <w:t>which the MCVideo user at an MCVideo client is affiliated to; or</w:t>
      </w:r>
    </w:p>
    <w:p w14:paraId="4378DDA8" w14:textId="77777777" w:rsidR="00322D6A" w:rsidRPr="0079589D" w:rsidRDefault="00322D6A" w:rsidP="00322D6A">
      <w:pPr>
        <w:pStyle w:val="B1"/>
      </w:pPr>
      <w:r w:rsidRPr="0079589D">
        <w:t>2)</w:t>
      </w:r>
      <w:r w:rsidRPr="0079589D">
        <w:tab/>
        <w:t>which another MCVideo user is affiliated to;</w:t>
      </w:r>
    </w:p>
    <w:p w14:paraId="0EDC3F9D"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2812BC0" w14:textId="77777777" w:rsidR="00322D6A" w:rsidRPr="0079589D" w:rsidRDefault="00322D6A" w:rsidP="00322D6A">
      <w:r w:rsidRPr="0079589D">
        <w:rPr>
          <w:rFonts w:eastAsia="SimSun"/>
        </w:rPr>
        <w:t>In the SIP SUBSCRIBE request, the MCVideo client:</w:t>
      </w:r>
    </w:p>
    <w:p w14:paraId="207823B1"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3BFE06F5"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1B5DADB0"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3DCF3C1"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7E802381"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14DEF763"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48C55D9E"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6A54945"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585B10">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DF8B1DD"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68CC1DEF"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79A551EE"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56451E2E"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34A3BB54"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08565F95"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585B10">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749D9757" w14:textId="77777777" w:rsidR="00322D6A" w:rsidRPr="0079589D" w:rsidRDefault="00322D6A" w:rsidP="00322D6A">
      <w:pPr>
        <w:pStyle w:val="Heading4"/>
        <w:rPr>
          <w:lang w:val="en-GB"/>
        </w:rPr>
      </w:pPr>
      <w:bookmarkStart w:id="1046" w:name="_Toc20152495"/>
      <w:bookmarkStart w:id="1047" w:name="_Toc27495160"/>
      <w:bookmarkStart w:id="1048" w:name="_Toc36108628"/>
      <w:bookmarkStart w:id="1049" w:name="_Toc73958411"/>
      <w:r w:rsidRPr="0079589D">
        <w:rPr>
          <w:lang w:val="en-GB"/>
        </w:rPr>
        <w:t>8</w:t>
      </w:r>
      <w:r w:rsidRPr="0079589D">
        <w:t>.2.1.4</w:t>
      </w:r>
      <w:r w:rsidRPr="0079589D">
        <w:tab/>
      </w:r>
      <w:r w:rsidRPr="0079589D">
        <w:rPr>
          <w:lang w:val="en-GB"/>
        </w:rPr>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046"/>
      <w:bookmarkEnd w:id="1047"/>
      <w:bookmarkEnd w:id="1048"/>
      <w:bookmarkEnd w:id="1049"/>
    </w:p>
    <w:p w14:paraId="5CC3D7FE"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604220F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63F84B19"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765D8F8"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2941889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52221BA4"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018B360D"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54A55189"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6535D32E" w14:textId="77777777" w:rsidR="00322D6A" w:rsidRPr="0079589D" w:rsidRDefault="00322D6A" w:rsidP="00322D6A">
      <w:pPr>
        <w:pStyle w:val="Heading4"/>
        <w:rPr>
          <w:lang w:val="en-US"/>
        </w:rPr>
      </w:pPr>
      <w:bookmarkStart w:id="1050" w:name="_Toc20152496"/>
      <w:bookmarkStart w:id="1051" w:name="_Toc27495161"/>
      <w:bookmarkStart w:id="1052" w:name="_Toc36108629"/>
      <w:bookmarkStart w:id="1053" w:name="_Toc73958412"/>
      <w:r w:rsidRPr="0079589D">
        <w:rPr>
          <w:lang w:val="en-GB"/>
        </w:rPr>
        <w:t>8</w:t>
      </w:r>
      <w:r w:rsidRPr="0079589D">
        <w:t>.2.1.5</w:t>
      </w:r>
      <w:r w:rsidRPr="0079589D">
        <w:tab/>
      </w:r>
      <w:r w:rsidRPr="0079589D">
        <w:rPr>
          <w:lang w:val="en-GB"/>
        </w:rPr>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050"/>
      <w:bookmarkEnd w:id="1051"/>
      <w:bookmarkEnd w:id="1052"/>
      <w:bookmarkEnd w:id="1053"/>
    </w:p>
    <w:p w14:paraId="5CF36BEB" w14:textId="77777777" w:rsidR="00322D6A" w:rsidRPr="0079589D" w:rsidRDefault="00322D6A" w:rsidP="00322D6A">
      <w:r w:rsidRPr="0079589D">
        <w:t>Upon receiving a SIP MESSAGE request containing:</w:t>
      </w:r>
    </w:p>
    <w:p w14:paraId="017FF8E8"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57C8A4A"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5D20097" w14:textId="77777777" w:rsidR="00322D6A" w:rsidRPr="0079589D" w:rsidRDefault="00322D6A" w:rsidP="00322D6A">
      <w:r w:rsidRPr="0079589D">
        <w:t>then the MCVideo client:</w:t>
      </w:r>
    </w:p>
    <w:p w14:paraId="546D7FAD" w14:textId="77777777" w:rsidR="00322D6A" w:rsidRPr="0079589D" w:rsidRDefault="00322D6A" w:rsidP="00322D6A">
      <w:pPr>
        <w:pStyle w:val="B1"/>
      </w:pPr>
      <w:r w:rsidRPr="0079589D">
        <w:t>1)</w:t>
      </w:r>
      <w:r w:rsidRPr="0079589D">
        <w:tab/>
        <w:t>shall send a 200 (OK) response to the SIP MESSAGE request;</w:t>
      </w:r>
    </w:p>
    <w:p w14:paraId="07C7F7B4"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1D765E6E" w14:textId="77777777" w:rsidR="00322D6A" w:rsidRPr="0079589D" w:rsidRDefault="00322D6A" w:rsidP="00322D6A">
      <w:pPr>
        <w:pStyle w:val="B1"/>
      </w:pPr>
      <w:r w:rsidRPr="0079589D">
        <w:t>3)</w:t>
      </w:r>
      <w:r w:rsidRPr="0079589D">
        <w:tab/>
        <w:t>if the user accepts the request:</w:t>
      </w:r>
    </w:p>
    <w:p w14:paraId="6111519D"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585B10">
        <w:t>clause</w:t>
      </w:r>
      <w:r w:rsidRPr="0079589D">
        <w:rPr>
          <w:rFonts w:eastAsia="SimSun"/>
        </w:rPr>
        <w:t> </w:t>
      </w:r>
      <w:r w:rsidRPr="0079589D">
        <w:t>8.2.1.2; and</w:t>
      </w:r>
    </w:p>
    <w:p w14:paraId="7074E1F4"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585B10">
        <w:t>clause</w:t>
      </w:r>
      <w:r w:rsidRPr="0079589D">
        <w:rPr>
          <w:rFonts w:eastAsia="SimSun"/>
        </w:rPr>
        <w:t> </w:t>
      </w:r>
      <w:r w:rsidRPr="0079589D">
        <w:t>8.2.1.2.</w:t>
      </w:r>
    </w:p>
    <w:p w14:paraId="4F0D3963" w14:textId="77777777" w:rsidR="006F639B" w:rsidRPr="00902536" w:rsidRDefault="006F639B" w:rsidP="006F639B">
      <w:pPr>
        <w:pStyle w:val="Heading4"/>
      </w:pPr>
      <w:bookmarkStart w:id="1054" w:name="_Toc20152497"/>
      <w:bookmarkStart w:id="1055" w:name="_Toc27495162"/>
      <w:bookmarkStart w:id="1056" w:name="_Toc36108630"/>
      <w:bookmarkStart w:id="1057" w:name="_Toc73958413"/>
      <w:r>
        <w:t>8.</w:t>
      </w:r>
      <w:r w:rsidRPr="00D64F90">
        <w:t>2.1.</w:t>
      </w:r>
      <w:r w:rsidRPr="006A2EB3">
        <w:rPr>
          <w:lang w:val="en-GB"/>
        </w:rPr>
        <w:t>6</w:t>
      </w:r>
      <w:r w:rsidRPr="00D64F90">
        <w:tab/>
        <w:t>Subscription to group dynamic data</w:t>
      </w:r>
      <w:bookmarkEnd w:id="1054"/>
      <w:bookmarkEnd w:id="1055"/>
      <w:bookmarkEnd w:id="1056"/>
      <w:bookmarkEnd w:id="1057"/>
    </w:p>
    <w:p w14:paraId="495F6C99"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6CD5F70E"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6773CD3E"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6095B8C9"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ADEDB1F"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028927E1"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2CBA0B4"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8E0FB8D"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2A1F18C1"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605775D"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585B10">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AC0D6B2"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72F92F12"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5C8FBF85"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1B3466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25A1C021"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4954877B"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585B10">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4ADE5D30" w14:textId="77777777" w:rsidR="00A03B6C" w:rsidRPr="0079589D" w:rsidRDefault="00A03B6C" w:rsidP="00307927">
      <w:pPr>
        <w:pStyle w:val="Heading3"/>
        <w:rPr>
          <w:lang w:val="en-GB"/>
        </w:rPr>
      </w:pPr>
      <w:bookmarkStart w:id="1058" w:name="_Toc20152498"/>
      <w:bookmarkStart w:id="1059" w:name="_Toc27495163"/>
      <w:bookmarkStart w:id="1060" w:name="_Toc36108631"/>
      <w:bookmarkStart w:id="1061" w:name="_Toc73958414"/>
      <w:r w:rsidRPr="0079589D">
        <w:t>8.</w:t>
      </w:r>
      <w:r w:rsidR="00307927" w:rsidRPr="0079589D">
        <w:rPr>
          <w:lang w:val="en-GB"/>
        </w:rPr>
        <w:t>2.2</w:t>
      </w:r>
      <w:r w:rsidRPr="0079589D">
        <w:tab/>
        <w:t>MCVideo server procedures</w:t>
      </w:r>
      <w:bookmarkEnd w:id="1058"/>
      <w:bookmarkEnd w:id="1059"/>
      <w:bookmarkEnd w:id="1060"/>
      <w:bookmarkEnd w:id="1061"/>
    </w:p>
    <w:p w14:paraId="4FA9DCAB" w14:textId="77777777" w:rsidR="00307927" w:rsidRPr="0079589D" w:rsidRDefault="00307927" w:rsidP="00307927">
      <w:pPr>
        <w:pStyle w:val="Heading4"/>
        <w:rPr>
          <w:lang w:val="en-GB"/>
        </w:rPr>
      </w:pPr>
      <w:bookmarkStart w:id="1062" w:name="_Toc20152499"/>
      <w:bookmarkStart w:id="1063" w:name="_Toc27495164"/>
      <w:bookmarkStart w:id="1064" w:name="_Toc36108632"/>
      <w:bookmarkStart w:id="1065" w:name="_Toc73958415"/>
      <w:r w:rsidRPr="0079589D">
        <w:rPr>
          <w:lang w:val="en-GB"/>
        </w:rPr>
        <w:t>8.2.2.1</w:t>
      </w:r>
      <w:r w:rsidRPr="0079589D">
        <w:rPr>
          <w:lang w:val="en-GB"/>
        </w:rPr>
        <w:tab/>
        <w:t>General</w:t>
      </w:r>
      <w:bookmarkEnd w:id="1062"/>
      <w:bookmarkEnd w:id="1063"/>
      <w:bookmarkEnd w:id="1064"/>
      <w:bookmarkEnd w:id="1065"/>
    </w:p>
    <w:p w14:paraId="42836AFB" w14:textId="77777777" w:rsidR="00307927" w:rsidRPr="0079589D" w:rsidRDefault="00307927" w:rsidP="00307927">
      <w:r w:rsidRPr="0079589D">
        <w:t>The MCVideo server procedures consist of:</w:t>
      </w:r>
    </w:p>
    <w:p w14:paraId="46ABF760" w14:textId="77777777" w:rsidR="00307927" w:rsidRPr="0079589D" w:rsidRDefault="00307927" w:rsidP="00307927">
      <w:pPr>
        <w:pStyle w:val="B1"/>
      </w:pPr>
      <w:r w:rsidRPr="0079589D">
        <w:t>-</w:t>
      </w:r>
      <w:r w:rsidRPr="0079589D">
        <w:tab/>
        <w:t>procedures of MCVideo server serving the MCVideo user; and</w:t>
      </w:r>
    </w:p>
    <w:p w14:paraId="4E3DEFB2" w14:textId="77777777" w:rsidR="00307927" w:rsidRPr="0079589D" w:rsidRDefault="00307927" w:rsidP="00307927">
      <w:pPr>
        <w:pStyle w:val="B1"/>
      </w:pPr>
      <w:r w:rsidRPr="0079589D">
        <w:t>-</w:t>
      </w:r>
      <w:r w:rsidRPr="0079589D">
        <w:tab/>
        <w:t>procedures of MCVideo server owning the MCVideo group.</w:t>
      </w:r>
    </w:p>
    <w:p w14:paraId="392166FE" w14:textId="77777777" w:rsidR="00307927" w:rsidRPr="0079589D" w:rsidRDefault="00307927" w:rsidP="00307927">
      <w:pPr>
        <w:pStyle w:val="Heading4"/>
        <w:rPr>
          <w:lang w:val="en-GB"/>
        </w:rPr>
      </w:pPr>
      <w:bookmarkStart w:id="1066" w:name="_Toc20152500"/>
      <w:bookmarkStart w:id="1067" w:name="_Toc27495165"/>
      <w:bookmarkStart w:id="1068" w:name="_Toc36108633"/>
      <w:bookmarkStart w:id="1069" w:name="_Toc73958416"/>
      <w:r w:rsidRPr="0079589D">
        <w:rPr>
          <w:lang w:val="en-GB"/>
        </w:rPr>
        <w:t>8.2.2.2</w:t>
      </w:r>
      <w:r w:rsidRPr="0079589D">
        <w:rPr>
          <w:lang w:val="en-GB"/>
        </w:rPr>
        <w:tab/>
        <w:t>Procedures of MCVideo server serving the MCVideo user</w:t>
      </w:r>
      <w:bookmarkEnd w:id="1066"/>
      <w:bookmarkEnd w:id="1067"/>
      <w:bookmarkEnd w:id="1068"/>
      <w:bookmarkEnd w:id="1069"/>
    </w:p>
    <w:p w14:paraId="5178E441" w14:textId="77777777" w:rsidR="00307927" w:rsidRPr="0079589D" w:rsidRDefault="00307927" w:rsidP="00307927">
      <w:pPr>
        <w:pStyle w:val="Heading5"/>
        <w:rPr>
          <w:lang w:val="en-GB"/>
        </w:rPr>
      </w:pPr>
      <w:bookmarkStart w:id="1070" w:name="_Toc20152501"/>
      <w:bookmarkStart w:id="1071" w:name="_Toc27495166"/>
      <w:bookmarkStart w:id="1072" w:name="_Toc36108634"/>
      <w:bookmarkStart w:id="1073" w:name="_Toc73958417"/>
      <w:r w:rsidRPr="0079589D">
        <w:rPr>
          <w:lang w:val="en-GB"/>
        </w:rPr>
        <w:t>8.2.2.2.1</w:t>
      </w:r>
      <w:r w:rsidRPr="0079589D">
        <w:rPr>
          <w:lang w:val="en-GB"/>
        </w:rPr>
        <w:tab/>
        <w:t>General</w:t>
      </w:r>
      <w:bookmarkEnd w:id="1070"/>
      <w:bookmarkEnd w:id="1071"/>
      <w:bookmarkEnd w:id="1072"/>
      <w:bookmarkEnd w:id="1073"/>
    </w:p>
    <w:p w14:paraId="25D9847B" w14:textId="77777777" w:rsidR="00307927" w:rsidRPr="0079589D" w:rsidRDefault="00307927" w:rsidP="00307927">
      <w:r w:rsidRPr="0079589D">
        <w:t>The procedures of MCVideo server serving the MCVideo user consist of:</w:t>
      </w:r>
    </w:p>
    <w:p w14:paraId="24BC279F" w14:textId="77777777" w:rsidR="00307927" w:rsidRPr="0079589D" w:rsidRDefault="00307927" w:rsidP="00307927">
      <w:pPr>
        <w:pStyle w:val="B1"/>
      </w:pPr>
      <w:r w:rsidRPr="0079589D">
        <w:t>-</w:t>
      </w:r>
      <w:r w:rsidRPr="0079589D">
        <w:tab/>
        <w:t>a receiving affiliation status change from MCVideo client procedure;</w:t>
      </w:r>
    </w:p>
    <w:p w14:paraId="6148B66F" w14:textId="77777777" w:rsidR="00307927" w:rsidRPr="0079589D" w:rsidRDefault="00307927" w:rsidP="00307927">
      <w:pPr>
        <w:pStyle w:val="B1"/>
      </w:pPr>
      <w:r w:rsidRPr="0079589D">
        <w:t>-</w:t>
      </w:r>
      <w:r w:rsidRPr="0079589D">
        <w:tab/>
        <w:t>a receiving subscription to affiliation status procedure;</w:t>
      </w:r>
    </w:p>
    <w:p w14:paraId="3D8B9897" w14:textId="77777777" w:rsidR="00307927" w:rsidRPr="0079589D" w:rsidRDefault="00307927" w:rsidP="00307927">
      <w:pPr>
        <w:pStyle w:val="B1"/>
      </w:pPr>
      <w:r w:rsidRPr="0079589D">
        <w:t>-</w:t>
      </w:r>
      <w:r w:rsidRPr="0079589D">
        <w:tab/>
        <w:t>a sending notification of change of affiliation status procedure;</w:t>
      </w:r>
    </w:p>
    <w:p w14:paraId="2F69B1A6"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04D0EA27"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5DB37A29"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4962663D"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5EF908D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12D5731B"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21AD997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1BE54F16"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4717C533"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75F516EE"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567DADC2" w14:textId="77777777" w:rsidR="006F639B" w:rsidRPr="00436CF9" w:rsidRDefault="006F639B" w:rsidP="006F639B">
      <w:pPr>
        <w:pStyle w:val="B1"/>
        <w:rPr>
          <w:lang w:val="en-US"/>
        </w:rPr>
      </w:pPr>
      <w:bookmarkStart w:id="1074" w:name="_Hlk530169472"/>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bookmarkEnd w:id="1074"/>
    </w:p>
    <w:p w14:paraId="2E7FCAB6" w14:textId="77777777" w:rsidR="00307927" w:rsidRPr="0079589D" w:rsidRDefault="00307927" w:rsidP="00307927">
      <w:pPr>
        <w:pStyle w:val="Heading5"/>
        <w:rPr>
          <w:lang w:val="en-GB"/>
        </w:rPr>
      </w:pPr>
      <w:bookmarkStart w:id="1075" w:name="_Toc20152502"/>
      <w:bookmarkStart w:id="1076" w:name="_Toc27495167"/>
      <w:bookmarkStart w:id="1077" w:name="_Toc36108635"/>
      <w:bookmarkStart w:id="1078" w:name="_Toc73958418"/>
      <w:r w:rsidRPr="0079589D">
        <w:rPr>
          <w:lang w:val="en-GB"/>
        </w:rPr>
        <w:t>8.2.2.2.2</w:t>
      </w:r>
      <w:r w:rsidRPr="0079589D">
        <w:rPr>
          <w:lang w:val="en-GB"/>
        </w:rPr>
        <w:tab/>
        <w:t>Stored information</w:t>
      </w:r>
      <w:bookmarkEnd w:id="1075"/>
      <w:bookmarkEnd w:id="1076"/>
      <w:bookmarkEnd w:id="1077"/>
      <w:bookmarkEnd w:id="1078"/>
    </w:p>
    <w:p w14:paraId="77907CC8"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7D100E99" w14:textId="77777777" w:rsidR="00307927" w:rsidRPr="0079589D" w:rsidRDefault="00307927" w:rsidP="00307927">
      <w:r w:rsidRPr="0079589D">
        <w:t>In each MCVideo user information entry, the MCVideo server shall maintain:</w:t>
      </w:r>
    </w:p>
    <w:p w14:paraId="6C0CECDB"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46E76F57" w14:textId="77777777" w:rsidR="00307927" w:rsidRPr="0079589D" w:rsidRDefault="00307927" w:rsidP="00307927">
      <w:pPr>
        <w:pStyle w:val="B1"/>
      </w:pPr>
      <w:r w:rsidRPr="0079589D">
        <w:t>2)</w:t>
      </w:r>
      <w:r w:rsidRPr="0079589D">
        <w:tab/>
        <w:t>a list of MCVideo client information entries.</w:t>
      </w:r>
    </w:p>
    <w:p w14:paraId="37A73818" w14:textId="77777777" w:rsidR="00307927" w:rsidRPr="0079589D" w:rsidRDefault="00307927" w:rsidP="00307927">
      <w:r w:rsidRPr="0079589D">
        <w:t>In each MCVideo client information entry, the MCVideo server shall maintain:</w:t>
      </w:r>
    </w:p>
    <w:p w14:paraId="251FC23E"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4E6B8FFA" w14:textId="77777777" w:rsidR="00307927" w:rsidRPr="0079589D" w:rsidRDefault="00307927" w:rsidP="00307927">
      <w:pPr>
        <w:pStyle w:val="B1"/>
      </w:pPr>
      <w:r w:rsidRPr="0079589D">
        <w:t>2)</w:t>
      </w:r>
      <w:r w:rsidRPr="0079589D">
        <w:tab/>
        <w:t>a list of MCVideo group information entries.</w:t>
      </w:r>
    </w:p>
    <w:p w14:paraId="0F7F404A" w14:textId="77777777" w:rsidR="00307927" w:rsidRPr="0079589D" w:rsidRDefault="00307927" w:rsidP="00307927">
      <w:r w:rsidRPr="0079589D">
        <w:t>In each MCVideo group information, the MCVideo server shall maintain:</w:t>
      </w:r>
    </w:p>
    <w:p w14:paraId="1FD221E3"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5B6AD47C"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2C667CC7" w14:textId="77777777" w:rsidR="00307927" w:rsidRPr="0079589D" w:rsidRDefault="00307927" w:rsidP="00307927">
      <w:pPr>
        <w:pStyle w:val="B1"/>
      </w:pPr>
      <w:r w:rsidRPr="0079589D">
        <w:t>3)</w:t>
      </w:r>
      <w:r w:rsidRPr="0079589D">
        <w:tab/>
        <w:t>an expiration time;</w:t>
      </w:r>
    </w:p>
    <w:p w14:paraId="72CDAF10"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57C1F1AC" w14:textId="77777777" w:rsidR="00307927" w:rsidRPr="0079589D" w:rsidRDefault="00307927" w:rsidP="00307927">
      <w:pPr>
        <w:pStyle w:val="B1"/>
      </w:pPr>
      <w:r w:rsidRPr="0079589D">
        <w:t>5)</w:t>
      </w:r>
      <w:r w:rsidRPr="0079589D">
        <w:tab/>
        <w:t>a next publishing time.</w:t>
      </w:r>
    </w:p>
    <w:p w14:paraId="46612CE0" w14:textId="77777777" w:rsidR="00307927" w:rsidRPr="0079589D" w:rsidRDefault="00307927" w:rsidP="00307927">
      <w:pPr>
        <w:pStyle w:val="Heading5"/>
        <w:rPr>
          <w:lang w:val="en-GB"/>
        </w:rPr>
      </w:pPr>
      <w:bookmarkStart w:id="1079" w:name="_Toc20152503"/>
      <w:bookmarkStart w:id="1080" w:name="_Toc27495168"/>
      <w:bookmarkStart w:id="1081" w:name="_Toc36108636"/>
      <w:bookmarkStart w:id="1082" w:name="_Toc73958419"/>
      <w:r w:rsidRPr="0079589D">
        <w:rPr>
          <w:lang w:val="en-GB"/>
        </w:rPr>
        <w:t>8.2.2.2.3</w:t>
      </w:r>
      <w:r w:rsidRPr="0079589D">
        <w:rPr>
          <w:lang w:val="en-GB"/>
        </w:rPr>
        <w:tab/>
        <w:t>Receiving affiliation status change from MCVideo client procedure</w:t>
      </w:r>
      <w:bookmarkEnd w:id="1079"/>
      <w:bookmarkEnd w:id="1080"/>
      <w:bookmarkEnd w:id="1081"/>
      <w:bookmarkEnd w:id="1082"/>
    </w:p>
    <w:p w14:paraId="19035B9A" w14:textId="77777777" w:rsidR="00307927" w:rsidRPr="0079589D" w:rsidRDefault="00307927" w:rsidP="00307927">
      <w:r w:rsidRPr="0079589D">
        <w:t>Upon receiving a SIP PUBLISH request such that:</w:t>
      </w:r>
    </w:p>
    <w:p w14:paraId="30DDEEB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4D1B1501"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2301A83F"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11A04D69"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4DC6646C"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585B10">
        <w:rPr>
          <w:rFonts w:eastAsia="SimSun"/>
        </w:rPr>
        <w:t>clause</w:t>
      </w:r>
      <w:r w:rsidRPr="0079589D">
        <w:rPr>
          <w:rFonts w:eastAsia="SimSun"/>
        </w:rPr>
        <w:t> </w:t>
      </w:r>
      <w:r w:rsidRPr="0079589D">
        <w:t>8.3.1</w:t>
      </w:r>
      <w:r w:rsidRPr="0079589D">
        <w:rPr>
          <w:rFonts w:eastAsia="SimSun"/>
        </w:rPr>
        <w:t>;</w:t>
      </w:r>
    </w:p>
    <w:p w14:paraId="4F0774AD" w14:textId="77777777" w:rsidR="00307927" w:rsidRPr="0079589D" w:rsidRDefault="00307927" w:rsidP="00307927">
      <w:r w:rsidRPr="0079589D">
        <w:t>then the MCVideo server:</w:t>
      </w:r>
    </w:p>
    <w:p w14:paraId="6C13EAD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4F35A"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B9894D8"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3792F172"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B456720"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5091FFC1"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0C0D73BF"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7B1E17B0"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4C7FA8B5"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587805A3"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0F7D2EE9"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507D5B50"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424EE84"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w:t>
      </w:r>
      <w:r w:rsidRPr="0079589D">
        <w:rPr>
          <w:lang w:val="en-US"/>
        </w:rPr>
        <w:t>; and</w:t>
      </w:r>
    </w:p>
    <w:p w14:paraId="47DF31B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8832BB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B32184D"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BDB1A9E"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6F98CE4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42F54E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36DA437F"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E5C1D79"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EE3AFF4"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5FE20D5D"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E278DE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4E7D1245"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14:paraId="2F32B211"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46E5F737"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F49C5EE"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C3B2A34"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4CEF8B7"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63284691"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B280A76"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6A2605EA"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4FBDD2ED"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0519DAC" w14:textId="77777777" w:rsidR="00307927" w:rsidRPr="0079589D" w:rsidRDefault="00307927" w:rsidP="00307927">
      <w:pPr>
        <w:pStyle w:val="B3"/>
        <w:ind w:hanging="1"/>
        <w:rPr>
          <w:lang w:val="en-US"/>
        </w:rPr>
      </w:pPr>
      <w:r w:rsidRPr="0079589D">
        <w:rPr>
          <w:lang w:val="en-US"/>
        </w:rPr>
        <w:t>and which is indicated in a "group" element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61AA594"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174EED4B"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49F21782"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677CB815" w14:textId="77777777"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14:paraId="36AEE003"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6DD49985"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101279A2"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FD0E823"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7C664799"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AD5C452"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5D974D9"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14:paraId="32649ACD"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58936896"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2A203296"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30417424"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5A11662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68883D7B"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4DAB7FAF"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74E3AE9"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585B10">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6CA6C"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1400598B"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6C77E7D6"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F05DB60"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2EBDDB9A"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449E61BC"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585B10">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0B184B62" w14:textId="77777777" w:rsidR="00307927" w:rsidRPr="0079589D" w:rsidRDefault="00307927" w:rsidP="00307927">
      <w:pPr>
        <w:pStyle w:val="Heading5"/>
        <w:rPr>
          <w:lang w:val="en-GB"/>
        </w:rPr>
      </w:pPr>
      <w:bookmarkStart w:id="1083" w:name="_Toc20152504"/>
      <w:bookmarkStart w:id="1084" w:name="_Toc27495169"/>
      <w:bookmarkStart w:id="1085" w:name="_Toc36108637"/>
      <w:bookmarkStart w:id="1086" w:name="_Toc73958420"/>
      <w:r w:rsidRPr="0079589D">
        <w:rPr>
          <w:lang w:val="en-GB"/>
        </w:rPr>
        <w:t>8.2.2.2.4</w:t>
      </w:r>
      <w:r w:rsidRPr="0079589D">
        <w:rPr>
          <w:lang w:val="en-GB"/>
        </w:rPr>
        <w:tab/>
        <w:t>Receiving subscription to affiliation status procedure</w:t>
      </w:r>
      <w:bookmarkEnd w:id="1083"/>
      <w:bookmarkEnd w:id="1084"/>
      <w:bookmarkEnd w:id="1085"/>
      <w:bookmarkEnd w:id="1086"/>
    </w:p>
    <w:p w14:paraId="3E109929" w14:textId="77777777" w:rsidR="00307927" w:rsidRPr="0079589D" w:rsidRDefault="00307927" w:rsidP="00307927">
      <w:r w:rsidRPr="0079589D">
        <w:t>Upon receiving a SIP SUBSCRIBE request such that:</w:t>
      </w:r>
    </w:p>
    <w:p w14:paraId="1DD09A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66BD5996"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922BDDD"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DA901E"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FD797A8" w14:textId="77777777" w:rsidR="00307927" w:rsidRPr="0079589D" w:rsidRDefault="00307927" w:rsidP="00307927">
      <w:r w:rsidRPr="0079589D">
        <w:t>the MCVideo server:</w:t>
      </w:r>
    </w:p>
    <w:p w14:paraId="2CE1C9D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D084332"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7106C10F"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B294BDF"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6A506162"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28B4CF5C"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585B10">
        <w:t>clause</w:t>
      </w:r>
      <w:r w:rsidRPr="0079589D">
        <w:rPr>
          <w:lang w:eastAsia="ko-KR"/>
        </w:rPr>
        <w:t> 8</w:t>
      </w:r>
      <w:r w:rsidRPr="0079589D">
        <w:t>.2.2.2.5</w:t>
      </w:r>
      <w:r w:rsidRPr="0079589D">
        <w:rPr>
          <w:rFonts w:eastAsia="SimSun"/>
        </w:rPr>
        <w:t>.</w:t>
      </w:r>
    </w:p>
    <w:p w14:paraId="3B83BF55" w14:textId="77777777" w:rsidR="00307927" w:rsidRPr="0079589D" w:rsidRDefault="00307927" w:rsidP="00307927">
      <w:pPr>
        <w:pStyle w:val="Heading5"/>
        <w:rPr>
          <w:lang w:val="en-GB"/>
        </w:rPr>
      </w:pPr>
      <w:bookmarkStart w:id="1087" w:name="_Toc20152505"/>
      <w:bookmarkStart w:id="1088" w:name="_Toc27495170"/>
      <w:bookmarkStart w:id="1089" w:name="_Toc36108638"/>
      <w:bookmarkStart w:id="1090" w:name="_Toc73958421"/>
      <w:r w:rsidRPr="0079589D">
        <w:rPr>
          <w:lang w:val="en-GB"/>
        </w:rPr>
        <w:t>8.2.2.2.5</w:t>
      </w:r>
      <w:r w:rsidRPr="0079589D">
        <w:rPr>
          <w:lang w:val="en-GB"/>
        </w:rPr>
        <w:tab/>
        <w:t>Sending notification of change of affiliation status procedure</w:t>
      </w:r>
      <w:bookmarkEnd w:id="1087"/>
      <w:bookmarkEnd w:id="1088"/>
      <w:bookmarkEnd w:id="1089"/>
      <w:bookmarkEnd w:id="1090"/>
    </w:p>
    <w:p w14:paraId="48500196"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059ABF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4B25E4DD"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w:t>
      </w:r>
      <w:r w:rsidRPr="0079589D">
        <w:rPr>
          <w:lang w:val="en-US"/>
        </w:rPr>
        <w:t>; and</w:t>
      </w:r>
    </w:p>
    <w:p w14:paraId="07C9C17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62108BA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2FCAB587"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0EA2BB70"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585B10">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3FD5E6E"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7A1C51E9"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B7F6170"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585B10">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50C9E106" w14:textId="77777777" w:rsidR="00307927" w:rsidRPr="0079589D" w:rsidRDefault="00307927" w:rsidP="00307927">
      <w:pPr>
        <w:pStyle w:val="B2"/>
      </w:pPr>
      <w:r w:rsidRPr="0079589D">
        <w:t>d)</w:t>
      </w:r>
      <w:r w:rsidRPr="0079589D">
        <w:tab/>
        <w:t xml:space="preserve">if this procedures is invoked by procedure in </w:t>
      </w:r>
      <w:r w:rsidR="00585B10">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6BCA8D20"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5494FEAF" w14:textId="77777777" w:rsidR="00307927" w:rsidRPr="0079589D" w:rsidRDefault="00307927" w:rsidP="00307927">
      <w:pPr>
        <w:pStyle w:val="Heading5"/>
      </w:pPr>
      <w:bookmarkStart w:id="1091" w:name="_Toc20152506"/>
      <w:bookmarkStart w:id="1092" w:name="_Toc27495171"/>
      <w:bookmarkStart w:id="1093" w:name="_Toc36108639"/>
      <w:bookmarkStart w:id="1094" w:name="_Toc73958422"/>
      <w:r w:rsidRPr="0079589D">
        <w:rPr>
          <w:lang w:val="en-GB"/>
        </w:rPr>
        <w:t>8</w:t>
      </w:r>
      <w:r w:rsidRPr="0079589D">
        <w:t>.2.2.2.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091"/>
      <w:bookmarkEnd w:id="1092"/>
      <w:bookmarkEnd w:id="1093"/>
      <w:bookmarkEnd w:id="1094"/>
    </w:p>
    <w:p w14:paraId="72FB555D"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2F06D02A" w14:textId="77777777" w:rsidR="00307927" w:rsidRPr="0079589D" w:rsidRDefault="00307927" w:rsidP="00307927">
      <w:pPr>
        <w:rPr>
          <w:lang w:val="en-US"/>
        </w:rPr>
      </w:pPr>
      <w:r w:rsidRPr="0079589D">
        <w:rPr>
          <w:lang w:val="en-US"/>
        </w:rPr>
        <w:t>In order:</w:t>
      </w:r>
    </w:p>
    <w:p w14:paraId="336CAD01"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6B35DFB8"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0CD4865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50317744"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14B93B2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1E2925"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1D1D4736"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741A322"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7C1C11E2"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5BE716B1"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B5E6D6D" w14:textId="77777777" w:rsidR="00307927" w:rsidRPr="0079589D" w:rsidRDefault="00307927" w:rsidP="00307927">
      <w:pPr>
        <w:pStyle w:val="NO"/>
        <w:rPr>
          <w:rFonts w:eastAsia="SimSun"/>
        </w:rPr>
      </w:pPr>
      <w:r w:rsidRPr="0079589D">
        <w:rPr>
          <w:rFonts w:eastAsia="SimSun"/>
        </w:rPr>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0098C25F"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7F656CD5"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710D1BAB" w14:textId="77777777" w:rsidR="00307927" w:rsidRPr="0079589D" w:rsidRDefault="00307927" w:rsidP="00307927">
      <w:pPr>
        <w:pStyle w:val="B1"/>
        <w:rPr>
          <w:lang w:val="en-US" w:eastAsia="ko-KR"/>
        </w:rPr>
      </w:pPr>
      <w:r w:rsidRPr="0079589D">
        <w:rPr>
          <w:lang w:val="en-US" w:eastAsia="ko-KR"/>
        </w:rPr>
        <w:t>7)</w:t>
      </w:r>
      <w:r w:rsidR="00585B10">
        <w:rPr>
          <w:lang w:val="en-US" w:eastAsia="ko-KR"/>
        </w:rPr>
        <w:tab/>
      </w:r>
      <w:r w:rsidRPr="0079589D">
        <w:rPr>
          <w:rFonts w:eastAsia="SimSun"/>
          <w:lang w:val="en-US"/>
        </w:rPr>
        <w:t>shall set the current p-id to a globally unique value;</w:t>
      </w:r>
    </w:p>
    <w:p w14:paraId="1EEB50E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448B8968"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8</w:t>
      </w:r>
      <w:r w:rsidRPr="0079589D">
        <w:t>.2.2.2.2</w:t>
      </w:r>
      <w:r w:rsidRPr="0079589D">
        <w:rPr>
          <w:lang w:val="en-US"/>
        </w:rPr>
        <w:t>; and</w:t>
      </w:r>
    </w:p>
    <w:p w14:paraId="38232C4E"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86777CA"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46B56D9"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54EFB433"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0AE0DBA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6F564D75" w14:textId="77777777" w:rsidR="00307927" w:rsidRPr="0079589D" w:rsidRDefault="00307927" w:rsidP="00307927">
      <w:pPr>
        <w:pStyle w:val="B2"/>
        <w:rPr>
          <w:lang w:val="en-US"/>
        </w:rPr>
      </w:pPr>
      <w:r w:rsidRPr="0079589D">
        <w:t>c)</w:t>
      </w:r>
      <w:r w:rsidR="00585B10">
        <w:tab/>
      </w:r>
      <w:r w:rsidRPr="0079589D">
        <w:t>the MCVideo client information entry is in the list of the MCVideo client information entries of the served MCVideo user information entry;</w:t>
      </w:r>
    </w:p>
    <w:p w14:paraId="5CE6748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1010E544"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585B10">
        <w:rPr>
          <w:rFonts w:eastAsia="SimSun"/>
          <w:lang w:val="en-US"/>
        </w:rPr>
        <w:t>clause</w:t>
      </w:r>
      <w:r w:rsidRPr="0079589D">
        <w:t> 8</w:t>
      </w:r>
      <w:r w:rsidRPr="0079589D">
        <w:rPr>
          <w:rFonts w:eastAsia="SimSun"/>
          <w:lang w:val="en-US"/>
        </w:rPr>
        <w:t>.2.3.2. The MCVideo server shall indicate all served MCVideo client IDs, such that:</w:t>
      </w:r>
    </w:p>
    <w:p w14:paraId="73381819"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4A017257"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48C45CE"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045EAD48"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3F2A5489"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55F9DA25"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6D329721"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48DCB716"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5668A89F"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0819CF9B"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613E19BD"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266E5CDA" w14:textId="77777777" w:rsidR="00307927" w:rsidRPr="0079589D" w:rsidRDefault="00307927" w:rsidP="00307927">
      <w:pPr>
        <w:pStyle w:val="B2"/>
      </w:pPr>
      <w:r w:rsidRPr="0079589D">
        <w:t>c)</w:t>
      </w:r>
      <w:r w:rsidR="00585B10">
        <w:tab/>
      </w:r>
      <w:r w:rsidRPr="0079589D">
        <w:t>the MCVideo client information entry is in the list of the MCVideo client information entries of the served MCVideo user information entry.</w:t>
      </w:r>
    </w:p>
    <w:p w14:paraId="72ECCDF7" w14:textId="77777777" w:rsidR="00307927" w:rsidRPr="0079589D" w:rsidRDefault="00307927" w:rsidP="00307927">
      <w:pPr>
        <w:pStyle w:val="Heading5"/>
      </w:pPr>
      <w:bookmarkStart w:id="1095" w:name="_Toc20152507"/>
      <w:bookmarkStart w:id="1096" w:name="_Toc27495172"/>
      <w:bookmarkStart w:id="1097" w:name="_Toc36108640"/>
      <w:bookmarkStart w:id="1098" w:name="_Toc73958423"/>
      <w:r w:rsidRPr="0079589D">
        <w:rPr>
          <w:lang w:val="en-GB"/>
        </w:rPr>
        <w:t>8</w:t>
      </w:r>
      <w:r w:rsidRPr="0079589D">
        <w:t>.2.2.2.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095"/>
      <w:bookmarkEnd w:id="1096"/>
      <w:bookmarkEnd w:id="1097"/>
      <w:bookmarkEnd w:id="1098"/>
    </w:p>
    <w:p w14:paraId="01A67478"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69CEDD42"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400B19A0" w14:textId="77777777" w:rsidR="00307927" w:rsidRPr="0079589D" w:rsidRDefault="00307927" w:rsidP="00307927">
      <w:r w:rsidRPr="0079589D">
        <w:rPr>
          <w:rFonts w:eastAsia="SimSun"/>
        </w:rPr>
        <w:t>In the SIP SUBSCRIBE request, the MCVideo server:</w:t>
      </w:r>
    </w:p>
    <w:p w14:paraId="04E2DC9B"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0E35D2BF"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1E291D9"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2C020EF8"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6051177"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B7BE61C"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B379EE3"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D70E5A"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284E9320"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696EF2FC"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585B10">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606CAEDF"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47D8E7B"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1FCFECFC"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C35365"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0E6306FC"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080FBB5B"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585B10">
        <w:rPr>
          <w:rFonts w:eastAsia="SimSun"/>
        </w:rPr>
        <w:t>clause</w:t>
      </w:r>
      <w:r w:rsidRPr="0079589D">
        <w:rPr>
          <w:rFonts w:eastAsia="SimSun"/>
        </w:rPr>
        <w:t> </w:t>
      </w:r>
      <w:r w:rsidRPr="0079589D">
        <w:t>8.3.1</w:t>
      </w:r>
      <w:r w:rsidRPr="0079589D">
        <w:rPr>
          <w:rFonts w:eastAsia="SimSun"/>
        </w:rPr>
        <w:t>, then the MCVideo server:</w:t>
      </w:r>
    </w:p>
    <w:p w14:paraId="5E934250"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5263D00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A2F812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6B7A268E"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482605AE"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75B4B3DB"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3064DBF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28581D1A" w14:textId="77777777" w:rsidR="00307927" w:rsidRPr="0079589D" w:rsidRDefault="00307927" w:rsidP="00307927">
      <w:pPr>
        <w:pStyle w:val="B2"/>
      </w:pPr>
      <w:r w:rsidRPr="0079589D">
        <w:t>a)</w:t>
      </w:r>
      <w:r w:rsidRPr="0079589D">
        <w:tab/>
        <w:t>if an MCVideo group information entry exists such that:</w:t>
      </w:r>
    </w:p>
    <w:p w14:paraId="57613E05"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48951BE9"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1B5C882C"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47E0C13F"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 and</w:t>
      </w:r>
    </w:p>
    <w:p w14:paraId="14626FBF"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1F65AE68"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1AE09237" w14:textId="77777777" w:rsidR="00307927" w:rsidRPr="0079589D" w:rsidRDefault="00307927" w:rsidP="00307927">
      <w:pPr>
        <w:pStyle w:val="B1"/>
      </w:pPr>
      <w:r w:rsidRPr="0079589D">
        <w:rPr>
          <w:lang w:val="en-US"/>
        </w:rPr>
        <w:t xml:space="preserve">2) for </w:t>
      </w:r>
      <w:r w:rsidRPr="0079589D">
        <w:t>each MCVideo group information entry such that:</w:t>
      </w:r>
    </w:p>
    <w:p w14:paraId="345617E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65E0D80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7DCC8B30" w14:textId="77777777" w:rsidR="00307927" w:rsidRPr="0079589D" w:rsidRDefault="00307927" w:rsidP="00307927">
      <w:pPr>
        <w:pStyle w:val="B2"/>
      </w:pPr>
      <w:r w:rsidRPr="0079589D">
        <w:t>c)</w:t>
      </w:r>
      <w:r w:rsidR="00585B10">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2B0499F0"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 and</w:t>
      </w:r>
    </w:p>
    <w:p w14:paraId="6A925C6F"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0BF0FCC6"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71DE15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05B97C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24DABC2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76721975"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12479B29"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0183EE5"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1D31D094"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1B1B7B22"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084F9821"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708BD61E" w14:textId="77777777" w:rsidR="00307927" w:rsidRPr="0079589D" w:rsidRDefault="00307927" w:rsidP="00307927">
      <w:pPr>
        <w:pStyle w:val="B2"/>
        <w:rPr>
          <w:lang w:val="en-US"/>
        </w:rPr>
      </w:pPr>
      <w:r w:rsidRPr="0079589D">
        <w:t>c)</w:t>
      </w:r>
      <w:r w:rsidR="00585B10">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FA23C94"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 and</w:t>
      </w:r>
    </w:p>
    <w:p w14:paraId="4DFAC106"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7CBD30E"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16C8BB0"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4C37C35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24DC9BC"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D40DEB4"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4CAC7C14"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1020D932"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5739030B" w14:textId="77777777" w:rsidR="00307927" w:rsidRPr="0079589D" w:rsidRDefault="00307927" w:rsidP="00307927">
      <w:pPr>
        <w:pStyle w:val="Heading5"/>
        <w:rPr>
          <w:lang w:val="en-US"/>
        </w:rPr>
      </w:pPr>
      <w:bookmarkStart w:id="1099" w:name="_Toc20152508"/>
      <w:bookmarkStart w:id="1100" w:name="_Toc27495173"/>
      <w:bookmarkStart w:id="1101" w:name="_Toc36108641"/>
      <w:bookmarkStart w:id="1102" w:name="_Toc73958424"/>
      <w:r w:rsidRPr="0079589D">
        <w:rPr>
          <w:lang w:val="en-GB"/>
        </w:rPr>
        <w:t>8</w:t>
      </w:r>
      <w:r w:rsidRPr="0079589D">
        <w:t>.2.2.2.8</w:t>
      </w:r>
      <w:r w:rsidRPr="0079589D">
        <w:tab/>
      </w:r>
      <w:r w:rsidRPr="0079589D">
        <w:rPr>
          <w:lang w:val="en-GB"/>
        </w:rPr>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099"/>
      <w:bookmarkEnd w:id="1100"/>
      <w:bookmarkEnd w:id="1101"/>
      <w:bookmarkEnd w:id="1102"/>
    </w:p>
    <w:p w14:paraId="41369975" w14:textId="77777777" w:rsidR="00307927" w:rsidRPr="0079589D" w:rsidRDefault="00307927" w:rsidP="00307927">
      <w:r w:rsidRPr="0079589D">
        <w:t>Upon receiving a SIP MESSAGE request such that:</w:t>
      </w:r>
    </w:p>
    <w:p w14:paraId="66A9FCE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22577313"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0FE654E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252FF5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1519E6DA" w14:textId="77777777" w:rsidR="00307927" w:rsidRPr="0079589D" w:rsidRDefault="00307927" w:rsidP="00307927">
      <w:r w:rsidRPr="0079589D">
        <w:t>then the MCVideo server:</w:t>
      </w:r>
    </w:p>
    <w:p w14:paraId="1DB9E88D"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001B3B4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2FBD9BF0"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1813FFD0"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52498436"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6961E78D" w14:textId="77777777" w:rsidR="00307927" w:rsidRPr="0079589D" w:rsidRDefault="00307927" w:rsidP="00307927">
      <w:r w:rsidRPr="0079589D">
        <w:t>before forwarding the SIP MESSAGE request further.</w:t>
      </w:r>
    </w:p>
    <w:p w14:paraId="6BFD078D" w14:textId="77777777" w:rsidR="00307927" w:rsidRPr="0079589D" w:rsidRDefault="00307927" w:rsidP="00307927">
      <w:pPr>
        <w:pStyle w:val="Heading5"/>
        <w:rPr>
          <w:lang w:val="en-GB"/>
        </w:rPr>
      </w:pPr>
      <w:bookmarkStart w:id="1103" w:name="_Toc20152509"/>
      <w:bookmarkStart w:id="1104" w:name="_Toc27495174"/>
      <w:bookmarkStart w:id="1105" w:name="_Toc36108642"/>
      <w:bookmarkStart w:id="1106" w:name="_Toc73958425"/>
      <w:r w:rsidRPr="0079589D">
        <w:rPr>
          <w:lang w:val="en-GB"/>
        </w:rPr>
        <w:t>8.2.2.2.9</w:t>
      </w:r>
      <w:r w:rsidRPr="0079589D">
        <w:rPr>
          <w:lang w:val="en-GB"/>
        </w:rPr>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103"/>
      <w:bookmarkEnd w:id="1104"/>
      <w:bookmarkEnd w:id="1105"/>
      <w:bookmarkEnd w:id="1106"/>
    </w:p>
    <w:p w14:paraId="6517ABAC" w14:textId="77777777" w:rsidR="00307927" w:rsidRPr="0079589D" w:rsidRDefault="00307927" w:rsidP="00307927">
      <w:r w:rsidRPr="0079589D">
        <w:t>Upon receiving a SIP PUBLISH request such that:</w:t>
      </w:r>
    </w:p>
    <w:p w14:paraId="5821E4A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274D246C"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557B0997"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6C2BD532"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689EDC38"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585B10">
        <w:rPr>
          <w:rFonts w:eastAsia="SimSun"/>
        </w:rPr>
        <w:t>clause</w:t>
      </w:r>
      <w:r w:rsidRPr="0079589D">
        <w:rPr>
          <w:rFonts w:eastAsia="SimSun"/>
        </w:rPr>
        <w:t> </w:t>
      </w:r>
      <w:r w:rsidRPr="0079589D">
        <w:t>8.3.1</w:t>
      </w:r>
      <w:r w:rsidRPr="0079589D">
        <w:rPr>
          <w:rFonts w:eastAsia="SimSun"/>
        </w:rPr>
        <w:t>;</w:t>
      </w:r>
    </w:p>
    <w:p w14:paraId="31733054" w14:textId="77777777" w:rsidR="00307927" w:rsidRPr="0079589D" w:rsidRDefault="00307927" w:rsidP="00307927">
      <w:r w:rsidRPr="0079589D">
        <w:t>then the MCVideo server:</w:t>
      </w:r>
    </w:p>
    <w:p w14:paraId="2B11D425"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60449CF"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D907725"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3A37A45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03A7F4D9"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5D68E38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1BEC87F5"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5C288F67"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B12549C"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2944B79F"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4C450529" w14:textId="77777777" w:rsidR="00307927" w:rsidRPr="0079589D" w:rsidRDefault="00307927" w:rsidP="00307927">
      <w:r w:rsidRPr="0079589D">
        <w:t>The MCVideo server shall forward received SIP responses to the SIP PUBLISH request.</w:t>
      </w:r>
    </w:p>
    <w:p w14:paraId="0EE3CACB" w14:textId="77777777" w:rsidR="00307927" w:rsidRPr="0079589D" w:rsidRDefault="00307927" w:rsidP="00307927">
      <w:pPr>
        <w:pStyle w:val="Heading5"/>
        <w:rPr>
          <w:lang w:val="en-GB"/>
        </w:rPr>
      </w:pPr>
      <w:bookmarkStart w:id="1107" w:name="_Toc20152510"/>
      <w:bookmarkStart w:id="1108" w:name="_Toc27495175"/>
      <w:bookmarkStart w:id="1109" w:name="_Toc36108643"/>
      <w:bookmarkStart w:id="1110" w:name="_Toc73958426"/>
      <w:r w:rsidRPr="0079589D">
        <w:rPr>
          <w:lang w:val="en-GB"/>
        </w:rPr>
        <w:t>8.2.2.2.10</w:t>
      </w:r>
      <w:r w:rsidRPr="0079589D">
        <w:rPr>
          <w:lang w:val="en-GB"/>
        </w:rPr>
        <w:tab/>
      </w:r>
      <w:r w:rsidRPr="0079589D">
        <w:rPr>
          <w:lang w:val="en-US"/>
        </w:rPr>
        <w:t xml:space="preserve">Forwarding </w:t>
      </w:r>
      <w:r w:rsidRPr="0079589D">
        <w:rPr>
          <w:lang w:val="en-GB"/>
        </w:rPr>
        <w:t>subscription to affiliation status</w:t>
      </w:r>
      <w:r w:rsidRPr="0079589D">
        <w:t xml:space="preserve"> </w:t>
      </w:r>
      <w:r w:rsidRPr="0079589D">
        <w:rPr>
          <w:lang w:val="en-US"/>
        </w:rPr>
        <w:t xml:space="preserve">towards another </w:t>
      </w:r>
      <w:r w:rsidRPr="0079589D">
        <w:t>MCVideo user</w:t>
      </w:r>
      <w:r w:rsidRPr="0079589D">
        <w:rPr>
          <w:lang w:val="en-US"/>
        </w:rPr>
        <w:t xml:space="preserve"> procedure</w:t>
      </w:r>
      <w:bookmarkEnd w:id="1107"/>
      <w:bookmarkEnd w:id="1108"/>
      <w:bookmarkEnd w:id="1109"/>
      <w:bookmarkEnd w:id="1110"/>
    </w:p>
    <w:p w14:paraId="53E77981" w14:textId="77777777" w:rsidR="00307927" w:rsidRPr="0079589D" w:rsidRDefault="00307927" w:rsidP="00307927">
      <w:r w:rsidRPr="0079589D">
        <w:t>Upon receiving a SIP SUBSCRIBE request such that:</w:t>
      </w:r>
    </w:p>
    <w:p w14:paraId="722D26B2"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9327CE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30EE04F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3641D5F8"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6BA5B32" w14:textId="77777777" w:rsidR="00307927" w:rsidRPr="0079589D" w:rsidRDefault="00307927" w:rsidP="00307927">
      <w:r w:rsidRPr="0079589D">
        <w:t>then the MCVideo server:</w:t>
      </w:r>
    </w:p>
    <w:p w14:paraId="0649475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444179BD"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1EE831E9"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4CCF80D9"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4F8EF06E"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9AA7F82"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5CEA6602"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2758350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7DF6AF91" w14:textId="77777777" w:rsidR="00307927" w:rsidRPr="0079589D" w:rsidRDefault="00307927" w:rsidP="00307927">
      <w:pPr>
        <w:pStyle w:val="B2"/>
      </w:pPr>
      <w:r w:rsidRPr="0079589D">
        <w:t>d)</w:t>
      </w:r>
      <w:r w:rsidRPr="0079589D">
        <w:tab/>
        <w:t>shall include other signalling elements from the received SIP SUBSCRIBE request; and</w:t>
      </w:r>
    </w:p>
    <w:p w14:paraId="7BBA5B10"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37446BB9"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56E57C3C" w14:textId="77777777" w:rsidR="00307927" w:rsidRPr="0079589D" w:rsidRDefault="00307927" w:rsidP="00307927">
      <w:pPr>
        <w:pStyle w:val="Heading5"/>
      </w:pPr>
      <w:bookmarkStart w:id="1111" w:name="_Toc20152511"/>
      <w:bookmarkStart w:id="1112" w:name="_Toc27495176"/>
      <w:bookmarkStart w:id="1113" w:name="_Toc36108644"/>
      <w:bookmarkStart w:id="1114" w:name="_Toc73958427"/>
      <w:r w:rsidRPr="0079589D">
        <w:rPr>
          <w:lang w:val="en-GB"/>
        </w:rPr>
        <w:t>8</w:t>
      </w:r>
      <w:r w:rsidRPr="0079589D">
        <w:t>.2.2.2.</w:t>
      </w:r>
      <w:r w:rsidRPr="0079589D">
        <w:rPr>
          <w:lang w:val="en-GB"/>
        </w:rPr>
        <w:t>11</w:t>
      </w:r>
      <w:r w:rsidRPr="0079589D">
        <w:tab/>
        <w:t>Affiliation status determination</w:t>
      </w:r>
      <w:bookmarkEnd w:id="1111"/>
      <w:bookmarkEnd w:id="1112"/>
      <w:bookmarkEnd w:id="1113"/>
      <w:bookmarkEnd w:id="1114"/>
    </w:p>
    <w:p w14:paraId="3CDBF672" w14:textId="77777777" w:rsidR="00307927" w:rsidRPr="0079589D" w:rsidRDefault="00307927" w:rsidP="00307927">
      <w:r w:rsidRPr="0079589D">
        <w:t xml:space="preserve">This </w:t>
      </w:r>
      <w:r w:rsidR="00585B10">
        <w:t>clause</w:t>
      </w:r>
      <w:r w:rsidRPr="0079589D">
        <w:t xml:space="preserve"> is referenced from other procedures.</w:t>
      </w:r>
    </w:p>
    <w:p w14:paraId="5D8A356D"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1A30716A"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4F7BA8AD"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5602E564"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4827006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1B4819EF"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3817B27A"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0026C532"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6A67BE97"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907A63D" w14:textId="77777777" w:rsidR="00307927" w:rsidRPr="0079589D" w:rsidRDefault="00307927" w:rsidP="00307927">
      <w:pPr>
        <w:pStyle w:val="Heading5"/>
      </w:pPr>
      <w:bookmarkStart w:id="1115" w:name="_Toc20152512"/>
      <w:bookmarkStart w:id="1116" w:name="_Toc27495177"/>
      <w:bookmarkStart w:id="1117" w:name="_Toc36108645"/>
      <w:bookmarkStart w:id="1118" w:name="_Toc73958428"/>
      <w:r w:rsidRPr="0079589D">
        <w:rPr>
          <w:lang w:val="en-GB"/>
        </w:rPr>
        <w:t>8</w:t>
      </w:r>
      <w:r w:rsidRPr="0079589D">
        <w:t>.2.2.2.</w:t>
      </w:r>
      <w:r w:rsidRPr="0079589D">
        <w:rPr>
          <w:lang w:val="en-GB"/>
        </w:rPr>
        <w:t>12</w:t>
      </w:r>
      <w:r w:rsidRPr="0079589D">
        <w:tab/>
        <w:t>Affiliation status change by implicit affiliation</w:t>
      </w:r>
      <w:bookmarkEnd w:id="1115"/>
      <w:bookmarkEnd w:id="1116"/>
      <w:bookmarkEnd w:id="1117"/>
      <w:bookmarkEnd w:id="1118"/>
    </w:p>
    <w:p w14:paraId="25812BEF" w14:textId="77777777" w:rsidR="00307927" w:rsidRPr="0079589D" w:rsidRDefault="00307927" w:rsidP="00307927">
      <w:r w:rsidRPr="0079589D">
        <w:t xml:space="preserve">This </w:t>
      </w:r>
      <w:r w:rsidR="00585B10">
        <w:t>clause</w:t>
      </w:r>
      <w:r w:rsidRPr="0079589D">
        <w:t xml:space="preserve"> is referenced from other procedures.</w:t>
      </w:r>
    </w:p>
    <w:p w14:paraId="677F2505"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3BC2FAC"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357DA0D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F8F48C5"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6E7750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8823224"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5CA4E5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w:t>
      </w:r>
      <w:r w:rsidRPr="0079589D">
        <w:rPr>
          <w:lang w:val="en-US"/>
        </w:rPr>
        <w:t>; and</w:t>
      </w:r>
    </w:p>
    <w:p w14:paraId="4D2B5EF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13E6953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FF6A836"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49FDB90"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03B6E2C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1A26C05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5BAE81FB"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50BD5DFD"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0BCB8AA8"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1A92F70C"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131C3AB0"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3D0435AC"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58BE91D"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437AF160"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E8AC2A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0C5B0F50"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1C6726D6"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3C49B11D"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21C8969"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4BD08637"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19B9DC9A"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0A50B3A6"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5508A784"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80F6658" w14:textId="77777777" w:rsidR="00307927" w:rsidRPr="0079589D" w:rsidRDefault="00307927" w:rsidP="00307927">
      <w:pPr>
        <w:pStyle w:val="Heading5"/>
      </w:pPr>
      <w:bookmarkStart w:id="1119" w:name="_Toc20152513"/>
      <w:bookmarkStart w:id="1120" w:name="_Toc27495178"/>
      <w:bookmarkStart w:id="1121" w:name="_Toc36108646"/>
      <w:bookmarkStart w:id="1122" w:name="_Toc73958429"/>
      <w:r w:rsidRPr="0079589D">
        <w:rPr>
          <w:lang w:val="en-GB"/>
        </w:rPr>
        <w:t>8</w:t>
      </w:r>
      <w:r w:rsidRPr="0079589D">
        <w:t>.2.2.2.</w:t>
      </w:r>
      <w:r w:rsidRPr="0079589D">
        <w:rPr>
          <w:lang w:val="en-GB"/>
        </w:rPr>
        <w:t>13</w:t>
      </w:r>
      <w:r w:rsidRPr="0079589D">
        <w:tab/>
        <w:t>Implicit affiliation status change completion</w:t>
      </w:r>
      <w:bookmarkEnd w:id="1119"/>
      <w:bookmarkEnd w:id="1120"/>
      <w:bookmarkEnd w:id="1121"/>
      <w:bookmarkEnd w:id="1122"/>
    </w:p>
    <w:p w14:paraId="11D60D52" w14:textId="77777777" w:rsidR="00307927" w:rsidRPr="0079589D" w:rsidRDefault="00307927" w:rsidP="00307927">
      <w:r w:rsidRPr="0079589D">
        <w:t xml:space="preserve">This </w:t>
      </w:r>
      <w:r w:rsidR="00585B10">
        <w:t>clause</w:t>
      </w:r>
      <w:r w:rsidRPr="0079589D">
        <w:t xml:space="preserve"> is referenced from other procedures.</w:t>
      </w:r>
    </w:p>
    <w:p w14:paraId="5BC9C3FA"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585B10">
        <w:rPr>
          <w:lang w:eastAsia="x-none"/>
        </w:rPr>
        <w:t>clause</w:t>
      </w:r>
      <w:r w:rsidRPr="0079589D">
        <w:rPr>
          <w:lang w:eastAsia="x-none"/>
        </w:rPr>
        <w:t> </w:t>
      </w:r>
      <w:r w:rsidRPr="0079589D">
        <w:t>8.2.2.2.12</w:t>
      </w:r>
      <w:r w:rsidRPr="0079589D">
        <w:rPr>
          <w:lang w:eastAsia="x-none"/>
        </w:rPr>
        <w:t>, the participating MCVideo function:</w:t>
      </w:r>
    </w:p>
    <w:p w14:paraId="667028B5"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585B10">
        <w:t>clause</w:t>
      </w:r>
      <w:r w:rsidRPr="0079589D">
        <w:t> 8.2.2.2.12 to "affiliated"; and</w:t>
      </w:r>
    </w:p>
    <w:p w14:paraId="77D68E41"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585B10">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7D1C4008" w14:textId="77777777" w:rsidR="00307927" w:rsidRPr="0079589D" w:rsidRDefault="00307927" w:rsidP="00307927">
      <w:pPr>
        <w:pStyle w:val="Heading5"/>
      </w:pPr>
      <w:bookmarkStart w:id="1123" w:name="_Toc20152514"/>
      <w:bookmarkStart w:id="1124" w:name="_Toc27495179"/>
      <w:bookmarkStart w:id="1125" w:name="_Toc36108647"/>
      <w:bookmarkStart w:id="1126" w:name="_Toc73958430"/>
      <w:r w:rsidRPr="0079589D">
        <w:rPr>
          <w:lang w:val="en-GB"/>
        </w:rPr>
        <w:t>8</w:t>
      </w:r>
      <w:r w:rsidRPr="0079589D">
        <w:t>.2.2.2.</w:t>
      </w:r>
      <w:r w:rsidRPr="0079589D">
        <w:rPr>
          <w:lang w:val="en-GB"/>
        </w:rPr>
        <w:t>14</w:t>
      </w:r>
      <w:r w:rsidRPr="0079589D">
        <w:tab/>
        <w:t>Implicit affiliation status change cancellation</w:t>
      </w:r>
      <w:bookmarkEnd w:id="1123"/>
      <w:bookmarkEnd w:id="1124"/>
      <w:bookmarkEnd w:id="1125"/>
      <w:bookmarkEnd w:id="1126"/>
    </w:p>
    <w:p w14:paraId="3FD16CD1" w14:textId="77777777" w:rsidR="00307927" w:rsidRPr="0079589D" w:rsidRDefault="00307927" w:rsidP="00307927">
      <w:r w:rsidRPr="0079589D">
        <w:t xml:space="preserve">This </w:t>
      </w:r>
      <w:r w:rsidR="00585B10">
        <w:t>clause</w:t>
      </w:r>
      <w:r w:rsidRPr="0079589D">
        <w:t xml:space="preserve"> is referenced from other procedures.</w:t>
      </w:r>
    </w:p>
    <w:p w14:paraId="604855C8"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585B10">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520FBAEA"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585B10">
        <w:rPr>
          <w:lang w:val="en-US"/>
        </w:rPr>
        <w:t>clause</w:t>
      </w:r>
      <w:r w:rsidRPr="0079589D">
        <w:rPr>
          <w:lang w:val="en-US"/>
        </w:rPr>
        <w:t> 8.2.2.2.12 such that:</w:t>
      </w:r>
    </w:p>
    <w:p w14:paraId="40827401"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67A931C3"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60E6F927"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17F13BEA" w14:textId="77777777" w:rsidR="00307927" w:rsidRPr="0079589D" w:rsidRDefault="00307927" w:rsidP="00307927">
      <w:pPr>
        <w:pStyle w:val="Heading5"/>
      </w:pPr>
      <w:bookmarkStart w:id="1127" w:name="_Toc20152515"/>
      <w:bookmarkStart w:id="1128" w:name="_Toc27495180"/>
      <w:bookmarkStart w:id="1129" w:name="_Toc36108648"/>
      <w:bookmarkStart w:id="1130" w:name="_Toc73958431"/>
      <w:r w:rsidRPr="0079589D">
        <w:rPr>
          <w:lang w:val="en-GB"/>
        </w:rPr>
        <w:t>8</w:t>
      </w:r>
      <w:r w:rsidRPr="0079589D">
        <w:t>.2.2.2.</w:t>
      </w:r>
      <w:r w:rsidRPr="0079589D">
        <w:rPr>
          <w:lang w:val="en-GB"/>
        </w:rPr>
        <w:t>15</w:t>
      </w:r>
      <w:r w:rsidRPr="0079589D">
        <w:tab/>
      </w:r>
      <w:r w:rsidRPr="0079589D">
        <w:rPr>
          <w:lang w:val="en-US"/>
        </w:rPr>
        <w:t xml:space="preserve">Implicit affiliation to configured groups </w:t>
      </w:r>
      <w:r w:rsidRPr="0079589D">
        <w:t>procedure</w:t>
      </w:r>
      <w:bookmarkEnd w:id="1127"/>
      <w:bookmarkEnd w:id="1128"/>
      <w:bookmarkEnd w:id="1129"/>
      <w:bookmarkEnd w:id="1130"/>
    </w:p>
    <w:p w14:paraId="1C944552" w14:textId="77777777" w:rsidR="00307927" w:rsidRPr="0079589D" w:rsidRDefault="00307927" w:rsidP="00307927">
      <w:r w:rsidRPr="0079589D">
        <w:rPr>
          <w:rFonts w:eastAsia="SimSun"/>
        </w:rPr>
        <w:t xml:space="preserve">This </w:t>
      </w:r>
      <w:r w:rsidR="00585B10">
        <w:rPr>
          <w:rFonts w:eastAsia="SimSun"/>
        </w:rPr>
        <w:t>clause</w:t>
      </w:r>
      <w:r w:rsidRPr="0079589D">
        <w:rPr>
          <w:rFonts w:eastAsia="SimSun"/>
        </w:rPr>
        <w:t xml:space="preserve"> is referenced from other procedures.</w:t>
      </w:r>
    </w:p>
    <w:p w14:paraId="7F340EF0"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0B2DF737"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7D71AD5A"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0D1454A1"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5FFF4C93"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6029840F"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33BC196D"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585B10">
        <w:t>clause</w:t>
      </w:r>
      <w:r w:rsidRPr="0079589D">
        <w:rPr>
          <w:lang w:eastAsia="ko-KR"/>
        </w:rPr>
        <w:t> </w:t>
      </w:r>
      <w:r w:rsidRPr="0079589D">
        <w:t>8.2.2.2.2</w:t>
      </w:r>
      <w:r w:rsidRPr="0079589D">
        <w:rPr>
          <w:lang w:val="en-US"/>
        </w:rPr>
        <w:t>; and</w:t>
      </w:r>
    </w:p>
    <w:p w14:paraId="52284C9A"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6F0FA04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45840EE5"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763C380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3EB11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231CE16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600E83E"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0BDA5D9B"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5345B6EF"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3487CE6F"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5907497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079A75EF"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4BAB168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D8C4EE5"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0ABBB230"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5DAF8CD0"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32B9FC4D"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2410EFAA"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38C7107E"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47D09368"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27B3CA42"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376318C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6FBA32C0"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5539F340"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2B35AFB3"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45A22A83"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585B10">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7945BE2D"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585B10">
        <w:t>clause</w:t>
      </w:r>
      <w:r w:rsidRPr="0079589D">
        <w:t> 8.2.1.3.</w:t>
      </w:r>
    </w:p>
    <w:p w14:paraId="039DB558" w14:textId="77777777" w:rsidR="006F639B" w:rsidRPr="0073469F" w:rsidRDefault="006F639B" w:rsidP="006F639B">
      <w:pPr>
        <w:pStyle w:val="Heading5"/>
      </w:pPr>
      <w:bookmarkStart w:id="1131" w:name="_Toc20152516"/>
      <w:bookmarkStart w:id="1132" w:name="_Toc27495181"/>
      <w:bookmarkStart w:id="1133" w:name="_Toc36108649"/>
      <w:bookmarkStart w:id="1134" w:name="_Toc73958432"/>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131"/>
      <w:bookmarkEnd w:id="1132"/>
      <w:bookmarkEnd w:id="1133"/>
      <w:bookmarkEnd w:id="1134"/>
    </w:p>
    <w:p w14:paraId="5442A126" w14:textId="77777777" w:rsidR="006F639B" w:rsidRPr="0073469F" w:rsidRDefault="006F639B" w:rsidP="006F639B">
      <w:r w:rsidRPr="0073469F">
        <w:t xml:space="preserve">Upon receiving a SIP </w:t>
      </w:r>
      <w:r>
        <w:t>SUBSCRIBE</w:t>
      </w:r>
      <w:r w:rsidRPr="0073469F">
        <w:t xml:space="preserve"> request such that:</w:t>
      </w:r>
    </w:p>
    <w:p w14:paraId="1B2D00C7"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2883A132"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5CCBB8E7"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E816989"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15BA6AAA" w14:textId="77777777" w:rsidR="006F639B" w:rsidRPr="0073469F" w:rsidRDefault="006F639B" w:rsidP="006F639B">
      <w:r w:rsidRPr="0073469F">
        <w:t xml:space="preserve">then the </w:t>
      </w:r>
      <w:r>
        <w:t>MCVideo</w:t>
      </w:r>
      <w:r w:rsidRPr="0073469F">
        <w:t xml:space="preserve"> server:</w:t>
      </w:r>
    </w:p>
    <w:p w14:paraId="2B9AB09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68752024"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705EE103"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2EB2B6D"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12EDA77A"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423EB39C"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A7D52AB"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34D952A6"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10446CC5"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2C0D7977" w14:textId="77777777" w:rsidR="006F639B" w:rsidRDefault="006F639B" w:rsidP="006F639B">
      <w:pPr>
        <w:pStyle w:val="B2"/>
      </w:pPr>
      <w:r>
        <w:t>d)</w:t>
      </w:r>
      <w:r>
        <w:tab/>
        <w:t>shall include other signalling elements from the received SIP SUBSCRIBE</w:t>
      </w:r>
      <w:r w:rsidRPr="0073469F">
        <w:t xml:space="preserve"> </w:t>
      </w:r>
      <w:r>
        <w:t>request; and</w:t>
      </w:r>
    </w:p>
    <w:p w14:paraId="1BF9910A"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503DF90F"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748898C6" w14:textId="77777777" w:rsidR="00307927" w:rsidRPr="0079589D" w:rsidRDefault="00307927" w:rsidP="00307927">
      <w:pPr>
        <w:pStyle w:val="Heading4"/>
        <w:rPr>
          <w:lang w:val="en-GB"/>
        </w:rPr>
      </w:pPr>
      <w:bookmarkStart w:id="1135" w:name="_Toc20152517"/>
      <w:bookmarkStart w:id="1136" w:name="_Toc27495182"/>
      <w:bookmarkStart w:id="1137" w:name="_Toc36108650"/>
      <w:bookmarkStart w:id="1138" w:name="_Toc73958433"/>
      <w:r w:rsidRPr="0079589D">
        <w:rPr>
          <w:lang w:val="en-GB"/>
        </w:rPr>
        <w:t>8.2.2.3</w:t>
      </w:r>
      <w:r w:rsidRPr="0079589D">
        <w:rPr>
          <w:lang w:val="en-GB"/>
        </w:rPr>
        <w:tab/>
        <w:t>Procedures of MCVideo server owning the MCVideo group</w:t>
      </w:r>
      <w:bookmarkEnd w:id="1135"/>
      <w:bookmarkEnd w:id="1136"/>
      <w:bookmarkEnd w:id="1137"/>
      <w:bookmarkEnd w:id="1138"/>
    </w:p>
    <w:p w14:paraId="3759EC73" w14:textId="77777777" w:rsidR="00307927" w:rsidRPr="0079589D" w:rsidRDefault="00307927" w:rsidP="00307927">
      <w:pPr>
        <w:pStyle w:val="Heading5"/>
        <w:rPr>
          <w:lang w:val="en-US"/>
        </w:rPr>
      </w:pPr>
      <w:bookmarkStart w:id="1139" w:name="_Toc20152518"/>
      <w:bookmarkStart w:id="1140" w:name="_Toc27495183"/>
      <w:bookmarkStart w:id="1141" w:name="_Toc36108651"/>
      <w:bookmarkStart w:id="1142" w:name="_Toc73958434"/>
      <w:r w:rsidRPr="0079589D">
        <w:rPr>
          <w:lang w:val="en-GB"/>
        </w:rPr>
        <w:t>8</w:t>
      </w:r>
      <w:r w:rsidRPr="0079589D">
        <w:t>.2.2.3.</w:t>
      </w:r>
      <w:r w:rsidRPr="0079589D">
        <w:rPr>
          <w:lang w:val="en-US"/>
        </w:rPr>
        <w:t>1</w:t>
      </w:r>
      <w:r w:rsidRPr="0079589D">
        <w:tab/>
      </w:r>
      <w:r w:rsidRPr="0079589D">
        <w:rPr>
          <w:lang w:val="en-US"/>
        </w:rPr>
        <w:t>General</w:t>
      </w:r>
      <w:bookmarkEnd w:id="1139"/>
      <w:bookmarkEnd w:id="1140"/>
      <w:bookmarkEnd w:id="1141"/>
      <w:bookmarkEnd w:id="1142"/>
    </w:p>
    <w:p w14:paraId="0FD0CFD2"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58C16F2C" w14:textId="77777777" w:rsidR="00307927" w:rsidRPr="0079589D" w:rsidRDefault="00307927" w:rsidP="00307927">
      <w:pPr>
        <w:pStyle w:val="B1"/>
      </w:pPr>
      <w:r w:rsidRPr="0079589D">
        <w:t>-</w:t>
      </w:r>
      <w:r w:rsidRPr="0079589D">
        <w:tab/>
        <w:t>receiving group affiliation status change procedure;</w:t>
      </w:r>
    </w:p>
    <w:p w14:paraId="0FD2DA8E"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7173ED2" w14:textId="77777777" w:rsidR="00137FC6" w:rsidRDefault="00307927" w:rsidP="00137FC6">
      <w:pPr>
        <w:pStyle w:val="B1"/>
      </w:pPr>
      <w:r w:rsidRPr="0079589D">
        <w:t>-</w:t>
      </w:r>
      <w:r w:rsidRPr="0079589D">
        <w:tab/>
        <w:t>sending notification of change of affiliation status procedure;</w:t>
      </w:r>
    </w:p>
    <w:p w14:paraId="41D1D1D6" w14:textId="77777777" w:rsidR="00307927" w:rsidRPr="0079589D" w:rsidRDefault="00137FC6" w:rsidP="00137FC6">
      <w:pPr>
        <w:pStyle w:val="B1"/>
      </w:pPr>
      <w:r>
        <w:t>-</w:t>
      </w:r>
      <w:r>
        <w:tab/>
      </w:r>
      <w:r w:rsidRPr="00374D33">
        <w:t>affiliation eligibility check procedure</w:t>
      </w:r>
      <w:r>
        <w:t>;</w:t>
      </w:r>
    </w:p>
    <w:p w14:paraId="296BC686" w14:textId="77777777" w:rsidR="00307927" w:rsidRPr="0079589D" w:rsidRDefault="00307927" w:rsidP="00307927">
      <w:pPr>
        <w:pStyle w:val="B1"/>
      </w:pPr>
      <w:r w:rsidRPr="0079589D">
        <w:t>-</w:t>
      </w:r>
      <w:r w:rsidRPr="0079589D">
        <w:tab/>
        <w:t>implicit affiliation eligibility check procedure; and</w:t>
      </w:r>
    </w:p>
    <w:p w14:paraId="26ABDCF8" w14:textId="77777777" w:rsidR="00307927" w:rsidRPr="0079589D" w:rsidRDefault="00307927" w:rsidP="00307927">
      <w:pPr>
        <w:pStyle w:val="B1"/>
      </w:pPr>
      <w:r w:rsidRPr="0079589D">
        <w:t>-</w:t>
      </w:r>
      <w:r w:rsidRPr="0079589D">
        <w:tab/>
        <w:t>affiliation status change by implicit affiliation procedure.</w:t>
      </w:r>
    </w:p>
    <w:p w14:paraId="2A48EB37" w14:textId="77777777" w:rsidR="006F639B" w:rsidRDefault="006F639B" w:rsidP="006F639B">
      <w:pPr>
        <w:pStyle w:val="B1"/>
      </w:pPr>
      <w:r>
        <w:t>-</w:t>
      </w:r>
      <w:r>
        <w:tab/>
        <w:t>receiving subscription to group dynamic data procedure and;</w:t>
      </w:r>
    </w:p>
    <w:p w14:paraId="4A745DA5" w14:textId="77777777" w:rsidR="006F639B" w:rsidRPr="00624153" w:rsidRDefault="006F639B" w:rsidP="00624153">
      <w:pPr>
        <w:pStyle w:val="B1"/>
        <w:rPr>
          <w:lang w:val="en-GB"/>
        </w:rPr>
      </w:pPr>
      <w:r>
        <w:t>-</w:t>
      </w:r>
      <w:r>
        <w:tab/>
        <w:t>sending notification of change of group dynamic data procedure</w:t>
      </w:r>
      <w:r w:rsidRPr="00624153">
        <w:rPr>
          <w:lang w:val="en-GB"/>
        </w:rPr>
        <w:t>.</w:t>
      </w:r>
    </w:p>
    <w:p w14:paraId="6D395369"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4B41E67E" w14:textId="77777777" w:rsidR="00307927" w:rsidRPr="0079589D" w:rsidRDefault="00307927" w:rsidP="00307927">
      <w:pPr>
        <w:pStyle w:val="Heading5"/>
      </w:pPr>
      <w:bookmarkStart w:id="1143" w:name="_Toc20152519"/>
      <w:bookmarkStart w:id="1144" w:name="_Toc27495184"/>
      <w:bookmarkStart w:id="1145" w:name="_Toc36108652"/>
      <w:bookmarkStart w:id="1146" w:name="_Toc73958435"/>
      <w:r w:rsidRPr="0079589D">
        <w:rPr>
          <w:lang w:val="en-GB"/>
        </w:rPr>
        <w:t>8</w:t>
      </w:r>
      <w:r w:rsidRPr="0079589D">
        <w:t>.2.2.3.</w:t>
      </w:r>
      <w:r w:rsidRPr="0079589D">
        <w:rPr>
          <w:lang w:val="en-US"/>
        </w:rPr>
        <w:t>2</w:t>
      </w:r>
      <w:r w:rsidRPr="0079589D">
        <w:tab/>
        <w:t>Stored information</w:t>
      </w:r>
      <w:bookmarkEnd w:id="1143"/>
      <w:bookmarkEnd w:id="1144"/>
      <w:bookmarkEnd w:id="1145"/>
      <w:bookmarkEnd w:id="1146"/>
    </w:p>
    <w:p w14:paraId="3A3459A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05600209"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4F3AC6BF"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1CE75F10"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585B10">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73369BD6" w14:textId="77777777" w:rsidR="00307927" w:rsidRPr="0079589D" w:rsidRDefault="006F639B" w:rsidP="00307927">
      <w:pPr>
        <w:pStyle w:val="B1"/>
      </w:pPr>
      <w:r w:rsidRPr="00624153">
        <w:rPr>
          <w:lang w:val="en-GB"/>
        </w:rPr>
        <w:t>3</w:t>
      </w:r>
      <w:r w:rsidR="00307927" w:rsidRPr="0079589D">
        <w:t>)</w:t>
      </w:r>
      <w:r w:rsidR="00307927" w:rsidRPr="0079589D">
        <w:tab/>
        <w:t>a list of MCVideo user information entries.</w:t>
      </w:r>
    </w:p>
    <w:p w14:paraId="11055555"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4A769A2"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758C37D3"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1F46A0E6"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73976C25"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131CCA6B"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528E31D4" w14:textId="77777777" w:rsidR="00307927" w:rsidRPr="0079589D" w:rsidRDefault="00307927" w:rsidP="00307927">
      <w:pPr>
        <w:pStyle w:val="Heading5"/>
        <w:rPr>
          <w:lang w:val="en-US"/>
        </w:rPr>
      </w:pPr>
      <w:bookmarkStart w:id="1147" w:name="_Toc20152520"/>
      <w:bookmarkStart w:id="1148" w:name="_Toc27495185"/>
      <w:bookmarkStart w:id="1149" w:name="_Toc36108653"/>
      <w:bookmarkStart w:id="1150" w:name="_Toc73958436"/>
      <w:r w:rsidRPr="0079589D">
        <w:rPr>
          <w:lang w:val="en-GB"/>
        </w:rPr>
        <w:t>8</w:t>
      </w:r>
      <w:r w:rsidRPr="0079589D">
        <w:t>.2.2.3.3</w:t>
      </w:r>
      <w:r w:rsidRPr="0079589D">
        <w:tab/>
        <w:t>Receiving group affiliation status change procedure</w:t>
      </w:r>
      <w:bookmarkEnd w:id="1147"/>
      <w:bookmarkEnd w:id="1148"/>
      <w:bookmarkEnd w:id="1149"/>
      <w:bookmarkEnd w:id="1150"/>
    </w:p>
    <w:p w14:paraId="341A6C61" w14:textId="77777777" w:rsidR="00307927" w:rsidRPr="0079589D" w:rsidRDefault="00307927" w:rsidP="00307927">
      <w:pPr>
        <w:rPr>
          <w:lang w:val="en-US"/>
        </w:rPr>
      </w:pPr>
      <w:r w:rsidRPr="0079589D">
        <w:rPr>
          <w:lang w:val="en-US"/>
        </w:rPr>
        <w:t>Upon receiving a SIP PUBLISH request such that:</w:t>
      </w:r>
    </w:p>
    <w:p w14:paraId="74BCA152"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0385D010"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F8BA04C"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6A915D12"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65AC7718"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585B10">
        <w:rPr>
          <w:rFonts w:eastAsia="SimSun"/>
          <w:lang w:val="en-US"/>
        </w:rPr>
        <w:t>clause</w:t>
      </w:r>
      <w:r w:rsidRPr="0079589D">
        <w:t> </w:t>
      </w:r>
      <w:r w:rsidRPr="0079589D">
        <w:rPr>
          <w:rFonts w:eastAsia="SimSun"/>
          <w:lang w:val="en-US"/>
        </w:rPr>
        <w:t>8.2.3.2;</w:t>
      </w:r>
    </w:p>
    <w:p w14:paraId="2461C1B7" w14:textId="77777777" w:rsidR="00307927" w:rsidRPr="0079589D" w:rsidRDefault="00307927" w:rsidP="00307927">
      <w:pPr>
        <w:rPr>
          <w:lang w:val="en-US"/>
        </w:rPr>
      </w:pPr>
      <w:r w:rsidRPr="0079589D">
        <w:rPr>
          <w:lang w:val="en-US"/>
        </w:rPr>
        <w:t>then the MCVideo server:</w:t>
      </w:r>
    </w:p>
    <w:p w14:paraId="555155D5"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C56A9BE"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3BA9DF1"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7949D7B3"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24.381 [31],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20E4F43A"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0A7A14D6"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87E1F53"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98474DD"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19842797"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7DEF9582"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B478B45"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585B10">
        <w:t>clause</w:t>
      </w:r>
      <w:r w:rsidRPr="0079589D">
        <w:rPr>
          <w:lang w:eastAsia="ko-KR"/>
        </w:rPr>
        <w:t> </w:t>
      </w:r>
      <w:r w:rsidRPr="0079589D">
        <w:t>8.2.2.3.2</w:t>
      </w:r>
      <w:r w:rsidRPr="0079589D">
        <w:rPr>
          <w:lang w:val="en-US"/>
        </w:rPr>
        <w:t>; and</w:t>
      </w:r>
    </w:p>
    <w:p w14:paraId="32B6B76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26A69C1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0BF2EF7"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2179A94D"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5360B435"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3FEE28CD"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2EA00841"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4C697FE7"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065C960A"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28F4BE4C"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0353A15"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2502149E" w14:textId="77777777" w:rsidR="00307927" w:rsidRPr="0079589D" w:rsidRDefault="00307927" w:rsidP="00307927">
      <w:pPr>
        <w:pStyle w:val="B2"/>
      </w:pPr>
      <w:r w:rsidRPr="0079589D">
        <w:t>b)</w:t>
      </w:r>
      <w:r w:rsidRPr="0079589D">
        <w:tab/>
        <w:t>if the MCVideo user information entry does not exist:</w:t>
      </w:r>
    </w:p>
    <w:p w14:paraId="5BDDB4D5"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636F3B80"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3D4A7B76"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6D6F2F29"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5D713B2B"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5BF7C373"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4B120305"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585B10">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D0AB468" w14:textId="77777777" w:rsidR="00307927" w:rsidRPr="0079589D" w:rsidRDefault="00307927" w:rsidP="00307927">
      <w:pPr>
        <w:pStyle w:val="Heading5"/>
        <w:rPr>
          <w:lang w:val="en-GB"/>
        </w:rPr>
      </w:pPr>
      <w:bookmarkStart w:id="1151" w:name="_Toc20152521"/>
      <w:bookmarkStart w:id="1152" w:name="_Toc27495186"/>
      <w:bookmarkStart w:id="1153" w:name="_Toc36108654"/>
      <w:bookmarkStart w:id="1154" w:name="_Toc73958437"/>
      <w:r w:rsidRPr="0079589D">
        <w:rPr>
          <w:lang w:val="en-GB"/>
        </w:rPr>
        <w:t>8</w:t>
      </w:r>
      <w:r w:rsidRPr="0079589D">
        <w:t>.2.2.3.</w:t>
      </w:r>
      <w:r w:rsidRPr="0079589D">
        <w:rPr>
          <w:lang w:val="en-US"/>
        </w:rPr>
        <w:t>4</w:t>
      </w:r>
      <w:r w:rsidRPr="0079589D">
        <w:rPr>
          <w:lang w:val="en-GB"/>
        </w:rPr>
        <w:tab/>
        <w:t>Receiving subscription to affiliation status procedure</w:t>
      </w:r>
      <w:bookmarkEnd w:id="1151"/>
      <w:bookmarkEnd w:id="1152"/>
      <w:bookmarkEnd w:id="1153"/>
      <w:bookmarkEnd w:id="1154"/>
    </w:p>
    <w:p w14:paraId="6EB7A83C"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16BDF751" w14:textId="77777777" w:rsidR="00307927" w:rsidRPr="0079589D" w:rsidRDefault="00307927" w:rsidP="00307927">
      <w:pPr>
        <w:rPr>
          <w:lang w:val="en-US"/>
        </w:rPr>
      </w:pPr>
      <w:r w:rsidRPr="0079589D">
        <w:rPr>
          <w:lang w:val="en-US"/>
        </w:rPr>
        <w:t>Upon receiving a SIP SUBSCRIBE request such that:</w:t>
      </w:r>
    </w:p>
    <w:p w14:paraId="10C59919"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078F102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166C5BC0"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5608A094"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0520B7"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585B10">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73C4C2E0" w14:textId="77777777" w:rsidR="00307927" w:rsidRPr="0079589D" w:rsidRDefault="00307927" w:rsidP="00307927">
      <w:pPr>
        <w:rPr>
          <w:lang w:val="en-US"/>
        </w:rPr>
      </w:pPr>
      <w:r w:rsidRPr="0079589D">
        <w:rPr>
          <w:lang w:val="en-US"/>
        </w:rPr>
        <w:t>then the MCVideo server:</w:t>
      </w:r>
    </w:p>
    <w:p w14:paraId="5E7506A1"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4A8C470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28E7B2B"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F17D200"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FE0186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13140B92"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030C9AB6"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585B10">
        <w:t>clause</w:t>
      </w:r>
      <w:r w:rsidRPr="0079589D">
        <w:rPr>
          <w:lang w:eastAsia="ko-KR"/>
        </w:rPr>
        <w:t> 8</w:t>
      </w:r>
      <w:r w:rsidRPr="0079589D">
        <w:t>.2.2.2.5</w:t>
      </w:r>
      <w:r w:rsidRPr="0079589D">
        <w:rPr>
          <w:rFonts w:eastAsia="SimSun"/>
        </w:rPr>
        <w:t>.</w:t>
      </w:r>
    </w:p>
    <w:p w14:paraId="1597F436" w14:textId="77777777" w:rsidR="00307927" w:rsidRPr="0079589D" w:rsidRDefault="00307927" w:rsidP="00307927">
      <w:pPr>
        <w:pStyle w:val="Heading5"/>
        <w:rPr>
          <w:lang w:val="en-GB"/>
        </w:rPr>
      </w:pPr>
      <w:bookmarkStart w:id="1155" w:name="_Toc20152522"/>
      <w:bookmarkStart w:id="1156" w:name="_Toc27495187"/>
      <w:bookmarkStart w:id="1157" w:name="_Toc36108655"/>
      <w:bookmarkStart w:id="1158" w:name="_Toc73958438"/>
      <w:r w:rsidRPr="0079589D">
        <w:rPr>
          <w:lang w:val="en-GB"/>
        </w:rPr>
        <w:t>8</w:t>
      </w:r>
      <w:r w:rsidRPr="0079589D">
        <w:t>.2.2.3.</w:t>
      </w:r>
      <w:r w:rsidRPr="0079589D">
        <w:rPr>
          <w:lang w:val="en-US"/>
        </w:rPr>
        <w:t>5</w:t>
      </w:r>
      <w:r w:rsidRPr="0079589D">
        <w:rPr>
          <w:lang w:val="en-GB"/>
        </w:rPr>
        <w:tab/>
        <w:t>Sending notification of change of affiliation status procedure</w:t>
      </w:r>
      <w:bookmarkEnd w:id="1155"/>
      <w:bookmarkEnd w:id="1156"/>
      <w:bookmarkEnd w:id="1157"/>
      <w:bookmarkEnd w:id="1158"/>
    </w:p>
    <w:p w14:paraId="0180890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B1567A6"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3F36152F"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585B10">
        <w:t>clause</w:t>
      </w:r>
      <w:r w:rsidRPr="0079589D">
        <w:rPr>
          <w:lang w:eastAsia="ko-KR"/>
        </w:rPr>
        <w:t> 8</w:t>
      </w:r>
      <w:r w:rsidRPr="0079589D">
        <w:t>.2.2.3.2</w:t>
      </w:r>
      <w:r w:rsidRPr="0079589D">
        <w:rPr>
          <w:lang w:val="en-US"/>
        </w:rPr>
        <w:t>; and</w:t>
      </w:r>
    </w:p>
    <w:p w14:paraId="18D7952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2180B96E" w14:textId="77777777" w:rsidR="00307927" w:rsidRPr="0079589D" w:rsidRDefault="00307927" w:rsidP="00307927">
      <w:pPr>
        <w:pStyle w:val="B1"/>
      </w:pPr>
      <w:r w:rsidRPr="0079589D">
        <w:t>2)</w:t>
      </w:r>
      <w:r w:rsidRPr="0079589D">
        <w:tab/>
        <w:t>shall consider an MCVideo user information entry such:</w:t>
      </w:r>
    </w:p>
    <w:p w14:paraId="62566B6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28634255"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2F490A6" w14:textId="77777777" w:rsidR="00307927" w:rsidRPr="0079589D" w:rsidRDefault="00307927" w:rsidP="00307927">
      <w:pPr>
        <w:pStyle w:val="B1"/>
      </w:pPr>
      <w:r w:rsidRPr="0079589D">
        <w:tab/>
        <w:t>as the served MCVideo user information entry;</w:t>
      </w:r>
    </w:p>
    <w:p w14:paraId="7B5DD4A4"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585B10">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9B39B74"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A5F9611"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585B10">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200CFDB8"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2D6E32C5" w14:textId="77777777" w:rsidR="00307927" w:rsidRPr="0079589D" w:rsidRDefault="00307927" w:rsidP="00307927">
      <w:pPr>
        <w:pStyle w:val="Heading5"/>
      </w:pPr>
      <w:bookmarkStart w:id="1159" w:name="_Toc20152523"/>
      <w:bookmarkStart w:id="1160" w:name="_Toc27495188"/>
      <w:bookmarkStart w:id="1161" w:name="_Toc36108656"/>
      <w:bookmarkStart w:id="1162" w:name="_Toc73958439"/>
      <w:r w:rsidRPr="0079589D">
        <w:rPr>
          <w:lang w:val="en-GB"/>
        </w:rPr>
        <w:t>8</w:t>
      </w:r>
      <w:r w:rsidRPr="0079589D">
        <w:t>.2.2.3.</w:t>
      </w:r>
      <w:r w:rsidRPr="0079589D">
        <w:rPr>
          <w:lang w:val="en-US"/>
        </w:rPr>
        <w:t>6</w:t>
      </w:r>
      <w:r w:rsidRPr="0079589D">
        <w:tab/>
        <w:t xml:space="preserve">Implicit affiliation </w:t>
      </w:r>
      <w:r w:rsidR="00137FC6" w:rsidRPr="0079589D">
        <w:t>eligibility</w:t>
      </w:r>
      <w:r w:rsidRPr="0079589D">
        <w:t xml:space="preserve"> check procedure</w:t>
      </w:r>
      <w:bookmarkEnd w:id="1159"/>
      <w:bookmarkEnd w:id="1160"/>
      <w:bookmarkEnd w:id="1161"/>
      <w:bookmarkEnd w:id="1162"/>
    </w:p>
    <w:p w14:paraId="779E6882" w14:textId="77777777" w:rsidR="00307927" w:rsidRPr="0079589D" w:rsidRDefault="00307927" w:rsidP="00307927">
      <w:pPr>
        <w:rPr>
          <w:lang w:val="en-US"/>
        </w:rPr>
      </w:pPr>
      <w:r w:rsidRPr="0079589D">
        <w:t xml:space="preserve">This </w:t>
      </w:r>
      <w:r w:rsidR="00585B10">
        <w:t>clause</w:t>
      </w:r>
      <w:r w:rsidRPr="0079589D">
        <w:t xml:space="preserve"> is referenced from other procedures.</w:t>
      </w:r>
    </w:p>
    <w:p w14:paraId="131C453B"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3E98A19B" w14:textId="77777777" w:rsidR="00137FC6" w:rsidRDefault="00137FC6" w:rsidP="00137FC6">
      <w:pPr>
        <w:pStyle w:val="B1"/>
        <w:rPr>
          <w:lang w:val="en-US"/>
        </w:rPr>
      </w:pPr>
      <w:r>
        <w:rPr>
          <w:lang w:val="en-US"/>
        </w:rPr>
        <w:t>1)</w:t>
      </w:r>
      <w:r>
        <w:rPr>
          <w:lang w:val="en-US"/>
        </w:rPr>
        <w:tab/>
        <w:t xml:space="preserve">shall perform the procedures of </w:t>
      </w:r>
      <w:r w:rsidR="00585B10">
        <w:rPr>
          <w:lang w:val="en-US"/>
        </w:rPr>
        <w:t>clause</w:t>
      </w:r>
      <w:r>
        <w:rPr>
          <w:lang w:val="en-US"/>
        </w:rPr>
        <w:t> 8.2.2.3.8 to determine if the MCVideo user is eligible to be affiliated to the MCVideo group; and</w:t>
      </w:r>
    </w:p>
    <w:p w14:paraId="007C817E"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585B10">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43806B81" w14:textId="77777777" w:rsidR="00307927" w:rsidRPr="0079589D" w:rsidRDefault="00307927" w:rsidP="00307927">
      <w:pPr>
        <w:pStyle w:val="Heading5"/>
      </w:pPr>
      <w:bookmarkStart w:id="1163" w:name="_Toc20152524"/>
      <w:bookmarkStart w:id="1164" w:name="_Toc27495189"/>
      <w:bookmarkStart w:id="1165" w:name="_Toc36108657"/>
      <w:bookmarkStart w:id="1166" w:name="_Toc73958440"/>
      <w:r w:rsidRPr="0079589D">
        <w:rPr>
          <w:lang w:val="en-GB"/>
        </w:rPr>
        <w:t>8</w:t>
      </w:r>
      <w:r w:rsidRPr="0079589D">
        <w:t>.2.2.3.</w:t>
      </w:r>
      <w:r w:rsidRPr="0079589D">
        <w:rPr>
          <w:lang w:val="en-US"/>
        </w:rPr>
        <w:t>7</w:t>
      </w:r>
      <w:r w:rsidRPr="0079589D">
        <w:tab/>
        <w:t>Affiliation status change by implicit affiliation procedure</w:t>
      </w:r>
      <w:bookmarkEnd w:id="1163"/>
      <w:bookmarkEnd w:id="1164"/>
      <w:bookmarkEnd w:id="1165"/>
      <w:bookmarkEnd w:id="1166"/>
    </w:p>
    <w:p w14:paraId="30A91E90" w14:textId="77777777" w:rsidR="00307927" w:rsidRPr="0079589D" w:rsidRDefault="00307927" w:rsidP="00307927">
      <w:pPr>
        <w:rPr>
          <w:lang w:val="en-US"/>
        </w:rPr>
      </w:pPr>
      <w:r w:rsidRPr="0079589D">
        <w:t xml:space="preserve">This </w:t>
      </w:r>
      <w:r w:rsidR="00585B10">
        <w:t>clause</w:t>
      </w:r>
      <w:r w:rsidRPr="0079589D">
        <w:t xml:space="preserve"> is referenced from other procedures.</w:t>
      </w:r>
    </w:p>
    <w:p w14:paraId="6306526D"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049510D1"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B2E702"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1B5523B3"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2C475A0D"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585B10">
        <w:t>clause</w:t>
      </w:r>
      <w:r w:rsidRPr="0079589D">
        <w:rPr>
          <w:lang w:eastAsia="ko-KR"/>
        </w:rPr>
        <w:t> </w:t>
      </w:r>
      <w:r w:rsidRPr="0079589D">
        <w:t>8.2.2.3.2</w:t>
      </w:r>
      <w:r w:rsidRPr="0079589D">
        <w:rPr>
          <w:lang w:val="en-US"/>
        </w:rPr>
        <w:t>; and</w:t>
      </w:r>
    </w:p>
    <w:p w14:paraId="48567E4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936AC8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1849461"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563CF39A"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B5A34C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4EA7E028"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194F2FFB" w14:textId="77777777" w:rsidR="00307927" w:rsidRPr="0079589D" w:rsidRDefault="00307927" w:rsidP="00307927">
      <w:pPr>
        <w:pStyle w:val="B2"/>
      </w:pPr>
      <w:r w:rsidRPr="0079589D">
        <w:t>c)</w:t>
      </w:r>
      <w:r w:rsidRPr="0079589D">
        <w:tab/>
        <w:t>if the MCVideo user information entry does not exist:</w:t>
      </w:r>
    </w:p>
    <w:p w14:paraId="0DF074AC"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5CB89EB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31AD76BF"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66B153ED"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3BEDA36F"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26A3A83A"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585B10">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F7976CF" w14:textId="77777777" w:rsidR="00137FC6" w:rsidRDefault="00137FC6" w:rsidP="00137FC6">
      <w:pPr>
        <w:pStyle w:val="Heading5"/>
      </w:pPr>
      <w:bookmarkStart w:id="1167" w:name="_Toc20152525"/>
      <w:bookmarkStart w:id="1168" w:name="_Toc27495190"/>
      <w:bookmarkStart w:id="1169" w:name="_Toc36108658"/>
      <w:bookmarkStart w:id="1170" w:name="_Toc73958441"/>
      <w:r>
        <w:rPr>
          <w:lang w:val="en-US"/>
        </w:rPr>
        <w:t>8</w:t>
      </w:r>
      <w:r>
        <w:t>.2.2.3.</w:t>
      </w:r>
      <w:r w:rsidRPr="00137FC6">
        <w:rPr>
          <w:lang w:val="en-GB"/>
        </w:rPr>
        <w:t>8</w:t>
      </w:r>
      <w:r>
        <w:tab/>
        <w:t>A</w:t>
      </w:r>
      <w:r w:rsidRPr="00A96C45">
        <w:t>ffiliation</w:t>
      </w:r>
      <w:r>
        <w:t xml:space="preserve"> eligibility check procedure</w:t>
      </w:r>
      <w:bookmarkEnd w:id="1167"/>
      <w:bookmarkEnd w:id="1168"/>
      <w:bookmarkEnd w:id="1169"/>
      <w:bookmarkEnd w:id="1170"/>
    </w:p>
    <w:p w14:paraId="21CFD6D1" w14:textId="77777777" w:rsidR="00137FC6" w:rsidRDefault="00137FC6" w:rsidP="00137FC6">
      <w:pPr>
        <w:rPr>
          <w:lang w:val="en-US"/>
        </w:rPr>
      </w:pPr>
      <w:r w:rsidRPr="00E45A42">
        <w:t xml:space="preserve">This </w:t>
      </w:r>
      <w:r w:rsidR="00585B10">
        <w:t>clause</w:t>
      </w:r>
      <w:r w:rsidRPr="00E45A42">
        <w:t xml:space="preserve"> is referenced from other procedures.</w:t>
      </w:r>
    </w:p>
    <w:p w14:paraId="3D70CDE4"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2B9785FC"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6EFBEC6F"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51AA6100"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shall consider the MCVideo user to be ineligible for affiliation and skip the rest of the steps;</w:t>
      </w:r>
    </w:p>
    <w:p w14:paraId="10580E73"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1D2F1644"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585B10">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3275E2EE" w14:textId="77777777" w:rsidR="00137FC6" w:rsidRPr="00E90A92" w:rsidRDefault="00137FC6" w:rsidP="00137FC6">
      <w:pPr>
        <w:pStyle w:val="B1"/>
      </w:pPr>
      <w:r>
        <w:t>6)</w:t>
      </w:r>
      <w:r>
        <w:tab/>
        <w:t>shall consider the MCVideo user to be eligible for affiliation</w:t>
      </w:r>
      <w:r>
        <w:rPr>
          <w:lang w:val="en-US"/>
        </w:rPr>
        <w:t>.</w:t>
      </w:r>
    </w:p>
    <w:p w14:paraId="6F8F8F16" w14:textId="77777777" w:rsidR="006F639B" w:rsidRPr="0073469F" w:rsidRDefault="006F639B" w:rsidP="006F639B">
      <w:pPr>
        <w:pStyle w:val="Heading5"/>
      </w:pPr>
      <w:bookmarkStart w:id="1171" w:name="_Toc20152526"/>
      <w:bookmarkStart w:id="1172" w:name="_Toc27495191"/>
      <w:bookmarkStart w:id="1173" w:name="_Toc36108659"/>
      <w:bookmarkStart w:id="1174" w:name="_Toc73958442"/>
      <w:r>
        <w:t>8.2.2.3.</w:t>
      </w:r>
      <w:r>
        <w:rPr>
          <w:lang w:val="en-US"/>
        </w:rPr>
        <w:t>9</w:t>
      </w:r>
      <w:r w:rsidRPr="0073469F">
        <w:tab/>
        <w:t xml:space="preserve">Receiving subscription to </w:t>
      </w:r>
      <w:r>
        <w:t>group dynamic data</w:t>
      </w:r>
      <w:r w:rsidRPr="0073469F">
        <w:t xml:space="preserve"> procedure</w:t>
      </w:r>
      <w:bookmarkEnd w:id="1171"/>
      <w:bookmarkEnd w:id="1172"/>
      <w:bookmarkEnd w:id="1173"/>
      <w:bookmarkEnd w:id="1174"/>
    </w:p>
    <w:p w14:paraId="71713BE5" w14:textId="77777777" w:rsidR="006F639B" w:rsidRDefault="006F639B" w:rsidP="006F639B">
      <w:pPr>
        <w:rPr>
          <w:lang w:val="en-US"/>
        </w:rPr>
      </w:pPr>
      <w:r>
        <w:rPr>
          <w:lang w:val="en-US"/>
        </w:rPr>
        <w:t>Upon receiving a SIP SUBSCRIBE request such that:</w:t>
      </w:r>
    </w:p>
    <w:p w14:paraId="2013B89A"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2F9DC1E4"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5224086A"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4B63BA60"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BF1D5FB"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585B10">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17AAE79C" w14:textId="77777777" w:rsidR="006F639B" w:rsidRDefault="006F639B" w:rsidP="006F639B">
      <w:pPr>
        <w:rPr>
          <w:lang w:val="en-US"/>
        </w:rPr>
      </w:pPr>
      <w:r>
        <w:rPr>
          <w:lang w:val="en-US"/>
        </w:rPr>
        <w:t>then the MCVideo server:</w:t>
      </w:r>
    </w:p>
    <w:p w14:paraId="128414F4"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7024A0D7"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83B4DE4"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26281259"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w:t>
      </w:r>
      <w:bookmarkStart w:id="1175"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1175"/>
    </w:p>
    <w:p w14:paraId="6A54B719"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4F0120F5"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795A3FE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585B10">
        <w:t>clause</w:t>
      </w:r>
      <w:r w:rsidRPr="0073469F">
        <w:rPr>
          <w:lang w:eastAsia="ko-KR"/>
        </w:rPr>
        <w:t> </w:t>
      </w:r>
      <w:r>
        <w:t>8.</w:t>
      </w:r>
      <w:r w:rsidRPr="0073469F">
        <w:t>2.2.</w:t>
      </w:r>
      <w:r>
        <w:t>3</w:t>
      </w:r>
      <w:r w:rsidRPr="0073469F">
        <w:t>.</w:t>
      </w:r>
      <w:r>
        <w:t>10</w:t>
      </w:r>
      <w:r w:rsidRPr="0073469F">
        <w:rPr>
          <w:rFonts w:eastAsia="SimSun"/>
        </w:rPr>
        <w:t>.</w:t>
      </w:r>
    </w:p>
    <w:p w14:paraId="16526626" w14:textId="77777777" w:rsidR="006F639B" w:rsidRDefault="006F639B" w:rsidP="006F639B">
      <w:pPr>
        <w:pStyle w:val="Heading5"/>
      </w:pPr>
      <w:bookmarkStart w:id="1176" w:name="_Toc20152527"/>
      <w:bookmarkStart w:id="1177" w:name="_Toc27495192"/>
      <w:bookmarkStart w:id="1178" w:name="_Toc36108660"/>
      <w:bookmarkStart w:id="1179" w:name="_Toc73958443"/>
      <w:r>
        <w:t>8.2.2.3.</w:t>
      </w:r>
      <w:r w:rsidRPr="00624153">
        <w:rPr>
          <w:lang w:val="en-GB"/>
        </w:rPr>
        <w:t>10</w:t>
      </w:r>
      <w:r w:rsidRPr="0073469F">
        <w:tab/>
        <w:t xml:space="preserve">Sending notification of change of </w:t>
      </w:r>
      <w:r>
        <w:t>group dynamic data</w:t>
      </w:r>
      <w:r w:rsidRPr="0073469F">
        <w:t xml:space="preserve"> procedure</w:t>
      </w:r>
      <w:bookmarkEnd w:id="1176"/>
      <w:bookmarkEnd w:id="1177"/>
      <w:bookmarkEnd w:id="1178"/>
      <w:bookmarkEnd w:id="1179"/>
    </w:p>
    <w:p w14:paraId="72258290"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40EC873" w14:textId="77777777" w:rsidR="006F639B" w:rsidRDefault="006F639B" w:rsidP="006F639B">
      <w:pPr>
        <w:pStyle w:val="B1"/>
        <w:rPr>
          <w:lang w:val="en-US"/>
        </w:rPr>
      </w:pPr>
      <w:r>
        <w:t>1)</w:t>
      </w:r>
      <w:r>
        <w:tab/>
        <w:t xml:space="preserve">shall consider an </w:t>
      </w:r>
      <w:r>
        <w:rPr>
          <w:lang w:val="en-US"/>
        </w:rPr>
        <w:t>MCVideo group information entry such that:</w:t>
      </w:r>
    </w:p>
    <w:p w14:paraId="662C9A40"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585B10">
        <w:t>clause</w:t>
      </w:r>
      <w:r w:rsidRPr="0073469F">
        <w:rPr>
          <w:lang w:eastAsia="ko-KR"/>
        </w:rPr>
        <w:t> </w:t>
      </w:r>
      <w:r>
        <w:t>8.</w:t>
      </w:r>
      <w:r w:rsidRPr="0073469F">
        <w:t>2.2.</w:t>
      </w:r>
      <w:r>
        <w:t>3</w:t>
      </w:r>
      <w:r w:rsidRPr="0073469F">
        <w:t>.2</w:t>
      </w:r>
      <w:r>
        <w:rPr>
          <w:lang w:val="en-US"/>
        </w:rPr>
        <w:t>; and</w:t>
      </w:r>
    </w:p>
    <w:p w14:paraId="5826651C"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5401D789"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585B10">
        <w:rPr>
          <w:rFonts w:eastAsia="SimSun"/>
        </w:rPr>
        <w:t>clause</w:t>
      </w:r>
      <w:r w:rsidRPr="0073469F">
        <w:rPr>
          <w:rFonts w:eastAsia="SimSun"/>
        </w:rPr>
        <w:t> </w:t>
      </w:r>
      <w:r>
        <w:t>8.</w:t>
      </w:r>
      <w:r w:rsidRPr="0073469F">
        <w:t>3</w:t>
      </w:r>
      <w:r>
        <w:t xml:space="preserve">.1 </w:t>
      </w:r>
      <w:r>
        <w:rPr>
          <w:lang w:val="en-US"/>
        </w:rPr>
        <w:t>with the following clarifications:</w:t>
      </w:r>
    </w:p>
    <w:p w14:paraId="65B67FFA"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25589887"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585B10">
        <w:rPr>
          <w:rFonts w:eastAsia="SimSun"/>
        </w:rPr>
        <w:t>clause</w:t>
      </w:r>
      <w:r w:rsidRPr="00624153">
        <w:rPr>
          <w:rFonts w:eastAsia="SimSun"/>
          <w:b/>
        </w:rPr>
        <w:t> </w:t>
      </w:r>
      <w:r>
        <w:t>8.2.2.3.</w:t>
      </w:r>
      <w:r w:rsidRPr="00624153">
        <w:rPr>
          <w:lang w:val="en-GB"/>
        </w:rPr>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52E02C70" w14:textId="77777777" w:rsidR="00307927" w:rsidRPr="0079589D" w:rsidRDefault="00307927" w:rsidP="00307927">
      <w:pPr>
        <w:pStyle w:val="Heading2"/>
        <w:rPr>
          <w:lang w:val="en-GB"/>
        </w:rPr>
      </w:pPr>
      <w:bookmarkStart w:id="1180" w:name="_Toc20152528"/>
      <w:bookmarkStart w:id="1181" w:name="_Toc27495193"/>
      <w:bookmarkStart w:id="1182" w:name="_Toc36108661"/>
      <w:bookmarkStart w:id="1183" w:name="_Toc73958444"/>
      <w:r w:rsidRPr="0079589D">
        <w:rPr>
          <w:lang w:val="en-GB"/>
        </w:rPr>
        <w:t>8.3</w:t>
      </w:r>
      <w:r w:rsidRPr="0079589D">
        <w:rPr>
          <w:lang w:val="en-GB"/>
        </w:rPr>
        <w:tab/>
        <w:t>Coding</w:t>
      </w:r>
      <w:bookmarkEnd w:id="1180"/>
      <w:bookmarkEnd w:id="1181"/>
      <w:bookmarkEnd w:id="1182"/>
      <w:bookmarkEnd w:id="1183"/>
    </w:p>
    <w:p w14:paraId="7D15A3C5" w14:textId="77777777" w:rsidR="00307927" w:rsidRPr="0079589D" w:rsidRDefault="00307927" w:rsidP="00307927">
      <w:pPr>
        <w:pStyle w:val="Heading3"/>
        <w:rPr>
          <w:rFonts w:eastAsia="SimSun"/>
          <w:lang w:val="en-US"/>
        </w:rPr>
      </w:pPr>
      <w:bookmarkStart w:id="1184" w:name="_Toc20152529"/>
      <w:bookmarkStart w:id="1185" w:name="_Toc27495194"/>
      <w:bookmarkStart w:id="1186" w:name="_Toc36108662"/>
      <w:bookmarkStart w:id="1187" w:name="_Toc73958445"/>
      <w:r w:rsidRPr="0079589D">
        <w:rPr>
          <w:lang w:val="en-GB"/>
        </w:rPr>
        <w:t>8</w:t>
      </w:r>
      <w:r w:rsidRPr="0079589D">
        <w:t>.3.</w:t>
      </w:r>
      <w:r w:rsidRPr="0079589D">
        <w:rPr>
          <w:lang w:val="en-US"/>
        </w:rPr>
        <w:t>1</w:t>
      </w:r>
      <w:r w:rsidRPr="0079589D">
        <w:rPr>
          <w:lang w:val="en-US"/>
        </w:rPr>
        <w:tab/>
      </w:r>
      <w:r w:rsidRPr="0079589D">
        <w:t xml:space="preserve">Extension of </w:t>
      </w:r>
      <w:r w:rsidRPr="0079589D">
        <w:rPr>
          <w:rFonts w:eastAsia="SimSun"/>
        </w:rPr>
        <w:t>application/pidf+xml MIME type</w:t>
      </w:r>
      <w:bookmarkEnd w:id="1184"/>
      <w:bookmarkEnd w:id="1185"/>
      <w:bookmarkEnd w:id="1186"/>
      <w:bookmarkEnd w:id="1187"/>
    </w:p>
    <w:p w14:paraId="4238A9AA" w14:textId="77777777" w:rsidR="00307927" w:rsidRPr="0079589D" w:rsidRDefault="00307927" w:rsidP="00307927">
      <w:pPr>
        <w:pStyle w:val="Heading4"/>
        <w:rPr>
          <w:lang w:val="en-US"/>
        </w:rPr>
      </w:pPr>
      <w:bookmarkStart w:id="1188" w:name="_Toc20152530"/>
      <w:bookmarkStart w:id="1189" w:name="_Toc27495195"/>
      <w:bookmarkStart w:id="1190" w:name="_Toc36108663"/>
      <w:bookmarkStart w:id="1191" w:name="_Toc73958446"/>
      <w:r w:rsidRPr="0079589D">
        <w:rPr>
          <w:lang w:val="en-GB"/>
        </w:rPr>
        <w:t>8</w:t>
      </w:r>
      <w:r w:rsidRPr="0079589D">
        <w:t>.3.1.1</w:t>
      </w:r>
      <w:r w:rsidRPr="0079589D">
        <w:tab/>
        <w:t>Introduction</w:t>
      </w:r>
      <w:bookmarkEnd w:id="1188"/>
      <w:bookmarkEnd w:id="1189"/>
      <w:bookmarkEnd w:id="1190"/>
      <w:bookmarkEnd w:id="1191"/>
    </w:p>
    <w:p w14:paraId="12D1A438" w14:textId="77777777" w:rsidR="00307927" w:rsidRPr="0079589D" w:rsidRDefault="00307927" w:rsidP="00307927">
      <w:pPr>
        <w:rPr>
          <w:rFonts w:eastAsia="SimSun"/>
        </w:rPr>
      </w:pPr>
      <w:r w:rsidRPr="0079589D">
        <w:rPr>
          <w:lang w:val="en-US"/>
        </w:rPr>
        <w:t xml:space="preserve">The parent </w:t>
      </w:r>
      <w:r w:rsidR="00585B10">
        <w:rPr>
          <w:lang w:val="en-US"/>
        </w:rPr>
        <w:t>clause</w:t>
      </w:r>
      <w:r w:rsidRPr="0079589D">
        <w:rPr>
          <w:lang w:val="en-US"/>
        </w:rPr>
        <w:t xml:space="preserve"> of this </w:t>
      </w:r>
      <w:r w:rsidR="00585B10">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0F95BA6F"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7E1DEFBD"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5D83276F"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0B8CBE3F" w14:textId="77777777" w:rsidR="00307927" w:rsidRPr="0079589D" w:rsidRDefault="00307927" w:rsidP="00307927">
      <w:pPr>
        <w:pStyle w:val="Heading4"/>
        <w:rPr>
          <w:lang w:val="en-US"/>
        </w:rPr>
      </w:pPr>
      <w:bookmarkStart w:id="1192" w:name="_Toc20152531"/>
      <w:bookmarkStart w:id="1193" w:name="_Toc27495196"/>
      <w:bookmarkStart w:id="1194" w:name="_Toc36108664"/>
      <w:bookmarkStart w:id="1195" w:name="_Toc73958447"/>
      <w:r w:rsidRPr="0079589D">
        <w:rPr>
          <w:lang w:val="en-GB"/>
        </w:rPr>
        <w:t>8</w:t>
      </w:r>
      <w:r w:rsidRPr="0079589D">
        <w:t>.3.1.2</w:t>
      </w:r>
      <w:r w:rsidRPr="0079589D">
        <w:tab/>
        <w:t>Syntax</w:t>
      </w:r>
      <w:bookmarkEnd w:id="1192"/>
      <w:bookmarkEnd w:id="1193"/>
      <w:bookmarkEnd w:id="1194"/>
      <w:bookmarkEnd w:id="1195"/>
    </w:p>
    <w:p w14:paraId="316B2019"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75BB352C"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9F3CDE0"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092DCBA4"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3CEA0E12"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7A2AAAEB"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51EBE62B"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61E9CF91"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rPr>
          <w:lang w:val="en-GB"/>
        </w:rPr>
        <w:t>&lt;status&gt;</w:t>
      </w:r>
      <w:r w:rsidRPr="0079589D">
        <w:t xml:space="preserve">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61CCE69C"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w:t>
      </w:r>
      <w:r w:rsidRPr="0079589D">
        <w:rPr>
          <w:lang w:val="en-GB"/>
        </w:rPr>
        <w:t>g</w:t>
      </w:r>
      <w:r w:rsidRPr="0079589D">
        <w:t xml:space="preserve">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0CB7CEF5"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 and</w:t>
      </w:r>
    </w:p>
    <w:p w14:paraId="028B5025"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358E4554"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2E066F9A"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7F42762"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7C97BC88"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642896C1"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042C52F1"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33769F7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68CFC595" w14:textId="77777777" w:rsidR="00307927" w:rsidRPr="0079589D" w:rsidRDefault="00307927" w:rsidP="00307927">
      <w:pPr>
        <w:pStyle w:val="B1"/>
        <w:rPr>
          <w:lang w:val="en-GB"/>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w:t>
      </w:r>
      <w:r w:rsidRPr="0079589D">
        <w:rPr>
          <w:rFonts w:eastAsia="SimSun"/>
          <w:lang w:val="en-GB"/>
        </w:rPr>
        <w:t>status</w:t>
      </w:r>
      <w:r w:rsidRPr="0079589D">
        <w:rPr>
          <w:rFonts w:eastAsia="SimSun"/>
        </w:rPr>
        <w:t>&gt;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05DBD7EC"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5DF736B3"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6FFA532E"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715609F6"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0CC9251F"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1BA1C864"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28916BA9"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6DDC093C"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2D5B30A5"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1E65E882"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46959067"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72D19CB3"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6E7584B2"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D70A2AB"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51D334A"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458E6C"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 and</w:t>
      </w:r>
    </w:p>
    <w:p w14:paraId="7375BEB1"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p>
    <w:p w14:paraId="07217701"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29DF07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35648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575ED7E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6C8E782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30A5A22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5D4A8E6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1045F64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670530F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4D338E2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4DE0562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325567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117E5963"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3737E51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5D3B3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71B570D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58B7BE0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1C00FF9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6D5AD5F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50CE695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19AB68D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5FE2228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01544D4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1A2525F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E2D21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4476DB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1EC8EE8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1D73C4C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7D51CDC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46512FC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33A3AEE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979AF2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3C425AB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589E101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42DD243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38C4341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5A0F40D4"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1636E32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52B421D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6383C99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51D9896F"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217A508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6C6FFF6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FA68470"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52338B2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1E6D9E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6E61887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EBE056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AE2A3D3"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3B3BA34"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50FB53F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54D0833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5E47C5ED"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0280FE3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29A5A47B"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52A3B902"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9589D" w14:paraId="253FB6B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DFD66A7" w14:textId="77777777" w:rsidR="00307927" w:rsidRPr="0079589D" w:rsidRDefault="00307927" w:rsidP="007916BC">
            <w:pPr>
              <w:pStyle w:val="TAH"/>
              <w:rPr>
                <w:lang w:val="en-GB"/>
              </w:rPr>
            </w:pPr>
            <w:r w:rsidRPr="0079589D">
              <w:rPr>
                <w:lang w:val="en-GB"/>
              </w:rPr>
              <w:t>Prefix</w:t>
            </w:r>
          </w:p>
        </w:tc>
        <w:tc>
          <w:tcPr>
            <w:tcW w:w="4890" w:type="dxa"/>
            <w:tcBorders>
              <w:top w:val="single" w:sz="4" w:space="0" w:color="auto"/>
              <w:left w:val="single" w:sz="4" w:space="0" w:color="auto"/>
              <w:bottom w:val="single" w:sz="4" w:space="0" w:color="auto"/>
              <w:right w:val="single" w:sz="4" w:space="0" w:color="auto"/>
            </w:tcBorders>
            <w:hideMark/>
          </w:tcPr>
          <w:p w14:paraId="2D580835" w14:textId="77777777" w:rsidR="00307927" w:rsidRPr="0079589D" w:rsidRDefault="00307927" w:rsidP="007916BC">
            <w:pPr>
              <w:pStyle w:val="TAH"/>
              <w:rPr>
                <w:lang w:val="en-GB"/>
              </w:rPr>
            </w:pPr>
            <w:r w:rsidRPr="0079589D">
              <w:rPr>
                <w:lang w:val="en-GB"/>
              </w:rPr>
              <w:t>Namespace</w:t>
            </w:r>
          </w:p>
        </w:tc>
      </w:tr>
      <w:tr w:rsidR="00307927" w:rsidRPr="0079589D" w14:paraId="2F6D84CE"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18506B30" w14:textId="77777777" w:rsidR="00307927" w:rsidRPr="0079589D" w:rsidRDefault="00307927" w:rsidP="007916BC">
            <w:pPr>
              <w:pStyle w:val="TAL"/>
              <w:rPr>
                <w:lang w:val="en-GB"/>
              </w:rPr>
            </w:pPr>
            <w:r w:rsidRPr="0079589D">
              <w:rPr>
                <w:lang w:val="en-GB"/>
              </w:rPr>
              <w:t>mcvideoPI10</w:t>
            </w:r>
          </w:p>
        </w:tc>
        <w:tc>
          <w:tcPr>
            <w:tcW w:w="4890" w:type="dxa"/>
            <w:tcBorders>
              <w:top w:val="single" w:sz="4" w:space="0" w:color="auto"/>
              <w:left w:val="single" w:sz="4" w:space="0" w:color="auto"/>
              <w:bottom w:val="single" w:sz="4" w:space="0" w:color="auto"/>
              <w:right w:val="single" w:sz="4" w:space="0" w:color="auto"/>
            </w:tcBorders>
            <w:hideMark/>
          </w:tcPr>
          <w:p w14:paraId="602CBD78" w14:textId="77777777" w:rsidR="00307927" w:rsidRPr="0079589D" w:rsidRDefault="00307927" w:rsidP="007916BC">
            <w:pPr>
              <w:pStyle w:val="TAL"/>
              <w:rPr>
                <w:lang w:val="en-GB"/>
              </w:rPr>
            </w:pPr>
            <w:r w:rsidRPr="0079589D">
              <w:rPr>
                <w:lang w:val="en-GB"/>
              </w:rPr>
              <w:t>urn:3gpp:ns:mcvideoPresInfo:1.0</w:t>
            </w:r>
          </w:p>
        </w:tc>
      </w:tr>
      <w:tr w:rsidR="00307927" w:rsidRPr="0079589D" w14:paraId="0656EDBD"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178C8F02" w14:textId="77777777" w:rsidR="00307927" w:rsidRPr="0079589D" w:rsidRDefault="00307927" w:rsidP="007916BC">
            <w:pPr>
              <w:pStyle w:val="TAN"/>
              <w:rPr>
                <w:lang w:val="en-GB"/>
              </w:rPr>
            </w:pPr>
            <w:r w:rsidRPr="0079589D">
              <w:rPr>
                <w:lang w:val="en-GB"/>
              </w:rPr>
              <w:t>NOTE:</w:t>
            </w:r>
            <w:r w:rsidRPr="0079589D">
              <w:rPr>
                <w:lang w:val="en-GB"/>
              </w:rPr>
              <w:tab/>
              <w:t xml:space="preserve">The "urn:ietf:params:xml:ns:pidf" namespace is the default namespace so no prefix is used for it in the </w:t>
            </w:r>
            <w:r w:rsidRPr="0079589D">
              <w:rPr>
                <w:rFonts w:eastAsia="SimSun"/>
                <w:lang w:val="en-US"/>
              </w:rPr>
              <w:t>application/pidf+xml MIME body</w:t>
            </w:r>
            <w:r w:rsidRPr="0079589D">
              <w:rPr>
                <w:lang w:val="en-GB"/>
              </w:rPr>
              <w:t>.</w:t>
            </w:r>
          </w:p>
        </w:tc>
      </w:tr>
    </w:tbl>
    <w:p w14:paraId="4FEB0D01" w14:textId="77777777" w:rsidR="00834723" w:rsidRDefault="00834723" w:rsidP="00834723">
      <w:pPr>
        <w:rPr>
          <w:lang w:val="en-US"/>
        </w:rPr>
      </w:pPr>
    </w:p>
    <w:p w14:paraId="075EB2B0" w14:textId="77777777" w:rsidR="00834723" w:rsidRDefault="00834723" w:rsidP="00834723">
      <w:pPr>
        <w:pStyle w:val="TH"/>
      </w:pPr>
      <w:r w:rsidRPr="00D51B74">
        <w:t>Table </w:t>
      </w:r>
      <w:r>
        <w:t>8.3.1.2-3 ABNF syntax of values of the &lt;groupStatus&gt; element</w:t>
      </w:r>
    </w:p>
    <w:p w14:paraId="56F9BCD0"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45CD5E37"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2A437F9" w14:textId="77777777" w:rsidR="00307927" w:rsidRPr="00624153" w:rsidRDefault="00307927" w:rsidP="00307927"/>
    <w:p w14:paraId="21043D0D" w14:textId="77777777" w:rsidR="00307927" w:rsidRPr="0079589D" w:rsidRDefault="00307927" w:rsidP="00307927">
      <w:pPr>
        <w:pStyle w:val="Heading3"/>
        <w:rPr>
          <w:rFonts w:eastAsia="SimSun"/>
        </w:rPr>
      </w:pPr>
      <w:bookmarkStart w:id="1196" w:name="_Toc20152532"/>
      <w:bookmarkStart w:id="1197" w:name="_Toc27495197"/>
      <w:bookmarkStart w:id="1198" w:name="_Toc36108665"/>
      <w:bookmarkStart w:id="1199" w:name="_Toc73958448"/>
      <w:r w:rsidRPr="0079589D">
        <w:rPr>
          <w:lang w:val="en-GB"/>
        </w:rPr>
        <w:t>8</w:t>
      </w:r>
      <w:r w:rsidRPr="0079589D">
        <w:t>.3.2</w:t>
      </w:r>
      <w:r w:rsidRPr="0079589D">
        <w:tab/>
        <w:t xml:space="preserve">Extension of </w:t>
      </w:r>
      <w:r w:rsidRPr="0079589D">
        <w:rPr>
          <w:rFonts w:eastAsia="SimSun"/>
        </w:rPr>
        <w:t>application/simple-filter+xml MIME type</w:t>
      </w:r>
      <w:bookmarkEnd w:id="1196"/>
      <w:bookmarkEnd w:id="1197"/>
      <w:bookmarkEnd w:id="1198"/>
      <w:bookmarkEnd w:id="1199"/>
    </w:p>
    <w:p w14:paraId="3AA6DD49" w14:textId="77777777" w:rsidR="00307927" w:rsidRPr="0079589D" w:rsidRDefault="00307927" w:rsidP="00307927">
      <w:pPr>
        <w:pStyle w:val="Heading4"/>
        <w:rPr>
          <w:lang w:val="en-US"/>
        </w:rPr>
      </w:pPr>
      <w:bookmarkStart w:id="1200" w:name="_Toc20152533"/>
      <w:bookmarkStart w:id="1201" w:name="_Toc27495198"/>
      <w:bookmarkStart w:id="1202" w:name="_Toc36108666"/>
      <w:bookmarkStart w:id="1203" w:name="_Toc73958449"/>
      <w:r w:rsidRPr="0079589D">
        <w:rPr>
          <w:lang w:val="en-GB"/>
        </w:rPr>
        <w:t>8</w:t>
      </w:r>
      <w:r w:rsidRPr="0079589D">
        <w:t>.3.2.1</w:t>
      </w:r>
      <w:r w:rsidRPr="0079589D">
        <w:tab/>
        <w:t>Introduction</w:t>
      </w:r>
      <w:bookmarkEnd w:id="1200"/>
      <w:bookmarkEnd w:id="1201"/>
      <w:bookmarkEnd w:id="1202"/>
      <w:bookmarkEnd w:id="1203"/>
    </w:p>
    <w:p w14:paraId="2E8410E3" w14:textId="77777777" w:rsidR="00307927" w:rsidRPr="0079589D" w:rsidRDefault="00307927" w:rsidP="00307927">
      <w:pPr>
        <w:rPr>
          <w:rFonts w:eastAsia="SimSun"/>
        </w:rPr>
      </w:pPr>
      <w:r w:rsidRPr="0079589D">
        <w:rPr>
          <w:lang w:val="en-US"/>
        </w:rPr>
        <w:t xml:space="preserve">The parent </w:t>
      </w:r>
      <w:r w:rsidR="00585B10">
        <w:rPr>
          <w:lang w:val="en-US"/>
        </w:rPr>
        <w:t>clause</w:t>
      </w:r>
      <w:r w:rsidRPr="0079589D">
        <w:rPr>
          <w:lang w:val="en-US"/>
        </w:rPr>
        <w:t xml:space="preserve"> of this </w:t>
      </w:r>
      <w:r w:rsidR="00585B10">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B88A65D"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646305B7" w14:textId="77777777" w:rsidR="00307927" w:rsidRPr="0079589D" w:rsidRDefault="00307927" w:rsidP="00307927">
      <w:pPr>
        <w:pStyle w:val="Heading4"/>
        <w:rPr>
          <w:lang w:val="en-US"/>
        </w:rPr>
      </w:pPr>
      <w:bookmarkStart w:id="1204" w:name="_Toc20152534"/>
      <w:bookmarkStart w:id="1205" w:name="_Toc27495199"/>
      <w:bookmarkStart w:id="1206" w:name="_Toc36108667"/>
      <w:bookmarkStart w:id="1207" w:name="_Toc73958450"/>
      <w:r w:rsidRPr="0079589D">
        <w:rPr>
          <w:lang w:val="en-GB"/>
        </w:rPr>
        <w:t>8</w:t>
      </w:r>
      <w:r w:rsidRPr="0079589D">
        <w:t>.3.2.2</w:t>
      </w:r>
      <w:r w:rsidRPr="0079589D">
        <w:tab/>
        <w:t>Syntax</w:t>
      </w:r>
      <w:bookmarkEnd w:id="1204"/>
      <w:bookmarkEnd w:id="1205"/>
      <w:bookmarkEnd w:id="1206"/>
      <w:bookmarkEnd w:id="1207"/>
    </w:p>
    <w:p w14:paraId="45DF25B5"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1CB65DA2"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B32D144"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0792E723"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29B9DD7E"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A72F1F4"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06B90CEA"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0431165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A33F82D"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66C4C2FE"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57972A7"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3F30251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350CCF6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477E9F81"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FB9EAF5"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7A77A3B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5ACFFD0A"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82B61F0"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33593750"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00ABCD1C"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9E864DE"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3726D3E"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17D5CB9A"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7FF091E2"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4B197B1E"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2B951D05"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12870A9B"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61AEA237"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39203E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13AB97CC"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38EB2468"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FE08592"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370F91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301008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72312AFA"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634A9C19"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0535ED9"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596A76A9"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64570457"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794E5A5D"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4DED9D0B"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2FAE8132"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549F189B"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767FCA0C"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1F77231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388A4FEC"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2D28E268"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1482892C"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6ED52B35"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2E7826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06814291"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r w:rsidRPr="00FC38D0">
        <w:rPr>
          <w:rFonts w:eastAsia="SimSun"/>
        </w:rPr>
        <w:t xml:space="preserve"> </w:t>
      </w:r>
    </w:p>
    <w:p w14:paraId="27E3762B"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5C3910A6"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14409460"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0C88DD6D"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79A35B10"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0AE9650F" w14:textId="77777777" w:rsidR="00C53C3D" w:rsidRPr="0079589D" w:rsidRDefault="00A03B6C" w:rsidP="00C53C3D">
      <w:pPr>
        <w:pStyle w:val="Heading1"/>
      </w:pPr>
      <w:bookmarkStart w:id="1208" w:name="_Toc20152535"/>
      <w:bookmarkStart w:id="1209" w:name="_Toc27495200"/>
      <w:bookmarkStart w:id="1210" w:name="_Toc36108668"/>
      <w:bookmarkStart w:id="1211" w:name="_Toc73958451"/>
      <w:r w:rsidRPr="0079589D">
        <w:t>9</w:t>
      </w:r>
      <w:r w:rsidR="00C53C3D" w:rsidRPr="0079589D">
        <w:tab/>
      </w:r>
      <w:r w:rsidR="00EA7942" w:rsidRPr="0079589D">
        <w:t>Group call</w:t>
      </w:r>
      <w:bookmarkEnd w:id="1208"/>
      <w:bookmarkEnd w:id="1209"/>
      <w:bookmarkEnd w:id="1210"/>
      <w:bookmarkEnd w:id="1211"/>
    </w:p>
    <w:p w14:paraId="36D6A7D2" w14:textId="77777777" w:rsidR="00C53C3D" w:rsidRPr="0079589D" w:rsidRDefault="00A03B6C" w:rsidP="00C53C3D">
      <w:pPr>
        <w:pStyle w:val="Heading2"/>
      </w:pPr>
      <w:bookmarkStart w:id="1212" w:name="_Toc20152536"/>
      <w:bookmarkStart w:id="1213" w:name="_Toc27495201"/>
      <w:bookmarkStart w:id="1214" w:name="_Toc36108669"/>
      <w:bookmarkStart w:id="1215" w:name="_Toc73958452"/>
      <w:r w:rsidRPr="0079589D">
        <w:rPr>
          <w:lang w:val="en-GB"/>
        </w:rPr>
        <w:t>9</w:t>
      </w:r>
      <w:r w:rsidR="00C53C3D" w:rsidRPr="0079589D">
        <w:t>.1</w:t>
      </w:r>
      <w:r w:rsidR="00C53C3D" w:rsidRPr="0079589D">
        <w:tab/>
        <w:t>General</w:t>
      </w:r>
      <w:bookmarkEnd w:id="1212"/>
      <w:bookmarkEnd w:id="1213"/>
      <w:bookmarkEnd w:id="1214"/>
      <w:bookmarkEnd w:id="1215"/>
    </w:p>
    <w:p w14:paraId="63F1060B" w14:textId="77777777" w:rsidR="009426AF" w:rsidRDefault="009426AF" w:rsidP="009426AF">
      <w:pPr>
        <w:rPr>
          <w:rFonts w:hint="eastAsia"/>
          <w:lang w:eastAsia="ko-KR"/>
        </w:rPr>
      </w:pPr>
      <w:r>
        <w:rPr>
          <w:rFonts w:hint="eastAsia"/>
          <w:lang w:eastAsia="ko-KR"/>
        </w:rPr>
        <w:t xml:space="preserve">This </w:t>
      </w:r>
      <w:r w:rsidR="00585B10">
        <w:rPr>
          <w:rFonts w:hint="eastAsia"/>
          <w:lang w:eastAsia="ko-KR"/>
        </w:rPr>
        <w:t>clause</w:t>
      </w:r>
      <w:r>
        <w:rPr>
          <w:rFonts w:hint="eastAsia"/>
          <w:lang w:eastAsia="ko-KR"/>
        </w:rPr>
        <w:t xml:space="preserve"> describes the group call procedures for on-network and off-network.</w:t>
      </w:r>
    </w:p>
    <w:p w14:paraId="3081BD46" w14:textId="77777777" w:rsidR="009426AF" w:rsidRPr="00AD1139" w:rsidRDefault="009426AF" w:rsidP="009426AF">
      <w:pPr>
        <w:rPr>
          <w:rFonts w:hint="eastAsia"/>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585B10">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585B10">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7C46E1C5"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585B10">
        <w:rPr>
          <w:rFonts w:hint="eastAsia"/>
          <w:lang w:val="en-US" w:eastAsia="ko-KR"/>
        </w:rPr>
        <w:t>clause</w:t>
      </w:r>
      <w:r>
        <w:rPr>
          <w:lang w:val="en-US" w:eastAsia="ko-KR"/>
        </w:rPr>
        <w:t> 9.3</w:t>
      </w:r>
      <w:r>
        <w:rPr>
          <w:rFonts w:hint="eastAsia"/>
          <w:lang w:val="en-US" w:eastAsia="ko-KR"/>
        </w:rPr>
        <w:t xml:space="preserve"> and </w:t>
      </w:r>
      <w:r w:rsidR="00585B10">
        <w:rPr>
          <w:rFonts w:hint="eastAsia"/>
          <w:lang w:val="en-US" w:eastAsia="ko-KR"/>
        </w:rPr>
        <w:t>clause</w:t>
      </w:r>
      <w:r>
        <w:rPr>
          <w:rFonts w:hint="eastAsia"/>
          <w:lang w:val="en-US" w:eastAsia="ko-KR"/>
        </w:rPr>
        <w:t> </w:t>
      </w:r>
      <w:r>
        <w:rPr>
          <w:lang w:val="en-US" w:eastAsia="ko-KR"/>
        </w:rPr>
        <w:t>9.4.</w:t>
      </w:r>
    </w:p>
    <w:p w14:paraId="46503D60" w14:textId="77777777" w:rsidR="00C53C3D" w:rsidRPr="0079589D" w:rsidRDefault="00A03B6C" w:rsidP="00C53C3D">
      <w:pPr>
        <w:pStyle w:val="Heading2"/>
      </w:pPr>
      <w:bookmarkStart w:id="1216" w:name="_Toc20152537"/>
      <w:bookmarkStart w:id="1217" w:name="_Toc27495202"/>
      <w:bookmarkStart w:id="1218" w:name="_Toc36108670"/>
      <w:bookmarkStart w:id="1219" w:name="_Toc73958453"/>
      <w:r w:rsidRPr="0079589D">
        <w:rPr>
          <w:lang w:val="en-GB"/>
        </w:rPr>
        <w:t>9</w:t>
      </w:r>
      <w:r w:rsidR="00C53C3D" w:rsidRPr="0079589D">
        <w:t>.2</w:t>
      </w:r>
      <w:r w:rsidR="00C53C3D" w:rsidRPr="0079589D">
        <w:tab/>
      </w:r>
      <w:r w:rsidR="00EA7942" w:rsidRPr="0079589D">
        <w:t>On-network group call</w:t>
      </w:r>
      <w:bookmarkEnd w:id="1216"/>
      <w:bookmarkEnd w:id="1217"/>
      <w:bookmarkEnd w:id="1218"/>
      <w:bookmarkEnd w:id="1219"/>
    </w:p>
    <w:p w14:paraId="0F4F5AA1" w14:textId="77777777" w:rsidR="00EA7942" w:rsidRPr="0079589D" w:rsidRDefault="00A03B6C" w:rsidP="00C53C3D">
      <w:pPr>
        <w:pStyle w:val="Heading3"/>
        <w:rPr>
          <w:lang w:val="en-GB"/>
        </w:rPr>
      </w:pPr>
      <w:bookmarkStart w:id="1220" w:name="_Toc20152538"/>
      <w:bookmarkStart w:id="1221" w:name="_Toc27495203"/>
      <w:bookmarkStart w:id="1222" w:name="_Toc36108671"/>
      <w:bookmarkStart w:id="1223" w:name="_Toc73958454"/>
      <w:r w:rsidRPr="0079589D">
        <w:rPr>
          <w:lang w:val="en-GB"/>
        </w:rPr>
        <w:t>9</w:t>
      </w:r>
      <w:r w:rsidR="00EA7942" w:rsidRPr="0079589D">
        <w:t>.2.1</w:t>
      </w:r>
      <w:r w:rsidR="00EA7942" w:rsidRPr="0079589D">
        <w:tab/>
      </w:r>
      <w:r w:rsidR="00727EDE" w:rsidRPr="0079589D">
        <w:t>Prearranged group call</w:t>
      </w:r>
      <w:bookmarkEnd w:id="1220"/>
      <w:bookmarkEnd w:id="1221"/>
      <w:bookmarkEnd w:id="1222"/>
      <w:bookmarkEnd w:id="1223"/>
    </w:p>
    <w:p w14:paraId="7254824A" w14:textId="77777777" w:rsidR="00727EDE" w:rsidRPr="0079589D" w:rsidRDefault="00727EDE" w:rsidP="00727EDE">
      <w:pPr>
        <w:pStyle w:val="Heading4"/>
      </w:pPr>
      <w:bookmarkStart w:id="1224" w:name="_Toc20152539"/>
      <w:bookmarkStart w:id="1225" w:name="_Toc27495204"/>
      <w:bookmarkStart w:id="1226" w:name="_Toc36108672"/>
      <w:bookmarkStart w:id="1227" w:name="_Toc73958455"/>
      <w:r w:rsidRPr="0079589D">
        <w:t>9.2.1</w:t>
      </w:r>
      <w:r w:rsidRPr="0079589D">
        <w:rPr>
          <w:rFonts w:hint="eastAsia"/>
          <w:lang w:eastAsia="zh-CN"/>
        </w:rPr>
        <w:t>.1</w:t>
      </w:r>
      <w:r w:rsidRPr="0079589D">
        <w:tab/>
        <w:t>General</w:t>
      </w:r>
      <w:bookmarkEnd w:id="1224"/>
      <w:bookmarkEnd w:id="1225"/>
      <w:bookmarkEnd w:id="1226"/>
      <w:bookmarkEnd w:id="1227"/>
    </w:p>
    <w:p w14:paraId="2F174CBE" w14:textId="77777777" w:rsidR="00727EDE" w:rsidRPr="0079589D" w:rsidRDefault="00727EDE" w:rsidP="00727EDE">
      <w:pPr>
        <w:pStyle w:val="Heading4"/>
        <w:rPr>
          <w:rFonts w:hint="eastAsia"/>
          <w:lang w:eastAsia="zh-CN"/>
        </w:rPr>
      </w:pPr>
      <w:bookmarkStart w:id="1228" w:name="_Toc20152540"/>
      <w:bookmarkStart w:id="1229" w:name="_Toc27495205"/>
      <w:bookmarkStart w:id="1230" w:name="_Toc36108673"/>
      <w:bookmarkStart w:id="1231" w:name="_Toc73958456"/>
      <w:r w:rsidRPr="0079589D">
        <w:t>9.2.</w:t>
      </w:r>
      <w:r w:rsidRPr="0079589D">
        <w:rPr>
          <w:rFonts w:hint="eastAsia"/>
          <w:lang w:eastAsia="zh-CN"/>
        </w:rPr>
        <w:t>1.2</w:t>
      </w:r>
      <w:r w:rsidRPr="0079589D">
        <w:tab/>
        <w:t>MCVideo client procedures</w:t>
      </w:r>
      <w:bookmarkEnd w:id="1228"/>
      <w:bookmarkEnd w:id="1229"/>
      <w:bookmarkEnd w:id="1230"/>
      <w:bookmarkEnd w:id="1231"/>
    </w:p>
    <w:p w14:paraId="2BE7D23E" w14:textId="77777777" w:rsidR="00727EDE" w:rsidRPr="0079589D" w:rsidRDefault="00727EDE" w:rsidP="00727EDE">
      <w:pPr>
        <w:pStyle w:val="Heading5"/>
      </w:pPr>
      <w:bookmarkStart w:id="1232" w:name="14f4399e2adfb55a__Toc427698785"/>
      <w:bookmarkStart w:id="1233" w:name="_Toc20152541"/>
      <w:bookmarkStart w:id="1234" w:name="_Toc27495206"/>
      <w:bookmarkStart w:id="1235" w:name="_Toc36108674"/>
      <w:bookmarkStart w:id="1236" w:name="_Toc7395845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232"/>
      <w:bookmarkEnd w:id="1233"/>
      <w:bookmarkEnd w:id="1234"/>
      <w:bookmarkEnd w:id="1235"/>
      <w:bookmarkEnd w:id="1236"/>
    </w:p>
    <w:p w14:paraId="7779575B" w14:textId="77777777" w:rsidR="00727EDE" w:rsidRPr="0079589D" w:rsidRDefault="00727EDE" w:rsidP="00727EDE">
      <w:pPr>
        <w:pStyle w:val="Heading6"/>
      </w:pPr>
      <w:bookmarkStart w:id="1237" w:name="14f4399e2adfb55a__Toc427695827"/>
      <w:bookmarkStart w:id="1238" w:name="14f4399e2adfb55a__Toc427696227"/>
      <w:bookmarkStart w:id="1239" w:name="14f4399e2adfb55a__Toc427696626"/>
      <w:bookmarkStart w:id="1240" w:name="14f4399e2adfb55a__Toc427698228"/>
      <w:bookmarkStart w:id="1241" w:name="14f4399e2adfb55a__Toc427698786"/>
      <w:bookmarkStart w:id="1242" w:name="_Toc20152542"/>
      <w:bookmarkStart w:id="1243" w:name="_Toc27495207"/>
      <w:bookmarkStart w:id="1244" w:name="_Toc36108675"/>
      <w:bookmarkStart w:id="1245" w:name="_Toc73958458"/>
      <w:bookmarkEnd w:id="1237"/>
      <w:bookmarkEnd w:id="1238"/>
      <w:bookmarkEnd w:id="1239"/>
      <w:bookmarkEnd w:id="124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241"/>
      <w:bookmarkEnd w:id="1242"/>
      <w:bookmarkEnd w:id="1243"/>
      <w:bookmarkEnd w:id="1244"/>
      <w:bookmarkEnd w:id="1245"/>
    </w:p>
    <w:p w14:paraId="05193F2A" w14:textId="77777777"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14:paraId="3498E089" w14:textId="77777777" w:rsidR="00727EDE" w:rsidRPr="0079589D" w:rsidRDefault="00727EDE" w:rsidP="00727EDE">
      <w:r w:rsidRPr="0079589D">
        <w:t>The MC</w:t>
      </w:r>
      <w:r w:rsidRPr="0079589D">
        <w:rPr>
          <w:rFonts w:hint="eastAsia"/>
          <w:lang w:eastAsia="zh-CN"/>
        </w:rPr>
        <w:t>Video</w:t>
      </w:r>
      <w:r w:rsidRPr="0079589D">
        <w:t xml:space="preserve"> client:</w:t>
      </w:r>
    </w:p>
    <w:p w14:paraId="67EABD09"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585B10">
        <w:t>clause</w:t>
      </w:r>
      <w:r w:rsidRPr="0079589D">
        <w:t> </w:t>
      </w:r>
      <w:r w:rsidR="009426AF" w:rsidRPr="0073469F">
        <w:t>6.2.8.1.1</w:t>
      </w:r>
      <w:r w:rsidRPr="0079589D">
        <w:t>;</w:t>
      </w:r>
    </w:p>
    <w:p w14:paraId="3362F73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585B10">
        <w:t>clause</w:t>
      </w:r>
      <w:r w:rsidRPr="0079589D">
        <w:t> </w:t>
      </w:r>
      <w:r w:rsidR="009426AF">
        <w:rPr>
          <w:lang w:val="en-US" w:eastAsia="zh-CN"/>
        </w:rPr>
        <w:t>6.2.8.1.9</w:t>
      </w:r>
      <w:r w:rsidRPr="0079589D">
        <w:t>;</w:t>
      </w:r>
    </w:p>
    <w:p w14:paraId="76B38106"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585B10">
        <w:t>clause</w:t>
      </w:r>
      <w:r w:rsidRPr="0079589D">
        <w:t> </w:t>
      </w:r>
      <w:r w:rsidR="009426AF">
        <w:rPr>
          <w:lang w:val="en-US" w:eastAsia="zh-CN"/>
        </w:rPr>
        <w:t>6.2.8.2</w:t>
      </w:r>
      <w:r w:rsidRPr="0079589D">
        <w:t>;</w:t>
      </w:r>
    </w:p>
    <w:p w14:paraId="5F69C747"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val="en-GB" w:eastAsia="zh-CN"/>
        </w:rPr>
        <w:t>22</w:t>
      </w:r>
      <w:r w:rsidRPr="0079589D">
        <w:t>];</w:t>
      </w:r>
    </w:p>
    <w:p w14:paraId="780ED19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val="en-GB" w:eastAsia="zh-CN"/>
        </w:rPr>
        <w:t>20</w:t>
      </w:r>
      <w:r w:rsidRPr="0079589D">
        <w:t>];</w:t>
      </w:r>
    </w:p>
    <w:p w14:paraId="6B8CB101"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val="en-GB"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val="en-GB" w:eastAsia="zh-CN"/>
        </w:rPr>
        <w:t>14</w:t>
      </w:r>
      <w:r w:rsidRPr="0079589D">
        <w:rPr>
          <w:rFonts w:eastAsia="MS Mincho"/>
        </w:rPr>
        <w:t xml:space="preserve">] </w:t>
      </w:r>
      <w:r w:rsidRPr="0079589D">
        <w:t>in the SIP INVITE request;</w:t>
      </w:r>
    </w:p>
    <w:p w14:paraId="0F6F511A"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val="en-GB" w:eastAsia="zh-CN"/>
        </w:rPr>
        <w:t>20</w:t>
      </w:r>
      <w:r w:rsidRPr="0079589D">
        <w:t>];</w:t>
      </w:r>
    </w:p>
    <w:p w14:paraId="3C870EEA" w14:textId="77777777" w:rsidR="00727EDE" w:rsidRPr="0079589D" w:rsidRDefault="00727EDE" w:rsidP="00727EDE">
      <w:pPr>
        <w:pStyle w:val="B1"/>
      </w:pPr>
      <w:r w:rsidRPr="0079589D">
        <w:t>8)</w:t>
      </w:r>
      <w:r w:rsidRPr="0079589D">
        <w:tab/>
        <w:t>should include the "timer" option tag in the Supported header field;</w:t>
      </w:r>
    </w:p>
    <w:p w14:paraId="2453F0E4"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val="en-GB" w:eastAsia="zh-CN"/>
        </w:rPr>
        <w:t>23</w:t>
      </w:r>
      <w:r w:rsidRPr="0079589D">
        <w:t>]. It is recommended that the "refresher" header field parameter is omitted. If included, the "refresher" header field parameter shall be set to "uac";</w:t>
      </w:r>
    </w:p>
    <w:p w14:paraId="434D120D"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7EBA518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4CD70CA6"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val="en-GB" w:eastAsia="zh-CN"/>
        </w:rPr>
        <w:t>11</w:t>
      </w:r>
      <w:r w:rsidRPr="0079589D">
        <w:t>];</w:t>
      </w:r>
    </w:p>
    <w:p w14:paraId="710D1D56"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585B10">
        <w:t>clause</w:t>
      </w:r>
      <w:r w:rsidRPr="0079589D">
        <w:t> </w:t>
      </w:r>
      <w:r w:rsidR="009426AF">
        <w:rPr>
          <w:lang w:val="en-US" w:eastAsia="zh-CN"/>
        </w:rPr>
        <w:t>6.2.8.1.2</w:t>
      </w:r>
      <w:r w:rsidRPr="0079589D">
        <w:t>;</w:t>
      </w:r>
    </w:p>
    <w:p w14:paraId="1F2B4EB3"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585B10">
        <w:t>clause</w:t>
      </w:r>
      <w:r w:rsidRPr="0079589D">
        <w:t> </w:t>
      </w:r>
      <w:r w:rsidR="009426AF">
        <w:rPr>
          <w:lang w:val="en-US" w:eastAsia="zh-CN"/>
        </w:rPr>
        <w:t>6.2.8.1.12</w:t>
      </w:r>
      <w:r w:rsidRPr="0079589D">
        <w:t>;</w:t>
      </w:r>
    </w:p>
    <w:p w14:paraId="5B76F694"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7DDE6587" w14:textId="77777777" w:rsidR="00727EDE" w:rsidRPr="0079589D" w:rsidRDefault="00727EDE" w:rsidP="00727EDE">
      <w:pPr>
        <w:pStyle w:val="B2"/>
      </w:pPr>
      <w:r w:rsidRPr="0079589D">
        <w:t>a)</w:t>
      </w:r>
      <w:r w:rsidRPr="0079589D">
        <w:tab/>
        <w:t>the &lt;session-type&gt; element set to a value of "prearranged";</w:t>
      </w:r>
    </w:p>
    <w:p w14:paraId="57E9DD1C"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41D458C2"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0A5DDF4D"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4E4C31C3"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5C1DE6CC"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022BFB9A"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val="en-GB" w:eastAsia="zh-CN"/>
        </w:rPr>
        <w:t>24</w:t>
      </w:r>
      <w:r w:rsidRPr="0079589D">
        <w:t>].</w:t>
      </w:r>
    </w:p>
    <w:p w14:paraId="6C5FEE1A"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373E4D44" w14:textId="77777777" w:rsidR="009426AF" w:rsidRDefault="00727EDE" w:rsidP="009426AF">
      <w:pPr>
        <w:pStyle w:val="B1"/>
      </w:pPr>
      <w:r w:rsidRPr="0079589D">
        <w:t>15)</w:t>
      </w:r>
      <w:r w:rsidRPr="0079589D">
        <w:tab/>
        <w:t>shall include an SDP offer according to 3GPP TS 24.229 [</w:t>
      </w:r>
      <w:r w:rsidR="006E2AC6" w:rsidRPr="0079589D">
        <w:rPr>
          <w:lang w:val="en-GB" w:eastAsia="zh-CN"/>
        </w:rPr>
        <w:t>11</w:t>
      </w:r>
      <w:r w:rsidRPr="0079589D">
        <w:t xml:space="preserve">] with the clarifications given in </w:t>
      </w:r>
      <w:r w:rsidR="00585B10">
        <w:t>clause</w:t>
      </w:r>
      <w:r w:rsidRPr="0079589D">
        <w:t> </w:t>
      </w:r>
      <w:r w:rsidR="009426AF">
        <w:rPr>
          <w:lang w:val="en-US" w:eastAsia="zh-CN"/>
        </w:rPr>
        <w:t>6.2.1</w:t>
      </w:r>
      <w:r w:rsidRPr="0079589D">
        <w:t xml:space="preserve">; </w:t>
      </w:r>
    </w:p>
    <w:p w14:paraId="6C26F0CF"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585B10">
        <w:t>clause</w:t>
      </w:r>
      <w:r w:rsidRPr="0073469F">
        <w:t> 6.4; and</w:t>
      </w:r>
    </w:p>
    <w:p w14:paraId="2CF11D80"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val="en-GB" w:eastAsia="zh-CN"/>
        </w:rPr>
        <w:t>11</w:t>
      </w:r>
      <w:r w:rsidR="00727EDE" w:rsidRPr="0079589D">
        <w:t>].</w:t>
      </w:r>
    </w:p>
    <w:p w14:paraId="39058B58" w14:textId="77777777" w:rsidR="00727EDE" w:rsidRPr="0079589D" w:rsidRDefault="00727EDE" w:rsidP="00727EDE">
      <w:r w:rsidRPr="0079589D">
        <w:t>On receiving a SIP 2xx response to the SIP INVITE request, the MCVideo client:</w:t>
      </w:r>
    </w:p>
    <w:p w14:paraId="24BF92A0"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rPr>
        <w:t>5</w:t>
      </w:r>
      <w:r w:rsidRPr="0079589D">
        <w:t>] ;</w:t>
      </w:r>
    </w:p>
    <w:p w14:paraId="6468CDED"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585B10">
        <w:t>clause</w:t>
      </w:r>
      <w:r w:rsidRPr="0079589D">
        <w:t> </w:t>
      </w:r>
      <w:r w:rsidR="009426AF">
        <w:rPr>
          <w:lang w:val="en-US" w:eastAsia="zh-CN"/>
        </w:rPr>
        <w:t>6.2.8.1.4</w:t>
      </w:r>
      <w:r w:rsidRPr="0079589D">
        <w:t>; and</w:t>
      </w:r>
    </w:p>
    <w:p w14:paraId="23B0FA15" w14:textId="77777777" w:rsidR="00727EDE" w:rsidRPr="0079589D" w:rsidRDefault="00727EDE" w:rsidP="00727EDE">
      <w:pPr>
        <w:pStyle w:val="B1"/>
      </w:pPr>
      <w:r w:rsidRPr="0079589D">
        <w:t>3)</w:t>
      </w:r>
      <w:r w:rsidRPr="0079589D">
        <w:tab/>
        <w:t xml:space="preserve">may subscribe to the conference event package as specified in </w:t>
      </w:r>
      <w:r w:rsidR="00585B10">
        <w:t>clause</w:t>
      </w:r>
      <w:r w:rsidRPr="0079589D">
        <w:t> </w:t>
      </w:r>
      <w:r w:rsidR="009426AF">
        <w:rPr>
          <w:lang w:val="en-US" w:eastAsia="zh-CN"/>
        </w:rPr>
        <w:t>9.1.3.1</w:t>
      </w:r>
      <w:r w:rsidRPr="0079589D">
        <w:t>.</w:t>
      </w:r>
    </w:p>
    <w:p w14:paraId="5776AA34" w14:textId="77777777" w:rsidR="00727EDE" w:rsidRPr="0079589D" w:rsidRDefault="00727EDE" w:rsidP="00727EDE">
      <w:r w:rsidRPr="0079589D">
        <w:t>On receiving a SIP 4xx response, a SIP 5xx response or a SIP 6xx response to the SIP INVITE request:</w:t>
      </w:r>
    </w:p>
    <w:p w14:paraId="7E6C7E0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232BDD63"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64D8E8C4" w14:textId="77777777" w:rsidR="00727EDE" w:rsidRPr="0079589D" w:rsidRDefault="00727EDE" w:rsidP="00727EDE">
      <w:pPr>
        <w:pStyle w:val="B1"/>
        <w:ind w:left="0" w:firstLine="0"/>
      </w:pPr>
      <w:r w:rsidRPr="0079589D">
        <w:t>the MC</w:t>
      </w:r>
      <w:r w:rsidRPr="0079589D">
        <w:rPr>
          <w:rFonts w:hint="eastAsia"/>
          <w:lang w:eastAsia="zh-CN"/>
        </w:rPr>
        <w:t>Video</w:t>
      </w:r>
      <w:r w:rsidRPr="0079589D">
        <w:t xml:space="preserve"> client shall perform the actions specified in </w:t>
      </w:r>
      <w:r w:rsidR="00585B10">
        <w:t>clause</w:t>
      </w:r>
      <w:r w:rsidRPr="0079589D">
        <w:t> </w:t>
      </w:r>
      <w:r w:rsidR="009426AF">
        <w:rPr>
          <w:lang w:val="en-US" w:eastAsia="zh-CN"/>
        </w:rPr>
        <w:t>6.2.8.1.5</w:t>
      </w:r>
      <w:r w:rsidRPr="0079589D">
        <w:t>.</w:t>
      </w:r>
    </w:p>
    <w:p w14:paraId="7066A42E"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585B10">
        <w:t>clause</w:t>
      </w:r>
      <w:r w:rsidRPr="0079589D">
        <w:t> </w:t>
      </w:r>
      <w:r w:rsidR="009426AF">
        <w:rPr>
          <w:lang w:eastAsia="zh-CN"/>
        </w:rPr>
        <w:t>6.2.8.1.13</w:t>
      </w:r>
      <w:r w:rsidRPr="0079589D">
        <w:t>.</w:t>
      </w:r>
    </w:p>
    <w:p w14:paraId="2CB57804" w14:textId="77777777" w:rsidR="00727EDE" w:rsidRPr="0079589D" w:rsidRDefault="00727EDE" w:rsidP="00727EDE">
      <w:pPr>
        <w:pStyle w:val="Heading6"/>
      </w:pPr>
      <w:bookmarkStart w:id="1246" w:name="14f4399e2adfb55a__Toc427695828"/>
      <w:bookmarkStart w:id="1247" w:name="14f4399e2adfb55a__Toc427696228"/>
      <w:bookmarkStart w:id="1248" w:name="14f4399e2adfb55a__Toc427696627"/>
      <w:bookmarkStart w:id="1249" w:name="14f4399e2adfb55a__Toc427698229"/>
      <w:bookmarkStart w:id="1250" w:name="14f4399e2adfb55a__Toc427698787"/>
      <w:bookmarkStart w:id="1251" w:name="_Toc20152543"/>
      <w:bookmarkStart w:id="1252" w:name="_Toc27495208"/>
      <w:bookmarkStart w:id="1253" w:name="_Toc36108676"/>
      <w:bookmarkStart w:id="1254" w:name="_Toc73958459"/>
      <w:bookmarkEnd w:id="1246"/>
      <w:bookmarkEnd w:id="1247"/>
      <w:bookmarkEnd w:id="1248"/>
      <w:bookmarkEnd w:id="124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250"/>
      <w:bookmarkEnd w:id="1251"/>
      <w:bookmarkEnd w:id="1252"/>
      <w:bookmarkEnd w:id="1253"/>
      <w:bookmarkEnd w:id="1254"/>
    </w:p>
    <w:p w14:paraId="48C9FC4E" w14:textId="77777777" w:rsidR="00727EDE" w:rsidRPr="0079589D" w:rsidRDefault="00727EDE" w:rsidP="00727EDE">
      <w:r w:rsidRPr="0079589D">
        <w:rPr>
          <w:lang w:eastAsia="ko-KR"/>
        </w:rPr>
        <w:t xml:space="preserve">In the procedures in this </w:t>
      </w:r>
      <w:r w:rsidR="00585B10">
        <w:rPr>
          <w:lang w:eastAsia="ko-KR"/>
        </w:rPr>
        <w:t>clause</w:t>
      </w:r>
      <w:r w:rsidRPr="0079589D">
        <w:rPr>
          <w:lang w:eastAsia="ko-KR"/>
        </w:rPr>
        <w:t>:</w:t>
      </w:r>
    </w:p>
    <w:p w14:paraId="07E127C9"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63C00FA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5A246383"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410A7221" w14:textId="77777777" w:rsidR="00727EDE" w:rsidRPr="0079589D" w:rsidRDefault="00727EDE" w:rsidP="00727EDE">
      <w:r w:rsidRPr="0079589D">
        <w:t>The MCVideo client:</w:t>
      </w:r>
    </w:p>
    <w:p w14:paraId="48C93826" w14:textId="77777777" w:rsidR="00727EDE" w:rsidRPr="0079589D" w:rsidRDefault="00727EDE" w:rsidP="00727EDE">
      <w:pPr>
        <w:pStyle w:val="B1"/>
        <w:rPr>
          <w:rFonts w:hint="eastAsia"/>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14:paraId="6A7BF3AD" w14:textId="77777777" w:rsidR="00727EDE" w:rsidRPr="0079589D" w:rsidRDefault="00727EDE" w:rsidP="00727EDE">
      <w:pPr>
        <w:pStyle w:val="B2"/>
        <w:rPr>
          <w:rFonts w:hint="eastAsia"/>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04026F0" w14:textId="77777777"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28229F07"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[51]</w:t>
      </w:r>
      <w:r w:rsidRPr="0079589D">
        <w:t xml:space="preserve"> and warning texts as specified in </w:t>
      </w:r>
      <w:r w:rsidR="00585B10">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585B10">
        <w:t>clause</w:t>
      </w:r>
      <w:r w:rsidRPr="0079589D">
        <w:t>;</w:t>
      </w:r>
    </w:p>
    <w:p w14:paraId="533BA13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31A4945F"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p>
    <w:p w14:paraId="11DCCEBD"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EF3F469"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FF4527C"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B0D3FED"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765A61FA"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046DAFD5"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7EFF232A"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CF50995"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7F7D4E66"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0535A4E1"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76030F1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E67173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3F33B08"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252C5A7B"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3197D97B" w14:textId="77777777" w:rsidR="00727EDE" w:rsidRPr="0079589D" w:rsidRDefault="00727EDE" w:rsidP="00727EDE">
      <w:pPr>
        <w:pStyle w:val="B1"/>
      </w:pPr>
      <w:r w:rsidRPr="0079589D">
        <w:t>7)</w:t>
      </w:r>
      <w:r w:rsidRPr="0079589D">
        <w:tab/>
        <w:t xml:space="preserve">shall perform the automatic commencement procedures specified in </w:t>
      </w:r>
      <w:r w:rsidR="00585B10">
        <w:rPr>
          <w:lang w:eastAsia="ko-KR"/>
        </w:rPr>
        <w:t>clause</w:t>
      </w:r>
      <w:r w:rsidRPr="0079589D">
        <w:t> </w:t>
      </w:r>
      <w:r w:rsidR="009426AF">
        <w:rPr>
          <w:lang w:val="en-US" w:eastAsia="zh-CN"/>
        </w:rPr>
        <w:t>6.2.3.1.2</w:t>
      </w:r>
      <w:r w:rsidRPr="0079589D">
        <w:rPr>
          <w:lang w:eastAsia="ko-KR"/>
        </w:rPr>
        <w:t xml:space="preserve"> if one of the following conditions are met:</w:t>
      </w:r>
    </w:p>
    <w:p w14:paraId="297F1163"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0ACAC44E"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D9A6CD" w14:textId="77777777" w:rsidR="00727EDE" w:rsidRPr="0079589D" w:rsidRDefault="00727EDE" w:rsidP="00727EDE">
      <w:pPr>
        <w:pStyle w:val="B1"/>
      </w:pPr>
      <w:r w:rsidRPr="0079589D">
        <w:t>8)</w:t>
      </w:r>
      <w:r w:rsidRPr="0079589D">
        <w:tab/>
        <w:t xml:space="preserve">shall perform the manual commencement procedures specified in </w:t>
      </w:r>
      <w:r w:rsidR="00585B10">
        <w:rPr>
          <w:lang w:eastAsia="ko-KR"/>
        </w:rPr>
        <w:t>clause</w:t>
      </w:r>
      <w:r w:rsidRPr="0079589D">
        <w:t> </w:t>
      </w:r>
      <w:r w:rsidR="009426AF">
        <w:rPr>
          <w:lang w:val="en-US" w:eastAsia="zh-CN"/>
        </w:rPr>
        <w:t>6.2.3.2.2</w:t>
      </w:r>
      <w:r w:rsidRPr="0079589D">
        <w:rPr>
          <w:lang w:eastAsia="ko-KR"/>
        </w:rPr>
        <w:t xml:space="preserve"> if one of the following conditions are met:</w:t>
      </w:r>
    </w:p>
    <w:p w14:paraId="7BE0BE5E"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77F4095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68165B4A"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585B10">
        <w:t>clause</w:t>
      </w:r>
      <w:r w:rsidRPr="0079589D">
        <w:t> </w:t>
      </w:r>
      <w:r w:rsidR="009426AF">
        <w:rPr>
          <w:lang w:val="en-US" w:eastAsia="zh-CN"/>
        </w:rPr>
        <w:t>9.1.3.1</w:t>
      </w:r>
      <w:r w:rsidRPr="0079589D">
        <w:t>.</w:t>
      </w:r>
    </w:p>
    <w:p w14:paraId="3CB91141" w14:textId="77777777" w:rsidR="00727EDE" w:rsidRPr="0079589D" w:rsidRDefault="00727EDE" w:rsidP="00727EDE">
      <w:pPr>
        <w:pStyle w:val="Heading6"/>
      </w:pPr>
      <w:bookmarkStart w:id="1255" w:name="_Toc20152544"/>
      <w:bookmarkStart w:id="1256" w:name="_Toc27495209"/>
      <w:bookmarkStart w:id="1257" w:name="_Toc36108677"/>
      <w:bookmarkStart w:id="1258" w:name="_Toc7395846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255"/>
      <w:bookmarkEnd w:id="1256"/>
      <w:bookmarkEnd w:id="1257"/>
      <w:bookmarkEnd w:id="1258"/>
    </w:p>
    <w:p w14:paraId="22D7CF9E" w14:textId="77777777" w:rsidR="00727EDE" w:rsidRPr="0079589D" w:rsidRDefault="00727EDE" w:rsidP="00727EDE">
      <w:r w:rsidRPr="0079589D">
        <w:t xml:space="preserve">This </w:t>
      </w:r>
      <w:r w:rsidR="00585B10">
        <w:t>clause</w:t>
      </w:r>
      <w:r w:rsidRPr="0079589D">
        <w:t xml:space="preserve"> covers both on-demand session</w:t>
      </w:r>
      <w:r w:rsidR="00186976">
        <w:t xml:space="preserve"> and pre-established </w:t>
      </w:r>
      <w:r w:rsidR="00186976" w:rsidRPr="0079589D">
        <w:t>session</w:t>
      </w:r>
      <w:r w:rsidR="00186976">
        <w:t>s</w:t>
      </w:r>
      <w:r w:rsidRPr="0079589D">
        <w:t>.</w:t>
      </w:r>
    </w:p>
    <w:p w14:paraId="4C44B48B"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02CF11AA"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585B10">
        <w:t>clause</w:t>
      </w:r>
      <w:r w:rsidRPr="0079589D">
        <w:t> </w:t>
      </w:r>
      <w:r w:rsidR="009426AF">
        <w:rPr>
          <w:lang w:val="en-US" w:eastAsia="zh-CN"/>
        </w:rPr>
        <w:t>6.2.8.1.8</w:t>
      </w:r>
      <w:r w:rsidRPr="0079589D">
        <w:t>, the MCVideo client:</w:t>
      </w:r>
    </w:p>
    <w:p w14:paraId="5CE5601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6A3B762" w14:textId="77777777" w:rsidR="00727EDE" w:rsidRPr="0079589D" w:rsidRDefault="00727EDE" w:rsidP="00727EDE">
      <w:pPr>
        <w:pStyle w:val="B2"/>
      </w:pPr>
      <w:r w:rsidRPr="0079589D">
        <w:t>b)</w:t>
      </w:r>
      <w:r w:rsidRPr="0079589D">
        <w:tab/>
        <w:t xml:space="preserve">shall skip the remaining steps of the current </w:t>
      </w:r>
      <w:r w:rsidR="00585B10">
        <w:t>clause</w:t>
      </w:r>
      <w:r w:rsidRPr="0079589D">
        <w:t>;</w:t>
      </w:r>
    </w:p>
    <w:p w14:paraId="31BF0C76"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585B10">
        <w:t>clause</w:t>
      </w:r>
      <w:r w:rsidRPr="0079589D">
        <w:t> </w:t>
      </w:r>
      <w:r w:rsidR="009426AF">
        <w:rPr>
          <w:lang w:val="en-US" w:eastAsia="zh-CN"/>
        </w:rPr>
        <w:t>6.2.8.1.8</w:t>
      </w:r>
      <w:r w:rsidRPr="0079589D">
        <w:t>, the MCVideo client:</w:t>
      </w:r>
    </w:p>
    <w:p w14:paraId="094DC6E3"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07D3B8E7" w14:textId="77777777" w:rsidR="00727EDE" w:rsidRPr="0079589D" w:rsidRDefault="00727EDE" w:rsidP="00727EDE">
      <w:pPr>
        <w:pStyle w:val="B2"/>
      </w:pPr>
      <w:r w:rsidRPr="0079589D">
        <w:t>b)</w:t>
      </w:r>
      <w:r w:rsidRPr="0079589D">
        <w:tab/>
        <w:t xml:space="preserve">shall skip the remaining steps of the current </w:t>
      </w:r>
      <w:r w:rsidR="00585B10">
        <w:t>clause</w:t>
      </w:r>
      <w:r w:rsidRPr="0079589D">
        <w:t>;</w:t>
      </w:r>
    </w:p>
    <w:p w14:paraId="60691F80"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EA6A6F"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585B10">
        <w:t>clause</w:t>
      </w:r>
      <w:r w:rsidRPr="0079589D">
        <w:t> </w:t>
      </w:r>
      <w:r w:rsidR="009426AF">
        <w:rPr>
          <w:lang w:val="en-US" w:eastAsia="zh-CN"/>
        </w:rPr>
        <w:t>6.2.8.1.1</w:t>
      </w:r>
      <w:r w:rsidRPr="0079589D">
        <w:t>;</w:t>
      </w:r>
    </w:p>
    <w:p w14:paraId="2B02049C"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585B10">
        <w:t>clause</w:t>
      </w:r>
      <w:r w:rsidRPr="0079589D">
        <w:t> </w:t>
      </w:r>
      <w:r w:rsidR="009426AF">
        <w:rPr>
          <w:lang w:val="en-US" w:eastAsia="zh-CN"/>
        </w:rPr>
        <w:t>6.2.9.1</w:t>
      </w:r>
      <w:r w:rsidRPr="0079589D">
        <w:t xml:space="preserve"> for the MCVideo emergency alert trigger; and</w:t>
      </w:r>
    </w:p>
    <w:p w14:paraId="077797D0"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585B10">
        <w:t>clause</w:t>
      </w:r>
      <w:r w:rsidRPr="0079589D">
        <w:t> </w:t>
      </w:r>
      <w:r w:rsidR="009426AF">
        <w:rPr>
          <w:lang w:val="en-US" w:eastAsia="zh-CN"/>
        </w:rPr>
        <w:t>6.2.8.1.2</w:t>
      </w:r>
      <w:r w:rsidRPr="0079589D">
        <w:t>.</w:t>
      </w:r>
    </w:p>
    <w:p w14:paraId="1207B073"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4C08F3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585B10">
        <w:t>clause</w:t>
      </w:r>
      <w:r w:rsidRPr="0079589D">
        <w:t> </w:t>
      </w:r>
      <w:r w:rsidR="009426AF">
        <w:rPr>
          <w:lang w:val="en-US" w:eastAsia="zh-CN"/>
        </w:rPr>
        <w:t>6.2.8.1.9</w:t>
      </w:r>
      <w:r w:rsidRPr="0079589D">
        <w:t>; and</w:t>
      </w:r>
    </w:p>
    <w:p w14:paraId="0E800EB9"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585B10">
        <w:t>clause</w:t>
      </w:r>
      <w:r w:rsidRPr="0079589D">
        <w:t> </w:t>
      </w:r>
      <w:r w:rsidR="009426AF">
        <w:rPr>
          <w:lang w:val="en-US" w:eastAsia="zh-CN"/>
        </w:rPr>
        <w:t>6.2.8.1.12</w:t>
      </w:r>
      <w:r w:rsidRPr="0079589D">
        <w:t>;</w:t>
      </w:r>
    </w:p>
    <w:p w14:paraId="61C193D7" w14:textId="77777777" w:rsidR="00727ED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585B10">
        <w:t>clause</w:t>
      </w:r>
      <w:r w:rsidRPr="0079589D">
        <w:t> </w:t>
      </w:r>
      <w:r w:rsidR="009426AF">
        <w:rPr>
          <w:lang w:eastAsia="zh-CN"/>
        </w:rPr>
        <w:t>6.2.1</w:t>
      </w:r>
      <w:r w:rsidRPr="0079589D">
        <w:t xml:space="preserve">; </w:t>
      </w:r>
    </w:p>
    <w:p w14:paraId="5A5187A1"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585B10">
        <w:t>clause</w:t>
      </w:r>
      <w:r>
        <w:t> 6.4; and</w:t>
      </w:r>
    </w:p>
    <w:p w14:paraId="04CD143E"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val="en-GB" w:eastAsia="zh-CN"/>
        </w:rPr>
        <w:t>11</w:t>
      </w:r>
      <w:r w:rsidR="00727EDE" w:rsidRPr="0079589D">
        <w:t>].</w:t>
      </w:r>
    </w:p>
    <w:p w14:paraId="4A8E3F74" w14:textId="77777777" w:rsidR="00727EDE" w:rsidRPr="0079589D" w:rsidRDefault="00727EDE" w:rsidP="00727EDE">
      <w:r w:rsidRPr="0079589D">
        <w:t>On receiving a SIP 2xx response to the SIP re-INVITE request the MCVideo client:</w:t>
      </w:r>
    </w:p>
    <w:p w14:paraId="4E251012"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 and</w:t>
      </w:r>
    </w:p>
    <w:p w14:paraId="7EE64E96" w14:textId="77777777" w:rsidR="00727EDE" w:rsidRPr="0079589D" w:rsidRDefault="00727EDE" w:rsidP="00727EDE">
      <w:pPr>
        <w:pStyle w:val="B1"/>
      </w:pPr>
      <w:r w:rsidRPr="0079589D">
        <w:t>2)</w:t>
      </w:r>
      <w:r w:rsidRPr="0079589D">
        <w:tab/>
        <w:t xml:space="preserve">shall perform the actions specified in </w:t>
      </w:r>
      <w:r w:rsidR="00585B10">
        <w:t>clause</w:t>
      </w:r>
      <w:r w:rsidRPr="0079589D">
        <w:t> </w:t>
      </w:r>
      <w:r w:rsidR="009426AF">
        <w:rPr>
          <w:lang w:val="en-US" w:eastAsia="zh-CN"/>
        </w:rPr>
        <w:t>6.2.8.1.4</w:t>
      </w:r>
      <w:r w:rsidRPr="0079589D">
        <w:t>.</w:t>
      </w:r>
    </w:p>
    <w:p w14:paraId="6461DEB4"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585B10">
        <w:t>clause</w:t>
      </w:r>
      <w:r w:rsidRPr="0079589D">
        <w:t> </w:t>
      </w:r>
      <w:r w:rsidR="009426AF">
        <w:rPr>
          <w:lang w:eastAsia="zh-CN"/>
        </w:rPr>
        <w:t>6.2.8.1.13</w:t>
      </w:r>
      <w:r w:rsidRPr="0079589D">
        <w:t>.</w:t>
      </w:r>
    </w:p>
    <w:p w14:paraId="19A9964E"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585B10">
        <w:t>clause</w:t>
      </w:r>
      <w:r w:rsidRPr="0079589D">
        <w:t> </w:t>
      </w:r>
      <w:r w:rsidR="009426AF">
        <w:rPr>
          <w:lang w:eastAsia="zh-CN"/>
        </w:rPr>
        <w:t>6.2.8.1.5</w:t>
      </w:r>
      <w:r w:rsidRPr="0079589D">
        <w:t>.</w:t>
      </w:r>
    </w:p>
    <w:p w14:paraId="19F7EBEE" w14:textId="77777777" w:rsidR="00727EDE" w:rsidRPr="0079589D" w:rsidRDefault="00727EDE" w:rsidP="00727EDE">
      <w:pPr>
        <w:pStyle w:val="Heading6"/>
      </w:pPr>
      <w:bookmarkStart w:id="1259" w:name="_Toc20152545"/>
      <w:bookmarkStart w:id="1260" w:name="_Toc27495210"/>
      <w:bookmarkStart w:id="1261" w:name="_Toc36108678"/>
      <w:bookmarkStart w:id="1262" w:name="_Toc7395846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259"/>
      <w:bookmarkEnd w:id="1260"/>
      <w:bookmarkEnd w:id="1261"/>
      <w:bookmarkEnd w:id="1262"/>
    </w:p>
    <w:p w14:paraId="5722C8C6" w14:textId="77777777" w:rsidR="00727EDE" w:rsidRPr="0079589D" w:rsidRDefault="00727EDE" w:rsidP="00727EDE">
      <w:r w:rsidRPr="0079589D">
        <w:t xml:space="preserve">This </w:t>
      </w:r>
      <w:r w:rsidR="00585B10">
        <w:t>clause</w:t>
      </w:r>
      <w:r w:rsidRPr="0079589D">
        <w:t xml:space="preserve"> covers both on-demand session and pre-established sessions.</w:t>
      </w:r>
    </w:p>
    <w:p w14:paraId="6C7D406C"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1C1D700A" w14:textId="77777777" w:rsidR="00727EDE" w:rsidRPr="0079589D" w:rsidRDefault="00727EDE" w:rsidP="00727EDE">
      <w:r w:rsidRPr="0079589D">
        <w:t>The MCVideo client:</w:t>
      </w:r>
    </w:p>
    <w:p w14:paraId="305FEC6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585B10">
        <w:t>clause</w:t>
      </w:r>
      <w:r w:rsidRPr="0079589D">
        <w:t> </w:t>
      </w:r>
      <w:r w:rsidR="009426AF">
        <w:rPr>
          <w:lang w:val="en-US" w:eastAsia="zh-CN"/>
        </w:rPr>
        <w:t>6.2.8.1.7</w:t>
      </w:r>
      <w:r w:rsidRPr="0079589D">
        <w:t>, the MCVideo client:</w:t>
      </w:r>
    </w:p>
    <w:p w14:paraId="6AFCEACE"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03C8D44E" w14:textId="77777777" w:rsidR="00727EDE" w:rsidRPr="0079589D" w:rsidRDefault="00727EDE" w:rsidP="00727EDE">
      <w:pPr>
        <w:pStyle w:val="B2"/>
      </w:pPr>
      <w:r w:rsidRPr="0079589D">
        <w:t>b)</w:t>
      </w:r>
      <w:r w:rsidRPr="0079589D">
        <w:tab/>
        <w:t xml:space="preserve">shall skip the remaining steps of the current </w:t>
      </w:r>
      <w:r w:rsidR="00585B10">
        <w:t>clause</w:t>
      </w:r>
      <w:r w:rsidRPr="0079589D">
        <w:t>;</w:t>
      </w:r>
    </w:p>
    <w:p w14:paraId="4A85645D"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585B10">
        <w:t>clause</w:t>
      </w:r>
      <w:r w:rsidRPr="0079589D">
        <w:t> </w:t>
      </w:r>
      <w:r w:rsidR="009426AF">
        <w:rPr>
          <w:lang w:val="en-US" w:eastAsia="zh-CN"/>
        </w:rPr>
        <w:t>6.2.8.1.3</w:t>
      </w:r>
      <w:r w:rsidRPr="0079589D">
        <w:t>;</w:t>
      </w:r>
    </w:p>
    <w:p w14:paraId="7A682E2E"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585B10">
        <w:t>clause</w:t>
      </w:r>
      <w:r w:rsidRPr="0079589D">
        <w:t> </w:t>
      </w:r>
      <w:r w:rsidR="009426AF">
        <w:rPr>
          <w:lang w:val="en-US" w:eastAsia="zh-CN"/>
        </w:rPr>
        <w:t>6.2.8.1.14</w:t>
      </w:r>
      <w:r w:rsidRPr="0079589D">
        <w:t>;</w:t>
      </w:r>
    </w:p>
    <w:p w14:paraId="09C0983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C9C5969" w14:textId="77777777" w:rsidR="00727EDE" w:rsidRPr="0079589D" w:rsidRDefault="00727EDE" w:rsidP="00727EDE">
      <w:pPr>
        <w:pStyle w:val="B2"/>
      </w:pPr>
      <w:r w:rsidRPr="0079589D">
        <w:t>a)</w:t>
      </w:r>
      <w:r w:rsidRPr="0079589D">
        <w:tab/>
        <w:t>the &lt;session-type&gt; element set to a value of "prearranged"; and</w:t>
      </w:r>
    </w:p>
    <w:p w14:paraId="551EEC68"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1E6034C4"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BD4F4A7"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val="en-GB" w:eastAsia="zh-CN"/>
        </w:rPr>
        <w:t>22</w:t>
      </w:r>
      <w:r w:rsidRPr="0079589D">
        <w:t>];</w:t>
      </w:r>
    </w:p>
    <w:p w14:paraId="63BAA65F"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[51]</w:t>
      </w:r>
      <w:r w:rsidRPr="0079589D">
        <w:t xml:space="preserve"> with the clarifications specified in </w:t>
      </w:r>
      <w:r w:rsidR="00585B10">
        <w:t>clause</w:t>
      </w:r>
      <w:r w:rsidRPr="0079589D">
        <w:t> </w:t>
      </w:r>
      <w:r w:rsidR="009426AF">
        <w:rPr>
          <w:lang w:val="en-US" w:eastAsia="zh-CN"/>
        </w:rPr>
        <w:t>6.2.1</w:t>
      </w:r>
      <w:r w:rsidRPr="0079589D">
        <w:t>;</w:t>
      </w:r>
    </w:p>
    <w:p w14:paraId="0A8D8686"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585B10">
        <w:t>clause</w:t>
      </w:r>
      <w:r w:rsidRPr="0079589D">
        <w:t> </w:t>
      </w:r>
      <w:r w:rsidR="009426AF">
        <w:rPr>
          <w:lang w:val="en-US" w:eastAsia="zh-CN"/>
        </w:rPr>
        <w:t>6.2.8.1.2</w:t>
      </w:r>
      <w:r w:rsidRPr="0079589D">
        <w:t>; and</w:t>
      </w:r>
    </w:p>
    <w:p w14:paraId="726E6764"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val="en-GB" w:eastAsia="zh-CN"/>
        </w:rPr>
        <w:t>11</w:t>
      </w:r>
      <w:r w:rsidRPr="0079589D">
        <w:t>].</w:t>
      </w:r>
    </w:p>
    <w:p w14:paraId="108167AF" w14:textId="77777777" w:rsidR="00727EDE" w:rsidRPr="0079589D" w:rsidRDefault="00727EDE" w:rsidP="00727EDE">
      <w:r w:rsidRPr="0079589D">
        <w:t>On receiving a SIP 2xx response to the SIP re-INVITE request, the MCVideo client:</w:t>
      </w:r>
    </w:p>
    <w:p w14:paraId="4F735DE5"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17E5F24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6B8D8B8D"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302F8BAC"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585B10">
        <w:t>clause</w:t>
      </w:r>
      <w:r w:rsidR="00FB400D">
        <w:rPr>
          <w:lang w:val="en-GB"/>
        </w:rPr>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2B0E0B3F"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585B10">
        <w:t>clause</w:t>
      </w:r>
      <w:r w:rsidRPr="0079589D">
        <w:t> </w:t>
      </w:r>
      <w:r w:rsidR="009426AF">
        <w:rPr>
          <w:lang w:eastAsia="zh-CN"/>
        </w:rPr>
        <w:t>6.2.8.1.13</w:t>
      </w:r>
      <w:r w:rsidRPr="0079589D">
        <w:t>.</w:t>
      </w:r>
    </w:p>
    <w:p w14:paraId="54D2277C" w14:textId="77777777" w:rsidR="00727EDE" w:rsidRPr="0079589D" w:rsidRDefault="00727EDE" w:rsidP="00727EDE">
      <w:r w:rsidRPr="0079589D">
        <w:t>On receiving a SIP 4xx response, SIP 5xx response or SIP 6xx response to the SIP re-INVITE request:</w:t>
      </w:r>
    </w:p>
    <w:p w14:paraId="1D419159"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7771B9E0"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60F4CF91"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2ACBDDFF"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6A103DD3" w14:textId="77777777" w:rsidR="00727EDE" w:rsidRPr="0079589D" w:rsidRDefault="00727EDE" w:rsidP="00727EDE">
      <w:pPr>
        <w:pStyle w:val="Heading6"/>
      </w:pPr>
      <w:bookmarkStart w:id="1263" w:name="_Toc20152546"/>
      <w:bookmarkStart w:id="1264" w:name="_Toc27495211"/>
      <w:bookmarkStart w:id="1265" w:name="_Toc36108679"/>
      <w:bookmarkStart w:id="1266" w:name="_Toc7395846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263"/>
      <w:bookmarkEnd w:id="1264"/>
      <w:bookmarkEnd w:id="1265"/>
      <w:bookmarkEnd w:id="1266"/>
    </w:p>
    <w:p w14:paraId="0C20BEB8" w14:textId="77777777" w:rsidR="00727EDE" w:rsidRPr="0079589D" w:rsidRDefault="00727EDE" w:rsidP="00727EDE">
      <w:r w:rsidRPr="0079589D">
        <w:t xml:space="preserve">This </w:t>
      </w:r>
      <w:r w:rsidR="00585B10">
        <w:t>clause</w:t>
      </w:r>
      <w:r w:rsidRPr="0079589D">
        <w:t xml:space="preserve"> covers on-demand session.</w:t>
      </w:r>
    </w:p>
    <w:p w14:paraId="5F413E02"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64F4B029" w14:textId="77777777" w:rsidR="00727EDE" w:rsidRPr="0079589D" w:rsidRDefault="00727EDE" w:rsidP="00727EDE">
      <w:r w:rsidRPr="0079589D">
        <w:t>The MCVideo client:</w:t>
      </w:r>
    </w:p>
    <w:p w14:paraId="1A170225"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585B10">
        <w:t>clause</w:t>
      </w:r>
      <w:r w:rsidRPr="0079589D">
        <w:t> </w:t>
      </w:r>
      <w:r w:rsidR="009426AF">
        <w:rPr>
          <w:lang w:val="en-US" w:eastAsia="zh-CN"/>
        </w:rPr>
        <w:t>6.2.8.1.10</w:t>
      </w:r>
      <w:r w:rsidRPr="0079589D">
        <w:t>, the MCVideo client:</w:t>
      </w:r>
    </w:p>
    <w:p w14:paraId="7FB9F278"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B97EC2B" w14:textId="77777777" w:rsidR="00727EDE" w:rsidRPr="0079589D" w:rsidRDefault="00727EDE" w:rsidP="00727EDE">
      <w:pPr>
        <w:pStyle w:val="B2"/>
      </w:pPr>
      <w:r w:rsidRPr="0079589D">
        <w:t>b)</w:t>
      </w:r>
      <w:r w:rsidRPr="0079589D">
        <w:tab/>
        <w:t xml:space="preserve">shall skip the remaining steps of the current </w:t>
      </w:r>
      <w:r w:rsidR="00585B10">
        <w:t>clause</w:t>
      </w:r>
      <w:r w:rsidRPr="0079589D">
        <w:t>;</w:t>
      </w:r>
    </w:p>
    <w:p w14:paraId="2E4BE9CA"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585B10">
        <w:t>clause</w:t>
      </w:r>
      <w:r w:rsidRPr="0079589D">
        <w:t> </w:t>
      </w:r>
      <w:r w:rsidR="009426AF">
        <w:rPr>
          <w:lang w:val="en-US" w:eastAsia="zh-CN"/>
        </w:rPr>
        <w:t>6.2.8.1.11</w:t>
      </w:r>
      <w:r w:rsidRPr="0079589D">
        <w:t>; and</w:t>
      </w:r>
    </w:p>
    <w:p w14:paraId="3154BEC1"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585B10">
        <w:t>clause</w:t>
      </w:r>
      <w:r w:rsidRPr="0079589D">
        <w:t> </w:t>
      </w:r>
      <w:r w:rsidR="009426AF">
        <w:rPr>
          <w:lang w:val="en-US" w:eastAsia="zh-CN"/>
        </w:rPr>
        <w:t>6.2.8.1.12</w:t>
      </w:r>
      <w:r w:rsidRPr="0079589D">
        <w:t>;</w:t>
      </w:r>
    </w:p>
    <w:p w14:paraId="1B26B9D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37B3809C" w14:textId="77777777" w:rsidR="00727EDE" w:rsidRPr="0079589D" w:rsidRDefault="00727EDE" w:rsidP="00727EDE">
      <w:pPr>
        <w:pStyle w:val="B2"/>
      </w:pPr>
      <w:r w:rsidRPr="0079589D">
        <w:t>a)</w:t>
      </w:r>
      <w:r w:rsidRPr="0079589D">
        <w:tab/>
        <w:t>the &lt;session-type&gt; element set to a value of "prearranged"; and</w:t>
      </w:r>
    </w:p>
    <w:p w14:paraId="7C59B9E8" w14:textId="77777777" w:rsidR="00727EDE" w:rsidRPr="0079589D" w:rsidRDefault="00727EDE" w:rsidP="00727EDE">
      <w:pPr>
        <w:pStyle w:val="B2"/>
      </w:pPr>
      <w:r w:rsidRPr="0079589D">
        <w:t>b)</w:t>
      </w:r>
      <w:r w:rsidRPr="0079589D">
        <w:tab/>
        <w:t>the &lt;mcvideo-request-uri&gt; element set to the group identity;</w:t>
      </w:r>
    </w:p>
    <w:p w14:paraId="193E064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7B8465C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val="en-GB" w:eastAsia="zh-CN"/>
        </w:rPr>
        <w:t>22</w:t>
      </w:r>
      <w:r w:rsidRPr="0079589D">
        <w:t>];</w:t>
      </w:r>
    </w:p>
    <w:p w14:paraId="21407648"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585B10">
        <w:t>clause</w:t>
      </w:r>
      <w:r w:rsidRPr="0079589D">
        <w:t> </w:t>
      </w:r>
      <w:r w:rsidR="009426AF">
        <w:rPr>
          <w:lang w:val="en-US" w:eastAsia="zh-CN"/>
        </w:rPr>
        <w:t>6.2.1</w:t>
      </w:r>
      <w:r w:rsidRPr="0079589D">
        <w:t>; and</w:t>
      </w:r>
    </w:p>
    <w:p w14:paraId="410661A0"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val="en-GB" w:eastAsia="zh-CN"/>
        </w:rPr>
        <w:t>11</w:t>
      </w:r>
      <w:r w:rsidRPr="0079589D">
        <w:t>].</w:t>
      </w:r>
    </w:p>
    <w:p w14:paraId="2CDC1D2E" w14:textId="77777777" w:rsidR="00727EDE" w:rsidRPr="0079589D" w:rsidRDefault="00727EDE" w:rsidP="00727EDE">
      <w:r w:rsidRPr="0079589D">
        <w:t>On receiving a SIP 2xx response to the SIP re-INVITE request, the MCVideo client:</w:t>
      </w:r>
    </w:p>
    <w:p w14:paraId="13583053"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3942A5FC"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4CE6997A"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459AAA7F" w14:textId="77777777" w:rsidR="00727EDE" w:rsidRPr="0079589D" w:rsidRDefault="00727EDE" w:rsidP="00727EDE">
      <w:r w:rsidRPr="0079589D">
        <w:t>On receiving a SIP 4xx, SIP 5xx response or SIP 6xx response to the SIP re-INVITE request:</w:t>
      </w:r>
    </w:p>
    <w:p w14:paraId="598BA76C" w14:textId="77777777" w:rsidR="00727EDE" w:rsidRPr="0079589D" w:rsidRDefault="00727EDE" w:rsidP="00727EDE">
      <w:pPr>
        <w:pStyle w:val="B1"/>
      </w:pPr>
      <w:r w:rsidRPr="0079589D">
        <w:t>1)</w:t>
      </w:r>
      <w:r w:rsidRPr="0079589D">
        <w:tab/>
        <w:t>if the SIP 4xx response, SIP 5xx response or SIP 6xx response:</w:t>
      </w:r>
    </w:p>
    <w:p w14:paraId="5DA2B98B" w14:textId="77777777" w:rsidR="00727ED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 </w:t>
      </w:r>
    </w:p>
    <w:p w14:paraId="46B4E522"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24C728D0"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077576C7"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405A6126" w14:textId="77777777" w:rsidR="00727EDE" w:rsidRPr="0079589D" w:rsidRDefault="00727EDE" w:rsidP="00727EDE">
      <w:pPr>
        <w:pStyle w:val="Heading6"/>
      </w:pPr>
      <w:bookmarkStart w:id="1267" w:name="_Toc20152547"/>
      <w:bookmarkStart w:id="1268" w:name="_Toc27495212"/>
      <w:bookmarkStart w:id="1269" w:name="_Toc36108680"/>
      <w:bookmarkStart w:id="1270" w:name="_Toc7395846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267"/>
      <w:bookmarkEnd w:id="1268"/>
      <w:bookmarkEnd w:id="1269"/>
      <w:bookmarkEnd w:id="1270"/>
    </w:p>
    <w:p w14:paraId="664DB2C3" w14:textId="77777777" w:rsidR="00727EDE" w:rsidRPr="0079589D" w:rsidRDefault="00727EDE" w:rsidP="00727EDE">
      <w:r w:rsidRPr="0079589D">
        <w:t xml:space="preserve">This </w:t>
      </w:r>
      <w:r w:rsidR="00585B10">
        <w:t>clause</w:t>
      </w:r>
      <w:r w:rsidRPr="0079589D">
        <w:t xml:space="preserve"> covers both on-demand session.</w:t>
      </w:r>
    </w:p>
    <w:p w14:paraId="4DCFD960" w14:textId="77777777" w:rsidR="00727EDE" w:rsidRPr="0079589D" w:rsidRDefault="00727EDE" w:rsidP="00727EDE">
      <w:r w:rsidRPr="0079589D">
        <w:t>Upon receipt of a SIP re-INVITE request the MCVideo client:</w:t>
      </w:r>
    </w:p>
    <w:p w14:paraId="39D31F5A"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7366939D"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139D8A9"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63399127"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 xml:space="preserve">EG 2: in-progress"; </w:t>
      </w:r>
    </w:p>
    <w:p w14:paraId="32826321" w14:textId="77777777" w:rsidR="00727EDE" w:rsidRPr="009426AF" w:rsidRDefault="00727EDE" w:rsidP="00727EDE">
      <w:pPr>
        <w:pStyle w:val="B2"/>
        <w:rPr>
          <w:lang w:val="en-GB"/>
        </w:rPr>
      </w:pPr>
      <w:r w:rsidRPr="0079589D">
        <w:t>d)</w:t>
      </w:r>
      <w:r w:rsidRPr="0079589D">
        <w:tab/>
        <w:t xml:space="preserve">shall set the MCVideo imminent peril group state to </w:t>
      </w:r>
      <w:r w:rsidR="00C17A2F">
        <w:t>"MV</w:t>
      </w:r>
      <w:r w:rsidRPr="0079589D">
        <w:t>IG 1: no-imminent-peril";</w:t>
      </w:r>
      <w:r w:rsidR="009426AF" w:rsidRPr="009426AF">
        <w:rPr>
          <w:lang w:val="en-GB"/>
        </w:rPr>
        <w:t xml:space="preserve"> and</w:t>
      </w:r>
    </w:p>
    <w:p w14:paraId="4F21BA49"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BF45F6E"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48FDE1C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ECBF2A0" w14:textId="77777777" w:rsidR="00727EDE" w:rsidRPr="0079589D" w:rsidRDefault="00727EDE" w:rsidP="00727EDE">
      <w:pPr>
        <w:pStyle w:val="B2"/>
      </w:pPr>
      <w:r w:rsidRPr="0079589D">
        <w:t>b)</w:t>
      </w:r>
      <w:r w:rsidRPr="0079589D">
        <w:tab/>
        <w:t>shall set the MCVideo imminent peril group state to "MIG 2: in-progress";</w:t>
      </w:r>
    </w:p>
    <w:p w14:paraId="0127C1B7"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6D3F37EF"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2D51BD58"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33D99F2D"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3EBC62C1"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5C2565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21A25C85"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6CC4280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3C400928"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7FAC05FD"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056EBF8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04B6B1BB"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FCD06EE"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278FDAEA"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r w:rsidRPr="0079589D">
        <w:rPr>
          <w:lang w:eastAsia="ko-KR"/>
        </w:rPr>
        <w:t>;</w:t>
      </w:r>
    </w:p>
    <w:p w14:paraId="54CDFFA0"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val="en-GB" w:eastAsia="zh-CN"/>
        </w:rPr>
        <w:t>11</w:t>
      </w:r>
      <w:r w:rsidRPr="0079589D">
        <w:t>];</w:t>
      </w:r>
    </w:p>
    <w:p w14:paraId="7DD474F0"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5A9716E5"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15624D5"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val="en-GB" w:eastAsia="zh-CN"/>
        </w:rPr>
        <w:t>11</w:t>
      </w:r>
      <w:r w:rsidRPr="0079589D">
        <w:t xml:space="preserve">] with the clarifications given in </w:t>
      </w:r>
      <w:r w:rsidR="00585B10">
        <w:t>clause</w:t>
      </w:r>
      <w:r w:rsidRPr="0079589D">
        <w:t> </w:t>
      </w:r>
      <w:r w:rsidR="009426AF">
        <w:rPr>
          <w:lang w:val="en-US" w:eastAsia="zh-CN"/>
        </w:rPr>
        <w:t>6.2.2</w:t>
      </w:r>
      <w:r w:rsidRPr="0079589D">
        <w:rPr>
          <w:lang w:eastAsia="ko-KR"/>
        </w:rPr>
        <w:t>;</w:t>
      </w:r>
    </w:p>
    <w:p w14:paraId="10CFF0D3"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val="en-GB" w:eastAsia="zh-CN"/>
        </w:rPr>
        <w:t>11</w:t>
      </w:r>
      <w:r w:rsidRPr="0079589D">
        <w:rPr>
          <w:lang w:eastAsia="ko-KR"/>
        </w:rPr>
        <w:t>]; and</w:t>
      </w:r>
    </w:p>
    <w:p w14:paraId="1456826E" w14:textId="77777777" w:rsidR="00727EDE" w:rsidRPr="0079589D" w:rsidRDefault="00727EDE" w:rsidP="00727EDE">
      <w:pPr>
        <w:pStyle w:val="B1"/>
        <w:rPr>
          <w:rFonts w:hint="eastAsia"/>
          <w:lang w:eastAsia="ko-KR"/>
        </w:rPr>
      </w:pPr>
      <w:r w:rsidRPr="0079589D">
        <w:rPr>
          <w:lang w:eastAsia="ko-KR"/>
        </w:rPr>
        <w:t>11)</w:t>
      </w:r>
      <w:r w:rsidRPr="0079589D">
        <w:rPr>
          <w:lang w:eastAsia="ko-KR"/>
        </w:rPr>
        <w:tab/>
        <w:t>shall interact with the media plane as specified in 3GPP TS 24.581 [</w:t>
      </w:r>
      <w:r w:rsidR="006E2AC6" w:rsidRPr="0079589D">
        <w:rPr>
          <w:lang w:val="en-GB" w:eastAsia="zh-CN"/>
        </w:rPr>
        <w:t>5</w:t>
      </w:r>
      <w:r w:rsidRPr="0079589D">
        <w:rPr>
          <w:lang w:eastAsia="ko-KR"/>
        </w:rPr>
        <w:t>].</w:t>
      </w:r>
    </w:p>
    <w:p w14:paraId="55D67D24" w14:textId="77777777" w:rsidR="00727EDE" w:rsidRPr="0079589D" w:rsidRDefault="00727EDE" w:rsidP="00727EDE">
      <w:pPr>
        <w:pStyle w:val="Heading5"/>
      </w:pPr>
      <w:bookmarkStart w:id="1271" w:name="14f4399e2adfb55a__Toc427695830"/>
      <w:bookmarkStart w:id="1272" w:name="14f4399e2adfb55a__Toc427696230"/>
      <w:bookmarkStart w:id="1273" w:name="14f4399e2adfb55a__Toc427696629"/>
      <w:bookmarkStart w:id="1274" w:name="14f4399e2adfb55a__Toc427698231"/>
      <w:bookmarkStart w:id="1275" w:name="14f4399e2adfb55a__Toc427695831"/>
      <w:bookmarkStart w:id="1276" w:name="14f4399e2adfb55a__Toc427696231"/>
      <w:bookmarkStart w:id="1277" w:name="14f4399e2adfb55a__Toc427696630"/>
      <w:bookmarkStart w:id="1278" w:name="14f4399e2adfb55a__Toc427698232"/>
      <w:bookmarkStart w:id="1279" w:name="14f4399e2adfb55a__Toc427695832"/>
      <w:bookmarkStart w:id="1280" w:name="14f4399e2adfb55a__Toc427696232"/>
      <w:bookmarkStart w:id="1281" w:name="14f4399e2adfb55a__Toc427696631"/>
      <w:bookmarkStart w:id="1282" w:name="14f4399e2adfb55a__Toc427698233"/>
      <w:bookmarkStart w:id="1283" w:name="14f4399e2adfb55a__Toc427698791"/>
      <w:bookmarkStart w:id="1284" w:name="_Toc20152548"/>
      <w:bookmarkStart w:id="1285" w:name="_Toc27495213"/>
      <w:bookmarkStart w:id="1286" w:name="_Toc36108681"/>
      <w:bookmarkStart w:id="1287" w:name="_Toc73958464"/>
      <w:bookmarkEnd w:id="1271"/>
      <w:bookmarkEnd w:id="1272"/>
      <w:bookmarkEnd w:id="1273"/>
      <w:bookmarkEnd w:id="1274"/>
      <w:bookmarkEnd w:id="1275"/>
      <w:bookmarkEnd w:id="1276"/>
      <w:bookmarkEnd w:id="1277"/>
      <w:bookmarkEnd w:id="1278"/>
      <w:bookmarkEnd w:id="1279"/>
      <w:bookmarkEnd w:id="1280"/>
      <w:bookmarkEnd w:id="1281"/>
      <w:bookmarkEnd w:id="128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283"/>
      <w:bookmarkEnd w:id="1284"/>
      <w:bookmarkEnd w:id="1285"/>
      <w:bookmarkEnd w:id="1286"/>
      <w:bookmarkEnd w:id="1287"/>
    </w:p>
    <w:p w14:paraId="208BBD59" w14:textId="77777777" w:rsidR="00727EDE" w:rsidRPr="0079589D" w:rsidRDefault="00727EDE" w:rsidP="00727EDE">
      <w:pPr>
        <w:pStyle w:val="Heading6"/>
        <w:rPr>
          <w:lang w:eastAsia="ko-KR"/>
        </w:rPr>
      </w:pPr>
      <w:bookmarkStart w:id="1288" w:name="_Toc20152549"/>
      <w:bookmarkStart w:id="1289" w:name="_Toc27495214"/>
      <w:bookmarkStart w:id="1290" w:name="_Toc36108682"/>
      <w:bookmarkStart w:id="1291" w:name="_Toc7395846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288"/>
      <w:bookmarkEnd w:id="1289"/>
      <w:bookmarkEnd w:id="1290"/>
      <w:bookmarkEnd w:id="1291"/>
    </w:p>
    <w:p w14:paraId="2BEBCF0F"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585B10">
        <w:rPr>
          <w:lang w:eastAsia="ko-KR"/>
        </w:rPr>
        <w:t>clause</w:t>
      </w:r>
      <w:r w:rsidRPr="0079589D">
        <w:rPr>
          <w:lang w:eastAsia="ko-KR"/>
        </w:rPr>
        <w:t> </w:t>
      </w:r>
      <w:r w:rsidR="009426AF">
        <w:rPr>
          <w:lang w:eastAsia="zh-CN"/>
        </w:rPr>
        <w:t>6.2.4.1</w:t>
      </w:r>
      <w:r w:rsidRPr="0079589D">
        <w:rPr>
          <w:lang w:eastAsia="ko-KR"/>
        </w:rPr>
        <w:t>.</w:t>
      </w:r>
    </w:p>
    <w:p w14:paraId="1073301E" w14:textId="77777777" w:rsidR="00727EDE" w:rsidRPr="0079589D" w:rsidRDefault="00727EDE" w:rsidP="00727EDE">
      <w:pPr>
        <w:pStyle w:val="Heading6"/>
        <w:rPr>
          <w:lang w:eastAsia="ko-KR"/>
        </w:rPr>
      </w:pPr>
      <w:bookmarkStart w:id="1292" w:name="_Toc20152550"/>
      <w:bookmarkStart w:id="1293" w:name="_Toc27495215"/>
      <w:bookmarkStart w:id="1294" w:name="_Toc36108683"/>
      <w:bookmarkStart w:id="1295" w:name="_Toc7395846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292"/>
      <w:bookmarkEnd w:id="1293"/>
      <w:bookmarkEnd w:id="1294"/>
      <w:bookmarkEnd w:id="1295"/>
    </w:p>
    <w:p w14:paraId="2E09B52F"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585B10">
        <w:rPr>
          <w:lang w:eastAsia="ko-KR"/>
        </w:rPr>
        <w:t>clause</w:t>
      </w:r>
      <w:r w:rsidRPr="0079589D">
        <w:rPr>
          <w:lang w:eastAsia="ko-KR"/>
        </w:rPr>
        <w:t> </w:t>
      </w:r>
      <w:r w:rsidR="00D258FA">
        <w:rPr>
          <w:lang w:eastAsia="zh-CN"/>
        </w:rPr>
        <w:t>6.2.6</w:t>
      </w:r>
      <w:r w:rsidRPr="0079589D">
        <w:rPr>
          <w:lang w:eastAsia="ko-KR"/>
        </w:rPr>
        <w:t>.</w:t>
      </w:r>
    </w:p>
    <w:p w14:paraId="45788E16" w14:textId="77777777" w:rsidR="00727EDE" w:rsidRPr="0079589D" w:rsidRDefault="00727EDE" w:rsidP="00727EDE">
      <w:pPr>
        <w:pStyle w:val="Heading5"/>
        <w:rPr>
          <w:rFonts w:eastAsia="Malgun Gothic"/>
        </w:rPr>
      </w:pPr>
      <w:bookmarkStart w:id="1296" w:name="14f4399e2adfb55a__Toc427695833"/>
      <w:bookmarkStart w:id="1297" w:name="14f4399e2adfb55a__Toc427696233"/>
      <w:bookmarkStart w:id="1298" w:name="14f4399e2adfb55a__Toc427696632"/>
      <w:bookmarkStart w:id="1299" w:name="14f4399e2adfb55a__Toc427698234"/>
      <w:bookmarkStart w:id="1300" w:name="14f4399e2adfb55a__Toc427698792"/>
      <w:bookmarkStart w:id="1301" w:name="_Toc20152551"/>
      <w:bookmarkStart w:id="1302" w:name="_Toc27495216"/>
      <w:bookmarkStart w:id="1303" w:name="_Toc36108684"/>
      <w:bookmarkStart w:id="1304" w:name="_Toc73958467"/>
      <w:bookmarkEnd w:id="1296"/>
      <w:bookmarkEnd w:id="1297"/>
      <w:bookmarkEnd w:id="1298"/>
      <w:bookmarkEnd w:id="129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300"/>
      <w:r w:rsidRPr="0079589D">
        <w:rPr>
          <w:rFonts w:eastAsia="Malgun Gothic"/>
        </w:rPr>
        <w:t>Re-join procedure</w:t>
      </w:r>
      <w:bookmarkEnd w:id="1301"/>
      <w:bookmarkEnd w:id="1302"/>
      <w:bookmarkEnd w:id="1303"/>
      <w:bookmarkEnd w:id="1304"/>
    </w:p>
    <w:p w14:paraId="3CEFBCCE" w14:textId="77777777" w:rsidR="00727EDE" w:rsidRPr="0079589D" w:rsidRDefault="00727EDE" w:rsidP="00727EDE">
      <w:pPr>
        <w:pStyle w:val="Heading6"/>
        <w:rPr>
          <w:lang w:eastAsia="ko-KR"/>
        </w:rPr>
      </w:pPr>
      <w:bookmarkStart w:id="1305" w:name="_Toc20152552"/>
      <w:bookmarkStart w:id="1306" w:name="_Toc27495217"/>
      <w:bookmarkStart w:id="1307" w:name="_Toc36108685"/>
      <w:bookmarkStart w:id="1308" w:name="_Toc7395846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305"/>
      <w:bookmarkEnd w:id="1306"/>
      <w:bookmarkEnd w:id="1307"/>
      <w:bookmarkEnd w:id="1308"/>
    </w:p>
    <w:p w14:paraId="542B0A5E"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239A8B2"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9096165"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585B10">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585B10">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7EA4A65" w14:textId="77777777" w:rsidR="007721F6" w:rsidRPr="0079589D" w:rsidRDefault="007721F6" w:rsidP="007721F6">
      <w:pPr>
        <w:pStyle w:val="Heading4"/>
        <w:rPr>
          <w:rFonts w:hint="eastAsia"/>
          <w:lang w:eastAsia="zh-CN"/>
        </w:rPr>
      </w:pPr>
      <w:bookmarkStart w:id="1309" w:name="_Toc20152553"/>
      <w:bookmarkStart w:id="1310" w:name="_Toc27495218"/>
      <w:bookmarkStart w:id="1311" w:name="_Toc36108686"/>
      <w:bookmarkStart w:id="1312" w:name="_Toc73958469"/>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309"/>
      <w:bookmarkEnd w:id="1310"/>
      <w:bookmarkEnd w:id="1311"/>
      <w:bookmarkEnd w:id="1312"/>
    </w:p>
    <w:p w14:paraId="4234AAFB" w14:textId="77777777" w:rsidR="007721F6" w:rsidRPr="0079589D" w:rsidRDefault="007721F6" w:rsidP="007721F6">
      <w:pPr>
        <w:pStyle w:val="Heading5"/>
        <w:rPr>
          <w:rFonts w:eastAsia="Malgun Gothic"/>
        </w:rPr>
      </w:pPr>
      <w:bookmarkStart w:id="1313" w:name="14f4399e2adfb55a__Toc427695835"/>
      <w:bookmarkStart w:id="1314" w:name="14f4399e2adfb55a__Toc427696235"/>
      <w:bookmarkStart w:id="1315" w:name="14f4399e2adfb55a__Toc427696634"/>
      <w:bookmarkStart w:id="1316" w:name="14f4399e2adfb55a__Toc427698236"/>
      <w:bookmarkStart w:id="1317" w:name="14f4399e2adfb55a__Toc427698794"/>
      <w:bookmarkStart w:id="1318" w:name="_Toc20152554"/>
      <w:bookmarkStart w:id="1319" w:name="_Toc27495219"/>
      <w:bookmarkStart w:id="1320" w:name="_Toc36108687"/>
      <w:bookmarkStart w:id="1321" w:name="_Toc73958470"/>
      <w:bookmarkEnd w:id="1313"/>
      <w:bookmarkEnd w:id="1314"/>
      <w:bookmarkEnd w:id="1315"/>
      <w:bookmarkEnd w:id="131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317"/>
      <w:bookmarkEnd w:id="1318"/>
      <w:bookmarkEnd w:id="1319"/>
      <w:bookmarkEnd w:id="1320"/>
      <w:bookmarkEnd w:id="1321"/>
    </w:p>
    <w:p w14:paraId="7990320D" w14:textId="77777777" w:rsidR="007721F6" w:rsidRPr="0079589D" w:rsidRDefault="007721F6" w:rsidP="007721F6">
      <w:pPr>
        <w:pStyle w:val="Heading6"/>
      </w:pPr>
      <w:bookmarkStart w:id="1322" w:name="14f4399e2adfb55a__Toc427695836"/>
      <w:bookmarkStart w:id="1323" w:name="14f4399e2adfb55a__Toc427696236"/>
      <w:bookmarkStart w:id="1324" w:name="14f4399e2adfb55a__Toc427696635"/>
      <w:bookmarkStart w:id="1325" w:name="14f4399e2adfb55a__Toc427698237"/>
      <w:bookmarkStart w:id="1326" w:name="14f4399e2adfb55a__Toc427698795"/>
      <w:bookmarkStart w:id="1327" w:name="_Toc20152555"/>
      <w:bookmarkStart w:id="1328" w:name="_Toc27495220"/>
      <w:bookmarkStart w:id="1329" w:name="_Toc36108688"/>
      <w:bookmarkStart w:id="1330" w:name="_Toc73958471"/>
      <w:bookmarkEnd w:id="1322"/>
      <w:bookmarkEnd w:id="1323"/>
      <w:bookmarkEnd w:id="1324"/>
      <w:bookmarkEnd w:id="132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326"/>
      <w:bookmarkEnd w:id="1327"/>
      <w:bookmarkEnd w:id="1328"/>
      <w:bookmarkEnd w:id="1329"/>
      <w:bookmarkEnd w:id="1330"/>
    </w:p>
    <w:p w14:paraId="2BDD18E1" w14:textId="77777777" w:rsidR="007721F6" w:rsidRPr="0079589D" w:rsidRDefault="007721F6" w:rsidP="007721F6">
      <w:r w:rsidRPr="0079589D">
        <w:t xml:space="preserve">In the procedures in this </w:t>
      </w:r>
      <w:r w:rsidR="00585B10">
        <w:t>clause</w:t>
      </w:r>
      <w:r w:rsidRPr="0079589D">
        <w:t>:</w:t>
      </w:r>
    </w:p>
    <w:p w14:paraId="5C1048D4"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77C6C5BA"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1F9C732C"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4FFB298A"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717562B4"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3F588FD9"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585B10">
        <w:t>clause</w:t>
      </w:r>
      <w:r w:rsidRPr="0079589D">
        <w:t> </w:t>
      </w:r>
      <w:r w:rsidR="00D258FA">
        <w:rPr>
          <w:lang w:val="en-US" w:eastAsia="zh-CN"/>
        </w:rPr>
        <w:t>6.3.2.1.8.1</w:t>
      </w:r>
      <w:r w:rsidRPr="0079589D">
        <w:t>, the participating MCVideo function can according to local policy choose to accept the request.</w:t>
      </w:r>
    </w:p>
    <w:p w14:paraId="4393466F"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0401D88F"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585B10">
        <w:t>clause</w:t>
      </w:r>
      <w:r w:rsidRPr="0079589D">
        <w:t> </w:t>
      </w:r>
      <w:r w:rsidR="00D258FA">
        <w:rPr>
          <w:lang w:val="en-US" w:eastAsia="zh-CN"/>
        </w:rPr>
        <w:t>7.3</w:t>
      </w:r>
      <w:r w:rsidRPr="0079589D">
        <w:t>.</w:t>
      </w:r>
    </w:p>
    <w:p w14:paraId="55DD9D52"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585B10">
        <w:t>clause</w:t>
      </w:r>
      <w:r w:rsidRPr="0079589D">
        <w:t> </w:t>
      </w:r>
      <w:r w:rsidR="00D258FA">
        <w:rPr>
          <w:lang w:val="en-US" w:eastAsia="zh-CN"/>
        </w:rPr>
        <w:t>4.4</w:t>
      </w:r>
      <w:r w:rsidRPr="0079589D">
        <w:t>;</w:t>
      </w:r>
    </w:p>
    <w:p w14:paraId="31E9358C"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5AB7FEC5"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val="en-GB"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585B10">
        <w:t>clause</w:t>
      </w:r>
      <w:r w:rsidRPr="0079589D">
        <w:t> </w:t>
      </w:r>
      <w:r w:rsidR="00FB400D">
        <w:rPr>
          <w:lang w:val="en-GB" w:eastAsia="zh-CN"/>
        </w:rPr>
        <w:t>4.4</w:t>
      </w:r>
      <w:r w:rsidRPr="0079589D">
        <w:t>. Otherwise, continue with the rest of the steps;</w:t>
      </w:r>
    </w:p>
    <w:p w14:paraId="5FB5AD45"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57C52ADF"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585B10">
        <w:t>clause</w:t>
      </w:r>
      <w:r w:rsidRPr="0079589D">
        <w:t> </w:t>
      </w:r>
      <w:r w:rsidR="00D258FA">
        <w:rPr>
          <w:lang w:val="en-US" w:eastAsia="zh-CN"/>
        </w:rPr>
        <w:t>8.2.2.2.11</w:t>
      </w:r>
      <w:r w:rsidRPr="0079589D">
        <w:t xml:space="preserve"> and this is an authorised request for originating a priority call as determined by </w:t>
      </w:r>
      <w:r w:rsidR="00585B10">
        <w:t>clause</w:t>
      </w:r>
      <w:r w:rsidRPr="0079589D">
        <w:t> </w:t>
      </w:r>
      <w:r w:rsidR="00D258FA">
        <w:rPr>
          <w:lang w:val="en-US" w:eastAsia="zh-CN"/>
        </w:rPr>
        <w:t>6.3.2.1.8.1</w:t>
      </w:r>
      <w:r w:rsidRPr="0079589D">
        <w:rPr>
          <w:noProof/>
        </w:rPr>
        <w:t xml:space="preserve">, shall perform the actions specified in </w:t>
      </w:r>
      <w:r w:rsidR="00585B10">
        <w:rPr>
          <w:noProof/>
        </w:rPr>
        <w:t>clause</w:t>
      </w:r>
      <w:r w:rsidRPr="0079589D">
        <w:rPr>
          <w:noProof/>
        </w:rPr>
        <w:t> </w:t>
      </w:r>
      <w:r w:rsidR="00D258FA">
        <w:rPr>
          <w:lang w:val="en-US" w:eastAsia="zh-CN"/>
        </w:rPr>
        <w:t>8.2.2.2.12</w:t>
      </w:r>
      <w:r w:rsidRPr="0079589D">
        <w:rPr>
          <w:noProof/>
        </w:rPr>
        <w:t xml:space="preserve"> for implicit affiliation;</w:t>
      </w:r>
    </w:p>
    <w:p w14:paraId="420AA20D"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585B10">
        <w:t>clause</w:t>
      </w:r>
      <w:r w:rsidRPr="0079589D">
        <w:t> </w:t>
      </w:r>
      <w:r w:rsidR="00FB400D">
        <w:rPr>
          <w:lang w:val="en-GB" w:eastAsia="zh-CN"/>
        </w:rPr>
        <w:t>4.4</w:t>
      </w:r>
      <w:r w:rsidRPr="0079589D">
        <w:t>. and skip the rest of the steps.</w:t>
      </w:r>
    </w:p>
    <w:p w14:paraId="2CF79BEC"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val="en-GB" w:eastAsia="zh-CN"/>
        </w:rPr>
        <w:t>26</w:t>
      </w:r>
      <w:r w:rsidRPr="0079589D">
        <w:rPr>
          <w:rFonts w:eastAsia="Calibri"/>
        </w:rPr>
        <w:t>].</w:t>
      </w:r>
    </w:p>
    <w:p w14:paraId="3225865A"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585B10">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14:paraId="649FE776" w14:textId="77777777"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14:paraId="657F7F9E"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674FC3DC"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7A19CB99" w14:textId="77777777" w:rsidR="007721F6" w:rsidRPr="0079589D" w:rsidRDefault="007721F6" w:rsidP="007721F6">
      <w:pPr>
        <w:pStyle w:val="B1"/>
      </w:pPr>
      <w:r w:rsidRPr="0079589D">
        <w:t>9)</w:t>
      </w:r>
      <w:r w:rsidRPr="0079589D">
        <w:tab/>
        <w:t xml:space="preserve">shall generate a SIP INVITE request as specified in </w:t>
      </w:r>
      <w:r w:rsidR="00585B10">
        <w:t>clause</w:t>
      </w:r>
      <w:r w:rsidRPr="0079589D">
        <w:t> </w:t>
      </w:r>
      <w:r w:rsidR="00D258FA">
        <w:rPr>
          <w:lang w:val="en-US" w:eastAsia="zh-CN"/>
        </w:rPr>
        <w:t>6.3.2.1.3</w:t>
      </w:r>
      <w:r w:rsidRPr="0079589D">
        <w:t>;</w:t>
      </w:r>
    </w:p>
    <w:p w14:paraId="4AA4B660"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2BF55C37"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7EDF6D90"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val="en-GB" w:eastAsia="zh-CN"/>
        </w:rPr>
        <w:t>27</w:t>
      </w:r>
      <w:r w:rsidRPr="0079589D">
        <w:rPr>
          <w:lang w:eastAsia="ko-KR"/>
        </w:rPr>
        <w:t>]; and</w:t>
      </w:r>
    </w:p>
    <w:p w14:paraId="5C7B275F"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val="en-GB" w:eastAsia="zh-CN"/>
        </w:rPr>
        <w:t>27</w:t>
      </w:r>
      <w:r w:rsidRPr="0079589D">
        <w:rPr>
          <w:lang w:eastAsia="ko-KR"/>
        </w:rPr>
        <w:t>];</w:t>
      </w:r>
    </w:p>
    <w:p w14:paraId="7BA23D4D"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1A16B25A"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585B10">
        <w:t>clause</w:t>
      </w:r>
      <w:r w:rsidRPr="0079589D">
        <w:t> </w:t>
      </w:r>
      <w:r w:rsidR="00D258FA">
        <w:rPr>
          <w:lang w:val="en-US" w:eastAsia="zh-CN"/>
        </w:rPr>
        <w:t>6.3.2.1.1.1</w:t>
      </w:r>
      <w:r w:rsidRPr="0079589D">
        <w:t>;</w:t>
      </w:r>
    </w:p>
    <w:p w14:paraId="73C4F870"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667BE768"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val="en-GB" w:eastAsia="zh-CN"/>
        </w:rPr>
        <w:t>11</w:t>
      </w:r>
      <w:r w:rsidRPr="0079589D">
        <w:t>] set to the value indicated in the Resource-Priority header field of the SIP INVITE request from the MCVideo client; and</w:t>
      </w:r>
    </w:p>
    <w:p w14:paraId="3A697166"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7A30301E"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val="en-GB" w:eastAsia="zh-CN"/>
        </w:rPr>
        <w:t>11</w:t>
      </w:r>
      <w:r w:rsidRPr="0079589D">
        <w:t>].</w:t>
      </w:r>
    </w:p>
    <w:p w14:paraId="25B2D57A" w14:textId="77777777" w:rsidR="007721F6" w:rsidRPr="0079589D" w:rsidRDefault="007721F6" w:rsidP="007721F6">
      <w:r w:rsidRPr="0079589D">
        <w:t>Upon receipt of a SIP 302 (Moved Temporarily) response to the above SIP INVITE request in step 15), the participating MCVideo function:</w:t>
      </w:r>
    </w:p>
    <w:p w14:paraId="58B4766C" w14:textId="77777777" w:rsidR="007721F6" w:rsidRPr="0079589D" w:rsidRDefault="007721F6" w:rsidP="007721F6">
      <w:pPr>
        <w:pStyle w:val="B1"/>
      </w:pPr>
      <w:r w:rsidRPr="0079589D">
        <w:t>1)</w:t>
      </w:r>
      <w:r w:rsidRPr="0079589D">
        <w:tab/>
        <w:t xml:space="preserve">shall generate a SIP INVITE request as specified in </w:t>
      </w:r>
      <w:r w:rsidR="00585B10">
        <w:t>clause</w:t>
      </w:r>
      <w:r w:rsidRPr="0079589D">
        <w:t> </w:t>
      </w:r>
      <w:r w:rsidR="00D258FA">
        <w:rPr>
          <w:lang w:val="en-US" w:eastAsia="zh-CN"/>
        </w:rPr>
        <w:t>6.3.2.1.10</w:t>
      </w:r>
      <w:r w:rsidRPr="0079589D">
        <w:t>;</w:t>
      </w:r>
    </w:p>
    <w:p w14:paraId="1E2FE38E"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585B10">
        <w:t>clause</w:t>
      </w:r>
      <w:r w:rsidRPr="0079589D">
        <w:t> </w:t>
      </w:r>
      <w:r w:rsidR="00D258FA">
        <w:rPr>
          <w:lang w:val="en-US" w:eastAsia="zh-CN"/>
        </w:rPr>
        <w:t>6.3.2.1.1.1</w:t>
      </w:r>
      <w:r w:rsidRPr="0079589D">
        <w:t>; and</w:t>
      </w:r>
    </w:p>
    <w:p w14:paraId="2E397BA7" w14:textId="77777777" w:rsidR="007721F6" w:rsidRPr="0079589D" w:rsidRDefault="007721F6" w:rsidP="007721F6">
      <w:pPr>
        <w:pStyle w:val="B1"/>
      </w:pPr>
      <w:r w:rsidRPr="0079589D">
        <w:t>3)</w:t>
      </w:r>
      <w:r w:rsidRPr="0079589D">
        <w:tab/>
        <w:t>shall forward the SIP INVITE request according to 3GPP TS 24.229 </w:t>
      </w:r>
      <w:r w:rsidR="00C641A3">
        <w:t>[51]</w:t>
      </w:r>
      <w:r w:rsidRPr="0079589D">
        <w:t>.</w:t>
      </w:r>
    </w:p>
    <w:p w14:paraId="6E4990EE" w14:textId="77777777" w:rsidR="007721F6" w:rsidRPr="0079589D" w:rsidRDefault="007721F6" w:rsidP="007721F6">
      <w:r w:rsidRPr="0079589D">
        <w:t>Upon receipt of a SIP 2xx response in response to the above SIP INVITE request in step 15), the participating MCVideo function:</w:t>
      </w:r>
    </w:p>
    <w:p w14:paraId="1749DD72"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585B10">
        <w:rPr>
          <w:lang w:val="en-US"/>
        </w:rPr>
        <w:t>clause</w:t>
      </w:r>
      <w:r>
        <w:rPr>
          <w:lang w:val="en-US"/>
        </w:rPr>
        <w:t> 6.3.2.3.2;</w:t>
      </w:r>
    </w:p>
    <w:p w14:paraId="07C10FF2"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585B10">
        <w:t>clause</w:t>
      </w:r>
      <w:r w:rsidR="007721F6" w:rsidRPr="0079589D">
        <w:t> </w:t>
      </w:r>
      <w:r>
        <w:rPr>
          <w:lang w:val="en-US" w:eastAsia="zh-CN"/>
        </w:rPr>
        <w:t>6.3.2.1.5.2</w:t>
      </w:r>
      <w:r w:rsidR="007721F6" w:rsidRPr="0079589D">
        <w:t>;</w:t>
      </w:r>
    </w:p>
    <w:p w14:paraId="148D6CDE"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585B10">
        <w:t>clause</w:t>
      </w:r>
      <w:r w:rsidR="007721F6" w:rsidRPr="0079589D">
        <w:t> </w:t>
      </w:r>
      <w:r>
        <w:rPr>
          <w:lang w:val="en-US" w:eastAsia="zh-CN"/>
        </w:rPr>
        <w:t>6.3.2.1.2.1</w:t>
      </w:r>
      <w:r w:rsidR="007721F6" w:rsidRPr="0079589D">
        <w:t>;</w:t>
      </w:r>
    </w:p>
    <w:p w14:paraId="10962BBC"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6C188FC7"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0550C640"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06D22998"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585B10">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585B10">
        <w:rPr>
          <w:noProof/>
        </w:rPr>
        <w:t>clause</w:t>
      </w:r>
      <w:r w:rsidR="007721F6" w:rsidRPr="0079589D">
        <w:rPr>
          <w:noProof/>
        </w:rPr>
        <w:t xml:space="preserve">, shall complete the implicit affiliation by performing the procedures of </w:t>
      </w:r>
      <w:r w:rsidR="00585B10">
        <w:rPr>
          <w:noProof/>
        </w:rPr>
        <w:t>clause</w:t>
      </w:r>
      <w:r w:rsidR="007721F6" w:rsidRPr="0079589D">
        <w:rPr>
          <w:noProof/>
        </w:rPr>
        <w:t> </w:t>
      </w:r>
      <w:r>
        <w:rPr>
          <w:lang w:val="en-US" w:eastAsia="zh-CN"/>
        </w:rPr>
        <w:t>8.2.2.2.13</w:t>
      </w:r>
      <w:r w:rsidR="007721F6" w:rsidRPr="0079589D">
        <w:rPr>
          <w:noProof/>
        </w:rPr>
        <w:t>;</w:t>
      </w:r>
    </w:p>
    <w:p w14:paraId="4792635E"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[51]</w:t>
      </w:r>
      <w:r w:rsidR="007721F6" w:rsidRPr="0079589D">
        <w:t>;</w:t>
      </w:r>
    </w:p>
    <w:p w14:paraId="55FADAFF"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val="en-GB" w:eastAsia="zh-CN"/>
        </w:rPr>
        <w:t>5</w:t>
      </w:r>
      <w:r w:rsidR="007721F6" w:rsidRPr="0079589D">
        <w:rPr>
          <w:lang w:eastAsia="ko-KR"/>
        </w:rPr>
        <w:t>]; and</w:t>
      </w:r>
    </w:p>
    <w:p w14:paraId="13B05E47"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val="en-GB" w:eastAsia="zh-CN"/>
        </w:rPr>
        <w:t>23</w:t>
      </w:r>
      <w:r w:rsidR="007721F6" w:rsidRPr="0079589D">
        <w:t>].</w:t>
      </w:r>
    </w:p>
    <w:p w14:paraId="701D8402" w14:textId="77777777" w:rsidR="007721F6" w:rsidRPr="0079589D" w:rsidRDefault="007721F6" w:rsidP="007721F6">
      <w:r w:rsidRPr="0079589D">
        <w:t>Upon receipt of a SIP 4xx, 5xx or 6xx response to the above SIP INVITE request in step 14) the participating MCVideo function:</w:t>
      </w:r>
    </w:p>
    <w:p w14:paraId="375E461A" w14:textId="77777777" w:rsidR="007721F6" w:rsidRPr="0079589D" w:rsidRDefault="007721F6" w:rsidP="007721F6">
      <w:pPr>
        <w:pStyle w:val="B1"/>
      </w:pPr>
      <w:r w:rsidRPr="0079589D">
        <w:t>1)</w:t>
      </w:r>
      <w:r w:rsidRPr="0079589D">
        <w:tab/>
        <w:t>shall generate a SIP response according to 3GPP TS 24.229 [</w:t>
      </w:r>
      <w:r w:rsidR="005530A1" w:rsidRPr="0079589D">
        <w:rPr>
          <w:lang w:val="en-GB" w:eastAsia="zh-CN"/>
        </w:rPr>
        <w:t>11</w:t>
      </w:r>
      <w:r w:rsidRPr="0079589D">
        <w:t>];</w:t>
      </w:r>
    </w:p>
    <w:p w14:paraId="36B41336" w14:textId="77777777" w:rsidR="007721F6" w:rsidRPr="0079589D" w:rsidRDefault="007721F6" w:rsidP="007721F6">
      <w:pPr>
        <w:pStyle w:val="B1"/>
      </w:pPr>
      <w:r w:rsidRPr="0079589D">
        <w:t>2)</w:t>
      </w:r>
      <w:r w:rsidRPr="0079589D">
        <w:tab/>
        <w:t>shall include Warning header field(s) that were received in the incoming SIP response;</w:t>
      </w:r>
    </w:p>
    <w:p w14:paraId="3551C833"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val="en-GB" w:eastAsia="zh-CN"/>
        </w:rPr>
        <w:t>11</w:t>
      </w:r>
      <w:r w:rsidRPr="0079589D">
        <w:t>]; and</w:t>
      </w:r>
    </w:p>
    <w:p w14:paraId="1D7A0E3E" w14:textId="77777777" w:rsidR="007721F6" w:rsidRPr="0079589D" w:rsidRDefault="007721F6" w:rsidP="007721F6">
      <w:pPr>
        <w:pStyle w:val="B1"/>
      </w:pPr>
      <w:r w:rsidRPr="0079589D">
        <w:t>4)</w:t>
      </w:r>
      <w:r w:rsidRPr="0079589D">
        <w:tab/>
        <w:t xml:space="preserve">if the implicit affiliation procedures of </w:t>
      </w:r>
      <w:r w:rsidR="00585B10">
        <w:t>clause</w:t>
      </w:r>
      <w:r w:rsidRPr="0079589D">
        <w:t> </w:t>
      </w:r>
      <w:r w:rsidR="00D258FA">
        <w:rPr>
          <w:lang w:val="en-US" w:eastAsia="zh-CN"/>
        </w:rPr>
        <w:t>8.2.2.2.12</w:t>
      </w:r>
      <w:r w:rsidRPr="0079589D">
        <w:t xml:space="preserve"> were invoked in this procedure, shall perform the procedures of </w:t>
      </w:r>
      <w:r w:rsidR="00585B10">
        <w:t>clause</w:t>
      </w:r>
      <w:r w:rsidRPr="0079589D">
        <w:t> </w:t>
      </w:r>
      <w:r w:rsidR="00D258FA">
        <w:rPr>
          <w:lang w:val="en-US" w:eastAsia="zh-CN"/>
        </w:rPr>
        <w:t>8.2.2.2.14</w:t>
      </w:r>
      <w:r w:rsidRPr="0079589D">
        <w:t>;</w:t>
      </w:r>
    </w:p>
    <w:p w14:paraId="6E811F76" w14:textId="77777777" w:rsidR="007721F6" w:rsidRPr="0079589D" w:rsidRDefault="007721F6" w:rsidP="007721F6">
      <w:pPr>
        <w:pStyle w:val="Heading6"/>
        <w:rPr>
          <w:noProof/>
        </w:rPr>
      </w:pPr>
      <w:bookmarkStart w:id="1331" w:name="_Toc20152556"/>
      <w:bookmarkStart w:id="1332" w:name="_Toc27495221"/>
      <w:bookmarkStart w:id="1333" w:name="_Toc36108689"/>
      <w:bookmarkStart w:id="1334" w:name="_Toc7395847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331"/>
      <w:bookmarkEnd w:id="1332"/>
      <w:bookmarkEnd w:id="1333"/>
      <w:bookmarkEnd w:id="1334"/>
    </w:p>
    <w:p w14:paraId="6AA0E1E2" w14:textId="77777777" w:rsidR="007721F6" w:rsidRPr="0079589D" w:rsidRDefault="007721F6" w:rsidP="007721F6">
      <w:r w:rsidRPr="0079589D">
        <w:t xml:space="preserve">This </w:t>
      </w:r>
      <w:r w:rsidR="00585B10">
        <w:t>clause</w:t>
      </w:r>
      <w:r w:rsidRPr="0079589D">
        <w:t xml:space="preserve"> covers on-demand session.</w:t>
      </w:r>
    </w:p>
    <w:p w14:paraId="39068A39"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AF16E7E"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skip the rest of the steps;</w:t>
      </w:r>
    </w:p>
    <w:p w14:paraId="2B28C40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55F5C5E4"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0B5AB3F"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585B10">
        <w:t>clause</w:t>
      </w:r>
      <w:r w:rsidRPr="0079589D">
        <w:t> </w:t>
      </w:r>
      <w:r w:rsidR="00D258FA">
        <w:rPr>
          <w:lang w:val="en-US" w:eastAsia="zh-CN"/>
        </w:rPr>
        <w:t>6.3.2.1.9</w:t>
      </w:r>
      <w:r w:rsidRPr="0079589D">
        <w:t>;</w:t>
      </w:r>
    </w:p>
    <w:p w14:paraId="64776D8C"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585B10">
        <w:t>clause</w:t>
      </w:r>
      <w:r w:rsidRPr="0079589D">
        <w:t> </w:t>
      </w:r>
      <w:r w:rsidR="00D258FA">
        <w:rPr>
          <w:lang w:val="en-US" w:eastAsia="zh-CN"/>
        </w:rPr>
        <w:t>6.3.2.1.1</w:t>
      </w:r>
      <w:r w:rsidRPr="0079589D">
        <w:t>;</w:t>
      </w:r>
    </w:p>
    <w:p w14:paraId="54B26FA5"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5C71FA56" w14:textId="77777777" w:rsidR="007721F6" w:rsidRPr="0079589D" w:rsidRDefault="007721F6" w:rsidP="007721F6">
      <w:pPr>
        <w:pStyle w:val="NO"/>
      </w:pPr>
      <w:r w:rsidRPr="0079589D">
        <w:t>NOTE 3: The controlling MCVideo function will determine the validity of the Resource-Priority header field.</w:t>
      </w:r>
    </w:p>
    <w:p w14:paraId="1B9D9694"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val="en-GB" w:eastAsia="zh-CN"/>
        </w:rPr>
        <w:t>11</w:t>
      </w:r>
      <w:r w:rsidR="007721F6" w:rsidRPr="0079589D">
        <w:t>].</w:t>
      </w:r>
    </w:p>
    <w:p w14:paraId="07A65D5F" w14:textId="77777777" w:rsidR="007721F6" w:rsidRPr="0079589D" w:rsidRDefault="007721F6" w:rsidP="007721F6">
      <w:r w:rsidRPr="0079589D">
        <w:t>Upon receipt of a SIP 2xx response to the above SIP re-INVITE request in step 7) the participating MCVideo function:</w:t>
      </w:r>
    </w:p>
    <w:p w14:paraId="1458C26E" w14:textId="77777777" w:rsidR="007721F6" w:rsidRPr="0079589D" w:rsidRDefault="007721F6" w:rsidP="007721F6">
      <w:pPr>
        <w:pStyle w:val="B1"/>
      </w:pPr>
      <w:r w:rsidRPr="0079589D">
        <w:t>1)</w:t>
      </w:r>
      <w:r w:rsidRPr="0079589D">
        <w:tab/>
        <w:t xml:space="preserve">shall generate a SIP 200 (OK) response as specified in the </w:t>
      </w:r>
      <w:r w:rsidR="00585B10">
        <w:t>clause</w:t>
      </w:r>
      <w:r w:rsidRPr="0079589D">
        <w:t> </w:t>
      </w:r>
      <w:r w:rsidR="00D258FA">
        <w:rPr>
          <w:lang w:val="en-US" w:eastAsia="zh-CN"/>
        </w:rPr>
        <w:t>6.3.2.1.5.2</w:t>
      </w:r>
      <w:r w:rsidRPr="0079589D">
        <w:t>;</w:t>
      </w:r>
    </w:p>
    <w:p w14:paraId="2C27C34A" w14:textId="77777777" w:rsidR="007721F6" w:rsidRPr="0079589D" w:rsidRDefault="007721F6" w:rsidP="007721F6">
      <w:pPr>
        <w:pStyle w:val="B1"/>
      </w:pPr>
      <w:r w:rsidRPr="0079589D">
        <w:t>2)</w:t>
      </w:r>
      <w:r w:rsidRPr="0079589D">
        <w:tab/>
        <w:t xml:space="preserve">shall include in the SIP 200 (OK) response an SDP answer as specified in the </w:t>
      </w:r>
      <w:r w:rsidR="00585B10">
        <w:t>clause</w:t>
      </w:r>
      <w:r w:rsidRPr="0079589D">
        <w:t> </w:t>
      </w:r>
      <w:r w:rsidR="00D258FA">
        <w:rPr>
          <w:lang w:val="en-US" w:eastAsia="zh-CN"/>
        </w:rPr>
        <w:t>6.3.2.1.2.1</w:t>
      </w:r>
      <w:r w:rsidRPr="0079589D">
        <w:t>;</w:t>
      </w:r>
    </w:p>
    <w:p w14:paraId="0C7BB2BF"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0084FA18"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087B20BF"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val="en-GB" w:eastAsia="zh-CN"/>
        </w:rPr>
        <w:t>11</w:t>
      </w:r>
      <w:r w:rsidRPr="0079589D">
        <w:t>]; and</w:t>
      </w:r>
    </w:p>
    <w:p w14:paraId="76A3F170"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val="en-GB" w:eastAsia="zh-CN"/>
        </w:rPr>
        <w:t>5</w:t>
      </w:r>
      <w:r w:rsidRPr="0079589D">
        <w:t>].</w:t>
      </w:r>
    </w:p>
    <w:p w14:paraId="0A7247EB" w14:textId="77777777" w:rsidR="007721F6" w:rsidRPr="0079589D" w:rsidRDefault="007721F6" w:rsidP="007721F6">
      <w:r w:rsidRPr="0079589D">
        <w:t>Upon receipt of a SIP 403 (Forbidden) response to the above SIP INVITE request in step 7) the participating MCVideo function:</w:t>
      </w:r>
    </w:p>
    <w:p w14:paraId="5D3DC5BB"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val="en-GB" w:eastAsia="zh-CN"/>
        </w:rPr>
        <w:t>11</w:t>
      </w:r>
      <w:r w:rsidRPr="0079589D">
        <w:rPr>
          <w:rFonts w:eastAsia="Gulim"/>
        </w:rPr>
        <w:t>];</w:t>
      </w:r>
    </w:p>
    <w:p w14:paraId="25D77C17"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56C03A12"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780BBD4"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val="en-GB" w:eastAsia="zh-CN"/>
        </w:rPr>
        <w:t>11</w:t>
      </w:r>
      <w:r w:rsidRPr="0079589D">
        <w:rPr>
          <w:rFonts w:eastAsia="Gulim"/>
        </w:rPr>
        <w:t>]; and</w:t>
      </w:r>
    </w:p>
    <w:p w14:paraId="10B26E17"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val="en-GB" w:eastAsia="zh-CN"/>
        </w:rPr>
        <w:t>5</w:t>
      </w:r>
      <w:r w:rsidRPr="0079589D">
        <w:rPr>
          <w:rFonts w:eastAsia="Gulim"/>
        </w:rPr>
        <w:t>].</w:t>
      </w:r>
    </w:p>
    <w:p w14:paraId="28361311" w14:textId="77777777" w:rsidR="007721F6" w:rsidRPr="0079589D" w:rsidRDefault="007721F6" w:rsidP="007721F6">
      <w:pPr>
        <w:pStyle w:val="Heading5"/>
        <w:rPr>
          <w:rFonts w:eastAsia="Malgun Gothic"/>
        </w:rPr>
      </w:pPr>
      <w:bookmarkStart w:id="1335" w:name="_Toc20152557"/>
      <w:bookmarkStart w:id="1336" w:name="_Toc27495222"/>
      <w:bookmarkStart w:id="1337" w:name="_Toc36108690"/>
      <w:bookmarkStart w:id="1338" w:name="_Toc7395847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335"/>
      <w:bookmarkEnd w:id="1336"/>
      <w:bookmarkEnd w:id="1337"/>
      <w:bookmarkEnd w:id="1338"/>
    </w:p>
    <w:p w14:paraId="3D863B2F" w14:textId="77777777" w:rsidR="007721F6" w:rsidRPr="0079589D" w:rsidRDefault="007721F6" w:rsidP="007721F6">
      <w:r w:rsidRPr="0079589D">
        <w:t xml:space="preserve">In the procedures in this </w:t>
      </w:r>
      <w:r w:rsidR="00585B10">
        <w:t>clause</w:t>
      </w:r>
      <w:r w:rsidRPr="0079589D">
        <w:t xml:space="preserve">: </w:t>
      </w:r>
    </w:p>
    <w:p w14:paraId="619942E7"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FA88709"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0F514C6C" w14:textId="77777777" w:rsidR="007721F6" w:rsidRPr="0079589D" w:rsidRDefault="007721F6" w:rsidP="007721F6">
      <w:pPr>
        <w:pStyle w:val="NO"/>
      </w:pPr>
      <w:r w:rsidRPr="0079589D">
        <w:t>NOTE 1:</w:t>
      </w:r>
      <w:r w:rsidRPr="0079589D">
        <w:tab/>
        <w:t xml:space="preserve">This </w:t>
      </w:r>
      <w:r w:rsidR="00585B10">
        <w:t>clause</w:t>
      </w:r>
      <w:r w:rsidRPr="0079589D">
        <w:t xml:space="preserve"> covers on-demand session.</w:t>
      </w:r>
    </w:p>
    <w:p w14:paraId="3CED9125"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00E5FDF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shall not continue with the rest of the steps;</w:t>
      </w:r>
    </w:p>
    <w:p w14:paraId="124D28E1"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585B10">
        <w:t>clause</w:t>
      </w:r>
      <w:r w:rsidRPr="0079589D">
        <w:t> </w:t>
      </w:r>
      <w:r w:rsidR="00D258FA">
        <w:rPr>
          <w:lang w:val="en-US" w:eastAsia="zh-CN"/>
        </w:rPr>
        <w:t>6.3.2.1.8.1</w:t>
      </w:r>
      <w:r w:rsidRPr="0079589D">
        <w:t>, the participating MCVideo function can according to local policy choose to accept the request.</w:t>
      </w:r>
    </w:p>
    <w:p w14:paraId="3525F70A"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585B10">
        <w:t>clause</w:t>
      </w:r>
      <w:r w:rsidRPr="0079589D">
        <w:t> </w:t>
      </w:r>
      <w:r w:rsidR="00D258FA">
        <w:rPr>
          <w:lang w:val="en-US" w:eastAsia="zh-CN"/>
        </w:rPr>
        <w:t>4.4</w:t>
      </w:r>
      <w:r w:rsidRPr="0079589D">
        <w:t>, and shall not continue with the rest of the steps;</w:t>
      </w:r>
    </w:p>
    <w:p w14:paraId="0C82FB90"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585B10">
        <w:rPr>
          <w:lang w:eastAsia="ko-KR"/>
        </w:rPr>
        <w:t>clause</w:t>
      </w:r>
      <w:r w:rsidRPr="0079589D">
        <w:rPr>
          <w:lang w:eastAsia="ko-KR"/>
        </w:rPr>
        <w:t> </w:t>
      </w:r>
      <w:r w:rsidR="00D258FA">
        <w:rPr>
          <w:lang w:val="en-US" w:eastAsia="zh-CN"/>
        </w:rPr>
        <w:t>7.3.3</w:t>
      </w:r>
      <w:r w:rsidRPr="0079589D">
        <w:rPr>
          <w:lang w:eastAsia="ko-KR"/>
        </w:rPr>
        <w:t xml:space="preserve"> or </w:t>
      </w:r>
      <w:r w:rsidR="00585B10">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585B10">
        <w:t>clause</w:t>
      </w:r>
      <w:r w:rsidRPr="0079589D">
        <w:t> </w:t>
      </w:r>
      <w:r w:rsidR="00D258FA">
        <w:rPr>
          <w:lang w:val="en-US" w:eastAsia="zh-CN"/>
        </w:rPr>
        <w:t>4.4</w:t>
      </w:r>
      <w:r w:rsidRPr="0079589D">
        <w:t>, and shall not continue with the rest of the steps;</w:t>
      </w:r>
    </w:p>
    <w:p w14:paraId="17F972A2"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57AF6C3B"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7FD7FE8A"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585B10">
        <w:rPr>
          <w:lang w:val="en-US"/>
        </w:rPr>
        <w:t>clause</w:t>
      </w:r>
      <w:r w:rsidRPr="0079589D">
        <w:rPr>
          <w:lang w:val="en-US"/>
        </w:rPr>
        <w:t> </w:t>
      </w:r>
      <w:r w:rsidR="00D258FA">
        <w:rPr>
          <w:lang w:val="en-US" w:eastAsia="zh-CN"/>
        </w:rPr>
        <w:t>6.3.2.3.2</w:t>
      </w:r>
      <w:r w:rsidRPr="0079589D">
        <w:rPr>
          <w:lang w:val="en-US"/>
        </w:rPr>
        <w:t>;</w:t>
      </w:r>
    </w:p>
    <w:p w14:paraId="1C4CFA42"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585B10">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585B10">
        <w:rPr>
          <w:lang w:eastAsia="ko-KR"/>
        </w:rPr>
        <w:t>clause</w:t>
      </w:r>
      <w:r w:rsidRPr="0079589D">
        <w:rPr>
          <w:lang w:eastAsia="ko-KR"/>
        </w:rPr>
        <w:t> </w:t>
      </w:r>
      <w:r w:rsidR="00D258FA">
        <w:rPr>
          <w:lang w:val="en-US" w:eastAsia="zh-CN"/>
        </w:rPr>
        <w:t>7.3.3</w:t>
      </w:r>
      <w:r w:rsidRPr="0079589D">
        <w:rPr>
          <w:lang w:eastAsia="ko-KR"/>
        </w:rPr>
        <w:t xml:space="preserve"> or </w:t>
      </w:r>
      <w:r w:rsidR="00585B10">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50296ED9"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585B10">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585B10">
        <w:rPr>
          <w:lang w:eastAsia="ko-KR"/>
        </w:rPr>
        <w:t>clause</w:t>
      </w:r>
      <w:r w:rsidRPr="0079589D">
        <w:rPr>
          <w:lang w:eastAsia="ko-KR"/>
        </w:rPr>
        <w:t> </w:t>
      </w:r>
      <w:r w:rsidR="00D258FA">
        <w:rPr>
          <w:lang w:val="en-US" w:eastAsia="zh-CN"/>
        </w:rPr>
        <w:t>7.3.3</w:t>
      </w:r>
      <w:r w:rsidRPr="0079589D">
        <w:rPr>
          <w:lang w:eastAsia="ko-KR"/>
        </w:rPr>
        <w:t xml:space="preserve"> or </w:t>
      </w:r>
      <w:r w:rsidR="00585B10">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608E4F80" w14:textId="77777777" w:rsidR="007721F6" w:rsidRPr="0079589D" w:rsidRDefault="007721F6" w:rsidP="007721F6">
      <w:pPr>
        <w:pStyle w:val="Heading5"/>
        <w:rPr>
          <w:lang w:eastAsia="ko-KR"/>
        </w:rPr>
      </w:pPr>
      <w:bookmarkStart w:id="1339" w:name="14f4399e2adfb55a__Toc427695838"/>
      <w:bookmarkStart w:id="1340" w:name="14f4399e2adfb55a__Toc427696238"/>
      <w:bookmarkStart w:id="1341" w:name="14f4399e2adfb55a__Toc427696637"/>
      <w:bookmarkStart w:id="1342" w:name="14f4399e2adfb55a__Toc427698239"/>
      <w:bookmarkStart w:id="1343" w:name="14f4399e2adfb55a__Toc427695839"/>
      <w:bookmarkStart w:id="1344" w:name="14f4399e2adfb55a__Toc427696239"/>
      <w:bookmarkStart w:id="1345" w:name="14f4399e2adfb55a__Toc427696638"/>
      <w:bookmarkStart w:id="1346" w:name="14f4399e2adfb55a__Toc427698240"/>
      <w:bookmarkStart w:id="1347" w:name="14f4399e2adfb55a__Toc427695840"/>
      <w:bookmarkStart w:id="1348" w:name="14f4399e2adfb55a__Toc427696240"/>
      <w:bookmarkStart w:id="1349" w:name="14f4399e2adfb55a__Toc427696639"/>
      <w:bookmarkStart w:id="1350" w:name="14f4399e2adfb55a__Toc427698241"/>
      <w:bookmarkStart w:id="1351" w:name="14f4399e2adfb55a__Toc427695841"/>
      <w:bookmarkStart w:id="1352" w:name="14f4399e2adfb55a__Toc427696241"/>
      <w:bookmarkStart w:id="1353" w:name="14f4399e2adfb55a__Toc427696640"/>
      <w:bookmarkStart w:id="1354" w:name="14f4399e2adfb55a__Toc427698242"/>
      <w:bookmarkStart w:id="1355" w:name="14f4399e2adfb55a__Toc427698800"/>
      <w:bookmarkStart w:id="1356" w:name="_Toc20152558"/>
      <w:bookmarkStart w:id="1357" w:name="_Toc27495223"/>
      <w:bookmarkStart w:id="1358" w:name="_Toc36108691"/>
      <w:bookmarkStart w:id="1359" w:name="_Toc73958474"/>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355"/>
      <w:r w:rsidRPr="0079589D">
        <w:rPr>
          <w:lang w:eastAsia="ko-KR"/>
        </w:rPr>
        <w:t xml:space="preserve"> at the originating participating MCVideo function</w:t>
      </w:r>
      <w:bookmarkEnd w:id="1356"/>
      <w:bookmarkEnd w:id="1357"/>
      <w:bookmarkEnd w:id="1358"/>
      <w:bookmarkEnd w:id="1359"/>
    </w:p>
    <w:p w14:paraId="4E8CC514" w14:textId="77777777" w:rsidR="007721F6" w:rsidRPr="0079589D" w:rsidRDefault="007721F6" w:rsidP="007721F6">
      <w:pPr>
        <w:pStyle w:val="Heading6"/>
        <w:rPr>
          <w:lang w:eastAsia="ko-KR"/>
        </w:rPr>
      </w:pPr>
      <w:bookmarkStart w:id="1360" w:name="_Toc20152559"/>
      <w:bookmarkStart w:id="1361" w:name="_Toc27495224"/>
      <w:bookmarkStart w:id="1362" w:name="_Toc36108692"/>
      <w:bookmarkStart w:id="1363" w:name="_Toc7395847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360"/>
      <w:bookmarkEnd w:id="1361"/>
      <w:bookmarkEnd w:id="1362"/>
      <w:bookmarkEnd w:id="1363"/>
    </w:p>
    <w:p w14:paraId="0971797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585B10">
        <w:rPr>
          <w:lang w:eastAsia="ko-KR"/>
        </w:rPr>
        <w:t>clause</w:t>
      </w:r>
      <w:r w:rsidRPr="0079589D">
        <w:rPr>
          <w:lang w:eastAsia="ko-KR"/>
        </w:rPr>
        <w:t> </w:t>
      </w:r>
      <w:r w:rsidR="00D258FA">
        <w:rPr>
          <w:lang w:eastAsia="zh-CN"/>
        </w:rPr>
        <w:t>6.3.2.1.6</w:t>
      </w:r>
      <w:r w:rsidRPr="0079589D">
        <w:rPr>
          <w:lang w:eastAsia="ko-KR"/>
        </w:rPr>
        <w:t>.</w:t>
      </w:r>
    </w:p>
    <w:p w14:paraId="614DA4F8" w14:textId="77777777" w:rsidR="007721F6" w:rsidRPr="0079589D" w:rsidRDefault="007721F6" w:rsidP="007721F6">
      <w:pPr>
        <w:pStyle w:val="Heading5"/>
        <w:rPr>
          <w:lang w:eastAsia="ko-KR"/>
        </w:rPr>
      </w:pPr>
      <w:bookmarkStart w:id="1364" w:name="_Toc20152560"/>
      <w:bookmarkStart w:id="1365" w:name="_Toc27495225"/>
      <w:bookmarkStart w:id="1366" w:name="_Toc36108693"/>
      <w:bookmarkStart w:id="1367" w:name="_Toc7395847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364"/>
      <w:bookmarkEnd w:id="1365"/>
      <w:bookmarkEnd w:id="1366"/>
      <w:bookmarkEnd w:id="1367"/>
    </w:p>
    <w:p w14:paraId="7ABE96A8" w14:textId="77777777" w:rsidR="007721F6" w:rsidRPr="0079589D" w:rsidRDefault="007721F6" w:rsidP="007721F6">
      <w:pPr>
        <w:pStyle w:val="Heading6"/>
        <w:rPr>
          <w:lang w:eastAsia="ko-KR"/>
        </w:rPr>
      </w:pPr>
      <w:bookmarkStart w:id="1368" w:name="_Toc20152561"/>
      <w:bookmarkStart w:id="1369" w:name="_Toc27495226"/>
      <w:bookmarkStart w:id="1370" w:name="_Toc36108694"/>
      <w:bookmarkStart w:id="1371" w:name="_Toc7395847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368"/>
      <w:bookmarkEnd w:id="1369"/>
      <w:bookmarkEnd w:id="1370"/>
      <w:bookmarkEnd w:id="1371"/>
    </w:p>
    <w:p w14:paraId="7CA69FB1"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585B10">
        <w:rPr>
          <w:lang w:eastAsia="ko-KR"/>
        </w:rPr>
        <w:t>clause</w:t>
      </w:r>
      <w:r w:rsidRPr="0079589D">
        <w:rPr>
          <w:lang w:eastAsia="ko-KR"/>
        </w:rPr>
        <w:t> </w:t>
      </w:r>
      <w:r w:rsidR="00D258FA">
        <w:rPr>
          <w:lang w:eastAsia="zh-CN"/>
        </w:rPr>
        <w:t>6.3.2.2.8.1</w:t>
      </w:r>
      <w:r w:rsidRPr="0079589D">
        <w:rPr>
          <w:lang w:eastAsia="ko-KR"/>
        </w:rPr>
        <w:t>.</w:t>
      </w:r>
    </w:p>
    <w:p w14:paraId="1F494276" w14:textId="77777777" w:rsidR="007721F6" w:rsidRPr="0079589D" w:rsidRDefault="007721F6" w:rsidP="007721F6">
      <w:pPr>
        <w:pStyle w:val="Heading5"/>
        <w:rPr>
          <w:rFonts w:eastAsia="Malgun Gothic"/>
        </w:rPr>
      </w:pPr>
      <w:bookmarkStart w:id="1372" w:name="14f4399e2adfb55a__Toc427698801"/>
      <w:bookmarkStart w:id="1373" w:name="_Toc20152562"/>
      <w:bookmarkStart w:id="1374" w:name="_Toc27495227"/>
      <w:bookmarkStart w:id="1375" w:name="_Toc36108695"/>
      <w:bookmarkStart w:id="1376" w:name="_Toc7395847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372"/>
      <w:r w:rsidRPr="0079589D">
        <w:rPr>
          <w:lang w:eastAsia="ko-KR"/>
        </w:rPr>
        <w:t>Re-join procedures</w:t>
      </w:r>
      <w:bookmarkEnd w:id="1373"/>
      <w:bookmarkEnd w:id="1374"/>
      <w:bookmarkEnd w:id="1375"/>
      <w:bookmarkEnd w:id="1376"/>
    </w:p>
    <w:p w14:paraId="588777C4" w14:textId="77777777" w:rsidR="007721F6" w:rsidRPr="0079589D" w:rsidRDefault="007721F6" w:rsidP="007721F6">
      <w:pPr>
        <w:pStyle w:val="Heading6"/>
      </w:pPr>
      <w:bookmarkStart w:id="1377" w:name="_Toc20152563"/>
      <w:bookmarkStart w:id="1378" w:name="_Toc27495228"/>
      <w:bookmarkStart w:id="1379" w:name="_Toc36108696"/>
      <w:bookmarkStart w:id="1380" w:name="_Toc73958479"/>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377"/>
      <w:bookmarkEnd w:id="1378"/>
      <w:bookmarkEnd w:id="1379"/>
      <w:bookmarkEnd w:id="1380"/>
    </w:p>
    <w:p w14:paraId="600A7E4E"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585B10">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585B10">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0D9C69F4" w14:textId="77777777" w:rsidR="007721F6" w:rsidRPr="0079589D" w:rsidRDefault="007721F6" w:rsidP="007721F6">
      <w:pPr>
        <w:pStyle w:val="Heading5"/>
        <w:rPr>
          <w:noProof/>
        </w:rPr>
      </w:pPr>
      <w:bookmarkStart w:id="1381" w:name="_Toc20152564"/>
      <w:bookmarkStart w:id="1382" w:name="_Toc27495229"/>
      <w:bookmarkStart w:id="1383" w:name="_Toc36108697"/>
      <w:bookmarkStart w:id="1384" w:name="_Toc7395848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381"/>
      <w:bookmarkEnd w:id="1382"/>
      <w:bookmarkEnd w:id="1383"/>
      <w:bookmarkEnd w:id="1384"/>
    </w:p>
    <w:p w14:paraId="44997388" w14:textId="77777777" w:rsidR="007721F6" w:rsidRPr="0079589D" w:rsidRDefault="007721F6" w:rsidP="007721F6">
      <w:r w:rsidRPr="0079589D">
        <w:rPr>
          <w:lang w:eastAsia="ko-KR"/>
        </w:rPr>
        <w:t xml:space="preserve">In the procedures in this </w:t>
      </w:r>
      <w:r w:rsidR="00585B10">
        <w:rPr>
          <w:lang w:eastAsia="ko-KR"/>
        </w:rPr>
        <w:t>clause</w:t>
      </w:r>
      <w:r w:rsidRPr="0079589D">
        <w:rPr>
          <w:lang w:eastAsia="ko-KR"/>
        </w:rPr>
        <w:t>:</w:t>
      </w:r>
    </w:p>
    <w:p w14:paraId="4DF20398"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5880BA3B"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5D75455E"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6F3227A"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val="en-GB" w:eastAsia="zh-CN"/>
        </w:rPr>
        <w:t>11</w:t>
      </w:r>
      <w:r w:rsidRPr="0079589D">
        <w:t>]</w:t>
      </w:r>
      <w:r w:rsidRPr="0079589D">
        <w:rPr>
          <w:lang w:val="en-US"/>
        </w:rPr>
        <w:t>;</w:t>
      </w:r>
    </w:p>
    <w:p w14:paraId="687EA1C5" w14:textId="77777777" w:rsidR="007721F6" w:rsidRPr="0079589D" w:rsidRDefault="007721F6" w:rsidP="007721F6">
      <w:pPr>
        <w:pStyle w:val="B1"/>
      </w:pPr>
      <w:r w:rsidRPr="0079589D">
        <w:t>2)</w:t>
      </w:r>
      <w:r w:rsidRPr="0079589D">
        <w:tab/>
        <w:t xml:space="preserve">shall generate an outgoing SIP re-INVITE request as specified in </w:t>
      </w:r>
      <w:r w:rsidR="00585B10">
        <w:t>clause</w:t>
      </w:r>
      <w:r w:rsidRPr="0079589D">
        <w:t> </w:t>
      </w:r>
      <w:r w:rsidR="00D258FA">
        <w:rPr>
          <w:lang w:val="en-US" w:eastAsia="zh-CN"/>
        </w:rPr>
        <w:t>6.3.2.2.10</w:t>
      </w:r>
      <w:r w:rsidRPr="0079589D">
        <w:t>;</w:t>
      </w:r>
    </w:p>
    <w:p w14:paraId="5D1101B8"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585B10">
        <w:rPr>
          <w:lang w:eastAsia="ko-KR"/>
        </w:rPr>
        <w:t>clause</w:t>
      </w:r>
      <w:r w:rsidRPr="0079589D">
        <w:rPr>
          <w:lang w:eastAsia="ko-KR"/>
        </w:rPr>
        <w:t> </w:t>
      </w:r>
      <w:r w:rsidR="00D258FA">
        <w:rPr>
          <w:lang w:val="en-US" w:eastAsia="zh-CN"/>
        </w:rPr>
        <w:t>6.3.2.2.1</w:t>
      </w:r>
      <w:r w:rsidRPr="0079589D">
        <w:rPr>
          <w:lang w:eastAsia="ko-KR"/>
        </w:rPr>
        <w:t>; and</w:t>
      </w:r>
    </w:p>
    <w:p w14:paraId="707BD30C"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val="en-GB" w:eastAsia="zh-CN"/>
        </w:rPr>
        <w:t>11</w:t>
      </w:r>
      <w:r w:rsidRPr="0079589D">
        <w:t>].</w:t>
      </w:r>
    </w:p>
    <w:p w14:paraId="595C6014" w14:textId="77777777" w:rsidR="007721F6" w:rsidRPr="0079589D" w:rsidRDefault="007721F6" w:rsidP="007721F6">
      <w:r w:rsidRPr="0079589D">
        <w:t>Upon receiving a SIP 200 (OK) response to the above SIP re-INVITE request sent to the MCVideo client, the participating MCVideo function:</w:t>
      </w:r>
    </w:p>
    <w:p w14:paraId="47DECEAF"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585B10">
        <w:t>clause</w:t>
      </w:r>
      <w:r w:rsidRPr="0079589D">
        <w:t> </w:t>
      </w:r>
      <w:r w:rsidR="00D258FA">
        <w:rPr>
          <w:lang w:val="en-US" w:eastAsia="zh-CN"/>
        </w:rPr>
        <w:t>6.3.2.2.4.2</w:t>
      </w:r>
      <w:r w:rsidRPr="0079589D">
        <w:t>;</w:t>
      </w:r>
    </w:p>
    <w:p w14:paraId="49ABED3C"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585B10">
        <w:t>clause</w:t>
      </w:r>
      <w:r w:rsidRPr="0079589D">
        <w:t> </w:t>
      </w:r>
      <w:r w:rsidR="00D258FA">
        <w:rPr>
          <w:lang w:val="en-US" w:eastAsia="zh-CN"/>
        </w:rPr>
        <w:t>6.3.2.2.2.1</w:t>
      </w:r>
      <w:r w:rsidRPr="0079589D">
        <w:t>;</w:t>
      </w:r>
    </w:p>
    <w:p w14:paraId="63B8F295"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val="en-GB" w:eastAsia="zh-CN"/>
        </w:rPr>
        <w:t>5</w:t>
      </w:r>
      <w:r w:rsidRPr="0079589D">
        <w:t>]; and</w:t>
      </w:r>
    </w:p>
    <w:p w14:paraId="493F2B86" w14:textId="77777777" w:rsidR="00727EDE" w:rsidRPr="0079589D" w:rsidRDefault="007721F6" w:rsidP="007721F6">
      <w:pPr>
        <w:pStyle w:val="B1"/>
        <w:rPr>
          <w:lang w:val="en-GB"/>
        </w:rPr>
      </w:pPr>
      <w:r w:rsidRPr="0079589D">
        <w:t>4)</w:t>
      </w:r>
      <w:r w:rsidRPr="0079589D">
        <w:tab/>
        <w:t>shall forward the SIP 200 (OK) response according to 3GPP TS 24.229 [</w:t>
      </w:r>
      <w:r w:rsidR="005530A1" w:rsidRPr="0079589D">
        <w:rPr>
          <w:lang w:val="en-GB" w:eastAsia="zh-CN"/>
        </w:rPr>
        <w:t>11</w:t>
      </w:r>
      <w:r w:rsidRPr="0079589D">
        <w:t>].</w:t>
      </w:r>
    </w:p>
    <w:p w14:paraId="17759504" w14:textId="77777777" w:rsidR="005530A1" w:rsidRPr="0079589D" w:rsidRDefault="005530A1" w:rsidP="005530A1">
      <w:pPr>
        <w:pStyle w:val="Heading4"/>
        <w:rPr>
          <w:rFonts w:hint="eastAsia"/>
          <w:lang w:eastAsia="zh-CN"/>
        </w:rPr>
      </w:pPr>
      <w:bookmarkStart w:id="1385" w:name="_Toc20152565"/>
      <w:bookmarkStart w:id="1386" w:name="_Toc27495230"/>
      <w:bookmarkStart w:id="1387" w:name="_Toc36108698"/>
      <w:bookmarkStart w:id="1388" w:name="_Toc73958481"/>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385"/>
      <w:bookmarkEnd w:id="1386"/>
      <w:bookmarkEnd w:id="1387"/>
      <w:bookmarkEnd w:id="1388"/>
    </w:p>
    <w:p w14:paraId="14E26C0F" w14:textId="77777777" w:rsidR="005530A1" w:rsidRPr="0079589D" w:rsidRDefault="005530A1" w:rsidP="005530A1">
      <w:pPr>
        <w:pStyle w:val="Heading5"/>
        <w:rPr>
          <w:noProof/>
        </w:rPr>
      </w:pPr>
      <w:bookmarkStart w:id="1389" w:name="_Toc20152566"/>
      <w:bookmarkStart w:id="1390" w:name="_Toc27495231"/>
      <w:bookmarkStart w:id="1391" w:name="_Toc36108699"/>
      <w:bookmarkStart w:id="1392" w:name="_Toc7395848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389"/>
      <w:bookmarkEnd w:id="1390"/>
      <w:bookmarkEnd w:id="1391"/>
      <w:bookmarkEnd w:id="1392"/>
    </w:p>
    <w:p w14:paraId="4D58385E" w14:textId="77777777" w:rsidR="005530A1" w:rsidRPr="0079589D" w:rsidRDefault="005530A1" w:rsidP="005530A1">
      <w:pPr>
        <w:pStyle w:val="Heading6"/>
      </w:pPr>
      <w:bookmarkStart w:id="1393" w:name="_Toc20152567"/>
      <w:bookmarkStart w:id="1394" w:name="_Toc27495232"/>
      <w:bookmarkStart w:id="1395" w:name="_Toc36108700"/>
      <w:bookmarkStart w:id="1396" w:name="_Toc7395848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393"/>
      <w:bookmarkEnd w:id="1394"/>
      <w:bookmarkEnd w:id="1395"/>
      <w:bookmarkEnd w:id="1396"/>
    </w:p>
    <w:p w14:paraId="4C773B79" w14:textId="77777777" w:rsidR="005530A1" w:rsidRPr="0079589D" w:rsidRDefault="005530A1" w:rsidP="005530A1">
      <w:r w:rsidRPr="0079589D">
        <w:t xml:space="preserve">This </w:t>
      </w:r>
      <w:r w:rsidR="00585B10">
        <w:t>clause</w:t>
      </w:r>
      <w:r w:rsidRPr="0079589D">
        <w:t xml:space="preserve"> describes the procedures for inviting an MCVideo user to an MCVideo session. The procedure is initiated by the controlling MCVideo function as the result of an action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585B10">
        <w:t>clause</w:t>
      </w:r>
      <w:r w:rsidRPr="0079589D">
        <w:t>.</w:t>
      </w:r>
    </w:p>
    <w:p w14:paraId="15317C2F" w14:textId="77777777" w:rsidR="005530A1" w:rsidRPr="0079589D" w:rsidRDefault="005530A1" w:rsidP="005530A1">
      <w:r w:rsidRPr="0079589D">
        <w:t>The controlling MCVideo function:</w:t>
      </w:r>
    </w:p>
    <w:p w14:paraId="2675C7C8" w14:textId="77777777" w:rsidR="005530A1" w:rsidRPr="0079589D" w:rsidRDefault="005530A1" w:rsidP="005530A1">
      <w:pPr>
        <w:pStyle w:val="B1"/>
      </w:pPr>
      <w:r w:rsidRPr="0079589D">
        <w:t>1)</w:t>
      </w:r>
      <w:r w:rsidRPr="0079589D">
        <w:tab/>
        <w:t xml:space="preserve">shall generate a SIP INVITE request as specified in </w:t>
      </w:r>
      <w:r w:rsidR="00585B10">
        <w:t>clause</w:t>
      </w:r>
      <w:r w:rsidRPr="0079589D">
        <w:t> </w:t>
      </w:r>
      <w:r w:rsidR="00D258FA">
        <w:rPr>
          <w:lang w:val="en-US" w:eastAsia="zh-CN"/>
        </w:rPr>
        <w:t>6.3.3.1.2</w:t>
      </w:r>
      <w:r w:rsidRPr="0079589D">
        <w:t>;</w:t>
      </w:r>
    </w:p>
    <w:p w14:paraId="0F7DF9AF"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EE060A0"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30E7C0DA"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45DE463C"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7B3939D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5D6E0430" w14:textId="77777777" w:rsidR="005530A1" w:rsidRPr="0079589D" w:rsidRDefault="005530A1" w:rsidP="005530A1">
      <w:pPr>
        <w:pStyle w:val="B2"/>
      </w:pPr>
      <w:r w:rsidRPr="0079589D">
        <w:t>a)</w:t>
      </w:r>
      <w:r w:rsidRPr="0079589D">
        <w:tab/>
        <w:t>the &lt;mcvideo-request-uri&gt; element set to the MCVideo ID of the terminating user; and</w:t>
      </w:r>
    </w:p>
    <w:p w14:paraId="60A3A018" w14:textId="77777777" w:rsidR="005530A1" w:rsidRPr="0079589D" w:rsidRDefault="005530A1" w:rsidP="005530A1">
      <w:pPr>
        <w:pStyle w:val="B2"/>
      </w:pPr>
      <w:r w:rsidRPr="0079589D">
        <w:t>b)</w:t>
      </w:r>
      <w:r w:rsidRPr="0079589D">
        <w:tab/>
        <w:t>the &lt;mcvideo-calling-group-id&gt; element set to the group identity;</w:t>
      </w:r>
    </w:p>
    <w:p w14:paraId="00419FD3"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585B10">
        <w:t>clause</w:t>
      </w:r>
      <w:r w:rsidRPr="0079589D">
        <w:t> </w:t>
      </w:r>
      <w:r w:rsidR="00D258FA">
        <w:rPr>
          <w:lang w:val="en-US" w:eastAsia="zh-CN"/>
        </w:rPr>
        <w:t>6.3.3.1.2</w:t>
      </w:r>
      <w:r w:rsidRPr="0079589D">
        <w:t xml:space="preserve"> in step 1).</w:t>
      </w:r>
    </w:p>
    <w:p w14:paraId="709D12BA"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585B10">
        <w:t>clause</w:t>
      </w:r>
      <w:r w:rsidRPr="0079589D">
        <w:t> </w:t>
      </w:r>
      <w:r w:rsidR="00D258FA">
        <w:rPr>
          <w:lang w:val="en-US" w:eastAsia="zh-CN"/>
        </w:rPr>
        <w:t>6.3.3.1.1</w:t>
      </w:r>
      <w:r w:rsidRPr="0079589D">
        <w:rPr>
          <w:lang w:eastAsia="ko-KR"/>
        </w:rPr>
        <w:t>;</w:t>
      </w:r>
    </w:p>
    <w:p w14:paraId="54E468CD"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599552AB"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585B10">
        <w:rPr>
          <w:lang w:val="en-US"/>
        </w:rPr>
        <w:t>clause</w:t>
      </w:r>
      <w:r w:rsidRPr="0079589D">
        <w:rPr>
          <w:lang w:val="en-US"/>
        </w:rPr>
        <w:t> </w:t>
      </w:r>
      <w:r w:rsidR="00D258FA">
        <w:rPr>
          <w:lang w:val="en-US" w:eastAsia="zh-CN"/>
        </w:rPr>
        <w:t>6.3.3.1.19</w:t>
      </w:r>
      <w:r w:rsidRPr="0079589D">
        <w:rPr>
          <w:lang w:val="en-US"/>
        </w:rPr>
        <w:t>;</w:t>
      </w:r>
    </w:p>
    <w:p w14:paraId="50914DED"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716754D6"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242E8A7C"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585B10">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585B10">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8836A86"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549A685A"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42A21E16"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585B10">
        <w:rPr>
          <w:lang w:val="en-US"/>
        </w:rPr>
        <w:t>clause</w:t>
      </w:r>
      <w:r w:rsidRPr="0079589D">
        <w:rPr>
          <w:lang w:val="en-US"/>
        </w:rPr>
        <w:t> </w:t>
      </w:r>
      <w:r w:rsidR="00D258FA">
        <w:rPr>
          <w:lang w:val="en-US" w:eastAsia="zh-CN"/>
        </w:rPr>
        <w:t>6.3.3.1.19</w:t>
      </w:r>
      <w:r w:rsidRPr="0079589D">
        <w:rPr>
          <w:lang w:val="en-US"/>
        </w:rPr>
        <w:t>; and</w:t>
      </w:r>
    </w:p>
    <w:p w14:paraId="60690037" w14:textId="77777777" w:rsidR="005530A1" w:rsidRPr="0079589D" w:rsidRDefault="005530A1" w:rsidP="005530A1">
      <w:pPr>
        <w:pStyle w:val="B2"/>
        <w:rPr>
          <w:lang w:val="en-US"/>
        </w:rPr>
      </w:pPr>
      <w:r w:rsidRPr="0079589D">
        <w:rPr>
          <w:lang w:val="en-US"/>
        </w:rPr>
        <w:t>b)</w:t>
      </w:r>
      <w:r w:rsidRPr="0079589D">
        <w:rPr>
          <w:lang w:val="en-US"/>
        </w:rPr>
        <w:tab/>
        <w:t xml:space="preserve">shall include in the application/vnd.3gpp.mcvideo-info+xml MIME body with the &lt;imminentperil-ind&gt; element set to a value of "true"; </w:t>
      </w:r>
    </w:p>
    <w:p w14:paraId="373A3019" w14:textId="77777777" w:rsidR="00D258FA" w:rsidRDefault="00D258FA" w:rsidP="00D258FA">
      <w:pPr>
        <w:pStyle w:val="B1"/>
        <w:rPr>
          <w:lang w:eastAsia="ko-KR"/>
        </w:rPr>
      </w:pPr>
      <w:r>
        <w:t>8)</w:t>
      </w:r>
      <w:r>
        <w:rPr>
          <w:lang w:eastAsia="ko-KR"/>
        </w:rPr>
        <w:tab/>
        <w:t>if:</w:t>
      </w:r>
    </w:p>
    <w:p w14:paraId="4E53FB0F"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6D34F56" w14:textId="77777777" w:rsidR="00D258FA" w:rsidRDefault="00D258FA" w:rsidP="00D258FA">
      <w:pPr>
        <w:pStyle w:val="B2"/>
      </w:pPr>
      <w:r>
        <w:t>b)</w:t>
      </w:r>
      <w:r>
        <w:tab/>
        <w:t xml:space="preserve">the </w:t>
      </w:r>
      <w:r>
        <w:rPr>
          <w:lang w:val="en-US"/>
        </w:rPr>
        <w:t>MCVideo</w:t>
      </w:r>
      <w:r>
        <w:t xml:space="preserve"> GKTP document contains a &lt;MKFC-GKTPs&gt; element;</w:t>
      </w:r>
    </w:p>
    <w:p w14:paraId="73974465" w14:textId="77777777" w:rsidR="00D258FA" w:rsidRDefault="00D258FA" w:rsidP="00D258FA">
      <w:pPr>
        <w:pStyle w:val="B1"/>
      </w:pPr>
      <w:r>
        <w:t>then:</w:t>
      </w:r>
    </w:p>
    <w:p w14:paraId="0D27D2B3"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BCAE82E" w14:textId="77777777" w:rsidR="00D258FA" w:rsidRDefault="00D258FA" w:rsidP="00D258FA">
      <w:pPr>
        <w:pStyle w:val="B3"/>
      </w:pPr>
      <w:r>
        <w:t>i)</w:t>
      </w:r>
      <w:r>
        <w:tab/>
        <w:t xml:space="preserve">shall perform the procedure in </w:t>
      </w:r>
      <w:r w:rsidR="00585B10">
        <w:t>clause</w:t>
      </w:r>
      <w:r>
        <w:t xml:space="preserve"> 6.3.3.6.2 to re-generate an I_MESSAGE; and</w:t>
      </w:r>
    </w:p>
    <w:p w14:paraId="423A0DAB" w14:textId="77777777" w:rsidR="00D258FA" w:rsidRPr="008E477D" w:rsidRDefault="00D258FA" w:rsidP="00D258FA">
      <w:pPr>
        <w:pStyle w:val="B3"/>
      </w:pPr>
      <w:r>
        <w:t>ii)</w:t>
      </w:r>
      <w:r>
        <w:tab/>
        <w:t xml:space="preserve">if the procedure in </w:t>
      </w:r>
      <w:r w:rsidR="00585B10">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482B349C"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3C8E1632"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31F6479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val="en-GB" w:eastAsia="zh-CN"/>
        </w:rPr>
        <w:t>11</w:t>
      </w:r>
      <w:r w:rsidRPr="0079589D">
        <w:rPr>
          <w:lang w:eastAsia="ko-KR"/>
        </w:rPr>
        <w:t>]</w:t>
      </w:r>
      <w:r w:rsidRPr="0079589D">
        <w:t>.</w:t>
      </w:r>
    </w:p>
    <w:p w14:paraId="50264EDD" w14:textId="77777777" w:rsidR="005530A1" w:rsidRPr="0079589D" w:rsidRDefault="005530A1" w:rsidP="005530A1">
      <w:r w:rsidRPr="0079589D">
        <w:t>Upon receiving a SIP 200 (OK) response for the SIP INVITE request the controlling MCVideo function:</w:t>
      </w:r>
    </w:p>
    <w:p w14:paraId="68AC65A6"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585B10">
        <w:t>clause</w:t>
      </w:r>
      <w:r w:rsidRPr="0079589D">
        <w:t> </w:t>
      </w:r>
      <w:r w:rsidR="00D258FA">
        <w:rPr>
          <w:lang w:val="en-US" w:eastAsia="zh-CN"/>
        </w:rPr>
        <w:t>6.3</w:t>
      </w:r>
      <w:r w:rsidRPr="0079589D">
        <w:t>;</w:t>
      </w:r>
    </w:p>
    <w:p w14:paraId="38C48AB0"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585B10">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670965AA"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6E8E21E4"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5DB720B0"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556DD953" w14:textId="77777777" w:rsidR="005530A1" w:rsidRPr="0079589D" w:rsidRDefault="005530A1" w:rsidP="005530A1">
      <w:pPr>
        <w:pStyle w:val="Heading6"/>
      </w:pPr>
      <w:bookmarkStart w:id="1397" w:name="_Toc20152568"/>
      <w:bookmarkStart w:id="1398" w:name="_Toc27495233"/>
      <w:bookmarkStart w:id="1399" w:name="_Toc36108701"/>
      <w:bookmarkStart w:id="1400" w:name="_Toc7395848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397"/>
      <w:bookmarkEnd w:id="1398"/>
      <w:bookmarkEnd w:id="1399"/>
      <w:bookmarkEnd w:id="1400"/>
    </w:p>
    <w:p w14:paraId="723739BD" w14:textId="77777777" w:rsidR="005530A1" w:rsidRPr="0079589D" w:rsidRDefault="005530A1" w:rsidP="005530A1">
      <w:r w:rsidRPr="0079589D">
        <w:t>The controlling MCVideo function:</w:t>
      </w:r>
    </w:p>
    <w:p w14:paraId="4BAEF9C7" w14:textId="77777777" w:rsidR="005530A1" w:rsidRPr="0079589D" w:rsidRDefault="005530A1" w:rsidP="005530A1">
      <w:pPr>
        <w:pStyle w:val="B1"/>
      </w:pPr>
      <w:r w:rsidRPr="0079589D">
        <w:t>1)</w:t>
      </w:r>
      <w:r w:rsidRPr="0079589D">
        <w:tab/>
        <w:t xml:space="preserve">shall generate a SIP INVITE request as specified in </w:t>
      </w:r>
      <w:r w:rsidR="00585B10">
        <w:t>clause</w:t>
      </w:r>
      <w:r w:rsidRPr="0079589D">
        <w:t> </w:t>
      </w:r>
      <w:r w:rsidR="00D258FA">
        <w:rPr>
          <w:lang w:val="en-US" w:eastAsia="zh-CN"/>
        </w:rPr>
        <w:t>6.3.3.1.2</w:t>
      </w:r>
      <w:r w:rsidRPr="0079589D">
        <w:t>;</w:t>
      </w:r>
    </w:p>
    <w:p w14:paraId="12B11359"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2E3FFED2"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681F8EAF"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1DB1CBF5"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48EA3D8F"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5D4882B2" w14:textId="77777777" w:rsidR="00D258FA" w:rsidRDefault="00D258FA" w:rsidP="00D258FA">
      <w:pPr>
        <w:pStyle w:val="B1"/>
      </w:pPr>
      <w:r>
        <w:t>5)</w:t>
      </w:r>
      <w:r>
        <w:tab/>
        <w:t>shall include the Recv-Info header field set to g.3gpp.mcvideo-transmission-request;</w:t>
      </w:r>
    </w:p>
    <w:p w14:paraId="41CAC825" w14:textId="77777777" w:rsidR="00D258FA" w:rsidRDefault="00D258FA" w:rsidP="00D258FA">
      <w:pPr>
        <w:pStyle w:val="B1"/>
        <w:rPr>
          <w:lang w:eastAsia="ko-KR"/>
        </w:rPr>
      </w:pPr>
      <w:r>
        <w:t>6)</w:t>
      </w:r>
      <w:r>
        <w:rPr>
          <w:lang w:eastAsia="ko-KR"/>
        </w:rPr>
        <w:tab/>
        <w:t>if:</w:t>
      </w:r>
    </w:p>
    <w:p w14:paraId="1B6D1959"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3722002" w14:textId="77777777" w:rsidR="00D258FA" w:rsidRDefault="00D258FA" w:rsidP="00D258FA">
      <w:pPr>
        <w:pStyle w:val="B2"/>
      </w:pPr>
      <w:r>
        <w:t>b)</w:t>
      </w:r>
      <w:r>
        <w:tab/>
        <w:t xml:space="preserve">the </w:t>
      </w:r>
      <w:r>
        <w:rPr>
          <w:lang w:val="en-US"/>
        </w:rPr>
        <w:t>MCVideo</w:t>
      </w:r>
      <w:r>
        <w:t xml:space="preserve"> GKTP document contains a &lt;MKFC-GKTPs&gt; element;</w:t>
      </w:r>
    </w:p>
    <w:p w14:paraId="0C42BACE" w14:textId="77777777" w:rsidR="00D258FA" w:rsidRDefault="00D258FA" w:rsidP="00D258FA">
      <w:pPr>
        <w:pStyle w:val="B1"/>
      </w:pPr>
      <w:r>
        <w:t>then:</w:t>
      </w:r>
    </w:p>
    <w:p w14:paraId="77052EA6"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1CDB90E4" w14:textId="77777777" w:rsidR="00D258FA" w:rsidRDefault="00D258FA" w:rsidP="00D258FA">
      <w:pPr>
        <w:pStyle w:val="B3"/>
      </w:pPr>
      <w:r>
        <w:t>i)</w:t>
      </w:r>
      <w:r>
        <w:tab/>
        <w:t xml:space="preserve">shall perform the procedure in </w:t>
      </w:r>
      <w:r w:rsidR="00585B10">
        <w:t>clause</w:t>
      </w:r>
      <w:r>
        <w:t xml:space="preserve"> 6.3.3.6.2 to re-generate an I_MESSAGE; and</w:t>
      </w:r>
    </w:p>
    <w:p w14:paraId="2E523499" w14:textId="77777777" w:rsidR="00D258FA" w:rsidRPr="00437D87" w:rsidRDefault="00D258FA" w:rsidP="00D258FA">
      <w:pPr>
        <w:pStyle w:val="B3"/>
      </w:pPr>
      <w:r>
        <w:t>ii)</w:t>
      </w:r>
      <w:r>
        <w:tab/>
        <w:t xml:space="preserve">if the procedure in </w:t>
      </w:r>
      <w:r w:rsidR="00585B10">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22B8AD26"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585B10">
        <w:t>clause</w:t>
      </w:r>
      <w:r w:rsidR="005530A1" w:rsidRPr="0079589D">
        <w:rPr>
          <w:rFonts w:hint="eastAsia"/>
          <w:lang w:eastAsia="zh-CN"/>
        </w:rPr>
        <w:t xml:space="preserve"> </w:t>
      </w:r>
      <w:r>
        <w:rPr>
          <w:lang w:val="en-US" w:eastAsia="zh-CN"/>
        </w:rPr>
        <w:t>6.3.3.1.1</w:t>
      </w:r>
      <w:r w:rsidR="005530A1" w:rsidRPr="0079589D">
        <w:rPr>
          <w:lang w:eastAsia="ko-KR"/>
        </w:rPr>
        <w:t>; and</w:t>
      </w:r>
    </w:p>
    <w:p w14:paraId="21D73CEF"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59496428" w14:textId="77777777" w:rsidR="005530A1" w:rsidRPr="0079589D" w:rsidRDefault="005530A1" w:rsidP="005530A1">
      <w:r w:rsidRPr="0079589D">
        <w:t>Upon receiving SIP 403 (Forbidden) response for the SIP INVITE request, if according to local policy and if:</w:t>
      </w:r>
    </w:p>
    <w:p w14:paraId="6F94295F"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22040F5C"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val="en-GB" w:eastAsia="zh-CN"/>
        </w:rPr>
        <w:t>28</w:t>
      </w:r>
      <w:r w:rsidRPr="0079589D">
        <w:t>];</w:t>
      </w:r>
    </w:p>
    <w:p w14:paraId="10CDFAFD" w14:textId="77777777" w:rsidR="005530A1" w:rsidRPr="0079589D" w:rsidRDefault="005530A1" w:rsidP="005530A1">
      <w:pPr>
        <w:pStyle w:val="NO"/>
      </w:pPr>
      <w:r w:rsidRPr="0079589D">
        <w:t>NOTE 1:</w:t>
      </w:r>
      <w:r w:rsidRPr="0079589D">
        <w:tab/>
        <w:t xml:space="preserve">The application/resource-lists+xml MIME body contains MCVideo IDs identifying MCVideo users in a partner MCVideo system that needs to be invited to the prearranged group call in case of group regrouping using interrogating method. </w:t>
      </w:r>
    </w:p>
    <w:p w14:paraId="49228916" w14:textId="77777777" w:rsidR="005530A1" w:rsidRPr="0079589D" w:rsidRDefault="005530A1" w:rsidP="005530A1">
      <w:pPr>
        <w:pStyle w:val="EditorsNote"/>
        <w:rPr>
          <w:rFonts w:hint="eastAsia"/>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585B10">
        <w:rPr>
          <w:lang w:eastAsia="zh-CN"/>
        </w:rPr>
        <w:t>'</w:t>
      </w:r>
      <w:r w:rsidRPr="0079589D">
        <w:rPr>
          <w:rFonts w:hint="eastAsia"/>
          <w:lang w:eastAsia="zh-CN"/>
        </w:rPr>
        <w:t>t defined in the 23.280 and 23.281</w:t>
      </w:r>
      <w:r w:rsidRPr="0079589D">
        <w:rPr>
          <w:lang w:eastAsia="zh-CN"/>
        </w:rPr>
        <w:t xml:space="preserve">. </w:t>
      </w:r>
    </w:p>
    <w:p w14:paraId="4CF1EE47" w14:textId="77777777" w:rsidR="005530A1" w:rsidRPr="0079589D" w:rsidRDefault="005530A1" w:rsidP="005530A1">
      <w:r w:rsidRPr="0079589D">
        <w:t>then the controlling MCVideo function:</w:t>
      </w:r>
    </w:p>
    <w:p w14:paraId="784EF919"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val="en-GB" w:eastAsia="zh-CN"/>
        </w:rPr>
        <w:t>24</w:t>
      </w:r>
      <w:r w:rsidRPr="0079589D">
        <w:t>]. If exceeded, the controlling MCVideo function shall invite only &lt;on-network-max-participant-count&gt; members from the application/resource-lists+xml MIME body; and</w:t>
      </w:r>
    </w:p>
    <w:p w14:paraId="08B73616"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77A2A329" w14:textId="77777777" w:rsidR="005530A1" w:rsidRPr="0079589D" w:rsidRDefault="005530A1" w:rsidP="005530A1">
      <w:pPr>
        <w:pStyle w:val="B1"/>
      </w:pPr>
      <w:r w:rsidRPr="0079589D">
        <w:t>2)</w:t>
      </w:r>
      <w:r w:rsidRPr="0079589D">
        <w:tab/>
        <w:t xml:space="preserve">shall invite MCVideo users as specified in this </w:t>
      </w:r>
      <w:r w:rsidR="00585B10">
        <w:t>clause</w:t>
      </w:r>
      <w:r w:rsidRPr="0079589D">
        <w:t xml:space="preserve"> using the list of MCVideo IDs in URI-List.</w:t>
      </w:r>
    </w:p>
    <w:p w14:paraId="355A4C70" w14:textId="77777777" w:rsidR="005530A1" w:rsidRPr="0079589D" w:rsidRDefault="005530A1" w:rsidP="005530A1">
      <w:r w:rsidRPr="0079589D">
        <w:t>Upon receiving a SIP 200 (OK) response for the SIP INVITE request the controlling MCVideo function:</w:t>
      </w:r>
    </w:p>
    <w:p w14:paraId="643337EE"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585B10">
        <w:t>clause</w:t>
      </w:r>
      <w:r w:rsidRPr="0079589D">
        <w:t> </w:t>
      </w:r>
      <w:r w:rsidR="00D258FA">
        <w:rPr>
          <w:lang w:val="en-US" w:eastAsia="zh-CN"/>
        </w:rPr>
        <w:t>6.3</w:t>
      </w:r>
      <w:r w:rsidRPr="0079589D">
        <w:t>;</w:t>
      </w:r>
      <w:r w:rsidR="00D258FA">
        <w:rPr>
          <w:lang w:val="en-US"/>
        </w:rPr>
        <w:t xml:space="preserve"> and</w:t>
      </w:r>
    </w:p>
    <w:p w14:paraId="1BF59E19"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38BEE97E" w14:textId="77777777" w:rsidR="005530A1" w:rsidRPr="0079589D" w:rsidRDefault="005530A1" w:rsidP="005530A1">
      <w:pPr>
        <w:pStyle w:val="B1"/>
        <w:rPr>
          <w:lang w:val="en-GB"/>
        </w:rPr>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rPr>
          <w:lang w:val="en-GB"/>
        </w:rPr>
        <w:t>.</w:t>
      </w:r>
    </w:p>
    <w:p w14:paraId="0F105A66" w14:textId="77777777" w:rsidR="005530A1" w:rsidRPr="0079589D" w:rsidRDefault="005530A1" w:rsidP="005530A1">
      <w:pPr>
        <w:pStyle w:val="Heading5"/>
        <w:rPr>
          <w:noProof/>
        </w:rPr>
      </w:pPr>
      <w:bookmarkStart w:id="1401" w:name="_Toc20152569"/>
      <w:bookmarkStart w:id="1402" w:name="_Toc27495234"/>
      <w:bookmarkStart w:id="1403" w:name="_Toc36108702"/>
      <w:bookmarkStart w:id="1404" w:name="_Toc7395848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401"/>
      <w:bookmarkEnd w:id="1402"/>
      <w:bookmarkEnd w:id="1403"/>
      <w:bookmarkEnd w:id="1404"/>
    </w:p>
    <w:p w14:paraId="0168A372" w14:textId="77777777" w:rsidR="005530A1" w:rsidRPr="0079589D" w:rsidRDefault="005530A1" w:rsidP="005530A1">
      <w:r w:rsidRPr="0079589D">
        <w:t xml:space="preserve">In the procedures in this </w:t>
      </w:r>
      <w:r w:rsidR="00585B10">
        <w:t>clause</w:t>
      </w:r>
      <w:r w:rsidRPr="0079589D">
        <w:t>:</w:t>
      </w:r>
    </w:p>
    <w:p w14:paraId="2652FC38"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58A2C5D6"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778C91BF"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66C03D3A" w14:textId="77777777" w:rsidR="005530A1" w:rsidRPr="0079589D" w:rsidRDefault="00D258FA" w:rsidP="005530A1">
      <w:pPr>
        <w:pStyle w:val="B1"/>
      </w:pPr>
      <w:r w:rsidRPr="00D258FA">
        <w:rPr>
          <w:lang w:val="en-GB"/>
        </w:rPr>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77F9C930"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44A81E96"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0AA4CEB"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2055807B"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[51]</w:t>
      </w:r>
      <w:r w:rsidRPr="0079589D">
        <w:t xml:space="preserve"> and skip the rest of the steps;</w:t>
      </w:r>
    </w:p>
    <w:p w14:paraId="0B2EAF80"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585B10">
        <w:t>clause</w:t>
      </w:r>
      <w:r w:rsidRPr="0079589D">
        <w:t> </w:t>
      </w:r>
      <w:r w:rsidR="00D258FA">
        <w:rPr>
          <w:lang w:val="en-US" w:eastAsia="zh-CN"/>
        </w:rPr>
        <w:t>6.3.3.1.13.2</w:t>
      </w:r>
      <w:r w:rsidRPr="0079589D">
        <w:t xml:space="preserve">, or for originating an MCVideo imminent peril group call as determined by </w:t>
      </w:r>
      <w:r w:rsidR="00585B10">
        <w:t>clause</w:t>
      </w:r>
      <w:r w:rsidRPr="0079589D">
        <w:t> </w:t>
      </w:r>
      <w:r w:rsidR="00D258FA">
        <w:rPr>
          <w:lang w:val="en-US" w:eastAsia="zh-CN"/>
        </w:rPr>
        <w:t>6.3.3.1.13.5</w:t>
      </w:r>
      <w:r w:rsidRPr="0079589D">
        <w:t>, the controlling MCVideo function can according to local policy choose to accept the request.</w:t>
      </w:r>
    </w:p>
    <w:p w14:paraId="190F850D"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037000C1"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7AD9B0B5" w14:textId="77777777" w:rsidR="005530A1" w:rsidRPr="0079589D" w:rsidRDefault="005530A1" w:rsidP="005530A1">
      <w:pPr>
        <w:pStyle w:val="B2"/>
      </w:pPr>
      <w:r w:rsidRPr="0079589D">
        <w:t>a)</w:t>
      </w:r>
      <w:r w:rsidRPr="0079589D">
        <w:tab/>
        <w:t>an Accept-Contact header field does not include the g.3gpp.mcvideo media feature tag; or</w:t>
      </w:r>
    </w:p>
    <w:p w14:paraId="0C5D07FB"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6807D98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585B10">
        <w:t>clause</w:t>
      </w:r>
      <w:r w:rsidRPr="0079589D">
        <w:t> </w:t>
      </w:r>
      <w:r w:rsidR="00D258FA">
        <w:rPr>
          <w:lang w:val="en-US" w:eastAsia="zh-CN"/>
        </w:rPr>
        <w:t>6.3.3.1.17</w:t>
      </w:r>
      <w:r w:rsidRPr="0079589D">
        <w:t>;</w:t>
      </w:r>
    </w:p>
    <w:p w14:paraId="103237B1" w14:textId="77777777"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585B10">
        <w:t>clause</w:t>
      </w:r>
      <w:r w:rsidRPr="0079589D">
        <w:t> </w:t>
      </w:r>
      <w:r w:rsidR="00D258FA">
        <w:rPr>
          <w:lang w:val="en-US" w:eastAsia="zh-CN"/>
        </w:rPr>
        <w:t>6.3.5.2</w:t>
      </w:r>
      <w:r w:rsidRPr="0079589D">
        <w:t>;</w:t>
      </w:r>
    </w:p>
    <w:p w14:paraId="718F34A0" w14:textId="77777777"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585B10">
        <w:rPr>
          <w:lang w:val="sv-SE"/>
        </w:rPr>
        <w:t>clause</w:t>
      </w:r>
      <w:r w:rsidRPr="0079589D">
        <w:rPr>
          <w:lang w:val="sv-SE"/>
        </w:rPr>
        <w:t> </w:t>
      </w:r>
      <w:r w:rsidR="00D258FA">
        <w:rPr>
          <w:lang w:val="en-US" w:eastAsia="zh-CN"/>
        </w:rPr>
        <w:t>6.3.5.2</w:t>
      </w:r>
      <w:r w:rsidRPr="0079589D">
        <w:rPr>
          <w:lang w:val="sv-SE"/>
        </w:rPr>
        <w:t xml:space="preserve"> was:</w:t>
      </w:r>
    </w:p>
    <w:p w14:paraId="1DE2C83A" w14:textId="77777777"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585B10">
        <w:t>clause</w:t>
      </w:r>
      <w:r w:rsidR="00D258FA">
        <w:rPr>
          <w:lang w:val="en-US" w:eastAsia="zh-CN"/>
        </w:rPr>
        <w:t> 6.3.3.1.13.7</w:t>
      </w:r>
      <w:r w:rsidRPr="0079589D">
        <w:t xml:space="preserve"> and do not continue with the rest of the steps in this </w:t>
      </w:r>
      <w:r w:rsidR="00585B10">
        <w:t>clause</w:t>
      </w:r>
      <w:r w:rsidRPr="0079589D">
        <w:t>;</w:t>
      </w:r>
      <w:r w:rsidRPr="0079589D">
        <w:rPr>
          <w:lang w:val="sv-SE"/>
        </w:rPr>
        <w:t xml:space="preserve"> and</w:t>
      </w:r>
    </w:p>
    <w:p w14:paraId="20281457" w14:textId="77777777" w:rsidR="005530A1" w:rsidRPr="0079589D" w:rsidRDefault="005530A1" w:rsidP="005530A1">
      <w:pPr>
        <w:pStyle w:val="B2"/>
        <w:rPr>
          <w:lang w:val="sv-SE"/>
        </w:rPr>
      </w:pPr>
      <w:r w:rsidRPr="0079589D">
        <w:rPr>
          <w:lang w:val="sv-SE"/>
        </w:rPr>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585B10">
        <w:rPr>
          <w:lang w:val="sv-SE"/>
        </w:rPr>
        <w:t>clause</w:t>
      </w:r>
      <w:r w:rsidRPr="0079589D">
        <w:rPr>
          <w:lang w:val="sv-SE"/>
        </w:rPr>
        <w:t>;</w:t>
      </w:r>
    </w:p>
    <w:p w14:paraId="3CA11B15" w14:textId="77777777" w:rsidR="005530A1" w:rsidRPr="0079589D" w:rsidRDefault="005530A1" w:rsidP="005530A1">
      <w:pPr>
        <w:pStyle w:val="B1"/>
      </w:pPr>
      <w:r w:rsidRPr="0079589D">
        <w:t>7)</w:t>
      </w:r>
      <w:r w:rsidRPr="0079589D">
        <w:tab/>
        <w:t xml:space="preserve">shall perform the actions as described in </w:t>
      </w:r>
      <w:r w:rsidR="00585B10">
        <w:t>clause</w:t>
      </w:r>
      <w:r w:rsidRPr="0079589D">
        <w:t> </w:t>
      </w:r>
      <w:r w:rsidR="00D258FA">
        <w:rPr>
          <w:lang w:val="en-US" w:eastAsia="zh-CN"/>
        </w:rPr>
        <w:t>6.3.3.2.2</w:t>
      </w:r>
      <w:r w:rsidRPr="0079589D">
        <w:t>;</w:t>
      </w:r>
    </w:p>
    <w:p w14:paraId="0B98C76E"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7F276F6B"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26EA5F5F"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585B10">
        <w:t>clause</w:t>
      </w:r>
      <w:r w:rsidRPr="0079589D">
        <w:t> </w:t>
      </w:r>
      <w:r w:rsidR="00D258FA">
        <w:rPr>
          <w:lang w:val="en-US" w:eastAsia="zh-CN"/>
        </w:rPr>
        <w:t>6.3.3.1.13.2</w:t>
      </w:r>
      <w:r w:rsidRPr="0079589D">
        <w:t>:</w:t>
      </w:r>
    </w:p>
    <w:p w14:paraId="085990F6"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585B10">
        <w:t>clause</w:t>
      </w:r>
      <w:r w:rsidR="00D258FA">
        <w:rPr>
          <w:lang w:val="en-US" w:eastAsia="zh-CN"/>
        </w:rPr>
        <w:t> 6.3.3.1.14</w:t>
      </w:r>
      <w:r w:rsidRPr="0079589D">
        <w:t>; and</w:t>
      </w:r>
    </w:p>
    <w:p w14:paraId="6F1AF1D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77BD12C8"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585B10">
        <w:t>clause</w:t>
      </w:r>
      <w:r w:rsidRPr="0079589D">
        <w:t> </w:t>
      </w:r>
      <w:r w:rsidR="00D258FA">
        <w:rPr>
          <w:lang w:val="en-US" w:eastAsia="zh-CN"/>
        </w:rPr>
        <w:t>6.3.3.1.13.5</w:t>
      </w:r>
      <w:r w:rsidRPr="0079589D">
        <w:t>, shall reject the SIP INVITE request with a SIP 403 (Forbidden) response with the following clarifications:</w:t>
      </w:r>
    </w:p>
    <w:p w14:paraId="2B8673BA"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60125DCA"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3BA50991" w14:textId="77777777" w:rsidR="005530A1" w:rsidRPr="0079589D" w:rsidRDefault="005530A1" w:rsidP="005530A1">
      <w:pPr>
        <w:pStyle w:val="B1"/>
      </w:pPr>
      <w:r w:rsidRPr="0079589D">
        <w:t>12)</w:t>
      </w:r>
      <w:r w:rsidRPr="0079589D">
        <w:tab/>
        <w:t xml:space="preserve">if a Resource-Priority header field is included in the SIP INVITE request: </w:t>
      </w:r>
    </w:p>
    <w:p w14:paraId="456CCAD4"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79AE07F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2474B6F2" w14:textId="77777777" w:rsidR="005530A1" w:rsidRPr="0079589D" w:rsidRDefault="005530A1" w:rsidP="005530A1">
      <w:pPr>
        <w:pStyle w:val="B1"/>
      </w:pPr>
      <w:r w:rsidRPr="0079589D">
        <w:t>13)</w:t>
      </w:r>
      <w:r w:rsidRPr="0079589D">
        <w:tab/>
        <w:t>if the MCVideo group call is not ongoing then:</w:t>
      </w:r>
    </w:p>
    <w:p w14:paraId="2C9B3383" w14:textId="77777777" w:rsidR="005530A1" w:rsidRPr="0079589D" w:rsidRDefault="005530A1" w:rsidP="005530A1">
      <w:pPr>
        <w:pStyle w:val="B2"/>
      </w:pPr>
      <w:r w:rsidRPr="0079589D">
        <w:t>a)</w:t>
      </w:r>
      <w:r w:rsidRPr="0079589D">
        <w:tab/>
        <w:t>if:</w:t>
      </w:r>
    </w:p>
    <w:p w14:paraId="5913FB02"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585B10">
        <w:t>clause</w:t>
      </w:r>
      <w:r w:rsidRPr="0079589D">
        <w:t> </w:t>
      </w:r>
      <w:r w:rsidR="00D258FA">
        <w:rPr>
          <w:lang w:val="en-US" w:eastAsia="zh-CN"/>
        </w:rPr>
        <w:t>6.3.6</w:t>
      </w:r>
      <w:r w:rsidRPr="0079589D">
        <w:rPr>
          <w:lang w:val="sv-SE"/>
        </w:rPr>
        <w:t>;</w:t>
      </w:r>
    </w:p>
    <w:p w14:paraId="6E91746F"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5D2CB810"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179E33D4"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585B10">
        <w:t>clause</w:t>
      </w:r>
      <w:r w:rsidRPr="0079589D">
        <w:t> </w:t>
      </w:r>
      <w:r w:rsidR="00D258FA">
        <w:rPr>
          <w:lang w:val="en-US" w:eastAsia="zh-CN"/>
        </w:rPr>
        <w:t>6.3.3.1.13.2</w:t>
      </w:r>
      <w:r w:rsidRPr="0079589D">
        <w:t xml:space="preserve"> or MCVideo imminent peril group call as determined by steps </w:t>
      </w:r>
      <w:r w:rsidR="00585B10">
        <w:t>clause</w:t>
      </w:r>
      <w:r w:rsidR="00D258FA">
        <w:rPr>
          <w:lang w:val="en-US" w:eastAsia="zh-CN"/>
        </w:rPr>
        <w:t> 6.3.3.1.13.5</w:t>
      </w:r>
      <w:r w:rsidRPr="0079589D">
        <w:t xml:space="preserve"> and is determined to not be eligible for implicit affiliation as specified in </w:t>
      </w:r>
      <w:r w:rsidR="00585B10">
        <w:t>clause</w:t>
      </w:r>
      <w:r w:rsidRPr="0079589D">
        <w:t> </w:t>
      </w:r>
      <w:r w:rsidR="00D258FA">
        <w:rPr>
          <w:lang w:val="en-US" w:eastAsia="zh-CN"/>
        </w:rPr>
        <w:t>8.2.2.3.6</w:t>
      </w:r>
      <w:r w:rsidRPr="0079589D">
        <w:t>;</w:t>
      </w:r>
    </w:p>
    <w:p w14:paraId="2B3702B7"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585B10">
        <w:t>clause</w:t>
      </w:r>
      <w:r w:rsidRPr="0079589D">
        <w:t> </w:t>
      </w:r>
      <w:r w:rsidR="00FB400D">
        <w:rPr>
          <w:lang w:val="en-GB" w:eastAsia="zh-CN"/>
        </w:rPr>
        <w:t>4.4</w:t>
      </w:r>
      <w:r w:rsidRPr="0079589D">
        <w:t>, and skip the rest of the steps below;</w:t>
      </w:r>
    </w:p>
    <w:p w14:paraId="786FF0E2"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585B10">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585B10">
        <w:t>clause</w:t>
      </w:r>
      <w:r w:rsidRPr="0079589D">
        <w:t> </w:t>
      </w:r>
      <w:r w:rsidR="00FB400D">
        <w:rPr>
          <w:lang w:val="en-GB" w:eastAsia="zh-CN"/>
        </w:rPr>
        <w:t>4.4</w:t>
      </w:r>
      <w:r w:rsidRPr="0079589D">
        <w:t xml:space="preserve"> and skip the rest of the steps below;</w:t>
      </w:r>
    </w:p>
    <w:p w14:paraId="7978F619"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585B10">
        <w:t>clause</w:t>
      </w:r>
      <w:r w:rsidRPr="0079589D">
        <w:t> </w:t>
      </w:r>
      <w:r w:rsidR="00D258FA">
        <w:rPr>
          <w:lang w:val="en-US" w:eastAsia="zh-CN"/>
        </w:rPr>
        <w:t>6.3.3.1.13.2</w:t>
      </w:r>
      <w:r w:rsidRPr="0079589D">
        <w:t xml:space="preserve"> or MCVideo imminent peril group call as determined by </w:t>
      </w:r>
      <w:r w:rsidR="00585B10">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585B10">
        <w:t>clause</w:t>
      </w:r>
      <w:r w:rsidRPr="0079589D">
        <w:t> </w:t>
      </w:r>
      <w:r w:rsidR="00D258FA">
        <w:rPr>
          <w:lang w:val="en-US" w:eastAsia="zh-CN"/>
        </w:rPr>
        <w:t>8.2.2.3.7</w:t>
      </w:r>
      <w:r w:rsidRPr="0079589D">
        <w:t>;</w:t>
      </w:r>
    </w:p>
    <w:p w14:paraId="308621C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24CAC382"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585B10">
        <w:t>clause</w:t>
      </w:r>
      <w:r w:rsidRPr="0079589D">
        <w:t> </w:t>
      </w:r>
      <w:r w:rsidR="00D258FA">
        <w:rPr>
          <w:lang w:val="en-US" w:eastAsia="zh-CN"/>
        </w:rPr>
        <w:t>6.3.3.5</w:t>
      </w:r>
      <w:r w:rsidRPr="0079589D">
        <w:t>;</w:t>
      </w:r>
    </w:p>
    <w:p w14:paraId="11BB2181"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53010C15" w14:textId="77777777" w:rsidR="005530A1" w:rsidRPr="0079589D" w:rsidRDefault="005530A1" w:rsidP="005530A1">
      <w:pPr>
        <w:pStyle w:val="B3"/>
      </w:pPr>
      <w:r w:rsidRPr="0079589D">
        <w:t>i)</w:t>
      </w:r>
      <w:r w:rsidRPr="0079589D">
        <w:tab/>
        <w:t>shall for each of the constituent MCVideo groups homed on the primary MCVideo system:</w:t>
      </w:r>
    </w:p>
    <w:p w14:paraId="6A3960A3"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363D3358"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64E7808C"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203B62F0" w14:textId="77777777" w:rsidR="005530A1" w:rsidRPr="0079589D" w:rsidRDefault="005530A1" w:rsidP="005530A1">
      <w:pPr>
        <w:pStyle w:val="B5"/>
      </w:pPr>
      <w:r w:rsidRPr="0079589D">
        <w:t>I)</w:t>
      </w:r>
      <w:r w:rsidRPr="0079589D">
        <w:tab/>
        <w:t xml:space="preserve">determine the members to invite to the prearranged MCVideo group call as specified in </w:t>
      </w:r>
      <w:r w:rsidR="00585B10">
        <w:t>clause</w:t>
      </w:r>
      <w:r w:rsidRPr="0079589D">
        <w:t> </w:t>
      </w:r>
      <w:r w:rsidR="00D258FA">
        <w:rPr>
          <w:lang w:eastAsia="zh-CN"/>
        </w:rPr>
        <w:t>6.3.5.5</w:t>
      </w:r>
      <w:r w:rsidRPr="0079589D">
        <w:t>;</w:t>
      </w:r>
    </w:p>
    <w:p w14:paraId="214F5021"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7AC1CBA4"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585B10">
        <w:rPr>
          <w:lang w:eastAsia="ko-KR"/>
        </w:rPr>
        <w:t>clause</w:t>
      </w:r>
      <w:r w:rsidRPr="0079589D">
        <w:rPr>
          <w:lang w:eastAsia="ko-KR"/>
        </w:rPr>
        <w:t> </w:t>
      </w:r>
      <w:r w:rsidR="00D258FA">
        <w:rPr>
          <w:lang w:eastAsia="zh-CN"/>
        </w:rPr>
        <w:t>6.3</w:t>
      </w:r>
      <w:r w:rsidRPr="0079589D">
        <w:t>; and</w:t>
      </w:r>
    </w:p>
    <w:p w14:paraId="77AE419E"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73185217"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07123AC3"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585B10">
        <w:t>clause</w:t>
      </w:r>
      <w:r w:rsidRPr="0079589D">
        <w:t> </w:t>
      </w:r>
      <w:r w:rsidR="00D258FA">
        <w:rPr>
          <w:lang w:val="en-US" w:eastAsia="zh-CN"/>
        </w:rPr>
        <w:t>6.3.5.5</w:t>
      </w:r>
      <w:r w:rsidRPr="0079589D">
        <w:t>;</w:t>
      </w:r>
    </w:p>
    <w:p w14:paraId="61650ECC"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585B10">
        <w:t>clause</w:t>
      </w:r>
      <w:r w:rsidRPr="0079589D">
        <w:t> </w:t>
      </w:r>
      <w:r w:rsidR="00D258FA">
        <w:rPr>
          <w:lang w:val="en-US" w:eastAsia="zh-CN"/>
        </w:rPr>
        <w:t>6.3.3.3</w:t>
      </w:r>
      <w:r w:rsidRPr="0079589D">
        <w:t>;</w:t>
      </w:r>
    </w:p>
    <w:p w14:paraId="7CF59EA4"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5D4076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622D67DD"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585B10">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02F67AF5"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44D7AB2C" w14:textId="77777777" w:rsidR="005530A1" w:rsidRPr="0079589D" w:rsidRDefault="005530A1" w:rsidP="005530A1">
      <w:pPr>
        <w:pStyle w:val="B5"/>
      </w:pPr>
      <w:r w:rsidRPr="0079589D">
        <w:t>I)</w:t>
      </w:r>
      <w:r w:rsidRPr="0079589D">
        <w:tab/>
        <w:t>shall set the value of the in-progress emergency state of the group to "true"; and</w:t>
      </w:r>
    </w:p>
    <w:p w14:paraId="20CE8A3C"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585B10">
        <w:rPr>
          <w:lang w:val="en-US"/>
        </w:rPr>
        <w:t>clause</w:t>
      </w:r>
      <w:r w:rsidRPr="0079589D">
        <w:rPr>
          <w:lang w:val="en-US"/>
        </w:rPr>
        <w:t> </w:t>
      </w:r>
      <w:r w:rsidR="00D258FA">
        <w:rPr>
          <w:lang w:eastAsia="zh-CN"/>
        </w:rPr>
        <w:t>6.3.3.1.16</w:t>
      </w:r>
      <w:r w:rsidRPr="0079589D">
        <w:rPr>
          <w:lang w:val="en-US"/>
        </w:rPr>
        <w:t>;</w:t>
      </w:r>
    </w:p>
    <w:p w14:paraId="2E99E2B6"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609B1B75"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39795250"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7E5795BC"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011842DD"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val="en-GB" w:eastAsia="zh-CN"/>
        </w:rPr>
        <w:t>5</w:t>
      </w:r>
      <w:r w:rsidRPr="0079589D">
        <w:rPr>
          <w:lang w:eastAsia="ko-KR"/>
        </w:rPr>
        <w:t xml:space="preserve">] </w:t>
      </w:r>
      <w:r w:rsidR="00585B10">
        <w:rPr>
          <w:lang w:eastAsia="ko-KR"/>
        </w:rPr>
        <w:t>clause</w:t>
      </w:r>
      <w:r w:rsidRPr="0079589D">
        <w:rPr>
          <w:lang w:eastAsia="ko-KR"/>
        </w:rPr>
        <w:t> </w:t>
      </w:r>
      <w:r w:rsidR="00D258FA">
        <w:rPr>
          <w:lang w:val="en-US" w:eastAsia="zh-CN"/>
        </w:rPr>
        <w:t>6.3</w:t>
      </w:r>
      <w:r w:rsidRPr="0079589D">
        <w:t>; and</w:t>
      </w:r>
    </w:p>
    <w:p w14:paraId="1AC9CB9D" w14:textId="77777777" w:rsidR="005530A1" w:rsidRPr="0079589D" w:rsidRDefault="005530A1" w:rsidP="005530A1">
      <w:pPr>
        <w:pStyle w:val="B1"/>
      </w:pPr>
      <w:r w:rsidRPr="0079589D">
        <w:t>14) if the MCVideo group call is ongoing then:</w:t>
      </w:r>
    </w:p>
    <w:p w14:paraId="4A9509C5" w14:textId="77777777" w:rsidR="005530A1" w:rsidRPr="0079589D" w:rsidRDefault="005530A1" w:rsidP="005530A1">
      <w:pPr>
        <w:pStyle w:val="B2"/>
      </w:pPr>
      <w:r w:rsidRPr="0079589D">
        <w:t>a)</w:t>
      </w:r>
      <w:r w:rsidRPr="0079589D">
        <w:tab/>
        <w:t>if:</w:t>
      </w:r>
    </w:p>
    <w:p w14:paraId="52A4B7B3"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585B10">
        <w:t>clause</w:t>
      </w:r>
      <w:r w:rsidRPr="0079589D">
        <w:t> </w:t>
      </w:r>
      <w:r w:rsidR="00D258FA">
        <w:rPr>
          <w:lang w:val="en-US" w:eastAsia="zh-CN"/>
        </w:rPr>
        <w:t>6.3.6</w:t>
      </w:r>
      <w:r w:rsidRPr="0079589D">
        <w:t>;</w:t>
      </w:r>
    </w:p>
    <w:p w14:paraId="14282A31"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63E75D4F"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3DF392CA"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585B10">
        <w:t>clause</w:t>
      </w:r>
      <w:r w:rsidRPr="0079589D">
        <w:t> </w:t>
      </w:r>
      <w:r w:rsidR="00D258FA">
        <w:rPr>
          <w:lang w:val="en-US" w:eastAsia="zh-CN"/>
        </w:rPr>
        <w:t>6.3.3.1.13.2</w:t>
      </w:r>
      <w:r w:rsidRPr="0079589D">
        <w:t xml:space="preserve"> or MCVideo imminent peril group call as determined </w:t>
      </w:r>
      <w:r w:rsidR="00585B10">
        <w:t>clause</w:t>
      </w:r>
      <w:r w:rsidRPr="0079589D">
        <w:t> </w:t>
      </w:r>
      <w:r w:rsidR="00D258FA">
        <w:rPr>
          <w:lang w:val="en-US" w:eastAsia="zh-CN"/>
        </w:rPr>
        <w:t>6.3.3.1.13.5</w:t>
      </w:r>
      <w:r w:rsidRPr="0079589D">
        <w:t xml:space="preserve"> and is determined to not be eligible for implicit affiliation as specified in </w:t>
      </w:r>
      <w:r w:rsidR="00585B10">
        <w:t>clause</w:t>
      </w:r>
      <w:r w:rsidRPr="0079589D">
        <w:t> </w:t>
      </w:r>
      <w:r w:rsidR="00D258FA">
        <w:rPr>
          <w:lang w:val="en-US" w:eastAsia="zh-CN"/>
        </w:rPr>
        <w:t>8.2.2.3.6</w:t>
      </w:r>
      <w:r w:rsidRPr="0079589D">
        <w:t>;</w:t>
      </w:r>
    </w:p>
    <w:p w14:paraId="44532939"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585B10">
        <w:t>clause</w:t>
      </w:r>
      <w:r w:rsidRPr="0079589D">
        <w:t> </w:t>
      </w:r>
      <w:r w:rsidR="00FB400D">
        <w:rPr>
          <w:lang w:val="en-GB" w:eastAsia="zh-CN"/>
        </w:rPr>
        <w:t>4.4</w:t>
      </w:r>
      <w:r w:rsidRPr="0079589D">
        <w:t>, and skip the rest of the steps below;</w:t>
      </w:r>
    </w:p>
    <w:p w14:paraId="45614161"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585B10">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585B10">
        <w:t>clause</w:t>
      </w:r>
      <w:r w:rsidRPr="0079589D">
        <w:t> </w:t>
      </w:r>
      <w:r w:rsidR="00FB400D">
        <w:rPr>
          <w:lang w:val="en-GB" w:eastAsia="zh-CN"/>
        </w:rPr>
        <w:t>4.4</w:t>
      </w:r>
      <w:r w:rsidRPr="0079589D">
        <w:t xml:space="preserve"> and skip the rest of the steps below;</w:t>
      </w:r>
    </w:p>
    <w:p w14:paraId="3F15FFA1"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49FC91B7"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val="en-GB" w:eastAsia="zh-CN"/>
        </w:rPr>
        <w:t>24</w:t>
      </w:r>
      <w:r w:rsidRPr="0079589D">
        <w:t>] is already reached:</w:t>
      </w:r>
    </w:p>
    <w:p w14:paraId="796EE53B"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2E5CFAC7"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val="en-GB" w:eastAsia="zh-CN"/>
        </w:rPr>
        <w:t>24</w:t>
      </w:r>
      <w:r w:rsidRPr="0079589D">
        <w:t>]. The local policy decisions can also include taking into account whether the imminent-peril indicator or emergency indicator was received in the SIP INVITE request.</w:t>
      </w:r>
    </w:p>
    <w:p w14:paraId="400D5EF6"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585B10">
        <w:t>clause</w:t>
      </w:r>
      <w:r w:rsidRPr="0079589D">
        <w:t> </w:t>
      </w:r>
      <w:r w:rsidR="00FB400D">
        <w:rPr>
          <w:lang w:val="en-GB" w:eastAsia="zh-CN"/>
        </w:rPr>
        <w:t>4.4</w:t>
      </w:r>
      <w:r w:rsidRPr="0079589D">
        <w:t xml:space="preserve"> and skip the rest of the steps;</w:t>
      </w:r>
    </w:p>
    <w:p w14:paraId="5C00E5D2"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585B10">
        <w:t>clause</w:t>
      </w:r>
      <w:r w:rsidR="00D258FA">
        <w:rPr>
          <w:lang w:val="en-US" w:eastAsia="zh-CN"/>
        </w:rPr>
        <w:t> 6.3.3.1.13.2</w:t>
      </w:r>
      <w:r w:rsidRPr="0079589D">
        <w:t xml:space="preserve"> or MCVideo imminent peril group call as determined by </w:t>
      </w:r>
      <w:r w:rsidR="00585B10">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585B10">
        <w:t>clause</w:t>
      </w:r>
      <w:r w:rsidRPr="0079589D">
        <w:t> </w:t>
      </w:r>
      <w:r w:rsidR="00D258FA">
        <w:rPr>
          <w:lang w:val="en-US" w:eastAsia="zh-CN"/>
        </w:rPr>
        <w:t>8.2.2.3.7</w:t>
      </w:r>
      <w:r w:rsidRPr="0079589D">
        <w:t>;</w:t>
      </w:r>
    </w:p>
    <w:p w14:paraId="297D9D0E"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52FEEDEA"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18F9FCF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585B10">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4969F967"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0191B951" w14:textId="77777777" w:rsidR="005530A1" w:rsidRPr="0079589D" w:rsidRDefault="005530A1" w:rsidP="005530A1">
      <w:pPr>
        <w:pStyle w:val="B4"/>
      </w:pPr>
      <w:r w:rsidRPr="0079589D">
        <w:t>A)</w:t>
      </w:r>
      <w:r w:rsidRPr="0079589D">
        <w:tab/>
        <w:t>shall set the value of the in-progress emergency state of the group to "true";</w:t>
      </w:r>
    </w:p>
    <w:p w14:paraId="4E7F042F"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585B10">
        <w:rPr>
          <w:lang w:val="en-US"/>
        </w:rPr>
        <w:t>clause</w:t>
      </w:r>
      <w:r w:rsidRPr="0079589D">
        <w:rPr>
          <w:lang w:val="en-US"/>
        </w:rPr>
        <w:t> </w:t>
      </w:r>
      <w:r w:rsidR="00D258FA">
        <w:rPr>
          <w:lang w:eastAsia="zh-CN"/>
        </w:rPr>
        <w:t>6.3.3.1.16</w:t>
      </w:r>
      <w:r w:rsidRPr="0079589D">
        <w:rPr>
          <w:lang w:val="en-US"/>
        </w:rPr>
        <w:t>; and</w:t>
      </w:r>
    </w:p>
    <w:p w14:paraId="79D05BE9"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585B10">
        <w:t>clause</w:t>
      </w:r>
      <w:r w:rsidRPr="0079589D">
        <w:t> </w:t>
      </w:r>
      <w:r w:rsidR="00D258FA">
        <w:rPr>
          <w:lang w:eastAsia="zh-CN"/>
        </w:rPr>
        <w:t>6.3.3.1.6</w:t>
      </w:r>
      <w:r w:rsidRPr="0079589D">
        <w:t>;</w:t>
      </w:r>
    </w:p>
    <w:p w14:paraId="4962E0F8" w14:textId="77777777" w:rsidR="005530A1" w:rsidRPr="0079589D" w:rsidRDefault="005530A1" w:rsidP="005530A1">
      <w:pPr>
        <w:pStyle w:val="B3"/>
      </w:pPr>
      <w:r w:rsidRPr="0079589D">
        <w:t>iv)</w:t>
      </w:r>
      <w:r w:rsidRPr="0079589D">
        <w:tab/>
        <w:t>if the in-progress imminent peril state of the group is set to a value of "true":</w:t>
      </w:r>
    </w:p>
    <w:p w14:paraId="715D7683"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585B10">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998796D"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59770B8F"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[51]</w:t>
      </w:r>
      <w:r w:rsidRPr="0079589D">
        <w:t>;</w:t>
      </w:r>
    </w:p>
    <w:p w14:paraId="4703594C"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6685851C"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2B506E79"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47AACFA1" w14:textId="77777777" w:rsidR="005530A1" w:rsidRPr="0079589D" w:rsidRDefault="005530A1" w:rsidP="005530A1">
      <w:pPr>
        <w:pStyle w:val="B4"/>
      </w:pPr>
      <w:r w:rsidRPr="0079589D">
        <w:t>A)</w:t>
      </w:r>
      <w:r w:rsidRPr="0079589D">
        <w:tab/>
        <w:t>shall set the in-progress imminent peril state of the group to a value of "true";</w:t>
      </w:r>
    </w:p>
    <w:p w14:paraId="7EEC2BC0"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585B10">
        <w:t>clause</w:t>
      </w:r>
      <w:r w:rsidRPr="0079589D">
        <w:t> </w:t>
      </w:r>
      <w:r w:rsidR="00D258FA">
        <w:rPr>
          <w:lang w:eastAsia="zh-CN"/>
        </w:rPr>
        <w:t>6.3.3.1.15</w:t>
      </w:r>
      <w:r w:rsidRPr="0079589D">
        <w:t>; and</w:t>
      </w:r>
    </w:p>
    <w:p w14:paraId="455763E7"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4A07833" w14:textId="77777777" w:rsidR="005530A1" w:rsidRPr="0079589D" w:rsidRDefault="005530A1" w:rsidP="005530A1">
      <w:pPr>
        <w:pStyle w:val="B3"/>
      </w:pPr>
      <w:r w:rsidRPr="0079589D">
        <w:t>iii)</w:t>
      </w:r>
      <w:r w:rsidRPr="0079589D">
        <w:tab/>
        <w:t>if the in-progress imminent peril state of the group is set to a value of "true":</w:t>
      </w:r>
    </w:p>
    <w:p w14:paraId="5B3009DA"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585B10">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5CF6DB6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054C6EF1" w14:textId="77777777" w:rsidR="005530A1" w:rsidRPr="0079589D" w:rsidRDefault="005530A1" w:rsidP="005530A1">
      <w:pPr>
        <w:pStyle w:val="B2"/>
      </w:pPr>
      <w:r w:rsidRPr="0079589D">
        <w:t>h)</w:t>
      </w:r>
      <w:r w:rsidRPr="0079589D">
        <w:tab/>
        <w:t xml:space="preserve">shall generate a SIP 200 (OK) response as specified in the </w:t>
      </w:r>
      <w:r w:rsidR="00585B10">
        <w:t>clause</w:t>
      </w:r>
      <w:r w:rsidRPr="0079589D">
        <w:t> </w:t>
      </w:r>
      <w:r w:rsidR="00D258FA">
        <w:rPr>
          <w:lang w:val="en-US" w:eastAsia="zh-CN"/>
        </w:rPr>
        <w:t>6.3.3.2.4.2</w:t>
      </w:r>
      <w:r w:rsidRPr="0079589D">
        <w:t>;</w:t>
      </w:r>
    </w:p>
    <w:p w14:paraId="6048C993"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585B10">
        <w:t>clause</w:t>
      </w:r>
      <w:r w:rsidRPr="0079589D">
        <w:t> </w:t>
      </w:r>
      <w:r w:rsidR="00D258FA">
        <w:rPr>
          <w:lang w:val="en-US" w:eastAsia="zh-CN"/>
        </w:rPr>
        <w:t>6.3.3.2.1</w:t>
      </w:r>
      <w:r w:rsidRPr="0079589D">
        <w:t>;</w:t>
      </w:r>
    </w:p>
    <w:p w14:paraId="6369E4D1"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585B10">
        <w:t>clause</w:t>
      </w:r>
      <w:r w:rsidRPr="0079589D">
        <w:t> </w:t>
      </w:r>
      <w:r w:rsidR="00FB400D">
        <w:rPr>
          <w:lang w:val="en-GB" w:eastAsia="zh-CN"/>
        </w:rPr>
        <w:t>4.4</w:t>
      </w:r>
      <w:r w:rsidRPr="0079589D">
        <w:t>;</w:t>
      </w:r>
    </w:p>
    <w:p w14:paraId="707C0CA6"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585B10">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585B10">
        <w:t>clause</w:t>
      </w:r>
      <w:r w:rsidRPr="0079589D">
        <w:t> </w:t>
      </w:r>
      <w:r w:rsidR="00FB400D">
        <w:rPr>
          <w:lang w:val="en-GB" w:eastAsia="zh-CN"/>
        </w:rPr>
        <w:t>4.4</w:t>
      </w:r>
      <w:r w:rsidRPr="0079589D">
        <w:t>;</w:t>
      </w:r>
    </w:p>
    <w:p w14:paraId="61FE3DA1"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585B10">
        <w:t>clause</w:t>
      </w:r>
      <w:r w:rsidRPr="0079589D">
        <w:t> </w:t>
      </w:r>
      <w:r w:rsidR="00FB400D">
        <w:rPr>
          <w:lang w:val="en-GB" w:eastAsia="zh-CN"/>
        </w:rPr>
        <w:t>4.4</w:t>
      </w:r>
      <w:r w:rsidRPr="0079589D">
        <w:t>;</w:t>
      </w:r>
    </w:p>
    <w:p w14:paraId="718F371B"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E41FD0C"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val="en-GB" w:eastAsia="zh-CN"/>
        </w:rPr>
        <w:t>5</w:t>
      </w:r>
      <w:r w:rsidRPr="0079589D">
        <w:t xml:space="preserve">] </w:t>
      </w:r>
      <w:r w:rsidR="00585B10">
        <w:t>clause</w:t>
      </w:r>
      <w:r w:rsidRPr="0079589D">
        <w:t> </w:t>
      </w:r>
      <w:r w:rsidR="00D258FA">
        <w:rPr>
          <w:lang w:val="en-US" w:eastAsia="zh-CN"/>
        </w:rPr>
        <w:t>6.3</w:t>
      </w:r>
      <w:r w:rsidRPr="0079589D">
        <w:t>;</w:t>
      </w:r>
    </w:p>
    <w:p w14:paraId="6495811C" w14:textId="77777777" w:rsidR="005530A1" w:rsidRPr="0079589D" w:rsidRDefault="005530A1" w:rsidP="005530A1">
      <w:pPr>
        <w:pStyle w:val="NO"/>
      </w:pPr>
      <w:r w:rsidRPr="0079589D">
        <w:t>NOTE 5:</w:t>
      </w:r>
      <w:r w:rsidRPr="0079589D">
        <w:tab/>
        <w:t>Resulting media plane processing is completed before the next step is performed.</w:t>
      </w:r>
    </w:p>
    <w:p w14:paraId="56870183"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val="en-GB" w:eastAsia="zh-CN"/>
        </w:rPr>
        <w:t>11</w:t>
      </w:r>
      <w:r w:rsidRPr="0079589D">
        <w:t>];</w:t>
      </w:r>
    </w:p>
    <w:p w14:paraId="1451DF7A"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585B10">
        <w:t>clause</w:t>
      </w:r>
      <w:r w:rsidRPr="0079589D">
        <w:t> </w:t>
      </w:r>
      <w:r w:rsidR="00D258FA">
        <w:rPr>
          <w:lang w:val="en-US" w:eastAsia="zh-CN"/>
        </w:rPr>
        <w:t>6.3.3.4</w:t>
      </w:r>
      <w:r w:rsidRPr="0079589D">
        <w:t>;</w:t>
      </w:r>
    </w:p>
    <w:p w14:paraId="23F6F97A"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54CD92F6"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val="en-GB" w:eastAsia="zh-CN"/>
        </w:rPr>
        <w:t>11</w:t>
      </w:r>
      <w:r w:rsidRPr="0079589D">
        <w:t>];</w:t>
      </w:r>
    </w:p>
    <w:p w14:paraId="6D8BD8CE"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585B10">
        <w:t>clause</w:t>
      </w:r>
      <w:r w:rsidRPr="0079589D">
        <w:t> </w:t>
      </w:r>
      <w:r w:rsidR="00FB400D">
        <w:rPr>
          <w:lang w:val="en-GB"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585B10">
        <w:t>clause</w:t>
      </w:r>
      <w:r w:rsidRPr="0079589D">
        <w:t> </w:t>
      </w:r>
      <w:r w:rsidR="00D258FA">
        <w:rPr>
          <w:lang w:val="en-US" w:eastAsia="zh-CN"/>
        </w:rPr>
        <w:t>6.3.3.1.18</w:t>
      </w:r>
      <w:r w:rsidRPr="0079589D">
        <w:t>; and</w:t>
      </w:r>
    </w:p>
    <w:p w14:paraId="29095731" w14:textId="77777777" w:rsidR="005530A1" w:rsidRPr="0079589D" w:rsidRDefault="005530A1" w:rsidP="005530A1">
      <w:pPr>
        <w:pStyle w:val="B2"/>
      </w:pPr>
      <w:r w:rsidRPr="0079589D">
        <w:t>r)</w:t>
      </w:r>
      <w:r w:rsidRPr="0079589D">
        <w:tab/>
        <w:t xml:space="preserve">shall not continue with the rest of the </w:t>
      </w:r>
      <w:r w:rsidR="00585B10">
        <w:t>clause</w:t>
      </w:r>
      <w:r w:rsidRPr="0079589D">
        <w:t>.</w:t>
      </w:r>
    </w:p>
    <w:p w14:paraId="6662AC1E" w14:textId="77777777" w:rsidR="005530A1" w:rsidRPr="0079589D" w:rsidRDefault="005530A1" w:rsidP="005530A1">
      <w:r w:rsidRPr="0079589D">
        <w:t xml:space="preserve">Upon receiving a SIP 183 (Session Progress) response to the SIP INVITE request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7271F960"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585B10">
        <w:t>clause</w:t>
      </w:r>
      <w:r w:rsidRPr="0079589D">
        <w:t> </w:t>
      </w:r>
      <w:r w:rsidR="00D258FA">
        <w:rPr>
          <w:lang w:val="en-US" w:eastAsia="zh-CN"/>
        </w:rPr>
        <w:t>6.3.3.2.3.2</w:t>
      </w:r>
      <w:r w:rsidRPr="0079589D">
        <w:t>;</w:t>
      </w:r>
    </w:p>
    <w:p w14:paraId="1978C918"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585B10">
        <w:t>clause</w:t>
      </w:r>
      <w:r w:rsidRPr="0079589D">
        <w:t> </w:t>
      </w:r>
      <w:r w:rsidR="00FB400D">
        <w:rPr>
          <w:lang w:val="en-GB" w:eastAsia="zh-CN"/>
        </w:rPr>
        <w:t>4.4</w:t>
      </w:r>
      <w:r w:rsidRPr="0079589D">
        <w:t xml:space="preserve"> in the SIP 200 (OK) response, if the prearranged MCVideo group has more than &lt;on-network-max-participant-count&gt; members as specified in 3GPP TS 24.481 [</w:t>
      </w:r>
      <w:r w:rsidR="006637E0" w:rsidRPr="0079589D">
        <w:rPr>
          <w:lang w:val="en-GB" w:eastAsia="zh-CN"/>
        </w:rPr>
        <w:t>24</w:t>
      </w:r>
      <w:r w:rsidRPr="0079589D">
        <w:t>];</w:t>
      </w:r>
    </w:p>
    <w:p w14:paraId="49C762E1"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585B10">
        <w:t>clause</w:t>
      </w:r>
      <w:r w:rsidRPr="0079589D">
        <w:t> </w:t>
      </w:r>
      <w:r w:rsidR="00D258FA">
        <w:rPr>
          <w:lang w:val="en-US" w:eastAsia="zh-CN"/>
        </w:rPr>
        <w:t>6.3.3.2.1</w:t>
      </w:r>
      <w:r w:rsidRPr="0079589D">
        <w:t>;</w:t>
      </w:r>
    </w:p>
    <w:p w14:paraId="01291E52" w14:textId="77777777" w:rsidR="005530A1" w:rsidRPr="0079589D" w:rsidRDefault="005530A1" w:rsidP="005530A1">
      <w:pPr>
        <w:pStyle w:val="B1"/>
      </w:pPr>
      <w:r w:rsidRPr="0079589D">
        <w:t>4)</w:t>
      </w:r>
      <w:r w:rsidRPr="0079589D">
        <w:tab/>
        <w:t>shall include a P-Answer-State header field with the value "Unconfirmed";</w:t>
      </w:r>
    </w:p>
    <w:p w14:paraId="217CD555"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585B10">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585B10">
        <w:t>clause</w:t>
      </w:r>
      <w:r w:rsidRPr="0079589D">
        <w:t> </w:t>
      </w:r>
      <w:r w:rsidR="00FB400D">
        <w:rPr>
          <w:lang w:val="en-GB" w:eastAsia="zh-CN"/>
        </w:rPr>
        <w:t>4.4</w:t>
      </w:r>
      <w:r w:rsidRPr="0079589D">
        <w:t>;</w:t>
      </w:r>
    </w:p>
    <w:p w14:paraId="4D10D16E"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585B10">
        <w:t>clause</w:t>
      </w:r>
      <w:r w:rsidRPr="0079589D">
        <w:t> </w:t>
      </w:r>
      <w:r w:rsidR="00FB400D">
        <w:rPr>
          <w:lang w:val="en-GB" w:eastAsia="zh-CN"/>
        </w:rPr>
        <w:t>4.4</w:t>
      </w:r>
      <w:r w:rsidRPr="0079589D">
        <w:t>;</w:t>
      </w:r>
    </w:p>
    <w:p w14:paraId="193F4D1B"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val="en-GB" w:eastAsia="zh-CN"/>
        </w:rPr>
        <w:t>5</w:t>
      </w:r>
      <w:r w:rsidRPr="0079589D">
        <w:t xml:space="preserve">] </w:t>
      </w:r>
      <w:r w:rsidR="00585B10">
        <w:t>clause</w:t>
      </w:r>
      <w:r w:rsidRPr="0079589D">
        <w:t> </w:t>
      </w:r>
      <w:r w:rsidR="00D258FA">
        <w:rPr>
          <w:lang w:val="en-US" w:eastAsia="zh-CN"/>
        </w:rPr>
        <w:t>6.3</w:t>
      </w:r>
      <w:r w:rsidRPr="0079589D">
        <w:t>;</w:t>
      </w:r>
    </w:p>
    <w:p w14:paraId="2C7DC267" w14:textId="77777777" w:rsidR="005530A1" w:rsidRPr="0079589D" w:rsidRDefault="005530A1" w:rsidP="005530A1">
      <w:pPr>
        <w:pStyle w:val="NO"/>
      </w:pPr>
      <w:r w:rsidRPr="0079589D">
        <w:t>NOTE 7:</w:t>
      </w:r>
      <w:r w:rsidRPr="0079589D">
        <w:tab/>
        <w:t>Resulting user plane processing is completed before the next step is performed.</w:t>
      </w:r>
    </w:p>
    <w:p w14:paraId="6F97A8BB"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val="en-GB" w:eastAsia="zh-CN"/>
        </w:rPr>
        <w:t>11</w:t>
      </w:r>
      <w:r w:rsidRPr="0079589D">
        <w:t>];</w:t>
      </w:r>
    </w:p>
    <w:p w14:paraId="2830FA6E"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585B10">
        <w:t>clause</w:t>
      </w:r>
      <w:r w:rsidRPr="0079589D">
        <w:t> </w:t>
      </w:r>
      <w:r w:rsidR="00D258FA">
        <w:rPr>
          <w:lang w:val="en-US" w:eastAsia="zh-CN"/>
        </w:rPr>
        <w:t>6.3.3.4</w:t>
      </w:r>
      <w:r w:rsidRPr="0079589D">
        <w:t>; and</w:t>
      </w:r>
    </w:p>
    <w:p w14:paraId="7A042865"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0C8EB41D"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val="en-GB" w:eastAsia="zh-CN"/>
        </w:rPr>
        <w:t>11</w:t>
      </w:r>
      <w:r w:rsidRPr="0079589D">
        <w:t>].</w:t>
      </w:r>
    </w:p>
    <w:p w14:paraId="59A0751B" w14:textId="77777777" w:rsidR="005530A1" w:rsidRPr="0079589D" w:rsidRDefault="005530A1" w:rsidP="005530A1">
      <w:r w:rsidRPr="0079589D">
        <w:t xml:space="preserve">Upon receiving a SIP 183 (Session Progress) response for a SIP INVITE request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7BB96BF7" w14:textId="77777777" w:rsidR="005530A1" w:rsidRPr="0079589D" w:rsidRDefault="005530A1" w:rsidP="005530A1">
      <w:pPr>
        <w:rPr>
          <w:rFonts w:eastAsia="Malgun Gothic"/>
        </w:rPr>
      </w:pPr>
      <w:r w:rsidRPr="0079589D">
        <w:t xml:space="preserve">Upon receiving a SIP 200 (OK) response for a SIP INVITE request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136FD6CC"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44901186"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val="en-GB" w:eastAsia="zh-CN"/>
        </w:rPr>
        <w:t>24</w:t>
      </w:r>
      <w:r w:rsidRPr="0079589D">
        <w:t>]</w:t>
      </w:r>
      <w:r w:rsidRPr="0079589D">
        <w:rPr>
          <w:rFonts w:eastAsia="Malgun Gothic"/>
        </w:rPr>
        <w:t>; and</w:t>
      </w:r>
    </w:p>
    <w:p w14:paraId="65FD0B1C" w14:textId="77777777" w:rsidR="005530A1" w:rsidRPr="0079589D" w:rsidRDefault="005530A1" w:rsidP="005530A1">
      <w:pPr>
        <w:pStyle w:val="B1"/>
      </w:pPr>
      <w:r w:rsidRPr="0079589D">
        <w:t>3)</w:t>
      </w:r>
      <w:r w:rsidRPr="0079589D">
        <w:tab/>
        <w:t xml:space="preserve">there is no outstanding SIP 200 (OK) response to a SIP INVITE request sent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37A00B50" w14:textId="77777777" w:rsidR="005530A1" w:rsidRPr="0079589D" w:rsidRDefault="005530A1" w:rsidP="005530A1">
      <w:pPr>
        <w:rPr>
          <w:rFonts w:eastAsia="Malgun Gothic"/>
        </w:rPr>
      </w:pPr>
      <w:r w:rsidRPr="0079589D">
        <w:rPr>
          <w:rFonts w:eastAsia="Malgun Gothic"/>
        </w:rPr>
        <w:t>the controlling MCVideo function:</w:t>
      </w:r>
    </w:p>
    <w:p w14:paraId="11DEC33F" w14:textId="77777777" w:rsidR="005530A1" w:rsidRPr="0079589D" w:rsidRDefault="005530A1" w:rsidP="005530A1">
      <w:pPr>
        <w:pStyle w:val="B1"/>
      </w:pPr>
      <w:r w:rsidRPr="0079589D">
        <w:t>1)</w:t>
      </w:r>
      <w:r w:rsidRPr="0079589D">
        <w:tab/>
        <w:t xml:space="preserve">shall stop timer TNG1 (acknowledged call setup timer) as described in </w:t>
      </w:r>
      <w:r w:rsidR="00585B10">
        <w:t>clause</w:t>
      </w:r>
      <w:r w:rsidRPr="0079589D">
        <w:t> </w:t>
      </w:r>
      <w:r w:rsidR="00D258FA">
        <w:rPr>
          <w:lang w:val="en-US" w:eastAsia="zh-CN"/>
        </w:rPr>
        <w:t>6.3.3.3</w:t>
      </w:r>
      <w:r w:rsidRPr="0079589D">
        <w:t>;</w:t>
      </w:r>
    </w:p>
    <w:p w14:paraId="29F510CB"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585B10">
        <w:t>clause</w:t>
      </w:r>
      <w:r w:rsidRPr="0079589D">
        <w:t> </w:t>
      </w:r>
      <w:r w:rsidR="00D258FA">
        <w:rPr>
          <w:lang w:val="en-US" w:eastAsia="zh-CN"/>
        </w:rPr>
        <w:t>6.3.3.2.3.2</w:t>
      </w:r>
      <w:r w:rsidRPr="0079589D">
        <w:rPr>
          <w:lang w:eastAsia="ko-KR"/>
        </w:rPr>
        <w:t xml:space="preserve"> </w:t>
      </w:r>
      <w:r w:rsidRPr="0079589D">
        <w:t>before continuing with the rest of the steps;</w:t>
      </w:r>
    </w:p>
    <w:p w14:paraId="39920B78"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585B10">
        <w:t>clause</w:t>
      </w:r>
      <w:r w:rsidRPr="0079589D">
        <w:t> </w:t>
      </w:r>
      <w:r w:rsidR="00FB400D">
        <w:rPr>
          <w:lang w:val="en-GB"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val="en-GB" w:eastAsia="zh-CN"/>
        </w:rPr>
        <w:t>24</w:t>
      </w:r>
      <w:r w:rsidRPr="0079589D">
        <w:t>];</w:t>
      </w:r>
    </w:p>
    <w:p w14:paraId="32CEDEA0"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585B10">
        <w:t>clause</w:t>
      </w:r>
      <w:r w:rsidRPr="0079589D">
        <w:t> </w:t>
      </w:r>
      <w:r w:rsidR="00D258FA">
        <w:rPr>
          <w:lang w:val="en-US" w:eastAsia="zh-CN"/>
        </w:rPr>
        <w:t>6.3.3.2.1</w:t>
      </w:r>
      <w:r w:rsidRPr="0079589D">
        <w:rPr>
          <w:lang w:eastAsia="ko-KR"/>
        </w:rPr>
        <w:t>;</w:t>
      </w:r>
    </w:p>
    <w:p w14:paraId="453F6668"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val="en-GB" w:eastAsia="zh-CN"/>
        </w:rPr>
        <w:t>5</w:t>
      </w:r>
      <w:r w:rsidRPr="0079589D">
        <w:t xml:space="preserve">] </w:t>
      </w:r>
      <w:r w:rsidR="00585B10">
        <w:t>clause</w:t>
      </w:r>
      <w:r w:rsidRPr="0079589D">
        <w:t> </w:t>
      </w:r>
      <w:r w:rsidR="00D258FA">
        <w:rPr>
          <w:lang w:val="en-US" w:eastAsia="zh-CN"/>
        </w:rPr>
        <w:t>6.3</w:t>
      </w:r>
      <w:r w:rsidRPr="0079589D">
        <w:t>;</w:t>
      </w:r>
    </w:p>
    <w:p w14:paraId="2C488C28" w14:textId="77777777" w:rsidR="005530A1" w:rsidRPr="0079589D" w:rsidRDefault="005530A1" w:rsidP="005530A1">
      <w:pPr>
        <w:pStyle w:val="NO"/>
      </w:pPr>
      <w:r w:rsidRPr="0079589D">
        <w:t>NOTE 9:</w:t>
      </w:r>
      <w:r w:rsidRPr="0079589D">
        <w:tab/>
        <w:t>Resulting media plane processing is completed before the next step is performed.</w:t>
      </w:r>
    </w:p>
    <w:p w14:paraId="7635B55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val="en-GB" w:eastAsia="zh-CN"/>
        </w:rPr>
        <w:t>11</w:t>
      </w:r>
      <w:r w:rsidRPr="0079589D">
        <w:t>];</w:t>
      </w:r>
    </w:p>
    <w:p w14:paraId="057AD082"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585B10">
        <w:t>clause</w:t>
      </w:r>
      <w:r w:rsidRPr="0079589D">
        <w:t> </w:t>
      </w:r>
      <w:r w:rsidR="00D258FA">
        <w:rPr>
          <w:lang w:val="en-US" w:eastAsia="zh-CN"/>
        </w:rPr>
        <w:t>6.3.3.4</w:t>
      </w:r>
      <w:r w:rsidRPr="0079589D">
        <w:t>; and</w:t>
      </w:r>
    </w:p>
    <w:p w14:paraId="539DAF1E"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6353EBF6"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val="en-GB" w:eastAsia="zh-CN"/>
        </w:rPr>
        <w:t>11</w:t>
      </w:r>
      <w:r w:rsidRPr="0079589D">
        <w:t>].</w:t>
      </w:r>
    </w:p>
    <w:p w14:paraId="259022F2" w14:textId="77777777" w:rsidR="005530A1" w:rsidRPr="0079589D" w:rsidRDefault="005530A1" w:rsidP="005530A1">
      <w:r w:rsidRPr="0079589D">
        <w:t>Upon:</w:t>
      </w:r>
    </w:p>
    <w:p w14:paraId="25996AF1" w14:textId="77777777" w:rsidR="005530A1" w:rsidRPr="0079589D" w:rsidRDefault="005530A1" w:rsidP="005530A1">
      <w:pPr>
        <w:pStyle w:val="B1"/>
      </w:pPr>
      <w:r w:rsidRPr="0079589D">
        <w:t>1)</w:t>
      </w:r>
      <w:r w:rsidRPr="0079589D">
        <w:tab/>
        <w:t xml:space="preserve">receiving a SIP 200 (OK) response for a SIP INVITE request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09A86EE7" w14:textId="77777777" w:rsidR="005530A1" w:rsidRPr="0079589D" w:rsidRDefault="005530A1" w:rsidP="005530A1">
      <w:pPr>
        <w:pStyle w:val="B1"/>
      </w:pPr>
      <w:r w:rsidRPr="0079589D">
        <w:t>2)</w:t>
      </w:r>
      <w:r w:rsidRPr="0079589D">
        <w:tab/>
        <w:t>the timer TNG1 (acknowledged call setup timer) is not running;</w:t>
      </w:r>
    </w:p>
    <w:p w14:paraId="1DB3551C"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03D4C7B3" w14:textId="77777777" w:rsidR="005530A1" w:rsidRPr="0079589D" w:rsidRDefault="005530A1" w:rsidP="005530A1">
      <w:pPr>
        <w:pStyle w:val="B1"/>
      </w:pPr>
      <w:r w:rsidRPr="0079589D">
        <w:t>4)</w:t>
      </w:r>
      <w:r w:rsidRPr="0079589D">
        <w:tab/>
        <w:t>the controlling MCVideo function supports media buffering; and</w:t>
      </w:r>
    </w:p>
    <w:p w14:paraId="14FDDE2B" w14:textId="77777777" w:rsidR="005530A1" w:rsidRPr="0079589D" w:rsidRDefault="005530A1" w:rsidP="005530A1">
      <w:pPr>
        <w:pStyle w:val="B1"/>
      </w:pPr>
      <w:r w:rsidRPr="0079589D">
        <w:t>5)</w:t>
      </w:r>
      <w:r w:rsidRPr="0079589D">
        <w:tab/>
        <w:t>the SIP final response has not yet been sent to the inviting MCVideo client;</w:t>
      </w:r>
    </w:p>
    <w:p w14:paraId="6A40DDAD" w14:textId="77777777" w:rsidR="005530A1" w:rsidRPr="0079589D" w:rsidRDefault="005530A1" w:rsidP="005530A1">
      <w:r w:rsidRPr="0079589D">
        <w:t>the controlling MCVideo function according to local policy:</w:t>
      </w:r>
    </w:p>
    <w:p w14:paraId="55852FAE"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585B10">
        <w:t>clause</w:t>
      </w:r>
      <w:r w:rsidRPr="0079589D">
        <w:t> </w:t>
      </w:r>
      <w:r w:rsidR="00D258FA">
        <w:rPr>
          <w:lang w:val="en-US" w:eastAsia="zh-CN"/>
        </w:rPr>
        <w:t>6.3.3.2.2</w:t>
      </w:r>
      <w:r w:rsidRPr="0079589D">
        <w:t>;</w:t>
      </w:r>
    </w:p>
    <w:p w14:paraId="71830D62"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585B10">
        <w:t>clause</w:t>
      </w:r>
      <w:r w:rsidRPr="0079589D">
        <w:t> </w:t>
      </w:r>
      <w:r w:rsidR="00FB400D">
        <w:rPr>
          <w:lang w:val="en-GB"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val="en-GB" w:eastAsia="zh-CN"/>
        </w:rPr>
        <w:t>24</w:t>
      </w:r>
      <w:r w:rsidRPr="0079589D">
        <w:t>];</w:t>
      </w:r>
    </w:p>
    <w:p w14:paraId="4BA56D60"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585B10">
        <w:t>clause</w:t>
      </w:r>
      <w:r w:rsidRPr="0079589D">
        <w:t> </w:t>
      </w:r>
      <w:r w:rsidR="00D258FA">
        <w:rPr>
          <w:lang w:val="en-US" w:eastAsia="zh-CN"/>
        </w:rPr>
        <w:t>6.3.3.2.1</w:t>
      </w:r>
      <w:r w:rsidRPr="0079589D">
        <w:rPr>
          <w:lang w:eastAsia="ko-KR"/>
        </w:rPr>
        <w:t>;</w:t>
      </w:r>
    </w:p>
    <w:p w14:paraId="2461D09F"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585B10">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585B10">
        <w:t>clause</w:t>
      </w:r>
      <w:r w:rsidRPr="0079589D">
        <w:t> </w:t>
      </w:r>
      <w:r w:rsidR="00FB400D">
        <w:rPr>
          <w:lang w:val="en-GB" w:eastAsia="zh-CN"/>
        </w:rPr>
        <w:t>4.4</w:t>
      </w:r>
      <w:r w:rsidRPr="0079589D">
        <w:t>;</w:t>
      </w:r>
    </w:p>
    <w:p w14:paraId="578D27F2"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585B10">
        <w:t>clause</w:t>
      </w:r>
      <w:r w:rsidRPr="0079589D">
        <w:t> </w:t>
      </w:r>
      <w:r w:rsidR="00FB400D">
        <w:rPr>
          <w:lang w:val="en-GB" w:eastAsia="zh-CN"/>
        </w:rPr>
        <w:t>4.4</w:t>
      </w:r>
      <w:r w:rsidRPr="0079589D">
        <w:t>;</w:t>
      </w:r>
    </w:p>
    <w:p w14:paraId="5D4253F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val="en-GB" w:eastAsia="zh-CN"/>
        </w:rPr>
        <w:t>5</w:t>
      </w:r>
      <w:r w:rsidRPr="0079589D">
        <w:t xml:space="preserve">] </w:t>
      </w:r>
      <w:r w:rsidR="00585B10">
        <w:t>clause</w:t>
      </w:r>
      <w:r w:rsidRPr="0079589D">
        <w:t> </w:t>
      </w:r>
      <w:r w:rsidR="00D258FA">
        <w:rPr>
          <w:lang w:val="en-US" w:eastAsia="zh-CN"/>
        </w:rPr>
        <w:t>6.3</w:t>
      </w:r>
      <w:r w:rsidRPr="0079589D">
        <w:t>;</w:t>
      </w:r>
    </w:p>
    <w:p w14:paraId="549D1263" w14:textId="77777777" w:rsidR="005530A1" w:rsidRPr="0079589D" w:rsidRDefault="005530A1" w:rsidP="005530A1">
      <w:pPr>
        <w:pStyle w:val="NO"/>
      </w:pPr>
      <w:r w:rsidRPr="0079589D">
        <w:t>NOTE 11:</w:t>
      </w:r>
      <w:r w:rsidRPr="0079589D">
        <w:tab/>
        <w:t>Resulting media plane processing is completed before the next step is performed.</w:t>
      </w:r>
    </w:p>
    <w:p w14:paraId="28D73503"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val="en-GB" w:eastAsia="zh-CN"/>
        </w:rPr>
        <w:t>11</w:t>
      </w:r>
      <w:r w:rsidRPr="0079589D">
        <w:t>];</w:t>
      </w:r>
    </w:p>
    <w:p w14:paraId="63196DC8"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585B10">
        <w:t>clause</w:t>
      </w:r>
      <w:r w:rsidRPr="0079589D">
        <w:t> </w:t>
      </w:r>
      <w:r w:rsidR="00D258FA">
        <w:rPr>
          <w:lang w:val="en-US" w:eastAsia="zh-CN"/>
        </w:rPr>
        <w:t>6.3.3.4</w:t>
      </w:r>
      <w:r w:rsidRPr="0079589D">
        <w:t>; and</w:t>
      </w:r>
    </w:p>
    <w:p w14:paraId="61958C9D"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41403FA6"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val="en-GB" w:eastAsia="zh-CN"/>
        </w:rPr>
        <w:t>11</w:t>
      </w:r>
      <w:r w:rsidRPr="0079589D">
        <w:t>].</w:t>
      </w:r>
    </w:p>
    <w:p w14:paraId="58D68A43"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585B10">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398306B4"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585B10">
        <w:t>clause</w:t>
      </w:r>
      <w:r w:rsidRPr="0079589D">
        <w:t> </w:t>
      </w:r>
      <w:r w:rsidR="00D258FA">
        <w:rPr>
          <w:lang w:val="en-US" w:eastAsia="zh-CN"/>
        </w:rPr>
        <w:t>6.3.3.3</w:t>
      </w:r>
      <w:r w:rsidRPr="0079589D">
        <w:rPr>
          <w:rFonts w:eastAsia="Malgun Gothic"/>
          <w:i/>
        </w:rPr>
        <w:t>.</w:t>
      </w:r>
    </w:p>
    <w:p w14:paraId="72A5037A" w14:textId="77777777" w:rsidR="005530A1" w:rsidRPr="0079589D" w:rsidRDefault="005530A1" w:rsidP="005530A1">
      <w:r w:rsidRPr="0079589D">
        <w:t>If:</w:t>
      </w:r>
    </w:p>
    <w:p w14:paraId="3F83423A" w14:textId="77777777" w:rsidR="005530A1" w:rsidRPr="0079589D" w:rsidRDefault="005530A1" w:rsidP="005530A1">
      <w:pPr>
        <w:pStyle w:val="B1"/>
      </w:pPr>
      <w:r w:rsidRPr="0079589D">
        <w:t>1)</w:t>
      </w:r>
      <w:r w:rsidRPr="0079589D">
        <w:tab/>
        <w:t>timer TNG1 (acknowledged call setup timer) is not running;</w:t>
      </w:r>
    </w:p>
    <w:p w14:paraId="29907BEB"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26EEBFD6" w14:textId="77777777" w:rsidR="005530A1" w:rsidRPr="0079589D" w:rsidRDefault="005530A1" w:rsidP="005530A1">
      <w:pPr>
        <w:pStyle w:val="B1"/>
      </w:pPr>
      <w:r w:rsidRPr="0079589D">
        <w:t>3)</w:t>
      </w:r>
      <w:r w:rsidRPr="0079589D">
        <w:tab/>
        <w:t>a final SIP 4xx, 5xx or 6xx response is received from an invited MCVideo client;</w:t>
      </w:r>
    </w:p>
    <w:p w14:paraId="304249F0" w14:textId="77777777" w:rsidR="005530A1" w:rsidRPr="0079589D" w:rsidRDefault="005530A1" w:rsidP="005530A1">
      <w:r w:rsidRPr="0079589D">
        <w:t>then the controlling MCVideo function shall perform one of the following based on policy:</w:t>
      </w:r>
    </w:p>
    <w:p w14:paraId="7A1B43D1"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val="en-GB" w:eastAsia="zh-CN"/>
        </w:rPr>
        <w:t>11</w:t>
      </w:r>
      <w:r w:rsidRPr="0079589D">
        <w:t>], if a SIP final response was received from all the other invited MCVideo clients and the SIP 200 (OK) response is not yet sent; or</w:t>
      </w:r>
    </w:p>
    <w:p w14:paraId="03059BA5" w14:textId="77777777" w:rsidR="005530A1" w:rsidRPr="0079589D" w:rsidRDefault="005530A1" w:rsidP="005530A1">
      <w:pPr>
        <w:pStyle w:val="B1"/>
      </w:pPr>
      <w:r w:rsidRPr="0079589D">
        <w:t>2)</w:t>
      </w:r>
      <w:r w:rsidRPr="0079589D">
        <w:tab/>
        <w:t xml:space="preserve">remove the invited MCVideo client from the MCVideo Session as specified in </w:t>
      </w:r>
      <w:r w:rsidR="00585B10">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585B10">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val="en-GB" w:eastAsia="zh-CN"/>
        </w:rPr>
        <w:t>24</w:t>
      </w:r>
      <w:r w:rsidRPr="0079589D">
        <w:t>], and all members have not yet been invited.</w:t>
      </w:r>
    </w:p>
    <w:p w14:paraId="0930C004"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585B10">
        <w:t>clause</w:t>
      </w:r>
      <w:r w:rsidRPr="0079589D">
        <w:t> </w:t>
      </w:r>
      <w:r w:rsidR="00FB400D">
        <w:rPr>
          <w:lang w:eastAsia="zh-CN"/>
        </w:rPr>
        <w:t>4.4</w:t>
      </w:r>
      <w:r w:rsidRPr="0079589D">
        <w:t xml:space="preserve">, the controlling MCVideo function shall follow the procedures in </w:t>
      </w:r>
      <w:r w:rsidR="00585B10">
        <w:t>clause</w:t>
      </w:r>
      <w:r w:rsidRPr="0079589D">
        <w:t> </w:t>
      </w:r>
      <w:r w:rsidR="00D258FA">
        <w:rPr>
          <w:lang w:val="en-US" w:eastAsia="zh-CN"/>
        </w:rPr>
        <w:t>6.3.3.1.18</w:t>
      </w:r>
      <w:r w:rsidRPr="0079589D">
        <w:t>.</w:t>
      </w:r>
    </w:p>
    <w:p w14:paraId="2E432057" w14:textId="77777777" w:rsidR="005530A1" w:rsidRPr="0079589D" w:rsidRDefault="005530A1" w:rsidP="005530A1">
      <w:pPr>
        <w:pStyle w:val="Heading5"/>
        <w:rPr>
          <w:lang w:eastAsia="ko-KR"/>
        </w:rPr>
      </w:pPr>
      <w:bookmarkStart w:id="1405" w:name="_Toc20152570"/>
      <w:bookmarkStart w:id="1406" w:name="_Toc27495235"/>
      <w:bookmarkStart w:id="1407" w:name="_Toc36108703"/>
      <w:bookmarkStart w:id="1408" w:name="_Toc7395848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405"/>
      <w:bookmarkEnd w:id="1406"/>
      <w:bookmarkEnd w:id="1407"/>
      <w:bookmarkEnd w:id="1408"/>
    </w:p>
    <w:p w14:paraId="603C6DA1"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585B10">
        <w:rPr>
          <w:lang w:eastAsia="ko-KR"/>
        </w:rPr>
        <w:t>clause</w:t>
      </w:r>
      <w:r w:rsidRPr="0079589D">
        <w:rPr>
          <w:lang w:eastAsia="ko-KR"/>
        </w:rPr>
        <w:t> </w:t>
      </w:r>
      <w:r w:rsidR="00D258FA">
        <w:rPr>
          <w:lang w:val="en-US" w:eastAsia="zh-CN"/>
        </w:rPr>
        <w:t>6.3.3.2.4</w:t>
      </w:r>
      <w:r w:rsidRPr="0079589D">
        <w:rPr>
          <w:lang w:eastAsia="ko-KR"/>
        </w:rPr>
        <w:t>.</w:t>
      </w:r>
    </w:p>
    <w:p w14:paraId="0946A7C0" w14:textId="77777777" w:rsidR="005530A1" w:rsidRPr="0079589D" w:rsidRDefault="005530A1" w:rsidP="005530A1">
      <w:pPr>
        <w:pStyle w:val="Heading5"/>
        <w:rPr>
          <w:lang w:eastAsia="ko-KR"/>
        </w:rPr>
      </w:pPr>
      <w:bookmarkStart w:id="1409" w:name="_Toc20152571"/>
      <w:bookmarkStart w:id="1410" w:name="_Toc27495236"/>
      <w:bookmarkStart w:id="1411" w:name="_Toc36108704"/>
      <w:bookmarkStart w:id="1412" w:name="_Toc7395848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409"/>
      <w:bookmarkEnd w:id="1410"/>
      <w:bookmarkEnd w:id="1411"/>
      <w:bookmarkEnd w:id="1412"/>
    </w:p>
    <w:p w14:paraId="769E1BE8" w14:textId="77777777" w:rsidR="005530A1" w:rsidRPr="0079589D" w:rsidRDefault="005530A1" w:rsidP="005530A1">
      <w:pPr>
        <w:pStyle w:val="Heading6"/>
        <w:rPr>
          <w:lang w:eastAsia="ko-KR"/>
        </w:rPr>
      </w:pPr>
      <w:bookmarkStart w:id="1413" w:name="_Toc20152572"/>
      <w:bookmarkStart w:id="1414" w:name="_Toc27495237"/>
      <w:bookmarkStart w:id="1415" w:name="_Toc36108705"/>
      <w:bookmarkStart w:id="1416" w:name="_Toc7395848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413"/>
      <w:bookmarkEnd w:id="1414"/>
      <w:bookmarkEnd w:id="1415"/>
      <w:bookmarkEnd w:id="1416"/>
    </w:p>
    <w:p w14:paraId="2AA18519" w14:textId="77777777" w:rsidR="005530A1" w:rsidRPr="0079589D" w:rsidRDefault="005530A1" w:rsidP="005530A1">
      <w:pPr>
        <w:rPr>
          <w:lang w:eastAsia="ko-KR"/>
        </w:rPr>
      </w:pPr>
      <w:r w:rsidRPr="0079589D">
        <w:rPr>
          <w:rFonts w:hint="eastAsia"/>
          <w:lang w:eastAsia="ko-KR"/>
        </w:rPr>
        <w:t xml:space="preserve">This </w:t>
      </w:r>
      <w:r w:rsidR="00585B10">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117BE6A1" w14:textId="77777777" w:rsidR="005530A1" w:rsidRPr="0079589D" w:rsidRDefault="005530A1" w:rsidP="005530A1">
      <w:pPr>
        <w:pStyle w:val="Heading6"/>
        <w:rPr>
          <w:lang w:eastAsia="ko-KR"/>
        </w:rPr>
      </w:pPr>
      <w:bookmarkStart w:id="1417" w:name="_Toc20152573"/>
      <w:bookmarkStart w:id="1418" w:name="_Toc27495238"/>
      <w:bookmarkStart w:id="1419" w:name="_Toc36108706"/>
      <w:bookmarkStart w:id="1420" w:name="_Toc7395848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417"/>
      <w:bookmarkEnd w:id="1418"/>
      <w:bookmarkEnd w:id="1419"/>
      <w:bookmarkEnd w:id="1420"/>
    </w:p>
    <w:p w14:paraId="594B5A18"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585B10">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585B10">
        <w:rPr>
          <w:lang w:eastAsia="ko-KR"/>
        </w:rPr>
        <w:t>clause</w:t>
      </w:r>
      <w:r w:rsidRPr="0079589D">
        <w:rPr>
          <w:lang w:eastAsia="ko-KR"/>
        </w:rPr>
        <w:t> </w:t>
      </w:r>
      <w:r w:rsidR="00D258FA">
        <w:rPr>
          <w:lang w:val="en-US" w:eastAsia="zh-CN"/>
        </w:rPr>
        <w:t>6.3.3.1.5</w:t>
      </w:r>
      <w:r w:rsidRPr="0079589D">
        <w:rPr>
          <w:lang w:eastAsia="ko-KR"/>
        </w:rPr>
        <w:t>.</w:t>
      </w:r>
    </w:p>
    <w:p w14:paraId="3ACC3FFB" w14:textId="77777777" w:rsidR="005530A1" w:rsidRPr="0079589D" w:rsidRDefault="005530A1" w:rsidP="005530A1">
      <w:pPr>
        <w:pStyle w:val="Heading6"/>
        <w:rPr>
          <w:lang w:eastAsia="ko-KR"/>
        </w:rPr>
      </w:pPr>
      <w:bookmarkStart w:id="1421" w:name="_Toc20152574"/>
      <w:bookmarkStart w:id="1422" w:name="_Toc27495239"/>
      <w:bookmarkStart w:id="1423" w:name="_Toc36108707"/>
      <w:bookmarkStart w:id="1424" w:name="_Toc7395849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421"/>
      <w:bookmarkEnd w:id="1422"/>
      <w:bookmarkEnd w:id="1423"/>
      <w:bookmarkEnd w:id="1424"/>
    </w:p>
    <w:p w14:paraId="48BF644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585B10">
        <w:rPr>
          <w:lang w:eastAsia="ko-KR"/>
        </w:rPr>
        <w:t>clause</w:t>
      </w:r>
      <w:r w:rsidRPr="0079589D">
        <w:rPr>
          <w:lang w:eastAsia="ko-KR"/>
        </w:rPr>
        <w:t> </w:t>
      </w:r>
      <w:r w:rsidR="00D258FA">
        <w:rPr>
          <w:lang w:val="en-US" w:eastAsia="zh-CN"/>
        </w:rPr>
        <w:t>6.3.3.1.5</w:t>
      </w:r>
      <w:r w:rsidRPr="0079589D">
        <w:rPr>
          <w:lang w:eastAsia="ko-KR"/>
        </w:rPr>
        <w:t>.</w:t>
      </w:r>
    </w:p>
    <w:p w14:paraId="71773822"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585B10">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05B1549C" w14:textId="77777777" w:rsidR="005530A1" w:rsidRPr="0079589D" w:rsidRDefault="005530A1" w:rsidP="005530A1">
      <w:pPr>
        <w:pStyle w:val="Heading5"/>
        <w:rPr>
          <w:lang w:eastAsia="ko-KR"/>
        </w:rPr>
      </w:pPr>
      <w:bookmarkStart w:id="1425" w:name="_Toc20152575"/>
      <w:bookmarkStart w:id="1426" w:name="_Toc27495240"/>
      <w:bookmarkStart w:id="1427" w:name="_Toc36108708"/>
      <w:bookmarkStart w:id="1428" w:name="_Toc7395849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425"/>
      <w:bookmarkEnd w:id="1426"/>
      <w:bookmarkEnd w:id="1427"/>
      <w:bookmarkEnd w:id="1428"/>
    </w:p>
    <w:p w14:paraId="7F0799A5" w14:textId="77777777" w:rsidR="005530A1" w:rsidRPr="0079589D" w:rsidRDefault="005530A1" w:rsidP="005530A1">
      <w:pPr>
        <w:pStyle w:val="Heading6"/>
      </w:pPr>
      <w:bookmarkStart w:id="1429" w:name="_Toc20152576"/>
      <w:bookmarkStart w:id="1430" w:name="_Toc27495241"/>
      <w:bookmarkStart w:id="1431" w:name="_Toc36108709"/>
      <w:bookmarkStart w:id="1432" w:name="_Toc7395849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429"/>
      <w:bookmarkEnd w:id="1430"/>
      <w:bookmarkEnd w:id="1431"/>
      <w:bookmarkEnd w:id="1432"/>
    </w:p>
    <w:p w14:paraId="619E38E3"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0DF956AD"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Otherwise, continue with the rest of the steps;</w:t>
      </w:r>
    </w:p>
    <w:p w14:paraId="317EE824"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585B10">
        <w:t>clause</w:t>
      </w:r>
      <w:r w:rsidRPr="0079589D">
        <w:t> </w:t>
      </w:r>
      <w:r w:rsidR="00D258FA">
        <w:rPr>
          <w:lang w:val="en-US" w:eastAsia="zh-CN"/>
        </w:rPr>
        <w:t>6.3.3.1.13.2</w:t>
      </w:r>
      <w:r w:rsidRPr="0079589D">
        <w:t xml:space="preserve">, or for originating an MCVideo imminent peril group call as determined by </w:t>
      </w:r>
      <w:r w:rsidR="00585B10">
        <w:t>clause</w:t>
      </w:r>
      <w:r w:rsidRPr="0079589D">
        <w:t> </w:t>
      </w:r>
      <w:r w:rsidR="00D258FA">
        <w:rPr>
          <w:lang w:val="en-US" w:eastAsia="zh-CN"/>
        </w:rPr>
        <w:t>6.3.3.1.13.5</w:t>
      </w:r>
      <w:r w:rsidRPr="0079589D">
        <w:t>, the controlling MCVideo function can according to local policy choose to accept the request.</w:t>
      </w:r>
    </w:p>
    <w:p w14:paraId="6C9C76E1"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498992B8"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DCE75C9"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34896ACD" w14:textId="77777777" w:rsidR="005530A1" w:rsidRPr="0079589D" w:rsidRDefault="005530A1" w:rsidP="005530A1">
      <w:pPr>
        <w:pStyle w:val="B2"/>
      </w:pPr>
      <w:r w:rsidRPr="0079589D">
        <w:t>a)</w:t>
      </w:r>
      <w:r w:rsidRPr="0079589D">
        <w:tab/>
        <w:t>an Accept-Contact header field does not include the g.3gpp.mcvideo media feature tag; or</w:t>
      </w:r>
    </w:p>
    <w:p w14:paraId="16D2F89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36978296"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6D798423"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585B10">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585B10">
        <w:rPr>
          <w:lang w:eastAsia="ko-KR"/>
        </w:rPr>
        <w:t>clause</w:t>
      </w:r>
      <w:r w:rsidRPr="0079589D">
        <w:rPr>
          <w:lang w:eastAsia="ko-KR"/>
        </w:rPr>
        <w:t> </w:t>
      </w:r>
      <w:r w:rsidR="00FB400D">
        <w:rPr>
          <w:lang w:val="en-GB" w:eastAsia="zh-CN"/>
        </w:rPr>
        <w:t>4.4</w:t>
      </w:r>
      <w:r w:rsidRPr="0079589D">
        <w:rPr>
          <w:lang w:eastAsia="ko-KR"/>
        </w:rPr>
        <w:t>. Otherwise continue with the rest of the steps below;</w:t>
      </w:r>
    </w:p>
    <w:p w14:paraId="69CF3623"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585B10">
        <w:t>clause</w:t>
      </w:r>
      <w:r w:rsidRPr="0079589D">
        <w:t> </w:t>
      </w:r>
      <w:r w:rsidR="00D258FA">
        <w:rPr>
          <w:lang w:val="en-US" w:eastAsia="zh-CN"/>
        </w:rPr>
        <w:t>6.3.3.2.2</w:t>
      </w:r>
      <w:r w:rsidRPr="0079589D">
        <w:t>;</w:t>
      </w:r>
    </w:p>
    <w:p w14:paraId="4D5CCDA2"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585B10">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585B10">
        <w:t>clause</w:t>
      </w:r>
      <w:r w:rsidRPr="0079589D">
        <w:t> </w:t>
      </w:r>
      <w:r w:rsidR="00FB400D">
        <w:rPr>
          <w:lang w:val="en-GB" w:eastAsia="zh-CN"/>
        </w:rPr>
        <w:t>4.4</w:t>
      </w:r>
      <w:r w:rsidRPr="0079589D">
        <w:t>;</w:t>
      </w:r>
    </w:p>
    <w:p w14:paraId="7C498F6C"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val="en-GB" w:eastAsia="zh-CN"/>
        </w:rPr>
        <w:t>11</w:t>
      </w:r>
      <w:r w:rsidRPr="0079589D">
        <w:t>];</w:t>
      </w:r>
    </w:p>
    <w:p w14:paraId="2D101EB1"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val="en-GB" w:eastAsia="zh-CN"/>
        </w:rPr>
        <w:t>24</w:t>
      </w:r>
      <w:r w:rsidRPr="0079589D">
        <w:t>] is already reached:</w:t>
      </w:r>
    </w:p>
    <w:p w14:paraId="5E763AE6"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78BE7825"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val="en-GB" w:eastAsia="zh-CN"/>
        </w:rPr>
        <w:t>24</w:t>
      </w:r>
      <w:r w:rsidRPr="0079589D">
        <w:t>]. The local policy decisions can also include taking into account whether the imminent-peril indicator or emergency indicator was received in the SIP INVITE request.</w:t>
      </w:r>
    </w:p>
    <w:p w14:paraId="3E14278A"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585B10">
        <w:t>clause</w:t>
      </w:r>
      <w:r w:rsidRPr="0079589D">
        <w:t> </w:t>
      </w:r>
      <w:r w:rsidR="00FB400D">
        <w:rPr>
          <w:lang w:val="en-GB" w:eastAsia="zh-CN"/>
        </w:rPr>
        <w:t>4.4.</w:t>
      </w:r>
      <w:r w:rsidRPr="0079589D">
        <w:t xml:space="preserve"> Otherwise, continue with the rest of the steps;</w:t>
      </w:r>
    </w:p>
    <w:p w14:paraId="263DBBF7"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585B10">
        <w:t>clause</w:t>
      </w:r>
      <w:r w:rsidRPr="0079589D">
        <w:t> </w:t>
      </w:r>
      <w:r w:rsidR="00D258FA">
        <w:rPr>
          <w:lang w:val="en-US" w:eastAsia="zh-CN"/>
        </w:rPr>
        <w:t>6.3.3.2.3.2</w:t>
      </w:r>
      <w:r w:rsidRPr="0079589D">
        <w:t>;</w:t>
      </w:r>
    </w:p>
    <w:p w14:paraId="2960BC9D"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585B10">
        <w:t>clause</w:t>
      </w:r>
      <w:r w:rsidRPr="0079589D">
        <w:t> </w:t>
      </w:r>
      <w:r w:rsidR="00D258FA">
        <w:rPr>
          <w:lang w:val="en-US" w:eastAsia="zh-CN"/>
        </w:rPr>
        <w:t>6.3.3.2.1</w:t>
      </w:r>
      <w:r w:rsidRPr="0079589D">
        <w:t>;</w:t>
      </w:r>
    </w:p>
    <w:p w14:paraId="7F308A41"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val="en-GB" w:eastAsia="zh-CN"/>
        </w:rPr>
        <w:t>5</w:t>
      </w:r>
      <w:r w:rsidRPr="0079589D">
        <w:t xml:space="preserve">] </w:t>
      </w:r>
      <w:r w:rsidR="00585B10">
        <w:t>clause</w:t>
      </w:r>
      <w:r w:rsidRPr="0079589D">
        <w:t> </w:t>
      </w:r>
      <w:r w:rsidR="00D258FA">
        <w:rPr>
          <w:lang w:val="en-US" w:eastAsia="zh-CN"/>
        </w:rPr>
        <w:t>6.3</w:t>
      </w:r>
      <w:r w:rsidRPr="0079589D">
        <w:t>;</w:t>
      </w:r>
    </w:p>
    <w:p w14:paraId="0434DACD"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7ABA8F42"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val="en-GB" w:eastAsia="zh-CN"/>
        </w:rPr>
        <w:t>11</w:t>
      </w:r>
      <w:r w:rsidRPr="0079589D">
        <w:t>];</w:t>
      </w:r>
    </w:p>
    <w:p w14:paraId="6216DE4C"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585B10">
        <w:t>clause</w:t>
      </w:r>
      <w:r w:rsidRPr="0079589D">
        <w:t> </w:t>
      </w:r>
      <w:r w:rsidR="00D258FA">
        <w:rPr>
          <w:lang w:val="en-US" w:eastAsia="zh-CN"/>
        </w:rPr>
        <w:t>6.3.3.4</w:t>
      </w:r>
      <w:r w:rsidRPr="0079589D">
        <w:t>;</w:t>
      </w:r>
      <w:r w:rsidRPr="0079589D">
        <w:rPr>
          <w:lang w:eastAsia="ko-KR"/>
        </w:rPr>
        <w:t xml:space="preserve"> and</w:t>
      </w:r>
    </w:p>
    <w:p w14:paraId="225AE540"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val="en-GB" w:eastAsia="zh-CN"/>
        </w:rPr>
        <w:t>29</w:t>
      </w:r>
      <w:r w:rsidRPr="0079589D">
        <w:t>].</w:t>
      </w:r>
    </w:p>
    <w:p w14:paraId="14198159"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val="en-GB" w:eastAsia="zh-CN"/>
        </w:rPr>
        <w:t>11</w:t>
      </w:r>
      <w:r w:rsidRPr="0079589D">
        <w:t>]</w:t>
      </w:r>
      <w:r w:rsidRPr="0079589D">
        <w:rPr>
          <w:lang w:eastAsia="ko-KR"/>
        </w:rPr>
        <w:t>.</w:t>
      </w:r>
    </w:p>
    <w:p w14:paraId="3183F68B" w14:textId="77777777" w:rsidR="005530A1" w:rsidRPr="0079589D" w:rsidRDefault="005530A1" w:rsidP="005530A1">
      <w:pPr>
        <w:pStyle w:val="Heading5"/>
        <w:rPr>
          <w:lang w:eastAsia="ko-KR"/>
        </w:rPr>
      </w:pPr>
      <w:bookmarkStart w:id="1433" w:name="_Toc20152577"/>
      <w:bookmarkStart w:id="1434" w:name="_Toc27495242"/>
      <w:bookmarkStart w:id="1435" w:name="_Toc36108710"/>
      <w:bookmarkStart w:id="1436" w:name="_Toc7395849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433"/>
      <w:bookmarkEnd w:id="1434"/>
      <w:bookmarkEnd w:id="1435"/>
      <w:bookmarkEnd w:id="1436"/>
    </w:p>
    <w:p w14:paraId="2E9609B7"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585B10">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4CFF757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F494038" w14:textId="77777777" w:rsidR="005530A1" w:rsidRPr="0079589D" w:rsidRDefault="005530A1" w:rsidP="005530A1">
      <w:pPr>
        <w:pStyle w:val="Heading5"/>
      </w:pPr>
      <w:bookmarkStart w:id="1437" w:name="_Toc20152578"/>
      <w:bookmarkStart w:id="1438" w:name="_Toc27495243"/>
      <w:bookmarkStart w:id="1439" w:name="_Toc36108711"/>
      <w:bookmarkStart w:id="1440" w:name="_Toc7395849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437"/>
      <w:bookmarkEnd w:id="1438"/>
      <w:bookmarkEnd w:id="1439"/>
      <w:bookmarkEnd w:id="1440"/>
    </w:p>
    <w:p w14:paraId="3831B22F" w14:textId="77777777" w:rsidR="005530A1" w:rsidRPr="0079589D" w:rsidRDefault="005530A1" w:rsidP="005530A1">
      <w:r w:rsidRPr="0079589D">
        <w:rPr>
          <w:lang w:eastAsia="ko-KR"/>
        </w:rPr>
        <w:t xml:space="preserve">In the procedures in this </w:t>
      </w:r>
      <w:r w:rsidR="00585B10">
        <w:rPr>
          <w:lang w:eastAsia="ko-KR"/>
        </w:rPr>
        <w:t>clause</w:t>
      </w:r>
      <w:r w:rsidRPr="0079589D">
        <w:rPr>
          <w:lang w:eastAsia="ko-KR"/>
        </w:rPr>
        <w:t>:</w:t>
      </w:r>
    </w:p>
    <w:p w14:paraId="658D8911"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01D042C5"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2D9E4121"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2B35665C"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and skip the rest of the steps;</w:t>
      </w:r>
    </w:p>
    <w:p w14:paraId="3AA499F5"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57B3313B"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585B10">
        <w:t>clause</w:t>
      </w:r>
      <w:r w:rsidRPr="0079589D">
        <w:t> </w:t>
      </w:r>
      <w:r w:rsidR="00D258FA">
        <w:rPr>
          <w:lang w:val="en-US" w:eastAsia="zh-CN"/>
        </w:rPr>
        <w:t>6.3.3.1.17</w:t>
      </w:r>
      <w:r w:rsidRPr="0079589D">
        <w:t>;</w:t>
      </w:r>
    </w:p>
    <w:p w14:paraId="10748D7C"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585B10">
        <w:t>clause</w:t>
      </w:r>
      <w:r w:rsidRPr="0079589D">
        <w:t> </w:t>
      </w:r>
      <w:r w:rsidR="00D258FA">
        <w:rPr>
          <w:lang w:val="en-US" w:eastAsia="zh-CN"/>
        </w:rPr>
        <w:t>6.3.3.1.13.2</w:t>
      </w:r>
      <w:r w:rsidRPr="0079589D">
        <w:rPr>
          <w:lang w:val="en-US"/>
        </w:rPr>
        <w:t>:</w:t>
      </w:r>
    </w:p>
    <w:p w14:paraId="62649AD9"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585B10">
        <w:t>clause</w:t>
      </w:r>
      <w:r w:rsidR="00D258FA">
        <w:rPr>
          <w:lang w:val="en-US" w:eastAsia="zh-CN"/>
        </w:rPr>
        <w:t> 6.3.3.1.14</w:t>
      </w:r>
      <w:r w:rsidRPr="0079589D">
        <w:t>; and</w:t>
      </w:r>
    </w:p>
    <w:p w14:paraId="489557A4"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244FFC22"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585B10">
        <w:t>clause</w:t>
      </w:r>
      <w:r w:rsidRPr="0079589D">
        <w:t> </w:t>
      </w:r>
      <w:r w:rsidR="00D258FA">
        <w:rPr>
          <w:lang w:val="en-US" w:eastAsia="zh-CN"/>
        </w:rPr>
        <w:t>6.3.3.1.13.6</w:t>
      </w:r>
      <w:r w:rsidRPr="0079589D">
        <w:t>, shall reject the SIP re-INVITE request with a SIP 403 (Forbidden) response with the following clarifications:</w:t>
      </w:r>
    </w:p>
    <w:p w14:paraId="2B8857C1"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289B51D2"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699E9C6F" w14:textId="77777777" w:rsidR="005530A1" w:rsidRPr="0079589D" w:rsidRDefault="005530A1" w:rsidP="005530A1">
      <w:pPr>
        <w:pStyle w:val="B1"/>
      </w:pPr>
      <w:r w:rsidRPr="0079589D">
        <w:t>5)</w:t>
      </w:r>
      <w:r w:rsidRPr="0079589D">
        <w:tab/>
        <w:t xml:space="preserve">if a Resource-Priority header field is included in the received SIP re-INVITE request: </w:t>
      </w:r>
    </w:p>
    <w:p w14:paraId="04E4428B"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3D9776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08C6B15E"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585B10">
        <w:t>clause</w:t>
      </w:r>
      <w:r w:rsidRPr="0079589D">
        <w:t> </w:t>
      </w:r>
      <w:r w:rsidR="001E339D">
        <w:rPr>
          <w:lang w:val="en-US" w:eastAsia="zh-CN"/>
        </w:rPr>
        <w:t>6.3.3.1.13.2</w:t>
      </w:r>
      <w:r w:rsidRPr="0079589D">
        <w:t>,</w:t>
      </w:r>
      <w:r w:rsidRPr="0079589D">
        <w:rPr>
          <w:lang w:val="en-US"/>
        </w:rPr>
        <w:t xml:space="preserve"> the controlling MCVideo function shall:</w:t>
      </w:r>
    </w:p>
    <w:p w14:paraId="498F1BCB"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122A20E0"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585B10">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753BFAF4" w14:textId="77777777" w:rsidR="005530A1" w:rsidRPr="0079589D" w:rsidRDefault="005530A1" w:rsidP="005530A1">
      <w:pPr>
        <w:pStyle w:val="B3"/>
      </w:pPr>
      <w:r w:rsidRPr="0079589D">
        <w:t>iii)</w:t>
      </w:r>
      <w:r w:rsidRPr="0079589D">
        <w:tab/>
        <w:t>if the in-progress emergency state of the group is set to a value of "true":</w:t>
      </w:r>
    </w:p>
    <w:p w14:paraId="19174AB8"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585B10">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2D9A33D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0FC44F8C"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792C726A"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392E546E" w14:textId="77777777" w:rsidR="005530A1" w:rsidRPr="0079589D" w:rsidRDefault="005530A1" w:rsidP="005530A1">
      <w:pPr>
        <w:pStyle w:val="B4"/>
      </w:pPr>
      <w:r w:rsidRPr="0079589D">
        <w:t>A)</w:t>
      </w:r>
      <w:r w:rsidRPr="0079589D">
        <w:tab/>
        <w:t>shall set the value of the in-progress emergency state of the group to "true";</w:t>
      </w:r>
    </w:p>
    <w:p w14:paraId="4169C69E"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585B10">
        <w:rPr>
          <w:lang w:val="en-US"/>
        </w:rPr>
        <w:t>clause</w:t>
      </w:r>
      <w:r w:rsidRPr="0079589D">
        <w:rPr>
          <w:lang w:val="en-US"/>
        </w:rPr>
        <w:t> </w:t>
      </w:r>
      <w:r w:rsidR="001E339D">
        <w:rPr>
          <w:lang w:val="en-US" w:eastAsia="zh-CN"/>
        </w:rPr>
        <w:t>6.3.3.1.16</w:t>
      </w:r>
      <w:r w:rsidRPr="0079589D">
        <w:rPr>
          <w:lang w:val="en-US"/>
        </w:rPr>
        <w:t>;</w:t>
      </w:r>
    </w:p>
    <w:p w14:paraId="11F58041"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585B10">
        <w:rPr>
          <w:lang w:val="en-US"/>
        </w:rPr>
        <w:t>clause</w:t>
      </w:r>
      <w:r w:rsidRPr="0079589D">
        <w:rPr>
          <w:lang w:val="en-US"/>
        </w:rPr>
        <w:t> </w:t>
      </w:r>
      <w:r w:rsidR="001E339D">
        <w:rPr>
          <w:lang w:val="en-US" w:eastAsia="zh-CN"/>
        </w:rPr>
        <w:t>6.3.3.5.2</w:t>
      </w:r>
      <w:r w:rsidRPr="0079589D">
        <w:rPr>
          <w:lang w:val="en-US"/>
        </w:rPr>
        <w:t>.</w:t>
      </w:r>
    </w:p>
    <w:p w14:paraId="124603D3" w14:textId="77777777" w:rsidR="005530A1" w:rsidRPr="0079589D" w:rsidRDefault="005530A1" w:rsidP="001E339D">
      <w:pPr>
        <w:pStyle w:val="EditorsNote"/>
        <w:rPr>
          <w:lang w:val="en-US"/>
        </w:rPr>
      </w:pPr>
      <w:r w:rsidRPr="0079589D">
        <w:rPr>
          <w:noProof/>
        </w:rPr>
        <w:t>Editor's Note:</w:t>
      </w:r>
      <w:r w:rsidR="00585B10">
        <w:rPr>
          <w:noProof/>
        </w:rPr>
        <w:tab/>
      </w:r>
      <w:r w:rsidRPr="0079589D">
        <w:rPr>
          <w:noProof/>
        </w:rPr>
        <w:t>timers need to be defined..</w:t>
      </w:r>
    </w:p>
    <w:p w14:paraId="230D70B3"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585B10">
        <w:t>clause</w:t>
      </w:r>
      <w:r w:rsidR="001E339D">
        <w:rPr>
          <w:lang w:eastAsia="zh-CN"/>
        </w:rPr>
        <w:t> </w:t>
      </w:r>
      <w:r w:rsidR="001E339D">
        <w:rPr>
          <w:lang w:val="en-US" w:eastAsia="zh-CN"/>
        </w:rPr>
        <w:t>6.3.3.1.6</w:t>
      </w:r>
      <w:r w:rsidRPr="0079589D">
        <w:t>;</w:t>
      </w:r>
    </w:p>
    <w:p w14:paraId="55A93B99" w14:textId="77777777" w:rsidR="005530A1" w:rsidRPr="0079589D" w:rsidRDefault="005530A1" w:rsidP="005530A1">
      <w:pPr>
        <w:pStyle w:val="B4"/>
      </w:pPr>
      <w:r w:rsidRPr="0079589D">
        <w:t>D)</w:t>
      </w:r>
      <w:r w:rsidRPr="0079589D">
        <w:tab/>
        <w:t>shall send the SIP re-INVITEs towards the other participants of the MCVideo group call; and</w:t>
      </w:r>
    </w:p>
    <w:p w14:paraId="58603BBD"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7EE0B5B8"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585B10">
        <w:t>clause</w:t>
      </w:r>
      <w:r w:rsidRPr="0079589D">
        <w:t> </w:t>
      </w:r>
      <w:r w:rsidR="001E339D">
        <w:rPr>
          <w:lang w:val="en-US" w:eastAsia="zh-CN"/>
        </w:rPr>
        <w:t>6.3.3.1.13.4</w:t>
      </w:r>
      <w:r w:rsidRPr="0079589D">
        <w:t>:</w:t>
      </w:r>
    </w:p>
    <w:p w14:paraId="0DA861E9" w14:textId="77777777" w:rsidR="005530A1" w:rsidRPr="0079589D" w:rsidRDefault="005530A1" w:rsidP="005530A1">
      <w:pPr>
        <w:pStyle w:val="B2"/>
      </w:pPr>
      <w:r w:rsidRPr="0079589D">
        <w:t>a)</w:t>
      </w:r>
      <w:r w:rsidRPr="0079589D">
        <w:tab/>
        <w:t>shall reject the SIP re-INVITE request with a SIP 403 (Forbidden) response;</w:t>
      </w:r>
    </w:p>
    <w:p w14:paraId="0FC0EA1C"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6E1EC11"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542A3558"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val="en-GB" w:eastAsia="zh-CN"/>
        </w:rPr>
        <w:t>11</w:t>
      </w:r>
      <w:r w:rsidRPr="0079589D">
        <w:t>] and skip the rest of the steps;</w:t>
      </w:r>
    </w:p>
    <w:p w14:paraId="724D63D5"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585B10">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1DFBCDAE"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600E43E2"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1E4F0D5F"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585B10">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59C0A7F0"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4EF78564"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08C53A0E"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585B10">
        <w:rPr>
          <w:lang w:val="en-US"/>
        </w:rPr>
        <w:t>clause</w:t>
      </w:r>
      <w:r w:rsidRPr="0079589D">
        <w:rPr>
          <w:lang w:val="en-US"/>
        </w:rPr>
        <w:t> </w:t>
      </w:r>
      <w:r w:rsidR="001E339D">
        <w:rPr>
          <w:lang w:val="en-US" w:eastAsia="zh-CN"/>
        </w:rPr>
        <w:t>6.3.3.1.6</w:t>
      </w:r>
      <w:r w:rsidRPr="0079589D">
        <w:rPr>
          <w:lang w:val="en-US"/>
        </w:rPr>
        <w:t>. The MCVideo controlling function:</w:t>
      </w:r>
    </w:p>
    <w:p w14:paraId="1150CDB5"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63F0491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w:t>
      </w:r>
    </w:p>
    <w:p w14:paraId="14308A8A" w14:textId="77777777" w:rsidR="005530A1" w:rsidRPr="0079589D" w:rsidRDefault="005530A1" w:rsidP="005530A1">
      <w:pPr>
        <w:pStyle w:val="NO"/>
        <w:rPr>
          <w:lang w:val="en-US"/>
        </w:rPr>
      </w:pPr>
      <w:r w:rsidRPr="0079589D">
        <w:rPr>
          <w:lang w:val="en-US"/>
        </w:rPr>
        <w:t>NOTE 3:</w:t>
      </w:r>
      <w:r w:rsidRPr="0079589D">
        <w:rPr>
          <w:lang w:val="en-US"/>
        </w:rPr>
        <w:tab/>
      </w:r>
      <w:r w:rsidR="00585B10">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253F96C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1388A83D"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585B10">
        <w:rPr>
          <w:lang w:val="en-US"/>
        </w:rPr>
        <w:t>clause</w:t>
      </w:r>
      <w:r w:rsidRPr="0079589D">
        <w:rPr>
          <w:lang w:val="en-US"/>
        </w:rPr>
        <w:t> </w:t>
      </w:r>
      <w:r w:rsidR="001E339D">
        <w:rPr>
          <w:lang w:val="en-US" w:eastAsia="zh-CN"/>
        </w:rPr>
        <w:t>6.3.3.5.2</w:t>
      </w:r>
      <w:r w:rsidRPr="0079589D">
        <w:rPr>
          <w:lang w:val="en-US"/>
        </w:rPr>
        <w:t>;</w:t>
      </w:r>
    </w:p>
    <w:p w14:paraId="7CAAF25D"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4520E18E"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585B10">
        <w:rPr>
          <w:lang w:val="en-US"/>
        </w:rPr>
        <w:t>clause</w:t>
      </w:r>
      <w:r w:rsidRPr="0079589D">
        <w:rPr>
          <w:lang w:val="en-US"/>
        </w:rPr>
        <w:t> </w:t>
      </w:r>
      <w:r w:rsidR="001E339D">
        <w:rPr>
          <w:lang w:val="en-US" w:eastAsia="zh-CN"/>
        </w:rPr>
        <w:t>6.3.3.1.11</w:t>
      </w:r>
      <w:r w:rsidRPr="0079589D">
        <w:rPr>
          <w:lang w:val="en-US"/>
        </w:rPr>
        <w:t>;</w:t>
      </w:r>
    </w:p>
    <w:p w14:paraId="1979E386"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741A4479"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EC1CA06" w14:textId="77777777" w:rsidR="005530A1" w:rsidRPr="0079589D" w:rsidRDefault="005530A1" w:rsidP="005530A1">
      <w:pPr>
        <w:pStyle w:val="B3"/>
      </w:pPr>
      <w:r w:rsidRPr="0079589D">
        <w:t>iv)</w:t>
      </w:r>
      <w:r w:rsidRPr="0079589D">
        <w:tab/>
        <w:t>send the SIP MESSAGE request according to 3GPP TS 24.229 [</w:t>
      </w:r>
      <w:r w:rsidR="00BE6E41" w:rsidRPr="0079589D">
        <w:rPr>
          <w:lang w:val="en-GB" w:eastAsia="zh-CN"/>
        </w:rPr>
        <w:t>11</w:t>
      </w:r>
      <w:r w:rsidRPr="0079589D">
        <w:t>];</w:t>
      </w:r>
    </w:p>
    <w:p w14:paraId="5B700997"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585B10">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742CD5A5"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770D1B71"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val="en-GB" w:eastAsia="zh-CN"/>
        </w:rPr>
        <w:t>11</w:t>
      </w:r>
      <w:r w:rsidRPr="0079589D">
        <w:rPr>
          <w:noProof/>
        </w:rPr>
        <w:t>];</w:t>
      </w:r>
    </w:p>
    <w:p w14:paraId="4CE2ABAC"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585B10">
        <w:rPr>
          <w:noProof/>
        </w:rPr>
        <w:t>clause</w:t>
      </w:r>
      <w:r w:rsidRPr="0079589D">
        <w:rPr>
          <w:noProof/>
        </w:rPr>
        <w:t> </w:t>
      </w:r>
      <w:r w:rsidR="001E339D">
        <w:rPr>
          <w:lang w:val="en-US" w:eastAsia="zh-CN"/>
        </w:rPr>
        <w:t>6.3.3.2.1</w:t>
      </w:r>
      <w:r w:rsidRPr="0079589D">
        <w:rPr>
          <w:noProof/>
        </w:rPr>
        <w:t>;</w:t>
      </w:r>
    </w:p>
    <w:p w14:paraId="2EE0B56F"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val="en-GB" w:eastAsia="zh-CN"/>
        </w:rPr>
        <w:t>31</w:t>
      </w:r>
      <w:r w:rsidRPr="0079589D">
        <w:t>];</w:t>
      </w:r>
    </w:p>
    <w:p w14:paraId="7D9D35E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val="en-GB" w:eastAsia="zh-CN"/>
        </w:rPr>
        <w:t>32</w:t>
      </w:r>
      <w:r w:rsidRPr="0079589D">
        <w:t>];</w:t>
      </w:r>
    </w:p>
    <w:p w14:paraId="1329727A"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585B10">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585B10">
        <w:t>clause</w:t>
      </w:r>
      <w:r w:rsidRPr="0079589D">
        <w:t> </w:t>
      </w:r>
      <w:r w:rsidR="00FB400D">
        <w:rPr>
          <w:lang w:val="en-GB" w:eastAsia="zh-CN"/>
        </w:rPr>
        <w:t>4.4</w:t>
      </w:r>
      <w:r w:rsidRPr="0079589D">
        <w:rPr>
          <w:lang w:val="en-US"/>
        </w:rPr>
        <w:t>;</w:t>
      </w:r>
    </w:p>
    <w:p w14:paraId="38197588"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585B10">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585B10">
        <w:t>clause</w:t>
      </w:r>
      <w:r w:rsidRPr="0079589D">
        <w:t> </w:t>
      </w:r>
      <w:r w:rsidR="00FB400D">
        <w:rPr>
          <w:lang w:val="en-GB" w:eastAsia="zh-CN"/>
        </w:rPr>
        <w:t>4.4</w:t>
      </w:r>
      <w:r w:rsidRPr="0079589D">
        <w:rPr>
          <w:lang w:val="en-US"/>
        </w:rPr>
        <w:t>;</w:t>
      </w:r>
    </w:p>
    <w:p w14:paraId="43BEB99F"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585B10">
        <w:t>clause</w:t>
      </w:r>
      <w:r w:rsidRPr="0079589D">
        <w:t> </w:t>
      </w:r>
      <w:r w:rsidR="00FB400D">
        <w:rPr>
          <w:lang w:val="en-GB" w:eastAsia="zh-CN"/>
        </w:rPr>
        <w:t>4.4</w:t>
      </w:r>
      <w:r w:rsidRPr="0079589D">
        <w:rPr>
          <w:lang w:val="en-US"/>
        </w:rPr>
        <w:t>;</w:t>
      </w:r>
    </w:p>
    <w:p w14:paraId="06E3F317"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1F1632A"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val="en-GB" w:eastAsia="zh-CN"/>
        </w:rPr>
        <w:t>5</w:t>
      </w:r>
      <w:r w:rsidRPr="0079589D">
        <w:t>]; and</w:t>
      </w:r>
    </w:p>
    <w:p w14:paraId="547629BC"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val="en-GB" w:eastAsia="zh-CN"/>
        </w:rPr>
        <w:t>11</w:t>
      </w:r>
      <w:r w:rsidRPr="0079589D">
        <w:t>].</w:t>
      </w:r>
    </w:p>
    <w:p w14:paraId="542BE54A"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585B10">
        <w:t>clause</w:t>
      </w:r>
      <w:r w:rsidRPr="0079589D">
        <w:t> </w:t>
      </w:r>
      <w:r w:rsidR="00FB400D">
        <w:rPr>
          <w:lang w:eastAsia="zh-CN"/>
        </w:rPr>
        <w:t>4.4</w:t>
      </w:r>
      <w:r w:rsidRPr="0079589D">
        <w:t xml:space="preserve">, the controlling MCVideo function shall follow the procedures in </w:t>
      </w:r>
      <w:r w:rsidR="00585B10">
        <w:t>clause</w:t>
      </w:r>
      <w:r w:rsidRPr="0079589D">
        <w:t> </w:t>
      </w:r>
      <w:r w:rsidR="001E339D">
        <w:rPr>
          <w:lang w:val="en-US" w:eastAsia="zh-CN"/>
        </w:rPr>
        <w:t>6.3.3.1.18</w:t>
      </w:r>
      <w:r w:rsidRPr="0079589D">
        <w:t>.</w:t>
      </w:r>
    </w:p>
    <w:p w14:paraId="3308397A"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5D91BEE2" w14:textId="77777777" w:rsidR="005530A1" w:rsidRPr="0079589D" w:rsidRDefault="005530A1" w:rsidP="005530A1">
      <w:pPr>
        <w:pStyle w:val="Heading5"/>
      </w:pPr>
      <w:bookmarkStart w:id="1441" w:name="_Toc20152579"/>
      <w:bookmarkStart w:id="1442" w:name="_Toc27495244"/>
      <w:bookmarkStart w:id="1443" w:name="_Toc36108712"/>
      <w:bookmarkStart w:id="1444" w:name="_Toc7395849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441"/>
      <w:bookmarkEnd w:id="1442"/>
      <w:bookmarkEnd w:id="1443"/>
      <w:bookmarkEnd w:id="1444"/>
    </w:p>
    <w:p w14:paraId="3B54BB78" w14:textId="77777777" w:rsidR="005530A1" w:rsidRPr="0079589D" w:rsidRDefault="005530A1" w:rsidP="005530A1">
      <w:r w:rsidRPr="0079589D">
        <w:t xml:space="preserve">This procedure is initiated by the controlling MCVideo function as the result of an action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3CA8BC7E" w14:textId="77777777" w:rsidR="005530A1" w:rsidRPr="0079589D" w:rsidRDefault="005530A1" w:rsidP="005530A1">
      <w:r w:rsidRPr="0079589D">
        <w:t xml:space="preserve">In the procedures in this </w:t>
      </w:r>
      <w:r w:rsidR="00585B10">
        <w:t>clause</w:t>
      </w:r>
      <w:r w:rsidRPr="0079589D">
        <w:t>:</w:t>
      </w:r>
    </w:p>
    <w:p w14:paraId="3053F5B5"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005E29E"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1CD3944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7BEC2934"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2DF59FAF"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42FBD6B7"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585B10">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5268F1A9"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F0BCFAA"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232A7C7C" w14:textId="77777777" w:rsidR="005530A1" w:rsidRPr="0079589D" w:rsidRDefault="005530A1" w:rsidP="005530A1">
      <w:pPr>
        <w:pStyle w:val="B2"/>
      </w:pPr>
      <w:r w:rsidRPr="0079589D">
        <w:t>b)</w:t>
      </w:r>
      <w:r w:rsidRPr="0079589D">
        <w:tab/>
        <w:t>if the in-progress imminent peril state of the group is set to a value of "false";</w:t>
      </w:r>
    </w:p>
    <w:p w14:paraId="2FF65EB7" w14:textId="77777777" w:rsidR="005530A1" w:rsidRPr="0079589D" w:rsidRDefault="005530A1" w:rsidP="005530A1">
      <w:pPr>
        <w:pStyle w:val="B3"/>
      </w:pPr>
      <w:r w:rsidRPr="0079589D">
        <w:t>i)</w:t>
      </w:r>
      <w:r w:rsidRPr="0079589D">
        <w:tab/>
        <w:t>set the value of the in-progress imminent peril state of the group to "true";</w:t>
      </w:r>
    </w:p>
    <w:p w14:paraId="199C58C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585B10">
        <w:t>clause</w:t>
      </w:r>
      <w:r w:rsidRPr="0079589D">
        <w:t> </w:t>
      </w:r>
      <w:r w:rsidR="001E339D">
        <w:rPr>
          <w:lang w:val="en-US" w:eastAsia="zh-CN"/>
        </w:rPr>
        <w:t>6.3.3.1.15</w:t>
      </w:r>
      <w:r w:rsidRPr="0079589D">
        <w:t>;</w:t>
      </w:r>
    </w:p>
    <w:p w14:paraId="1E061938" w14:textId="77777777" w:rsidR="005530A1" w:rsidRPr="0079589D" w:rsidRDefault="005530A1" w:rsidP="005530A1">
      <w:pPr>
        <w:pStyle w:val="B3"/>
      </w:pPr>
      <w:r w:rsidRPr="0079589D">
        <w:t>iii)</w:t>
      </w:r>
      <w:r w:rsidRPr="0079589D">
        <w:tab/>
        <w:t>send the SIP re-INVITES to all of the other participants in the MCVideo group call;</w:t>
      </w:r>
    </w:p>
    <w:p w14:paraId="6B022DCB"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585B10">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DA3A447"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9E2286A"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14351E36"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4D4BDD4"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585B10">
        <w:t>clause</w:t>
      </w:r>
      <w:r w:rsidRPr="0079589D">
        <w:t> </w:t>
      </w:r>
      <w:r w:rsidR="001E339D">
        <w:rPr>
          <w:lang w:val="en-US" w:eastAsia="zh-CN"/>
        </w:rPr>
        <w:t>6.3.3.1.13.6</w:t>
      </w:r>
      <w:r w:rsidRPr="0079589D">
        <w:t xml:space="preserve"> </w:t>
      </w:r>
      <w:r w:rsidRPr="0079589D">
        <w:rPr>
          <w:lang w:val="en-US"/>
        </w:rPr>
        <w:t>shall:</w:t>
      </w:r>
    </w:p>
    <w:p w14:paraId="00836169"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4B3CA221"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7024B38A" w14:textId="77777777" w:rsidR="005530A1" w:rsidRPr="0079589D" w:rsidRDefault="005530A1" w:rsidP="005530A1">
      <w:pPr>
        <w:pStyle w:val="B2"/>
      </w:pPr>
      <w:r w:rsidRPr="0079589D">
        <w:t>c) send the SIP 403 (Forbidden) response as specified in 3GPP TS 24.229 [</w:t>
      </w:r>
      <w:r w:rsidR="00BE6E41" w:rsidRPr="0079589D">
        <w:rPr>
          <w:lang w:val="en-GB" w:eastAsia="zh-CN"/>
        </w:rPr>
        <w:t>11</w:t>
      </w:r>
      <w:r w:rsidRPr="0079589D">
        <w:t>]; and</w:t>
      </w:r>
    </w:p>
    <w:p w14:paraId="4B089B7C" w14:textId="77777777" w:rsidR="005530A1" w:rsidRPr="0079589D" w:rsidRDefault="005530A1" w:rsidP="005530A1">
      <w:pPr>
        <w:pStyle w:val="B2"/>
      </w:pPr>
      <w:r w:rsidRPr="0079589D">
        <w:t>d) skip the rest of the steps;</w:t>
      </w:r>
    </w:p>
    <w:p w14:paraId="2441C2AF"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585B10">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09D676DD"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039AB41C"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FC5602"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585B10">
        <w:rPr>
          <w:lang w:val="en-US"/>
        </w:rPr>
        <w:t>clause</w:t>
      </w:r>
      <w:r w:rsidRPr="0079589D">
        <w:rPr>
          <w:lang w:val="en-US"/>
        </w:rPr>
        <w:t> </w:t>
      </w:r>
      <w:r w:rsidR="001E339D">
        <w:rPr>
          <w:lang w:val="en-US" w:eastAsia="zh-CN"/>
        </w:rPr>
        <w:t>6.3.3.1.15</w:t>
      </w:r>
      <w:r w:rsidRPr="0079589D">
        <w:rPr>
          <w:lang w:val="en-US"/>
        </w:rPr>
        <w:t>. The MCVideo controlling function:</w:t>
      </w:r>
    </w:p>
    <w:p w14:paraId="4B7C81A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02862E2C"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 and</w:t>
      </w:r>
    </w:p>
    <w:p w14:paraId="70A60D4C" w14:textId="77777777" w:rsidR="005530A1" w:rsidRPr="0079589D" w:rsidRDefault="005530A1" w:rsidP="005530A1">
      <w:pPr>
        <w:pStyle w:val="NO"/>
        <w:rPr>
          <w:lang w:val="en-US"/>
        </w:rPr>
      </w:pPr>
      <w:r w:rsidRPr="0079589D">
        <w:rPr>
          <w:lang w:val="en-US"/>
        </w:rPr>
        <w:t>NOTE 2:</w:t>
      </w:r>
      <w:r w:rsidRPr="0079589D">
        <w:rPr>
          <w:lang w:val="en-US"/>
        </w:rPr>
        <w:tab/>
      </w:r>
      <w:r w:rsidR="00585B10">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2D59091C"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4BBF4253"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585B10">
        <w:rPr>
          <w:lang w:val="en-US"/>
        </w:rPr>
        <w:t>clause</w:t>
      </w:r>
      <w:r w:rsidRPr="0079589D">
        <w:rPr>
          <w:lang w:val="en-US"/>
        </w:rPr>
        <w:t> </w:t>
      </w:r>
      <w:r w:rsidR="001E339D">
        <w:rPr>
          <w:lang w:val="en-US" w:eastAsia="zh-CN"/>
        </w:rPr>
        <w:t>6.3.3.1.11</w:t>
      </w:r>
      <w:r w:rsidRPr="0079589D">
        <w:rPr>
          <w:lang w:val="en-US"/>
        </w:rPr>
        <w:t>;</w:t>
      </w:r>
    </w:p>
    <w:p w14:paraId="03604B1D"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02E4CA9"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2B3FC0EB"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585B10">
        <w:rPr>
          <w:noProof/>
        </w:rPr>
        <w:t>clause</w:t>
      </w:r>
      <w:r w:rsidRPr="0079589D">
        <w:rPr>
          <w:noProof/>
        </w:rPr>
        <w:t> </w:t>
      </w:r>
      <w:r w:rsidR="001E339D">
        <w:rPr>
          <w:lang w:val="en-US" w:eastAsia="zh-CN"/>
        </w:rPr>
        <w:t>6.3.3.2.1</w:t>
      </w:r>
      <w:r w:rsidRPr="0079589D">
        <w:rPr>
          <w:noProof/>
        </w:rPr>
        <w:t>;</w:t>
      </w:r>
    </w:p>
    <w:p w14:paraId="47D8C2D3"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val="en-GB" w:eastAsia="zh-CN"/>
        </w:rPr>
        <w:t>31</w:t>
      </w:r>
      <w:r w:rsidRPr="0079589D">
        <w:t>];</w:t>
      </w:r>
    </w:p>
    <w:p w14:paraId="61B6EF1E"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val="en-GB" w:eastAsia="zh-CN"/>
        </w:rPr>
        <w:t>32</w:t>
      </w:r>
      <w:r w:rsidRPr="0079589D">
        <w:t>];</w:t>
      </w:r>
    </w:p>
    <w:p w14:paraId="42004344"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val="en-GB" w:eastAsia="zh-CN"/>
        </w:rPr>
        <w:t>5</w:t>
      </w:r>
      <w:r w:rsidRPr="0079589D">
        <w:t>]; and</w:t>
      </w:r>
    </w:p>
    <w:p w14:paraId="1F215ABA"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val="en-GB" w:eastAsia="zh-CN"/>
        </w:rPr>
        <w:t>11</w:t>
      </w:r>
      <w:r w:rsidRPr="0079589D">
        <w:t>].</w:t>
      </w:r>
    </w:p>
    <w:p w14:paraId="5DA24EEF"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36BB1DF6" w14:textId="77777777" w:rsidR="007916BC" w:rsidRPr="0079589D" w:rsidRDefault="007916BC" w:rsidP="007916BC">
      <w:pPr>
        <w:pStyle w:val="Heading4"/>
        <w:rPr>
          <w:rFonts w:hint="eastAsia"/>
          <w:noProof/>
          <w:lang w:eastAsia="zh-CN"/>
        </w:rPr>
      </w:pPr>
      <w:bookmarkStart w:id="1445" w:name="_Toc20152580"/>
      <w:bookmarkStart w:id="1446" w:name="_Toc27495245"/>
      <w:bookmarkStart w:id="1447" w:name="_Toc36108713"/>
      <w:bookmarkStart w:id="1448" w:name="_Toc73958496"/>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445"/>
      <w:bookmarkEnd w:id="1446"/>
      <w:bookmarkEnd w:id="1447"/>
      <w:bookmarkEnd w:id="1448"/>
    </w:p>
    <w:p w14:paraId="437938DD" w14:textId="77777777" w:rsidR="007916BC" w:rsidRPr="0079589D" w:rsidRDefault="007916BC" w:rsidP="002F0A58">
      <w:pPr>
        <w:pStyle w:val="EditorsNote"/>
        <w:rPr>
          <w:rFonts w:hint="eastAsia"/>
        </w:rPr>
      </w:pPr>
      <w:r w:rsidRPr="0079589D">
        <w:rPr>
          <w:rFonts w:hint="eastAsia"/>
        </w:rPr>
        <w:t>Editor</w:t>
      </w:r>
      <w:r w:rsidRPr="0079589D">
        <w:t>'</w:t>
      </w:r>
      <w:r w:rsidRPr="0079589D">
        <w:rPr>
          <w:rFonts w:hint="eastAsia"/>
        </w:rPr>
        <w:t>s Note</w:t>
      </w:r>
      <w:r w:rsidRPr="0079589D">
        <w:t>:</w:t>
      </w:r>
      <w:r w:rsidRPr="0079589D">
        <w:tab/>
      </w:r>
      <w:r w:rsidRPr="0079589D">
        <w:rPr>
          <w:rFonts w:hint="eastAsia"/>
        </w:rPr>
        <w:t xml:space="preserve">All </w:t>
      </w:r>
      <w:r w:rsidR="00585B10">
        <w:t>clause</w:t>
      </w:r>
      <w:r w:rsidRPr="0079589D">
        <w:rPr>
          <w:rFonts w:hint="eastAsia"/>
        </w:rPr>
        <w:t>s</w:t>
      </w:r>
      <w:r w:rsidRPr="0079589D">
        <w:t> </w:t>
      </w:r>
      <w:r w:rsidRPr="0079589D">
        <w:rPr>
          <w:rFonts w:hint="eastAsia"/>
        </w:rPr>
        <w:t>x</w:t>
      </w:r>
      <w:r w:rsidRPr="0079589D">
        <w:t>.</w:t>
      </w:r>
      <w:r w:rsidRPr="0079589D">
        <w:rPr>
          <w:rFonts w:hint="eastAsia"/>
        </w:rPr>
        <w:t>x</w:t>
      </w:r>
      <w:r w:rsidRPr="0079589D">
        <w:t>.</w:t>
      </w:r>
      <w:r w:rsidRPr="0079589D">
        <w:rPr>
          <w:rFonts w:hint="eastAsia"/>
        </w:rPr>
        <w:t xml:space="preserve">x are not yet specified </w:t>
      </w:r>
      <w:r w:rsidRPr="0079589D">
        <w:t>for MCVideo and need to be added in 24.281</w:t>
      </w:r>
      <w:r w:rsidRPr="0079589D">
        <w:rPr>
          <w:rFonts w:hint="eastAsia"/>
        </w:rPr>
        <w:t>, 24.481, 24.484, and 24.581</w:t>
      </w:r>
      <w:r w:rsidRPr="0079589D">
        <w:t>.</w:t>
      </w:r>
    </w:p>
    <w:p w14:paraId="1C874F9A" w14:textId="77777777" w:rsidR="007916BC" w:rsidRPr="0079589D" w:rsidRDefault="007916BC" w:rsidP="007916BC">
      <w:pPr>
        <w:pStyle w:val="Heading5"/>
      </w:pPr>
      <w:bookmarkStart w:id="1449" w:name="_Toc20152581"/>
      <w:bookmarkStart w:id="1450" w:name="_Toc27495246"/>
      <w:bookmarkStart w:id="1451" w:name="_Toc36108714"/>
      <w:bookmarkStart w:id="1452" w:name="_Toc7395849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449"/>
      <w:bookmarkEnd w:id="1450"/>
      <w:bookmarkEnd w:id="1451"/>
      <w:bookmarkEnd w:id="1452"/>
    </w:p>
    <w:p w14:paraId="0E058E35" w14:textId="77777777" w:rsidR="007916BC" w:rsidRPr="0079589D" w:rsidRDefault="007916BC" w:rsidP="007916BC">
      <w:r w:rsidRPr="0079589D">
        <w:t xml:space="preserve">This </w:t>
      </w:r>
      <w:r w:rsidR="00585B10">
        <w:t>clause</w:t>
      </w:r>
      <w:r w:rsidRPr="0079589D">
        <w:t xml:space="preserve"> describes the procedures for inviting an MCVideo user to an MCVideo session. The procedure is initiated by the non-controlling MCVideo function of an MCVideo group as the result of an action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585B10">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062D30C5" w14:textId="77777777" w:rsidR="007916BC" w:rsidRPr="0079589D" w:rsidRDefault="007916BC" w:rsidP="007916BC">
      <w:r w:rsidRPr="0079589D">
        <w:t>The non-controlling MCVideo function:</w:t>
      </w:r>
    </w:p>
    <w:p w14:paraId="0EB49ACF" w14:textId="77777777" w:rsidR="007916BC" w:rsidRPr="0079589D" w:rsidRDefault="007916BC" w:rsidP="007916BC">
      <w:pPr>
        <w:pStyle w:val="B1"/>
      </w:pPr>
      <w:r w:rsidRPr="0079589D">
        <w:t>1)</w:t>
      </w:r>
      <w:r w:rsidRPr="0079589D">
        <w:tab/>
        <w:t xml:space="preserve">shall invite the MCVideo clients as specified in </w:t>
      </w:r>
      <w:r w:rsidR="00585B10">
        <w:t>clause</w:t>
      </w:r>
      <w:r w:rsidRPr="0079589D">
        <w:t> </w:t>
      </w:r>
      <w:r w:rsidRPr="0079589D">
        <w:rPr>
          <w:rFonts w:hint="eastAsia"/>
          <w:lang w:eastAsia="zh-CN"/>
        </w:rPr>
        <w:t>x.x.x</w:t>
      </w:r>
      <w:r w:rsidRPr="0079589D">
        <w:t>;</w:t>
      </w:r>
    </w:p>
    <w:p w14:paraId="41A3B53D"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585B10">
        <w:t>clause</w:t>
      </w:r>
      <w:r w:rsidRPr="0079589D">
        <w:t> </w:t>
      </w:r>
      <w:r w:rsidRPr="0079589D">
        <w:rPr>
          <w:rFonts w:hint="eastAsia"/>
          <w:lang w:eastAsia="zh-CN"/>
        </w:rPr>
        <w:t>x.x.x</w:t>
      </w:r>
      <w:r w:rsidRPr="0079589D">
        <w:rPr>
          <w:lang w:eastAsia="ko-KR"/>
        </w:rPr>
        <w:t>; and</w:t>
      </w:r>
    </w:p>
    <w:p w14:paraId="406CCE49"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val="en-GB" w:eastAsia="zh-CN"/>
        </w:rPr>
        <w:t>11</w:t>
      </w:r>
      <w:r w:rsidRPr="0079589D">
        <w:rPr>
          <w:lang w:eastAsia="ko-KR"/>
        </w:rPr>
        <w:t>]</w:t>
      </w:r>
      <w:r w:rsidRPr="0079589D">
        <w:t>.</w:t>
      </w:r>
    </w:p>
    <w:p w14:paraId="29329A4B"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1555E592"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val="en-GB" w:eastAsia="zh-CN"/>
        </w:rPr>
        <w:t>11</w:t>
      </w:r>
      <w:r w:rsidRPr="0079589D">
        <w:rPr>
          <w:lang w:eastAsia="ko-KR"/>
        </w:rPr>
        <w:t>]</w:t>
      </w:r>
      <w:r w:rsidRPr="0079589D">
        <w:t>; and</w:t>
      </w:r>
    </w:p>
    <w:p w14:paraId="1B54DFF8" w14:textId="77777777" w:rsidR="007916BC" w:rsidRPr="0079589D" w:rsidRDefault="007916BC" w:rsidP="007916BC">
      <w:pPr>
        <w:pStyle w:val="B1"/>
      </w:pPr>
      <w:r w:rsidRPr="0079589D">
        <w:t>2)</w:t>
      </w:r>
      <w:r w:rsidRPr="0079589D">
        <w:tab/>
        <w:t>shall cache the received response;</w:t>
      </w:r>
    </w:p>
    <w:p w14:paraId="2220DCFA" w14:textId="77777777" w:rsidR="007916BC" w:rsidRPr="0079589D" w:rsidRDefault="007916BC" w:rsidP="007916BC">
      <w:r w:rsidRPr="0079589D">
        <w:t>For each SIP 200 (OK) response received to each SIP INVITE request sent to an MCVideo client, the non-controlling MCVideo function of an MCVideo group:</w:t>
      </w:r>
    </w:p>
    <w:p w14:paraId="61CA18EB" w14:textId="77777777" w:rsidR="007916BC" w:rsidRPr="0079589D" w:rsidRDefault="007916BC" w:rsidP="007916BC">
      <w:pPr>
        <w:pStyle w:val="B1"/>
      </w:pPr>
      <w:r w:rsidRPr="0079589D">
        <w:t>1)</w:t>
      </w:r>
      <w:r w:rsidRPr="0079589D">
        <w:tab/>
        <w:t>shall cache the SIP 200 (OK) response;</w:t>
      </w:r>
    </w:p>
    <w:p w14:paraId="212ACEC2"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val="en-GB" w:eastAsia="zh-CN"/>
        </w:rPr>
        <w:t>23</w:t>
      </w:r>
      <w:r w:rsidRPr="0079589D">
        <w:t>]; and</w:t>
      </w:r>
    </w:p>
    <w:p w14:paraId="024AA4B9"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049E022F"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CC688AA"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val="en-GB" w:eastAsia="zh-CN"/>
        </w:rPr>
        <w:t>11</w:t>
      </w:r>
      <w:r w:rsidRPr="0079589D">
        <w:t>];</w:t>
      </w:r>
    </w:p>
    <w:p w14:paraId="2775A616"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6771575B"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02313533" w14:textId="77777777" w:rsidR="007916BC" w:rsidRPr="0079589D" w:rsidRDefault="007916BC" w:rsidP="007916BC">
      <w:pPr>
        <w:pStyle w:val="Heading5"/>
      </w:pPr>
      <w:bookmarkStart w:id="1453" w:name="_Toc20152582"/>
      <w:bookmarkStart w:id="1454" w:name="_Toc27495247"/>
      <w:bookmarkStart w:id="1455" w:name="_Toc36108715"/>
      <w:bookmarkStart w:id="1456" w:name="_Toc7395849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453"/>
      <w:bookmarkEnd w:id="1454"/>
      <w:bookmarkEnd w:id="1455"/>
      <w:bookmarkEnd w:id="1456"/>
    </w:p>
    <w:p w14:paraId="34D291A9" w14:textId="77777777" w:rsidR="007916BC" w:rsidRPr="0079589D" w:rsidRDefault="007916BC" w:rsidP="007916BC">
      <w:pPr>
        <w:pStyle w:val="Heading6"/>
        <w:rPr>
          <w:lang w:val="sv-SE"/>
        </w:rPr>
      </w:pPr>
      <w:bookmarkStart w:id="1457" w:name="_Toc20152583"/>
      <w:bookmarkStart w:id="1458" w:name="_Toc27495248"/>
      <w:bookmarkStart w:id="1459" w:name="_Toc36108716"/>
      <w:bookmarkStart w:id="1460" w:name="_Toc7395849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457"/>
      <w:bookmarkEnd w:id="1458"/>
      <w:bookmarkEnd w:id="1459"/>
      <w:bookmarkEnd w:id="1460"/>
    </w:p>
    <w:p w14:paraId="0D2AD9B7"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3FEEF961"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585B10">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4DE1C50C"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585B10">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695129C9"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585B10">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69BCE859" w14:textId="77777777" w:rsidR="007916BC" w:rsidRPr="0079589D" w:rsidRDefault="007916BC" w:rsidP="007916BC">
      <w:pPr>
        <w:pStyle w:val="Heading6"/>
      </w:pPr>
      <w:bookmarkStart w:id="1461" w:name="_Toc20152584"/>
      <w:bookmarkStart w:id="1462" w:name="_Toc27495249"/>
      <w:bookmarkStart w:id="1463" w:name="_Toc36108717"/>
      <w:bookmarkStart w:id="1464" w:name="_Toc7395850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461"/>
      <w:bookmarkEnd w:id="1462"/>
      <w:bookmarkEnd w:id="1463"/>
      <w:bookmarkEnd w:id="1464"/>
    </w:p>
    <w:p w14:paraId="0F2A807E"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6C90134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E414D48"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5A3EBAF7"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39780A7"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562F6839" w14:textId="77777777" w:rsidR="007916BC" w:rsidRPr="0079589D" w:rsidRDefault="007916BC" w:rsidP="007916BC">
      <w:pPr>
        <w:pStyle w:val="B2"/>
      </w:pPr>
      <w:r w:rsidRPr="0079589D">
        <w:t>a)</w:t>
      </w:r>
      <w:r w:rsidRPr="0079589D">
        <w:tab/>
        <w:t>an Accept-Contact header field does not include the g.3gpp.mcvideo media feature tag; or</w:t>
      </w:r>
    </w:p>
    <w:p w14:paraId="73BE3F93"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499E7AE"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585B10">
        <w:t>clause</w:t>
      </w:r>
      <w:r w:rsidRPr="0079589D">
        <w:t> </w:t>
      </w:r>
      <w:r w:rsidR="002F33D7">
        <w:rPr>
          <w:lang w:val="en-GB" w:eastAsia="zh-CN"/>
        </w:rPr>
        <w:t>4.4</w:t>
      </w:r>
      <w:r w:rsidRPr="0079589D">
        <w:t>, and shall not process the remaining steps;</w:t>
      </w:r>
    </w:p>
    <w:p w14:paraId="7F59F305" w14:textId="77777777" w:rsidR="007916BC" w:rsidRPr="0079589D" w:rsidRDefault="007916BC" w:rsidP="007916BC">
      <w:pPr>
        <w:pStyle w:val="EditorsNote"/>
      </w:pPr>
    </w:p>
    <w:p w14:paraId="38CD0DD7"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2D98B0DF"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5C62497"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2D769CEF"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3A6F3BC4"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585B10">
        <w:t>clause</w:t>
      </w:r>
      <w:r w:rsidRPr="0079589D">
        <w:t> </w:t>
      </w:r>
      <w:r w:rsidRPr="0079589D">
        <w:rPr>
          <w:rFonts w:hint="eastAsia"/>
          <w:lang w:eastAsia="zh-CN"/>
        </w:rPr>
        <w:t>x.x.x</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585497DB"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585B10">
        <w:t>clause</w:t>
      </w:r>
      <w:r w:rsidRPr="0079589D">
        <w:t> </w:t>
      </w:r>
      <w:r w:rsidRPr="0079589D">
        <w:rPr>
          <w:rFonts w:hint="eastAsia"/>
          <w:lang w:eastAsia="zh-CN"/>
        </w:rPr>
        <w:t>x.x.x</w:t>
      </w:r>
      <w:r w:rsidRPr="0079589D">
        <w:rPr>
          <w:lang w:eastAsia="ko-KR"/>
        </w:rPr>
        <w:t>;</w:t>
      </w:r>
    </w:p>
    <w:p w14:paraId="40529B9A"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3C284421"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585B10">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6FCA7004"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443834FA"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3B552779" w14:textId="77777777" w:rsidR="007916BC" w:rsidRPr="0079589D" w:rsidRDefault="007916BC" w:rsidP="007916BC">
      <w:pPr>
        <w:pStyle w:val="B1"/>
      </w:pPr>
      <w:r w:rsidRPr="0079589D">
        <w:t>1)</w:t>
      </w:r>
      <w:r w:rsidRPr="0079589D">
        <w:tab/>
        <w:t xml:space="preserve">shall generate a SIP 183 (Session Progress) response as described in </w:t>
      </w:r>
      <w:r w:rsidR="00585B10">
        <w:t>clause</w:t>
      </w:r>
      <w:r w:rsidRPr="0079589D">
        <w:t> </w:t>
      </w:r>
      <w:r w:rsidRPr="0079589D">
        <w:rPr>
          <w:rFonts w:hint="eastAsia"/>
          <w:lang w:eastAsia="zh-CN"/>
        </w:rPr>
        <w:t>x.x.x</w:t>
      </w:r>
      <w:r w:rsidRPr="0079589D">
        <w:t>; and</w:t>
      </w:r>
    </w:p>
    <w:p w14:paraId="4CD81FD4"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val="en-GB" w:eastAsia="zh-CN"/>
        </w:rPr>
        <w:t>11</w:t>
      </w:r>
      <w:r w:rsidRPr="0079589D">
        <w:t>]</w:t>
      </w:r>
      <w:r w:rsidRPr="0079589D">
        <w:rPr>
          <w:lang w:eastAsia="ko-KR"/>
        </w:rPr>
        <w:t>.</w:t>
      </w:r>
    </w:p>
    <w:p w14:paraId="1A49DDD0"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1ECF27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585B10">
        <w:t>clause</w:t>
      </w:r>
      <w:r w:rsidRPr="0079589D">
        <w:t> </w:t>
      </w:r>
      <w:r w:rsidRPr="0079589D">
        <w:rPr>
          <w:rFonts w:hint="eastAsia"/>
          <w:lang w:eastAsia="zh-CN"/>
        </w:rPr>
        <w:t>x.x.x</w:t>
      </w:r>
      <w:r w:rsidRPr="0079589D">
        <w:rPr>
          <w:lang w:eastAsia="ko-KR"/>
        </w:rPr>
        <w:t xml:space="preserve"> </w:t>
      </w:r>
      <w:r w:rsidRPr="0079589D">
        <w:t>before continuing with the rest of the steps;</w:t>
      </w:r>
    </w:p>
    <w:p w14:paraId="0C203ABB"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585B10">
        <w:t>clause</w:t>
      </w:r>
      <w:r w:rsidRPr="0079589D">
        <w:t> </w:t>
      </w:r>
      <w:r w:rsidRPr="0079589D">
        <w:rPr>
          <w:rFonts w:hint="eastAsia"/>
          <w:lang w:eastAsia="zh-CN"/>
        </w:rPr>
        <w:t>x.x.x</w:t>
      </w:r>
      <w:r w:rsidRPr="0079589D">
        <w:rPr>
          <w:lang w:eastAsia="ko-KR"/>
        </w:rPr>
        <w:t>;</w:t>
      </w:r>
    </w:p>
    <w:p w14:paraId="4B79D1E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B776191" w14:textId="77777777" w:rsidR="007916BC" w:rsidRPr="0079589D" w:rsidRDefault="007916BC" w:rsidP="007916BC">
      <w:pPr>
        <w:pStyle w:val="NO"/>
      </w:pPr>
      <w:r w:rsidRPr="0079589D">
        <w:t>NOTE 2:</w:t>
      </w:r>
      <w:r w:rsidRPr="0079589D">
        <w:tab/>
        <w:t>Resulting media plane processing is completed before the next step is performed.</w:t>
      </w:r>
    </w:p>
    <w:p w14:paraId="4DE6C3C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28F27E4B"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[51]</w:t>
      </w:r>
      <w:r w:rsidRPr="0079589D">
        <w:t xml:space="preserve">, then upon receiving the first SIP 200 (OK) response to a SIP INVITE request sent to an invited MCVideo client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79E3CF85"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585B10">
        <w:t>clause</w:t>
      </w:r>
      <w:r w:rsidRPr="0079589D">
        <w:t> </w:t>
      </w:r>
      <w:r w:rsidRPr="0079589D">
        <w:rPr>
          <w:rFonts w:hint="eastAsia"/>
          <w:lang w:eastAsia="zh-CN"/>
        </w:rPr>
        <w:t>x.x.x</w:t>
      </w:r>
      <w:r w:rsidRPr="0079589D">
        <w:rPr>
          <w:lang w:eastAsia="ko-KR"/>
        </w:rPr>
        <w:t xml:space="preserve"> </w:t>
      </w:r>
      <w:r w:rsidRPr="0079589D">
        <w:t>before continuing with the rest of the steps;</w:t>
      </w:r>
    </w:p>
    <w:p w14:paraId="339D1E13"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585B10">
        <w:t>clause</w:t>
      </w:r>
      <w:r w:rsidRPr="0079589D">
        <w:t> </w:t>
      </w:r>
      <w:r w:rsidRPr="0079589D">
        <w:rPr>
          <w:rFonts w:hint="eastAsia"/>
          <w:lang w:eastAsia="zh-CN"/>
        </w:rPr>
        <w:t>x.x.x</w:t>
      </w:r>
      <w:r w:rsidRPr="0079589D">
        <w:rPr>
          <w:lang w:eastAsia="ko-KR"/>
        </w:rPr>
        <w:t>;</w:t>
      </w:r>
    </w:p>
    <w:p w14:paraId="2D978303"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2889E834" w14:textId="77777777" w:rsidR="007916BC" w:rsidRPr="0079589D" w:rsidRDefault="007916BC" w:rsidP="007916BC">
      <w:pPr>
        <w:pStyle w:val="NO"/>
      </w:pPr>
      <w:r w:rsidRPr="0079589D">
        <w:t>NOTE 3:</w:t>
      </w:r>
      <w:r w:rsidRPr="0079589D">
        <w:tab/>
        <w:t>Resulting media plane processing is completed before the next step is performed.</w:t>
      </w:r>
    </w:p>
    <w:p w14:paraId="4D9DCBC3"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399ECC82"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1C187ACF"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722C1A08"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val="en-GB" w:eastAsia="zh-CN"/>
        </w:rPr>
        <w:t>11</w:t>
      </w:r>
      <w:r w:rsidRPr="0079589D">
        <w:rPr>
          <w:lang w:eastAsia="ko-KR"/>
        </w:rPr>
        <w:t>];</w:t>
      </w:r>
    </w:p>
    <w:p w14:paraId="20EFA603"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val="en-GB" w:eastAsia="zh-CN"/>
        </w:rPr>
        <w:t>15</w:t>
      </w:r>
      <w:r w:rsidRPr="0079589D">
        <w:rPr>
          <w:lang w:eastAsia="ko-KR"/>
        </w:rPr>
        <w:t>]; and</w:t>
      </w:r>
    </w:p>
    <w:p w14:paraId="24C0735E"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val="en-GB" w:eastAsia="zh-CN"/>
        </w:rPr>
        <w:t>11</w:t>
      </w:r>
      <w:r w:rsidRPr="0079589D">
        <w:rPr>
          <w:lang w:eastAsia="ko-KR"/>
        </w:rPr>
        <w:t>].</w:t>
      </w:r>
    </w:p>
    <w:p w14:paraId="0616B26C" w14:textId="77777777" w:rsidR="007916BC" w:rsidRPr="0079589D" w:rsidRDefault="007916BC" w:rsidP="007916BC">
      <w:pPr>
        <w:pStyle w:val="Heading6"/>
        <w:rPr>
          <w:lang w:val="sv-SE"/>
        </w:rPr>
      </w:pPr>
      <w:bookmarkStart w:id="1465" w:name="_Toc20152585"/>
      <w:bookmarkStart w:id="1466" w:name="_Toc27495250"/>
      <w:bookmarkStart w:id="1467" w:name="_Toc36108718"/>
      <w:bookmarkStart w:id="1468" w:name="_Toc7395850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465"/>
      <w:bookmarkEnd w:id="1466"/>
      <w:bookmarkEnd w:id="1467"/>
      <w:bookmarkEnd w:id="1468"/>
    </w:p>
    <w:p w14:paraId="2FC78179"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13BEC731"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18EC5A2D"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E4C2CBE"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0B5D37F0" w14:textId="77777777" w:rsidR="007916BC" w:rsidRPr="0079589D" w:rsidRDefault="007916BC" w:rsidP="007916BC">
      <w:pPr>
        <w:pStyle w:val="B2"/>
      </w:pPr>
      <w:r w:rsidRPr="0079589D">
        <w:t>a)</w:t>
      </w:r>
      <w:r w:rsidRPr="0079589D">
        <w:tab/>
        <w:t>an Accept-Contact header field does not include the g.3gpp.mcvideo media feature tag; or</w:t>
      </w:r>
    </w:p>
    <w:p w14:paraId="1237AD8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D090ED9" w14:textId="77777777" w:rsidR="007916BC" w:rsidRPr="0079589D" w:rsidRDefault="007916BC" w:rsidP="007916BC">
      <w:pPr>
        <w:pStyle w:val="B1"/>
      </w:pPr>
      <w:r w:rsidRPr="0079589D">
        <w:t>3)</w:t>
      </w:r>
      <w:r w:rsidRPr="0079589D">
        <w:tab/>
        <w:t xml:space="preserve">if the partner MCVideo system does not have a mutual aid relationship to merged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585B10">
        <w:t>clause</w:t>
      </w:r>
      <w:r w:rsidRPr="0079589D">
        <w:t> </w:t>
      </w:r>
      <w:r w:rsidR="002F33D7">
        <w:rPr>
          <w:lang w:val="en-GB" w:eastAsia="zh-CN"/>
        </w:rPr>
        <w:t>4.4</w:t>
      </w:r>
      <w:r w:rsidRPr="0079589D">
        <w:t>, and shall not process the remaining steps;</w:t>
      </w:r>
    </w:p>
    <w:p w14:paraId="5F8B8FDE"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81B2D5D"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15A809FA"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585B10">
        <w:t>clause</w:t>
      </w:r>
      <w:r w:rsidRPr="0079589D">
        <w:t> </w:t>
      </w:r>
      <w:r w:rsidRPr="0079589D">
        <w:rPr>
          <w:rFonts w:hint="eastAsia"/>
          <w:lang w:eastAsia="zh-CN"/>
        </w:rPr>
        <w:t>x.x.x</w:t>
      </w:r>
      <w:r w:rsidRPr="0079589D">
        <w:rPr>
          <w:lang w:eastAsia="ko-KR"/>
        </w:rPr>
        <w:t xml:space="preserve"> </w:t>
      </w:r>
      <w:r w:rsidRPr="0079589D">
        <w:t>before continuing with the rest of the steps;</w:t>
      </w:r>
    </w:p>
    <w:p w14:paraId="6A937058"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585B10">
        <w:t>clause</w:t>
      </w:r>
      <w:r w:rsidRPr="0079589D">
        <w:t> </w:t>
      </w:r>
      <w:r w:rsidRPr="0079589D">
        <w:rPr>
          <w:rFonts w:hint="eastAsia"/>
          <w:lang w:eastAsia="zh-CN"/>
        </w:rPr>
        <w:t>x.x.x</w:t>
      </w:r>
      <w:r w:rsidRPr="0079589D">
        <w:rPr>
          <w:lang w:eastAsia="ko-KR"/>
        </w:rPr>
        <w:t>;</w:t>
      </w:r>
    </w:p>
    <w:p w14:paraId="3549C679" w14:textId="77777777" w:rsidR="007916BC" w:rsidRPr="0079589D" w:rsidRDefault="007916BC" w:rsidP="007916BC">
      <w:pPr>
        <w:pStyle w:val="B1"/>
      </w:pPr>
      <w:r w:rsidRPr="0079589D">
        <w:t>Editor's Note:</w:t>
      </w:r>
      <w:r w:rsidRPr="0079589D">
        <w:tab/>
        <w:t>Interactions with the media plane are FFS</w:t>
      </w:r>
    </w:p>
    <w:p w14:paraId="6A4FD60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val="en-GB" w:eastAsia="zh-CN"/>
        </w:rPr>
        <w:t>11</w:t>
      </w:r>
      <w:r w:rsidRPr="0079589D">
        <w:t>]; and</w:t>
      </w:r>
    </w:p>
    <w:p w14:paraId="13D22AED"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585B10">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0C586EA" w14:textId="77777777" w:rsidR="007916BC" w:rsidRPr="0079589D" w:rsidRDefault="007916BC" w:rsidP="007916BC">
      <w:pPr>
        <w:pStyle w:val="Heading6"/>
        <w:rPr>
          <w:lang w:val="sv-SE"/>
        </w:rPr>
      </w:pPr>
      <w:bookmarkStart w:id="1469" w:name="_Toc20152586"/>
      <w:bookmarkStart w:id="1470" w:name="_Toc27495251"/>
      <w:bookmarkStart w:id="1471" w:name="_Toc36108719"/>
      <w:bookmarkStart w:id="1472" w:name="_Toc7395850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469"/>
      <w:bookmarkEnd w:id="1470"/>
      <w:bookmarkEnd w:id="1471"/>
      <w:bookmarkEnd w:id="1472"/>
    </w:p>
    <w:p w14:paraId="34D5770E"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7C4528D4"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585B10">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val="en-GB"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043C4312" w14:textId="77777777" w:rsidR="007916BC" w:rsidRPr="0079589D" w:rsidRDefault="007916BC" w:rsidP="007916BC">
      <w:pPr>
        <w:pStyle w:val="NO"/>
      </w:pPr>
      <w:r w:rsidRPr="0079589D">
        <w:t>NOTE 1:</w:t>
      </w:r>
      <w:r w:rsidRPr="0079589D">
        <w:tab/>
        <w:t>Resulting media plane processing is completed before the next step is performed.</w:t>
      </w:r>
    </w:p>
    <w:p w14:paraId="16E5B094"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04B3E999"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585B10">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585B10">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05153F2B"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1B250B06" w14:textId="77777777" w:rsidR="007916BC" w:rsidRPr="0079589D" w:rsidRDefault="007916BC" w:rsidP="007916BC">
      <w:pPr>
        <w:pStyle w:val="Heading5"/>
        <w:rPr>
          <w:rFonts w:eastAsia="Malgun Gothic"/>
          <w:lang w:val="en-US"/>
        </w:rPr>
      </w:pPr>
      <w:bookmarkStart w:id="1473" w:name="_Toc20152587"/>
      <w:bookmarkStart w:id="1474" w:name="_Toc27495252"/>
      <w:bookmarkStart w:id="1475" w:name="_Toc36108720"/>
      <w:bookmarkStart w:id="1476" w:name="_Toc7395850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473"/>
      <w:bookmarkEnd w:id="1474"/>
      <w:bookmarkEnd w:id="1475"/>
      <w:bookmarkEnd w:id="1476"/>
    </w:p>
    <w:p w14:paraId="772493B5" w14:textId="77777777" w:rsidR="007916BC" w:rsidRPr="0079589D" w:rsidRDefault="007916BC" w:rsidP="007916BC">
      <w:pPr>
        <w:pStyle w:val="Heading6"/>
        <w:rPr>
          <w:lang w:val="en-US"/>
        </w:rPr>
      </w:pPr>
      <w:bookmarkStart w:id="1477" w:name="_Toc20152588"/>
      <w:bookmarkStart w:id="1478" w:name="_Toc27495253"/>
      <w:bookmarkStart w:id="1479" w:name="_Toc36108721"/>
      <w:bookmarkStart w:id="1480" w:name="_Toc7395850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477"/>
      <w:bookmarkEnd w:id="1478"/>
      <w:bookmarkEnd w:id="1479"/>
      <w:bookmarkEnd w:id="1480"/>
    </w:p>
    <w:p w14:paraId="51437F3D"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585B10">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25752400"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9F2C980"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585B10">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12290181" w14:textId="77777777" w:rsidR="007916BC" w:rsidRPr="0079589D" w:rsidRDefault="007916BC" w:rsidP="007916BC">
      <w:pPr>
        <w:pStyle w:val="Heading6"/>
        <w:rPr>
          <w:lang w:eastAsia="ko-KR"/>
        </w:rPr>
      </w:pPr>
      <w:bookmarkStart w:id="1481" w:name="_Toc20152589"/>
      <w:bookmarkStart w:id="1482" w:name="_Toc27495254"/>
      <w:bookmarkStart w:id="1483" w:name="_Toc36108722"/>
      <w:bookmarkStart w:id="1484" w:name="_Toc7395850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481"/>
      <w:bookmarkEnd w:id="1482"/>
      <w:bookmarkEnd w:id="1483"/>
      <w:bookmarkEnd w:id="1484"/>
    </w:p>
    <w:p w14:paraId="4A2B68B6"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585B10">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E5CE674"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4D01F643" w14:textId="77777777" w:rsidR="007916BC" w:rsidRPr="0079589D" w:rsidRDefault="007916BC" w:rsidP="007916BC">
      <w:pPr>
        <w:pStyle w:val="Heading5"/>
        <w:rPr>
          <w:rFonts w:eastAsia="Malgun Gothic"/>
          <w:lang w:val="en-US"/>
        </w:rPr>
      </w:pPr>
      <w:bookmarkStart w:id="1485" w:name="_Toc20152590"/>
      <w:bookmarkStart w:id="1486" w:name="_Toc27495255"/>
      <w:bookmarkStart w:id="1487" w:name="_Toc36108723"/>
      <w:bookmarkStart w:id="1488" w:name="_Toc7395850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485"/>
      <w:bookmarkEnd w:id="1486"/>
      <w:bookmarkEnd w:id="1487"/>
      <w:bookmarkEnd w:id="1488"/>
    </w:p>
    <w:p w14:paraId="5F514792"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585B10">
        <w:rPr>
          <w:lang w:val="en-US"/>
        </w:rPr>
        <w:t>clause</w:t>
      </w:r>
      <w:r w:rsidRPr="0079589D">
        <w:rPr>
          <w:lang w:val="en-US"/>
        </w:rPr>
        <w:t>.</w:t>
      </w:r>
    </w:p>
    <w:p w14:paraId="4C33A712"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585B10">
        <w:rPr>
          <w:lang w:val="en-US"/>
        </w:rPr>
        <w:t>clause</w:t>
      </w:r>
      <w:r w:rsidRPr="0079589D">
        <w:rPr>
          <w:lang w:val="en-US"/>
        </w:rPr>
        <w:t>.</w:t>
      </w:r>
    </w:p>
    <w:p w14:paraId="749D411E"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4FD80519"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2D486AD2" w14:textId="77777777" w:rsidR="007916BC" w:rsidRPr="0079589D" w:rsidRDefault="007916BC" w:rsidP="007916BC">
      <w:pPr>
        <w:rPr>
          <w:lang w:val="sv-SE"/>
        </w:rPr>
      </w:pPr>
      <w:r w:rsidRPr="0079589D">
        <w:rPr>
          <w:lang w:val="sv-SE"/>
        </w:rPr>
        <w:t>The non-controlling MCVideo function shall:</w:t>
      </w:r>
    </w:p>
    <w:p w14:paraId="4E36D2DB"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585B10">
        <w:t>clause</w:t>
      </w:r>
      <w:r w:rsidRPr="0079589D">
        <w:t> </w:t>
      </w:r>
      <w:r w:rsidR="002F33D7">
        <w:rPr>
          <w:lang w:val="en-GB" w:eastAsia="zh-CN"/>
        </w:rPr>
        <w:t>4.4</w:t>
      </w:r>
      <w:r w:rsidRPr="0079589D">
        <w:t>;</w:t>
      </w:r>
    </w:p>
    <w:p w14:paraId="2843E9DC"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506F6FA4"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585B10">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5E1AD4CC"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585B10">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4662775E"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4A8A2225"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304CCCD8"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585B10">
        <w:t>clause</w:t>
      </w:r>
      <w:r w:rsidRPr="0079589D">
        <w:t> </w:t>
      </w:r>
      <w:r w:rsidR="002F33D7">
        <w:rPr>
          <w:lang w:val="en-GB" w:eastAsia="zh-CN"/>
        </w:rPr>
        <w:t>4.4</w:t>
      </w:r>
      <w:r w:rsidRPr="0079589D">
        <w:rPr>
          <w:lang w:val="sv-SE"/>
        </w:rPr>
        <w:t>;</w:t>
      </w:r>
    </w:p>
    <w:p w14:paraId="0D5B476C" w14:textId="77777777" w:rsidR="007916BC" w:rsidRPr="0079589D" w:rsidRDefault="007916BC" w:rsidP="007916BC">
      <w:pPr>
        <w:pStyle w:val="B3"/>
        <w:rPr>
          <w:lang w:val="sv-SE"/>
        </w:rPr>
      </w:pPr>
      <w:r w:rsidRPr="0079589D">
        <w:rPr>
          <w:lang w:val="sv-SE"/>
        </w:rPr>
        <w:t>ii)</w:t>
      </w:r>
      <w:r w:rsidRPr="0079589D">
        <w:rPr>
          <w:lang w:val="sv-SE"/>
        </w:rPr>
        <w:tab/>
        <w:t>shall include an application/vnd.3gpp.mcvideo-info MIME body with:</w:t>
      </w:r>
    </w:p>
    <w:p w14:paraId="01CFC29F"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1A69ECB6"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6CAAB644"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6C1F4FBA"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585B10">
        <w:t>clause</w:t>
      </w:r>
      <w:r w:rsidRPr="0079589D">
        <w:t> </w:t>
      </w:r>
      <w:r w:rsidR="002F33D7">
        <w:rPr>
          <w:lang w:val="en-GB" w:eastAsia="zh-CN"/>
        </w:rPr>
        <w:t>4.4</w:t>
      </w:r>
      <w:r w:rsidRPr="0079589D">
        <w:t>.</w:t>
      </w:r>
    </w:p>
    <w:p w14:paraId="08428AAF" w14:textId="77777777" w:rsidR="007916BC" w:rsidRPr="0079589D" w:rsidRDefault="007916BC" w:rsidP="007916BC">
      <w:pPr>
        <w:pStyle w:val="Heading5"/>
        <w:rPr>
          <w:rFonts w:eastAsia="Malgun Gothic"/>
          <w:lang w:val="en-US"/>
        </w:rPr>
      </w:pPr>
      <w:bookmarkStart w:id="1489" w:name="_Toc20152591"/>
      <w:bookmarkStart w:id="1490" w:name="_Toc27495256"/>
      <w:bookmarkStart w:id="1491" w:name="_Toc36108724"/>
      <w:bookmarkStart w:id="1492" w:name="_Toc7395850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489"/>
      <w:bookmarkEnd w:id="1490"/>
      <w:bookmarkEnd w:id="1491"/>
      <w:bookmarkEnd w:id="1492"/>
    </w:p>
    <w:p w14:paraId="7BCF15A4"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527E2C03"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4D6B5D9C"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2AF30071"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764AF90"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7CB01035" w14:textId="77777777" w:rsidR="007916BC" w:rsidRPr="0079589D" w:rsidRDefault="007916BC" w:rsidP="007916BC">
      <w:pPr>
        <w:pStyle w:val="B2"/>
      </w:pPr>
      <w:r w:rsidRPr="0079589D">
        <w:t>a)</w:t>
      </w:r>
      <w:r w:rsidRPr="0079589D">
        <w:tab/>
        <w:t>an Accept-Contact header field does not include the g.3gpp.mcvideo media feature tag; or</w:t>
      </w:r>
    </w:p>
    <w:p w14:paraId="096ACC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1416397"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249691FE"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F6B7399" w14:textId="77777777" w:rsidR="007916BC" w:rsidRPr="0079589D" w:rsidRDefault="007916BC" w:rsidP="007916BC">
      <w:pPr>
        <w:pStyle w:val="B1"/>
      </w:pPr>
      <w:r w:rsidRPr="0079589D">
        <w:t>5)</w:t>
      </w:r>
      <w:r w:rsidRPr="0079589D">
        <w:tab/>
        <w:t>shall cache the content of the SIP INVITE request;</w:t>
      </w:r>
    </w:p>
    <w:p w14:paraId="183E8283"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31218B78"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585B10">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585B10">
        <w:t>clause</w:t>
      </w:r>
      <w:r w:rsidRPr="0079589D">
        <w:t> </w:t>
      </w:r>
      <w:r w:rsidR="002F33D7">
        <w:rPr>
          <w:lang w:val="en-GB" w:eastAsia="zh-CN"/>
        </w:rPr>
        <w:t>4.4</w:t>
      </w:r>
      <w:r w:rsidRPr="0079589D">
        <w:t>.</w:t>
      </w:r>
    </w:p>
    <w:p w14:paraId="6EF0570D" w14:textId="77777777"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585B10">
        <w:t>clause</w:t>
      </w:r>
      <w:r w:rsidRPr="0079589D">
        <w:t> </w:t>
      </w:r>
      <w:r w:rsidRPr="0079589D">
        <w:rPr>
          <w:rFonts w:hint="eastAsia"/>
          <w:lang w:eastAsia="zh-CN"/>
        </w:rPr>
        <w:t>x.x.x</w:t>
      </w:r>
      <w:r w:rsidRPr="0079589D">
        <w:rPr>
          <w:lang w:eastAsia="ko-KR"/>
        </w:rPr>
        <w:t>; and</w:t>
      </w:r>
    </w:p>
    <w:p w14:paraId="15489379"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val="en-GB" w:eastAsia="zh-CN"/>
        </w:rPr>
        <w:t>11</w:t>
      </w:r>
      <w:r w:rsidRPr="0079589D">
        <w:rPr>
          <w:lang w:eastAsia="ko-KR"/>
        </w:rPr>
        <w:t>].</w:t>
      </w:r>
    </w:p>
    <w:p w14:paraId="1C4E4547"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01C470BD"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6825C21F"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w:t>
      </w:r>
      <w:r w:rsidR="00982A6C" w:rsidRPr="0079589D">
        <w:rPr>
          <w:lang w:val="en-GB"/>
        </w:rPr>
        <w:t xml:space="preserve"> [11] </w:t>
      </w:r>
      <w:r w:rsidRPr="0079589D">
        <w:t>populated as follows:</w:t>
      </w:r>
    </w:p>
    <w:p w14:paraId="0B9519B3"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585B10">
        <w:rPr>
          <w:lang w:val="sv-SE"/>
        </w:rPr>
        <w:t>clause</w:t>
      </w:r>
      <w:r w:rsidRPr="0079589D">
        <w:rPr>
          <w:lang w:val="sv-SE"/>
        </w:rPr>
        <w:t> </w:t>
      </w:r>
      <w:r w:rsidRPr="0079589D">
        <w:rPr>
          <w:rFonts w:hint="eastAsia"/>
          <w:lang w:eastAsia="zh-CN"/>
        </w:rPr>
        <w:t>x.x.x</w:t>
      </w:r>
      <w:r w:rsidRPr="0079589D">
        <w:rPr>
          <w:lang w:eastAsia="ko-KR"/>
        </w:rPr>
        <w:t xml:space="preserve"> based on the SDP answer in the SIP 200 (OK) response;</w:t>
      </w:r>
    </w:p>
    <w:p w14:paraId="7207AADC"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2B32BB06"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585B10">
        <w:t>clause</w:t>
      </w:r>
      <w:r w:rsidRPr="0079589D">
        <w:t> </w:t>
      </w:r>
      <w:r w:rsidR="002F33D7">
        <w:rPr>
          <w:lang w:val="en-GB" w:eastAsia="zh-CN"/>
        </w:rPr>
        <w:t>4.4</w:t>
      </w:r>
      <w:r w:rsidRPr="0079589D">
        <w:t>;</w:t>
      </w:r>
    </w:p>
    <w:p w14:paraId="543DADD2"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585B10">
        <w:rPr>
          <w:lang w:eastAsia="ko-KR"/>
        </w:rPr>
        <w:t>clause</w:t>
      </w:r>
      <w:r w:rsidRPr="0079589D">
        <w:rPr>
          <w:lang w:eastAsia="ko-KR"/>
        </w:rPr>
        <w:t> </w:t>
      </w:r>
      <w:r w:rsidRPr="0079589D">
        <w:rPr>
          <w:rFonts w:hint="eastAsia"/>
          <w:lang w:eastAsia="zh-CN"/>
        </w:rPr>
        <w:t>x.x.x</w:t>
      </w:r>
      <w:r w:rsidRPr="0079589D">
        <w:t>;</w:t>
      </w:r>
    </w:p>
    <w:p w14:paraId="5D42268E"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4DCE0A8C"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74778B73"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292DBEE1"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val="en-GB" w:eastAsia="zh-CN"/>
        </w:rPr>
        <w:t>11</w:t>
      </w:r>
      <w:r w:rsidRPr="0079589D">
        <w:t>]; and</w:t>
      </w:r>
    </w:p>
    <w:p w14:paraId="5B007A34"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585B10">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585B10">
        <w:rPr>
          <w:noProof/>
        </w:rPr>
        <w:t>clause</w:t>
      </w:r>
      <w:r w:rsidRPr="0079589D">
        <w:rPr>
          <w:noProof/>
        </w:rPr>
        <w:t> </w:t>
      </w:r>
      <w:r w:rsidRPr="0079589D">
        <w:rPr>
          <w:rFonts w:hint="eastAsia"/>
          <w:lang w:eastAsia="zh-CN"/>
        </w:rPr>
        <w:t>x.x.x</w:t>
      </w:r>
      <w:r w:rsidRPr="0079589D">
        <w:rPr>
          <w:noProof/>
        </w:rPr>
        <w:t>.</w:t>
      </w:r>
    </w:p>
    <w:p w14:paraId="3C5D0D22"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58CDAEF0"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65BD0201"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1F02D1E2"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4A3A85B2"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w:t>
      </w:r>
    </w:p>
    <w:p w14:paraId="4227D927" w14:textId="77777777" w:rsidR="0089567C" w:rsidRPr="0079589D" w:rsidRDefault="0089567C" w:rsidP="0089567C">
      <w:pPr>
        <w:pStyle w:val="Heading3"/>
      </w:pPr>
      <w:bookmarkStart w:id="1493" w:name="14f4399e2adfb55a__Toc427698802"/>
      <w:bookmarkStart w:id="1494" w:name="_Toc20152592"/>
      <w:bookmarkStart w:id="1495" w:name="_Toc27495257"/>
      <w:bookmarkStart w:id="1496" w:name="_Toc36108725"/>
      <w:bookmarkStart w:id="1497" w:name="_Toc73958508"/>
      <w:r w:rsidRPr="0079589D">
        <w:rPr>
          <w:rFonts w:hint="eastAsia"/>
        </w:rPr>
        <w:t>9.2</w:t>
      </w:r>
      <w:r w:rsidRPr="0079589D">
        <w:t>.2</w:t>
      </w:r>
      <w:r w:rsidRPr="0079589D">
        <w:tab/>
        <w:t>Chat group (restricted) call</w:t>
      </w:r>
      <w:bookmarkEnd w:id="1493"/>
      <w:bookmarkEnd w:id="1494"/>
      <w:bookmarkEnd w:id="1495"/>
      <w:bookmarkEnd w:id="1496"/>
      <w:bookmarkEnd w:id="1497"/>
    </w:p>
    <w:p w14:paraId="0DC27EB1" w14:textId="77777777" w:rsidR="0089567C" w:rsidRPr="0079589D" w:rsidRDefault="0089567C" w:rsidP="0089567C">
      <w:pPr>
        <w:pStyle w:val="Heading4"/>
      </w:pPr>
      <w:bookmarkStart w:id="1498" w:name="14f4399e2adfb55a__Toc427695844"/>
      <w:bookmarkStart w:id="1499" w:name="14f4399e2adfb55a__Toc427696244"/>
      <w:bookmarkStart w:id="1500" w:name="14f4399e2adfb55a__Toc427696643"/>
      <w:bookmarkStart w:id="1501" w:name="14f4399e2adfb55a__Toc427698245"/>
      <w:bookmarkStart w:id="1502" w:name="14f4399e2adfb55a__Toc427698803"/>
      <w:bookmarkStart w:id="1503" w:name="_Toc20152593"/>
      <w:bookmarkStart w:id="1504" w:name="_Toc27495258"/>
      <w:bookmarkStart w:id="1505" w:name="_Toc36108726"/>
      <w:bookmarkStart w:id="1506" w:name="_Toc73958509"/>
      <w:bookmarkEnd w:id="1498"/>
      <w:bookmarkEnd w:id="1499"/>
      <w:bookmarkEnd w:id="1500"/>
      <w:bookmarkEnd w:id="1501"/>
      <w:r w:rsidRPr="0079589D">
        <w:rPr>
          <w:rFonts w:hint="eastAsia"/>
        </w:rPr>
        <w:t>9</w:t>
      </w:r>
      <w:r w:rsidRPr="0079589D">
        <w:t>.</w:t>
      </w:r>
      <w:r w:rsidRPr="0079589D">
        <w:rPr>
          <w:rFonts w:hint="eastAsia"/>
        </w:rPr>
        <w:t>2</w:t>
      </w:r>
      <w:r w:rsidRPr="0079589D">
        <w:t>.2.1</w:t>
      </w:r>
      <w:r w:rsidRPr="0079589D">
        <w:tab/>
        <w:t>General</w:t>
      </w:r>
      <w:bookmarkEnd w:id="1502"/>
      <w:bookmarkEnd w:id="1503"/>
      <w:bookmarkEnd w:id="1504"/>
      <w:bookmarkEnd w:id="1505"/>
      <w:bookmarkEnd w:id="1506"/>
    </w:p>
    <w:p w14:paraId="798317C0" w14:textId="77777777" w:rsidR="0089567C" w:rsidRPr="0079589D" w:rsidRDefault="0089567C" w:rsidP="0089567C">
      <w:pPr>
        <w:pStyle w:val="Heading4"/>
        <w:rPr>
          <w:rFonts w:hint="eastAsia"/>
          <w:lang w:eastAsia="zh-CN"/>
        </w:rPr>
      </w:pPr>
      <w:bookmarkStart w:id="1507" w:name="14f4399e2adfb55a__Toc427695845"/>
      <w:bookmarkStart w:id="1508" w:name="14f4399e2adfb55a__Toc427696245"/>
      <w:bookmarkStart w:id="1509" w:name="14f4399e2adfb55a__Toc427696644"/>
      <w:bookmarkStart w:id="1510" w:name="14f4399e2adfb55a__Toc427698246"/>
      <w:bookmarkStart w:id="1511" w:name="14f4399e2adfb55a__Toc427698804"/>
      <w:bookmarkStart w:id="1512" w:name="_Toc20152594"/>
      <w:bookmarkStart w:id="1513" w:name="_Toc27495259"/>
      <w:bookmarkStart w:id="1514" w:name="_Toc36108727"/>
      <w:bookmarkStart w:id="1515" w:name="_Toc73958510"/>
      <w:bookmarkEnd w:id="1507"/>
      <w:bookmarkEnd w:id="1508"/>
      <w:bookmarkEnd w:id="1509"/>
      <w:bookmarkEnd w:id="1510"/>
      <w:r w:rsidRPr="0079589D">
        <w:rPr>
          <w:rFonts w:hint="eastAsia"/>
        </w:rPr>
        <w:t>9</w:t>
      </w:r>
      <w:r w:rsidRPr="0079589D">
        <w:t>.</w:t>
      </w:r>
      <w:r w:rsidRPr="0079589D">
        <w:rPr>
          <w:rFonts w:hint="eastAsia"/>
        </w:rPr>
        <w:t>2</w:t>
      </w:r>
      <w:r w:rsidRPr="0079589D">
        <w:t>.2.2</w:t>
      </w:r>
      <w:r w:rsidRPr="0079589D">
        <w:tab/>
        <w:t>MCVideo client procedures</w:t>
      </w:r>
      <w:bookmarkEnd w:id="1511"/>
      <w:bookmarkEnd w:id="1512"/>
      <w:bookmarkEnd w:id="1513"/>
      <w:bookmarkEnd w:id="1514"/>
      <w:bookmarkEnd w:id="1515"/>
    </w:p>
    <w:p w14:paraId="35331D95" w14:textId="77777777" w:rsidR="0089567C" w:rsidRPr="0079589D" w:rsidRDefault="0089567C" w:rsidP="0089567C">
      <w:pPr>
        <w:pStyle w:val="Heading5"/>
      </w:pPr>
      <w:bookmarkStart w:id="1516" w:name="_Toc20152595"/>
      <w:bookmarkStart w:id="1517" w:name="_Toc27495260"/>
      <w:bookmarkStart w:id="1518" w:name="_Toc36108728"/>
      <w:bookmarkStart w:id="1519" w:name="_Toc73958511"/>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516"/>
      <w:bookmarkEnd w:id="1517"/>
      <w:bookmarkEnd w:id="1518"/>
      <w:bookmarkEnd w:id="1519"/>
    </w:p>
    <w:p w14:paraId="0502A849" w14:textId="77777777" w:rsidR="0089567C" w:rsidRPr="0079589D" w:rsidRDefault="0089567C" w:rsidP="0089567C">
      <w:pPr>
        <w:pStyle w:val="Heading6"/>
      </w:pPr>
      <w:bookmarkStart w:id="1520" w:name="_Toc20152596"/>
      <w:bookmarkStart w:id="1521" w:name="_Toc27495261"/>
      <w:bookmarkStart w:id="1522" w:name="_Toc36108729"/>
      <w:bookmarkStart w:id="1523" w:name="_Toc73958512"/>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520"/>
      <w:bookmarkEnd w:id="1521"/>
      <w:bookmarkEnd w:id="1522"/>
      <w:bookmarkEnd w:id="1523"/>
    </w:p>
    <w:p w14:paraId="51FEB31D" w14:textId="77777777"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14:paraId="332A3B06" w14:textId="77777777" w:rsidR="0089567C" w:rsidRPr="0079589D" w:rsidRDefault="0089567C" w:rsidP="0089567C">
      <w:r w:rsidRPr="0079589D">
        <w:t>The MCVideo client:</w:t>
      </w:r>
    </w:p>
    <w:p w14:paraId="762726B3"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585B10">
        <w:t>clause</w:t>
      </w:r>
      <w:r w:rsidRPr="0079589D">
        <w:t> </w:t>
      </w:r>
      <w:r w:rsidR="001E339D" w:rsidRPr="0073469F">
        <w:t>6.2.8.</w:t>
      </w:r>
      <w:r w:rsidR="001E339D">
        <w:t>1.1</w:t>
      </w:r>
      <w:r w:rsidRPr="0079589D">
        <w:t>;</w:t>
      </w:r>
    </w:p>
    <w:p w14:paraId="570492D8"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585B10">
        <w:t>clause</w:t>
      </w:r>
      <w:r w:rsidRPr="0079589D">
        <w:t> </w:t>
      </w:r>
      <w:r w:rsidR="001E339D" w:rsidRPr="0073469F">
        <w:t>6.2.8.</w:t>
      </w:r>
      <w:r w:rsidR="001E339D">
        <w:t>1.9</w:t>
      </w:r>
      <w:r w:rsidRPr="0079589D">
        <w:t>;</w:t>
      </w:r>
    </w:p>
    <w:p w14:paraId="65823F02"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val="en-GB" w:eastAsia="zh-CN"/>
        </w:rPr>
        <w:t>22</w:t>
      </w:r>
      <w:r w:rsidRPr="0079589D">
        <w:t>];</w:t>
      </w:r>
    </w:p>
    <w:p w14:paraId="50B82810"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val="en-GB" w:eastAsia="zh-CN"/>
        </w:rPr>
        <w:t>20</w:t>
      </w:r>
      <w:r w:rsidRPr="0079589D">
        <w:t>];</w:t>
      </w:r>
    </w:p>
    <w:p w14:paraId="43E5BCB6"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val="en-GB" w:eastAsia="zh-CN"/>
        </w:rPr>
        <w:t>11</w:t>
      </w:r>
      <w:r w:rsidRPr="0079589D">
        <w:t>]), in a P-Preferred-Service header field according to IETF RFC 6050 [</w:t>
      </w:r>
      <w:r w:rsidR="00557EEF" w:rsidRPr="0079589D">
        <w:rPr>
          <w:lang w:val="en-GB" w:eastAsia="zh-CN"/>
        </w:rPr>
        <w:t>14</w:t>
      </w:r>
      <w:r w:rsidRPr="0079589D">
        <w:t>] in the SIP INVITE request;</w:t>
      </w:r>
    </w:p>
    <w:p w14:paraId="5F857638"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val="en-GB" w:eastAsia="zh-CN"/>
        </w:rPr>
        <w:t>20</w:t>
      </w:r>
      <w:r w:rsidRPr="0079589D">
        <w:t>];</w:t>
      </w:r>
    </w:p>
    <w:p w14:paraId="1E1535F6" w14:textId="77777777" w:rsidR="0089567C" w:rsidRPr="0079589D" w:rsidRDefault="0089567C" w:rsidP="0089567C">
      <w:pPr>
        <w:pStyle w:val="B1"/>
      </w:pPr>
      <w:r w:rsidRPr="0079589D">
        <w:t>7)</w:t>
      </w:r>
      <w:r w:rsidRPr="0079589D">
        <w:tab/>
        <w:t>should include the "timer" option tag in the Supported header field;</w:t>
      </w:r>
    </w:p>
    <w:p w14:paraId="2EC3DC42"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val="en-GB" w:eastAsia="zh-CN"/>
        </w:rPr>
        <w:t>23</w:t>
      </w:r>
      <w:r w:rsidRPr="0079589D">
        <w:t>]. It is recommended that the refresher parameter is omitted. If included, the refresher parameter shall be set to "uac";</w:t>
      </w:r>
    </w:p>
    <w:p w14:paraId="2AE5AB2A"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47E44645"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1B68A102"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val="en-GB" w:eastAsia="zh-CN"/>
        </w:rPr>
        <w:t>11</w:t>
      </w:r>
      <w:r w:rsidRPr="0079589D">
        <w:t>];</w:t>
      </w:r>
    </w:p>
    <w:p w14:paraId="17F57856"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585B10">
        <w:t>clause</w:t>
      </w:r>
      <w:r w:rsidRPr="0079589D">
        <w:t> </w:t>
      </w:r>
      <w:r w:rsidR="001E339D" w:rsidRPr="0073469F">
        <w:t>6.2.8.</w:t>
      </w:r>
      <w:r w:rsidR="001E339D">
        <w:t>1.2</w:t>
      </w:r>
      <w:r w:rsidRPr="0079589D">
        <w:t>;</w:t>
      </w:r>
    </w:p>
    <w:p w14:paraId="3F162DF8"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585B10">
        <w:t>clause</w:t>
      </w:r>
      <w:r w:rsidRPr="0079589D">
        <w:t> </w:t>
      </w:r>
      <w:r w:rsidR="001E339D" w:rsidRPr="0073469F">
        <w:t>6.2.8.</w:t>
      </w:r>
      <w:r w:rsidR="001E339D">
        <w:t>1.12</w:t>
      </w:r>
      <w:r w:rsidRPr="0079589D">
        <w:t>;</w:t>
      </w:r>
    </w:p>
    <w:p w14:paraId="50EE5BCF"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6344F06F" w14:textId="77777777" w:rsidR="0089567C" w:rsidRPr="0079589D" w:rsidRDefault="0089567C" w:rsidP="0089567C">
      <w:pPr>
        <w:pStyle w:val="B2"/>
      </w:pPr>
      <w:r w:rsidRPr="0079589D">
        <w:t>a)</w:t>
      </w:r>
      <w:r w:rsidRPr="0079589D">
        <w:tab/>
        <w:t>the &lt;session-type&gt; element set to a value of "chat";</w:t>
      </w:r>
    </w:p>
    <w:p w14:paraId="66C8C32A"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 and</w:t>
      </w:r>
    </w:p>
    <w:p w14:paraId="3EF4113A" w14:textId="77777777"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3445B849" w14:textId="77777777" w:rsidR="0089567C" w:rsidRPr="0079589D" w:rsidRDefault="0089567C" w:rsidP="0089567C">
      <w:pPr>
        <w:keepLines/>
        <w:ind w:left="1135" w:hanging="851"/>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71BB96AB"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val="en-GB" w:eastAsia="zh-CN"/>
        </w:rPr>
        <w:t>11</w:t>
      </w:r>
      <w:r w:rsidRPr="0079589D">
        <w:t xml:space="preserve">] with the clarifications specified in </w:t>
      </w:r>
      <w:r w:rsidR="00585B10">
        <w:t>clause</w:t>
      </w:r>
      <w:r w:rsidRPr="0079589D">
        <w:t> </w:t>
      </w:r>
      <w:r w:rsidR="001E339D" w:rsidRPr="0073469F">
        <w:t>6.2.</w:t>
      </w:r>
      <w:r w:rsidR="001E339D">
        <w:t>1</w:t>
      </w:r>
      <w:r w:rsidRPr="0079589D">
        <w:t>;</w:t>
      </w:r>
    </w:p>
    <w:p w14:paraId="44900945"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585B10">
        <w:t>clause</w:t>
      </w:r>
      <w:r>
        <w:t> 6.4; and</w:t>
      </w:r>
    </w:p>
    <w:p w14:paraId="64C06C50"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val="en-GB" w:eastAsia="zh-CN"/>
        </w:rPr>
        <w:t>11</w:t>
      </w:r>
      <w:r w:rsidRPr="0079589D">
        <w:t>].</w:t>
      </w:r>
    </w:p>
    <w:p w14:paraId="45082782" w14:textId="77777777" w:rsidR="0089567C" w:rsidRPr="0079589D" w:rsidRDefault="0089567C" w:rsidP="0089567C">
      <w:r w:rsidRPr="0079589D">
        <w:t>On receiving a SIP 2xx response to the SIP INVITE request, the MCVideo client:</w:t>
      </w:r>
    </w:p>
    <w:p w14:paraId="64E07606"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121CAF2E"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585B10">
        <w:t>clause</w:t>
      </w:r>
      <w:r w:rsidRPr="0079589D">
        <w:t> </w:t>
      </w:r>
      <w:r w:rsidR="001E339D" w:rsidRPr="0073469F">
        <w:t>6.2.8.</w:t>
      </w:r>
      <w:r w:rsidR="001E339D">
        <w:t>1.4</w:t>
      </w:r>
      <w:r w:rsidRPr="0079589D">
        <w:t>.</w:t>
      </w:r>
    </w:p>
    <w:p w14:paraId="717939DF" w14:textId="77777777" w:rsidR="0089567C" w:rsidRPr="0079589D" w:rsidRDefault="0089567C" w:rsidP="0089567C">
      <w:r w:rsidRPr="0079589D">
        <w:t>On receiving a SIP 4xx response, a SIP 5xx response or a SIP 6xx response to the SIP INVITE request:</w:t>
      </w:r>
    </w:p>
    <w:p w14:paraId="52AE08C3"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992F84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164BBB06" w14:textId="77777777" w:rsidR="0089567C" w:rsidRPr="0079589D" w:rsidRDefault="0089567C" w:rsidP="0089567C">
      <w:pPr>
        <w:pStyle w:val="B1"/>
        <w:ind w:left="0" w:firstLine="0"/>
      </w:pPr>
      <w:r w:rsidRPr="0079589D">
        <w:t xml:space="preserve">the MCVideo client shall perform the actions specified in </w:t>
      </w:r>
      <w:r w:rsidR="00585B10">
        <w:t>clause</w:t>
      </w:r>
      <w:r w:rsidRPr="0079589D">
        <w:t> </w:t>
      </w:r>
      <w:r w:rsidR="001E339D" w:rsidRPr="0073469F">
        <w:t>6.2.8.</w:t>
      </w:r>
      <w:r w:rsidR="001E339D">
        <w:t>1.5</w:t>
      </w:r>
      <w:r w:rsidRPr="0079589D">
        <w:t>.</w:t>
      </w:r>
    </w:p>
    <w:p w14:paraId="7252992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585B10">
        <w:t>clause</w:t>
      </w:r>
      <w:r w:rsidRPr="0079589D">
        <w:t> </w:t>
      </w:r>
      <w:r w:rsidR="001E339D" w:rsidRPr="0073469F">
        <w:t>6.2.8.</w:t>
      </w:r>
      <w:r w:rsidR="001E339D">
        <w:t>1.13</w:t>
      </w:r>
      <w:r w:rsidRPr="0079589D">
        <w:t>.</w:t>
      </w:r>
    </w:p>
    <w:p w14:paraId="65C9CA40" w14:textId="77777777" w:rsidR="0089567C" w:rsidRPr="0079589D" w:rsidRDefault="0089567C" w:rsidP="0089567C">
      <w:pPr>
        <w:pStyle w:val="Heading6"/>
      </w:pPr>
      <w:bookmarkStart w:id="1524" w:name="_Toc20152597"/>
      <w:bookmarkStart w:id="1525" w:name="_Toc27495262"/>
      <w:bookmarkStart w:id="1526" w:name="_Toc36108730"/>
      <w:bookmarkStart w:id="1527" w:name="_Toc73958513"/>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524"/>
      <w:bookmarkEnd w:id="1525"/>
      <w:bookmarkEnd w:id="1526"/>
      <w:bookmarkEnd w:id="1527"/>
    </w:p>
    <w:p w14:paraId="0960E0E1" w14:textId="77777777" w:rsidR="0089567C" w:rsidRPr="0079589D" w:rsidRDefault="0089567C" w:rsidP="0089567C">
      <w:r w:rsidRPr="0079589D">
        <w:t xml:space="preserve">This </w:t>
      </w:r>
      <w:r w:rsidR="00585B10">
        <w:t>clause</w:t>
      </w:r>
      <w:r w:rsidRPr="0079589D">
        <w:t xml:space="preserve"> covers both on-demand session and pre-established sessions.</w:t>
      </w:r>
    </w:p>
    <w:p w14:paraId="649FD33B" w14:textId="77777777" w:rsidR="0089567C" w:rsidRPr="0079589D" w:rsidRDefault="0089567C" w:rsidP="0089567C">
      <w:r w:rsidRPr="0079589D">
        <w:t>Upon receipt of a SIP re-INVITE request the MCVideo client:</w:t>
      </w:r>
    </w:p>
    <w:p w14:paraId="627760D0"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8C9F85C"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1749B160"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265C16"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 xml:space="preserve">EG 2: in-progress"; </w:t>
      </w:r>
    </w:p>
    <w:p w14:paraId="37A771EA"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2DC9E125"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34CF2428"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09AAD299"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795DF6AB"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24CCFC1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66EF4BC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53AFA32"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429D0F07"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1E566898"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73F75C04"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73920C9F"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44FB23AD"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71947DAF"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8A69A9B"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5A862C36"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685AEFC7"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03AD8F2C"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45A3159"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0323FD2D"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val="en-GB" w:eastAsia="zh-CN"/>
        </w:rPr>
        <w:t>11</w:t>
      </w:r>
      <w:r w:rsidRPr="0079589D">
        <w:t>];</w:t>
      </w:r>
    </w:p>
    <w:p w14:paraId="16B452A9"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1ED3D06D"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3EEFA476"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val="en-GB" w:eastAsia="zh-CN"/>
        </w:rPr>
        <w:t>11</w:t>
      </w:r>
      <w:r w:rsidRPr="0079589D">
        <w:t xml:space="preserve">] with the clarifications given in </w:t>
      </w:r>
      <w:r w:rsidR="00585B10">
        <w:t>clause</w:t>
      </w:r>
      <w:r w:rsidRPr="0079589D">
        <w:t> </w:t>
      </w:r>
      <w:r w:rsidR="001E339D">
        <w:rPr>
          <w:lang w:val="en-US" w:eastAsia="zh-CN"/>
        </w:rPr>
        <w:t>6.2.2</w:t>
      </w:r>
      <w:r w:rsidRPr="0079589D">
        <w:rPr>
          <w:lang w:eastAsia="ko-KR"/>
        </w:rPr>
        <w:t>;</w:t>
      </w:r>
      <w:r w:rsidR="001E339D">
        <w:rPr>
          <w:lang w:val="en-US" w:eastAsia="ko-KR"/>
        </w:rPr>
        <w:t xml:space="preserve"> and</w:t>
      </w:r>
    </w:p>
    <w:p w14:paraId="0A852BEC"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val="en-GB" w:eastAsia="zh-CN"/>
        </w:rPr>
        <w:t>11</w:t>
      </w:r>
      <w:r w:rsidRPr="0079589D">
        <w:rPr>
          <w:lang w:eastAsia="ko-KR"/>
        </w:rPr>
        <w:t>].</w:t>
      </w:r>
    </w:p>
    <w:p w14:paraId="31F2A32C" w14:textId="77777777" w:rsidR="0089567C" w:rsidRPr="0079589D" w:rsidRDefault="0089567C" w:rsidP="0089567C">
      <w:pPr>
        <w:pStyle w:val="Heading6"/>
      </w:pPr>
      <w:bookmarkStart w:id="1528" w:name="_Toc20152598"/>
      <w:bookmarkStart w:id="1529" w:name="_Toc27495263"/>
      <w:bookmarkStart w:id="1530" w:name="_Toc36108731"/>
      <w:bookmarkStart w:id="1531" w:name="_Toc73958514"/>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528"/>
      <w:bookmarkEnd w:id="1529"/>
      <w:bookmarkEnd w:id="1530"/>
      <w:bookmarkEnd w:id="1531"/>
    </w:p>
    <w:p w14:paraId="446AAFCB" w14:textId="77777777" w:rsidR="0089567C" w:rsidRPr="0079589D" w:rsidRDefault="0089567C" w:rsidP="0089567C">
      <w:r w:rsidRPr="0079589D">
        <w:t xml:space="preserve">This </w:t>
      </w:r>
      <w:r w:rsidR="00585B10">
        <w:t>clause</w:t>
      </w:r>
      <w:r w:rsidRPr="0079589D">
        <w:t xml:space="preserve"> covers both on-demand session.</w:t>
      </w:r>
    </w:p>
    <w:p w14:paraId="4BE6CC4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7038595F" w14:textId="77777777" w:rsidR="0089567C" w:rsidRPr="0079589D" w:rsidRDefault="0089567C" w:rsidP="0089567C">
      <w:r w:rsidRPr="0079589D">
        <w:t>The MCVideo client:</w:t>
      </w:r>
    </w:p>
    <w:p w14:paraId="3CC98294"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585B10">
        <w:t>clause</w:t>
      </w:r>
      <w:r w:rsidRPr="0079589D">
        <w:t> </w:t>
      </w:r>
      <w:r w:rsidR="001E339D" w:rsidRPr="0073469F">
        <w:t>6.2.8.</w:t>
      </w:r>
      <w:r w:rsidR="001E339D">
        <w:t>1.7</w:t>
      </w:r>
      <w:r w:rsidRPr="0079589D">
        <w:t>, the MCVideo client:</w:t>
      </w:r>
    </w:p>
    <w:p w14:paraId="19A3455B"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27A86284" w14:textId="77777777" w:rsidR="0089567C" w:rsidRPr="0079589D" w:rsidRDefault="0089567C" w:rsidP="0089567C">
      <w:pPr>
        <w:pStyle w:val="B2"/>
      </w:pPr>
      <w:r w:rsidRPr="0079589D">
        <w:t>b)</w:t>
      </w:r>
      <w:r w:rsidRPr="0079589D">
        <w:tab/>
        <w:t xml:space="preserve">shall skip the remaining steps of the current </w:t>
      </w:r>
      <w:r w:rsidR="00585B10">
        <w:t>clause</w:t>
      </w:r>
      <w:r w:rsidRPr="0079589D">
        <w:t>;</w:t>
      </w:r>
    </w:p>
    <w:p w14:paraId="01D82D1C"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585B10">
        <w:t>clause</w:t>
      </w:r>
      <w:r w:rsidRPr="0079589D">
        <w:t> </w:t>
      </w:r>
      <w:r w:rsidR="001E339D" w:rsidRPr="0073469F">
        <w:t>6.2.8.</w:t>
      </w:r>
      <w:r w:rsidR="001E339D">
        <w:t>1.3</w:t>
      </w:r>
      <w:r w:rsidRPr="0079589D">
        <w:t>;</w:t>
      </w:r>
    </w:p>
    <w:p w14:paraId="5D4745C4"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585B10">
        <w:t>clause</w:t>
      </w:r>
      <w:r w:rsidRPr="0079589D">
        <w:t> </w:t>
      </w:r>
      <w:r w:rsidR="001E339D" w:rsidRPr="0073469F">
        <w:t>6.2.8.</w:t>
      </w:r>
      <w:r w:rsidR="001E339D">
        <w:t>1.14</w:t>
      </w:r>
      <w:r w:rsidRPr="0079589D">
        <w:t>;</w:t>
      </w:r>
    </w:p>
    <w:p w14:paraId="124C4BB2"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585B10">
        <w:t>clause</w:t>
      </w:r>
      <w:r w:rsidRPr="0079589D">
        <w:t> </w:t>
      </w:r>
      <w:r w:rsidR="001E339D">
        <w:rPr>
          <w:lang w:val="en-US" w:eastAsia="zh-CN"/>
        </w:rPr>
        <w:t>6.2.1</w:t>
      </w:r>
      <w:r w:rsidRPr="0079589D">
        <w:t>;</w:t>
      </w:r>
    </w:p>
    <w:p w14:paraId="1400ADD4"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585B10">
        <w:t>clause</w:t>
      </w:r>
      <w:r w:rsidRPr="0079589D">
        <w:t> </w:t>
      </w:r>
      <w:r w:rsidR="001E339D" w:rsidRPr="0073469F">
        <w:t>6.2.8.</w:t>
      </w:r>
      <w:r w:rsidR="001E339D">
        <w:t>1.2</w:t>
      </w:r>
      <w:r w:rsidRPr="0079589D">
        <w:t>; and</w:t>
      </w:r>
    </w:p>
    <w:p w14:paraId="79196066"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val="en-GB" w:eastAsia="zh-CN"/>
        </w:rPr>
        <w:t>11</w:t>
      </w:r>
      <w:r w:rsidRPr="0079589D">
        <w:t>].</w:t>
      </w:r>
    </w:p>
    <w:p w14:paraId="5D9426B5" w14:textId="77777777" w:rsidR="0089567C" w:rsidRPr="0079589D" w:rsidRDefault="0089567C" w:rsidP="0089567C">
      <w:r w:rsidRPr="0079589D">
        <w:t>On receiving a SIP 2xx response to the SIP re-INVITE request, the MCVideo client:</w:t>
      </w:r>
    </w:p>
    <w:p w14:paraId="179DDF20"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1E857B49"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01D75CE4"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585B10">
        <w:t>clause</w:t>
      </w:r>
      <w:r w:rsidRPr="0079589D">
        <w:t xml:space="preserve"> </w:t>
      </w:r>
      <w:r w:rsidR="002F33D7">
        <w:rPr>
          <w:lang w:val="en-GB" w:eastAsia="zh-CN"/>
        </w:rPr>
        <w:t>4.4</w:t>
      </w:r>
      <w:r w:rsidRPr="0079589D">
        <w:t xml:space="preserve"> with the warning text containing the mcvideo-warn-code set to "149", shall set the MCVideo emergency alert state to </w:t>
      </w:r>
      <w:r w:rsidR="00C17A2F">
        <w:t>"MV</w:t>
      </w:r>
      <w:r w:rsidRPr="0079589D">
        <w:t>EA 1: no-alert".</w:t>
      </w:r>
    </w:p>
    <w:p w14:paraId="3E13413D" w14:textId="77777777" w:rsidR="0089567C" w:rsidRPr="0079589D" w:rsidRDefault="0089567C" w:rsidP="0089567C">
      <w:r w:rsidRPr="0079589D">
        <w:t>On receiving a SIP 4xx response, SIP 5xx response or SIP 6xx response to the SIP re-INVITE request:</w:t>
      </w:r>
    </w:p>
    <w:p w14:paraId="03BA93AA"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27BF845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79452EE2"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6E248B29"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0AFB95DD"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585B10">
        <w:t>clause</w:t>
      </w:r>
      <w:r w:rsidRPr="0079589D">
        <w:t> </w:t>
      </w:r>
      <w:r w:rsidR="001E339D" w:rsidRPr="0073469F">
        <w:t>6.2.8.</w:t>
      </w:r>
      <w:r w:rsidR="001E339D">
        <w:t>1.13</w:t>
      </w:r>
      <w:r w:rsidRPr="0079589D">
        <w:t>.</w:t>
      </w:r>
    </w:p>
    <w:p w14:paraId="70B0FD66" w14:textId="77777777" w:rsidR="0089567C" w:rsidRPr="0079589D" w:rsidRDefault="0089567C" w:rsidP="0089567C">
      <w:pPr>
        <w:pStyle w:val="Heading6"/>
      </w:pPr>
      <w:bookmarkStart w:id="1532" w:name="_Toc20152599"/>
      <w:bookmarkStart w:id="1533" w:name="_Toc27495264"/>
      <w:bookmarkStart w:id="1534" w:name="_Toc36108732"/>
      <w:bookmarkStart w:id="1535" w:name="_Toc73958515"/>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532"/>
      <w:bookmarkEnd w:id="1533"/>
      <w:bookmarkEnd w:id="1534"/>
      <w:bookmarkEnd w:id="1535"/>
    </w:p>
    <w:p w14:paraId="50F62226" w14:textId="77777777" w:rsidR="0089567C" w:rsidRPr="0079589D" w:rsidRDefault="0089567C" w:rsidP="0089567C">
      <w:r w:rsidRPr="0079589D">
        <w:t xml:space="preserve">This </w:t>
      </w:r>
      <w:r w:rsidR="00585B10">
        <w:t>clause</w:t>
      </w:r>
      <w:r w:rsidRPr="0079589D">
        <w:t xml:space="preserve"> covers both on-demand session</w:t>
      </w:r>
      <w:r w:rsidR="00186976">
        <w:t xml:space="preserve"> and pre-established </w:t>
      </w:r>
      <w:r w:rsidR="00186976" w:rsidRPr="0079589D">
        <w:t>session</w:t>
      </w:r>
      <w:r w:rsidR="00186976">
        <w:t>s</w:t>
      </w:r>
      <w:r w:rsidRPr="0079589D">
        <w:t>.</w:t>
      </w:r>
    </w:p>
    <w:p w14:paraId="0D88DB7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657CE33"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585B10">
        <w:t>clause</w:t>
      </w:r>
      <w:r w:rsidRPr="0079589D">
        <w:t> </w:t>
      </w:r>
      <w:r w:rsidR="001E339D" w:rsidRPr="0073469F">
        <w:t>6.2.8.</w:t>
      </w:r>
      <w:r w:rsidR="001E339D">
        <w:t>1.8</w:t>
      </w:r>
      <w:r w:rsidRPr="0079589D">
        <w:t>, the MCVideo client:</w:t>
      </w:r>
    </w:p>
    <w:p w14:paraId="018E6B4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4FB7043F" w14:textId="77777777" w:rsidR="0089567C" w:rsidRPr="0079589D" w:rsidRDefault="0089567C" w:rsidP="0089567C">
      <w:pPr>
        <w:pStyle w:val="B2"/>
      </w:pPr>
      <w:r w:rsidRPr="0079589D">
        <w:t>b)</w:t>
      </w:r>
      <w:r w:rsidRPr="0079589D">
        <w:tab/>
        <w:t xml:space="preserve">shall skip the remaining steps of the current </w:t>
      </w:r>
      <w:r w:rsidR="00585B10">
        <w:t>clause</w:t>
      </w:r>
      <w:r w:rsidRPr="0079589D">
        <w:t>;</w:t>
      </w:r>
    </w:p>
    <w:p w14:paraId="3B2AC339"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585B10">
        <w:t>clause</w:t>
      </w:r>
      <w:r w:rsidRPr="0079589D">
        <w:t> </w:t>
      </w:r>
      <w:r w:rsidR="001E339D" w:rsidRPr="0073469F">
        <w:t>6.2.8.</w:t>
      </w:r>
      <w:r w:rsidR="001E339D">
        <w:t>1.8</w:t>
      </w:r>
      <w:r w:rsidRPr="0079589D">
        <w:t>, the MCVideo client:</w:t>
      </w:r>
    </w:p>
    <w:p w14:paraId="72903AF2"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2323C91" w14:textId="77777777" w:rsidR="0089567C" w:rsidRPr="0079589D" w:rsidRDefault="0089567C" w:rsidP="0089567C">
      <w:pPr>
        <w:pStyle w:val="B2"/>
      </w:pPr>
      <w:r w:rsidRPr="0079589D">
        <w:t>b)</w:t>
      </w:r>
      <w:r w:rsidRPr="0079589D">
        <w:tab/>
        <w:t xml:space="preserve">shall skip the remaining steps of the current </w:t>
      </w:r>
      <w:r w:rsidR="00585B10">
        <w:t>clause</w:t>
      </w:r>
      <w:r w:rsidRPr="0079589D">
        <w:t>;</w:t>
      </w:r>
    </w:p>
    <w:p w14:paraId="7C4A5AD1"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4B8B0374"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585B10">
        <w:t>clause</w:t>
      </w:r>
      <w:r w:rsidRPr="0079589D">
        <w:t> </w:t>
      </w:r>
      <w:r w:rsidR="001E339D" w:rsidRPr="0073469F">
        <w:t>6.2.8.</w:t>
      </w:r>
      <w:r w:rsidR="001E339D">
        <w:t>1.1</w:t>
      </w:r>
      <w:r w:rsidRPr="0079589D">
        <w:t>;</w:t>
      </w:r>
    </w:p>
    <w:p w14:paraId="2F1058FA"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585B10">
        <w:t>clause</w:t>
      </w:r>
      <w:r w:rsidRPr="0079589D">
        <w:t> </w:t>
      </w:r>
      <w:r w:rsidR="001E339D" w:rsidRPr="0073469F">
        <w:t>6.2.</w:t>
      </w:r>
      <w:r w:rsidR="001E339D">
        <w:t>9.1</w:t>
      </w:r>
      <w:r w:rsidRPr="0079589D">
        <w:t xml:space="preserve"> for the MCVideo emergency alert trigger; and</w:t>
      </w:r>
    </w:p>
    <w:p w14:paraId="21322E83"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585B10">
        <w:t>clause</w:t>
      </w:r>
      <w:r w:rsidRPr="0079589D">
        <w:t> </w:t>
      </w:r>
      <w:r w:rsidR="001E339D" w:rsidRPr="0073469F">
        <w:t>6.2.8.</w:t>
      </w:r>
      <w:r w:rsidR="001E339D">
        <w:t>1.2</w:t>
      </w:r>
      <w:r w:rsidRPr="0079589D">
        <w:t>.</w:t>
      </w:r>
    </w:p>
    <w:p w14:paraId="1D2F1A34"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330D02BA"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585B10">
        <w:t>clause</w:t>
      </w:r>
      <w:r w:rsidRPr="0079589D">
        <w:t> </w:t>
      </w:r>
      <w:r w:rsidR="001E339D" w:rsidRPr="0073469F">
        <w:t>6.2.8.</w:t>
      </w:r>
      <w:r w:rsidR="001E339D">
        <w:t>1.9</w:t>
      </w:r>
      <w:r w:rsidRPr="0079589D">
        <w:t>; and</w:t>
      </w:r>
    </w:p>
    <w:p w14:paraId="152E5823"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585B10">
        <w:t>clause</w:t>
      </w:r>
      <w:r w:rsidRPr="0079589D">
        <w:t> </w:t>
      </w:r>
      <w:r w:rsidR="001E339D" w:rsidRPr="0073469F">
        <w:t>6.2.8.</w:t>
      </w:r>
      <w:r w:rsidR="001E339D">
        <w:t>1.12</w:t>
      </w:r>
      <w:r w:rsidRPr="0079589D">
        <w:t>;</w:t>
      </w:r>
    </w:p>
    <w:p w14:paraId="2DF803E4"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585B10">
        <w:t>clause</w:t>
      </w:r>
      <w:r w:rsidRPr="0079589D">
        <w:t> </w:t>
      </w:r>
      <w:r w:rsidR="001E339D">
        <w:rPr>
          <w:lang w:val="en-US" w:eastAsia="zh-CN"/>
        </w:rPr>
        <w:t>6.2.1</w:t>
      </w:r>
      <w:r w:rsidRPr="0079589D">
        <w:t>;</w:t>
      </w:r>
    </w:p>
    <w:p w14:paraId="1EBA1F1E"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585B10">
        <w:t>clause</w:t>
      </w:r>
      <w:r>
        <w:t> 6.4;</w:t>
      </w:r>
    </w:p>
    <w:p w14:paraId="65487AD8"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585B10">
        <w:t>clause</w:t>
      </w:r>
      <w:r w:rsidRPr="0079589D">
        <w:t> </w:t>
      </w:r>
      <w:r w:rsidR="001E339D" w:rsidRPr="0073469F">
        <w:t>6.2.8.</w:t>
      </w:r>
      <w:r w:rsidR="001E339D">
        <w:t>1.2</w:t>
      </w:r>
      <w:r w:rsidRPr="0079589D">
        <w:t>; and</w:t>
      </w:r>
    </w:p>
    <w:p w14:paraId="289D8C1C"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val="en-GB" w:eastAsia="zh-CN"/>
        </w:rPr>
        <w:t>11</w:t>
      </w:r>
      <w:r w:rsidRPr="0079589D">
        <w:t>].</w:t>
      </w:r>
    </w:p>
    <w:p w14:paraId="3F14C745" w14:textId="77777777" w:rsidR="0089567C" w:rsidRPr="0079589D" w:rsidRDefault="0089567C" w:rsidP="0089567C">
      <w:r w:rsidRPr="0079589D">
        <w:t>On receiving a SIP 2xx response to the SIP re-INVITE request the MCVideo client:</w:t>
      </w:r>
    </w:p>
    <w:p w14:paraId="1B2D6548"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37932C03" w14:textId="77777777" w:rsidR="0089567C" w:rsidRPr="0079589D" w:rsidRDefault="0089567C" w:rsidP="0089567C">
      <w:pPr>
        <w:pStyle w:val="B1"/>
      </w:pPr>
      <w:r w:rsidRPr="0079589D">
        <w:t>2)</w:t>
      </w:r>
      <w:r w:rsidRPr="0079589D">
        <w:tab/>
        <w:t xml:space="preserve">shall perform the actions specified in </w:t>
      </w:r>
      <w:r w:rsidR="00585B10">
        <w:t>clause</w:t>
      </w:r>
      <w:r w:rsidRPr="0079589D">
        <w:t> </w:t>
      </w:r>
      <w:r w:rsidR="001E339D" w:rsidRPr="0073469F">
        <w:t>6.2.8.</w:t>
      </w:r>
      <w:r w:rsidR="001E339D">
        <w:t>1.4</w:t>
      </w:r>
      <w:r w:rsidRPr="0079589D">
        <w:t>.</w:t>
      </w:r>
    </w:p>
    <w:p w14:paraId="240C330D"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585B10">
        <w:t>clause</w:t>
      </w:r>
      <w:r w:rsidRPr="0079589D">
        <w:t> </w:t>
      </w:r>
      <w:r w:rsidR="001E339D" w:rsidRPr="0073469F">
        <w:t>6.2.8.</w:t>
      </w:r>
      <w:r w:rsidR="001E339D">
        <w:t>1.5</w:t>
      </w:r>
      <w:r w:rsidRPr="0079589D">
        <w:t>.</w:t>
      </w:r>
    </w:p>
    <w:p w14:paraId="030F49E6"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585B10">
        <w:t>clause</w:t>
      </w:r>
      <w:r w:rsidRPr="0079589D">
        <w:t> </w:t>
      </w:r>
      <w:r w:rsidR="001E339D" w:rsidRPr="0073469F">
        <w:t>6.2.8.</w:t>
      </w:r>
      <w:r w:rsidR="001E339D">
        <w:t>1.13</w:t>
      </w:r>
      <w:r w:rsidRPr="0079589D">
        <w:t>.</w:t>
      </w:r>
    </w:p>
    <w:p w14:paraId="7C92BDAA" w14:textId="77777777" w:rsidR="0089567C" w:rsidRPr="0079589D" w:rsidRDefault="0089567C" w:rsidP="0089567C">
      <w:pPr>
        <w:pStyle w:val="Heading6"/>
      </w:pPr>
      <w:bookmarkStart w:id="1536" w:name="_Toc20152600"/>
      <w:bookmarkStart w:id="1537" w:name="_Toc27495265"/>
      <w:bookmarkStart w:id="1538" w:name="_Toc36108733"/>
      <w:bookmarkStart w:id="1539" w:name="_Toc73958516"/>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536"/>
      <w:bookmarkEnd w:id="1537"/>
      <w:bookmarkEnd w:id="1538"/>
      <w:bookmarkEnd w:id="1539"/>
    </w:p>
    <w:p w14:paraId="24831D0C" w14:textId="77777777" w:rsidR="0089567C" w:rsidRPr="0079589D" w:rsidRDefault="0089567C" w:rsidP="0089567C">
      <w:r w:rsidRPr="0079589D">
        <w:t xml:space="preserve">This </w:t>
      </w:r>
      <w:r w:rsidR="00585B10">
        <w:t>clause</w:t>
      </w:r>
      <w:r w:rsidRPr="0079589D">
        <w:t xml:space="preserve"> covers on-demand session.</w:t>
      </w:r>
    </w:p>
    <w:p w14:paraId="54FE0A55"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30DF48D4" w14:textId="77777777" w:rsidR="0089567C" w:rsidRPr="0079589D" w:rsidRDefault="0089567C" w:rsidP="0089567C">
      <w:r w:rsidRPr="0079589D">
        <w:t>The MCVideo client:</w:t>
      </w:r>
    </w:p>
    <w:p w14:paraId="00F9C0B7"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585B10">
        <w:t>clause</w:t>
      </w:r>
      <w:r w:rsidRPr="0079589D">
        <w:t> </w:t>
      </w:r>
      <w:r w:rsidR="001E339D" w:rsidRPr="0073469F">
        <w:t>6.2.8.</w:t>
      </w:r>
      <w:r w:rsidR="001E339D">
        <w:t>1.10</w:t>
      </w:r>
      <w:r w:rsidRPr="0079589D">
        <w:t>, the MCVideo client:</w:t>
      </w:r>
    </w:p>
    <w:p w14:paraId="0862DBD7"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539872CA" w14:textId="77777777" w:rsidR="0089567C" w:rsidRPr="0079589D" w:rsidRDefault="0089567C" w:rsidP="0089567C">
      <w:pPr>
        <w:pStyle w:val="B2"/>
      </w:pPr>
      <w:r w:rsidRPr="0079589D">
        <w:t>b)</w:t>
      </w:r>
      <w:r w:rsidRPr="0079589D">
        <w:tab/>
        <w:t xml:space="preserve">shall skip the remaining steps of the current </w:t>
      </w:r>
      <w:r w:rsidR="00585B10">
        <w:t>clause</w:t>
      </w:r>
      <w:r w:rsidRPr="0079589D">
        <w:t>;</w:t>
      </w:r>
    </w:p>
    <w:p w14:paraId="1A7890C1"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585B10">
        <w:t>clause</w:t>
      </w:r>
      <w:r w:rsidRPr="0079589D">
        <w:t> </w:t>
      </w:r>
      <w:r w:rsidR="001E339D" w:rsidRPr="0073469F">
        <w:t>6.2.8.</w:t>
      </w:r>
      <w:r w:rsidR="001E339D">
        <w:t>1.11</w:t>
      </w:r>
      <w:r w:rsidRPr="0079589D">
        <w:t>;</w:t>
      </w:r>
    </w:p>
    <w:p w14:paraId="1E560459"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585B10">
        <w:t>clause</w:t>
      </w:r>
      <w:r w:rsidRPr="0079589D">
        <w:t> </w:t>
      </w:r>
      <w:r w:rsidR="001E339D" w:rsidRPr="0073469F">
        <w:t>6.2.8.</w:t>
      </w:r>
      <w:r w:rsidR="001E339D">
        <w:t>1.12</w:t>
      </w:r>
      <w:r w:rsidRPr="0079589D">
        <w:t>;</w:t>
      </w:r>
    </w:p>
    <w:p w14:paraId="64F181B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2009B926" w14:textId="77777777" w:rsidR="0089567C" w:rsidRPr="0079589D" w:rsidRDefault="0089567C" w:rsidP="0089567C">
      <w:pPr>
        <w:pStyle w:val="B2"/>
      </w:pPr>
      <w:r w:rsidRPr="0079589D">
        <w:t>a)</w:t>
      </w:r>
      <w:r w:rsidRPr="0079589D">
        <w:tab/>
        <w:t>the &lt;session-type&gt; element set to a value of "chat"; and</w:t>
      </w:r>
    </w:p>
    <w:p w14:paraId="3010A9B8" w14:textId="77777777" w:rsidR="0089567C" w:rsidRPr="0079589D" w:rsidRDefault="0089567C" w:rsidP="0089567C">
      <w:pPr>
        <w:pStyle w:val="B2"/>
      </w:pPr>
      <w:r w:rsidRPr="0079589D">
        <w:t>b)</w:t>
      </w:r>
      <w:r w:rsidRPr="0079589D">
        <w:tab/>
        <w:t>the &lt;mcvideo-request-uri&gt; element set to the group identity;</w:t>
      </w:r>
    </w:p>
    <w:p w14:paraId="0A4BB331"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15260CE2"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val="en-GB" w:eastAsia="zh-CN"/>
        </w:rPr>
        <w:t>22</w:t>
      </w:r>
      <w:r w:rsidRPr="0079589D">
        <w:t>];</w:t>
      </w:r>
    </w:p>
    <w:p w14:paraId="6FC908C6"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585B10">
        <w:t>clause</w:t>
      </w:r>
      <w:r w:rsidRPr="0079589D">
        <w:t> </w:t>
      </w:r>
      <w:r w:rsidR="001E339D">
        <w:rPr>
          <w:lang w:val="en-US" w:eastAsia="zh-CN"/>
        </w:rPr>
        <w:t>6.2.1</w:t>
      </w:r>
      <w:r w:rsidRPr="0079589D">
        <w:t>;</w:t>
      </w:r>
    </w:p>
    <w:p w14:paraId="0E62897F" w14:textId="77777777" w:rsidR="0089567C" w:rsidRPr="0079589D" w:rsidRDefault="0089567C" w:rsidP="0089567C">
      <w:pPr>
        <w:pStyle w:val="B1"/>
        <w:rPr>
          <w:lang w:val="en-GB"/>
        </w:rPr>
      </w:pPr>
      <w:r w:rsidRPr="0079589D">
        <w:t>7)</w:t>
      </w:r>
      <w:r w:rsidRPr="0079589D">
        <w:tab/>
        <w:t>shall send the SIP re-INVITE request according to 3GPP TS 24.229 [</w:t>
      </w:r>
      <w:r w:rsidR="00557EEF" w:rsidRPr="0079589D">
        <w:rPr>
          <w:lang w:val="en-GB" w:eastAsia="zh-CN"/>
        </w:rPr>
        <w:t>11</w:t>
      </w:r>
      <w:r w:rsidRPr="0079589D">
        <w:t>].</w:t>
      </w:r>
    </w:p>
    <w:p w14:paraId="75418076" w14:textId="77777777" w:rsidR="0089567C" w:rsidRPr="0079589D" w:rsidRDefault="0089567C" w:rsidP="0089567C">
      <w:r w:rsidRPr="0079589D">
        <w:t>On receiving a SIP 2xx response to the SIP re-INVITE request, the MCVideo client:</w:t>
      </w:r>
    </w:p>
    <w:p w14:paraId="6CEA18F7"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w:t>
      </w:r>
    </w:p>
    <w:p w14:paraId="6BCC9D5C"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23BDC657"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426EAB15" w14:textId="77777777" w:rsidR="0089567C" w:rsidRPr="0079589D" w:rsidRDefault="0089567C" w:rsidP="0089567C">
      <w:r w:rsidRPr="0079589D">
        <w:t>On receiving a SIP 4xx response, SIP 5xx response or SIP 6xx response to the SIP re-INVITE request:</w:t>
      </w:r>
    </w:p>
    <w:p w14:paraId="2AA6164D" w14:textId="77777777" w:rsidR="0089567C" w:rsidRPr="0079589D" w:rsidRDefault="0089567C" w:rsidP="0089567C">
      <w:pPr>
        <w:pStyle w:val="B1"/>
      </w:pPr>
      <w:r w:rsidRPr="0079589D">
        <w:t>1)</w:t>
      </w:r>
      <w:r w:rsidRPr="0079589D">
        <w:tab/>
        <w:t>if the SIP 4xx response, SIP 5xx response or SIP 6xx response:</w:t>
      </w:r>
    </w:p>
    <w:p w14:paraId="40B2615D"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64DFB03"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48A36DD8" w14:textId="77777777" w:rsidR="0089567C" w:rsidRPr="0079589D" w:rsidRDefault="0089567C" w:rsidP="0089567C">
      <w:pPr>
        <w:pStyle w:val="B1"/>
      </w:pPr>
      <w:r w:rsidRPr="0079589D">
        <w:t>then the MCVideo client shall set the MCVideo imminent peril group state as "MIG 2: in-progress".</w:t>
      </w:r>
    </w:p>
    <w:p w14:paraId="40B9C372"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318BCD4C" w14:textId="77777777" w:rsidR="0089567C" w:rsidRPr="0079589D" w:rsidRDefault="0089567C" w:rsidP="0089567C">
      <w:pPr>
        <w:pStyle w:val="Heading6"/>
      </w:pPr>
      <w:bookmarkStart w:id="1540" w:name="_Toc20152601"/>
      <w:bookmarkStart w:id="1541" w:name="_Toc27495266"/>
      <w:bookmarkStart w:id="1542" w:name="_Toc36108734"/>
      <w:bookmarkStart w:id="1543" w:name="_Toc73958517"/>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540"/>
      <w:bookmarkEnd w:id="1541"/>
      <w:bookmarkEnd w:id="1542"/>
      <w:bookmarkEnd w:id="1543"/>
      <w:r w:rsidRPr="0079589D">
        <w:t xml:space="preserve"> </w:t>
      </w:r>
    </w:p>
    <w:p w14:paraId="5B4FB121" w14:textId="77777777" w:rsidR="0089567C" w:rsidRPr="0079589D" w:rsidRDefault="0089567C" w:rsidP="0089567C">
      <w:r w:rsidRPr="0079589D">
        <w:t>This procedure is used for MCVideo emergency and MCVideo imminent peril calls when the MCVideo client is affiliated but not joined to the chat group.</w:t>
      </w:r>
    </w:p>
    <w:p w14:paraId="1B4B14A2" w14:textId="77777777" w:rsidR="0089567C" w:rsidRPr="0079589D" w:rsidRDefault="0089567C" w:rsidP="0089567C">
      <w:pPr>
        <w:rPr>
          <w:lang w:eastAsia="ko-KR"/>
        </w:rPr>
      </w:pPr>
      <w:r w:rsidRPr="0079589D">
        <w:rPr>
          <w:lang w:eastAsia="ko-KR"/>
        </w:rPr>
        <w:t xml:space="preserve">In the procedures in this </w:t>
      </w:r>
      <w:r w:rsidR="00585B10">
        <w:rPr>
          <w:lang w:eastAsia="ko-KR"/>
        </w:rPr>
        <w:t>clause</w:t>
      </w:r>
      <w:r w:rsidRPr="0079589D">
        <w:rPr>
          <w:lang w:eastAsia="ko-KR"/>
        </w:rPr>
        <w:t>:</w:t>
      </w:r>
    </w:p>
    <w:p w14:paraId="2A6355EE"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3FE46573"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814CC63" w14:textId="77777777" w:rsidR="0089567C" w:rsidRPr="0079589D" w:rsidRDefault="0089567C" w:rsidP="0089567C">
      <w:r w:rsidRPr="0079589D">
        <w:t>Upon receipt of an initial SIP INVITE request, the MCVideo client:</w:t>
      </w:r>
    </w:p>
    <w:p w14:paraId="10F1C31E" w14:textId="77777777" w:rsidR="0089567C" w:rsidRPr="0079589D" w:rsidRDefault="0089567C" w:rsidP="0089567C">
      <w:pPr>
        <w:pStyle w:val="B1"/>
        <w:rPr>
          <w:rFonts w:hint="eastAsia"/>
        </w:rPr>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25D6FE83" w14:textId="77777777" w:rsidR="0089567C" w:rsidRPr="0079589D" w:rsidRDefault="0089567C" w:rsidP="0089567C">
      <w:pPr>
        <w:pStyle w:val="B2"/>
        <w:rPr>
          <w:rFonts w:hint="eastAsia"/>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43EEAC4D" w14:textId="77777777"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3654CF1B"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val="en-GB" w:eastAsia="zh-CN"/>
        </w:rPr>
        <w:t>11</w:t>
      </w:r>
      <w:r w:rsidRPr="0079589D">
        <w:t xml:space="preserve">] and warning texts as specified in </w:t>
      </w:r>
      <w:r w:rsidR="00585B10">
        <w:t>clause</w:t>
      </w:r>
      <w:r w:rsidRPr="0079589D">
        <w:t> </w:t>
      </w:r>
      <w:r w:rsidR="002F33D7">
        <w:rPr>
          <w:lang w:val="en-GB"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585B10">
        <w:t>clause</w:t>
      </w:r>
      <w:r w:rsidRPr="0079589D">
        <w:t>;</w:t>
      </w:r>
    </w:p>
    <w:p w14:paraId="6E99FD12"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48E9992"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DA63D99"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3D95DBF7"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9247437"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14:paraId="468B2185" w14:textId="77777777"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14:paraId="6291C65A"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0D735F23"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1E157F8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9CA58A0"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22B6D243"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5AAD098A"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3B53CBA0"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18B78076"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52C7DF5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58D020D0"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val="en-GB" w:eastAsia="zh-CN"/>
        </w:rPr>
        <w:t>11</w:t>
      </w:r>
      <w:r w:rsidRPr="0079589D">
        <w:t>];</w:t>
      </w:r>
    </w:p>
    <w:p w14:paraId="4387B057"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4784DF35"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4F73D9C8"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A76AC38"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val="en-GB"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25B99CAA"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val="en-GB" w:eastAsia="zh-CN"/>
        </w:rPr>
        <w:t>11</w:t>
      </w:r>
      <w:r w:rsidRPr="0079589D">
        <w:t xml:space="preserve">] with the clarifications given in </w:t>
      </w:r>
      <w:r w:rsidR="00585B10">
        <w:t>clause</w:t>
      </w:r>
      <w:r w:rsidRPr="0079589D">
        <w:t> </w:t>
      </w:r>
      <w:r w:rsidR="001E339D">
        <w:rPr>
          <w:lang w:val="en-US" w:eastAsia="zh-CN"/>
        </w:rPr>
        <w:t>6.2.2</w:t>
      </w:r>
      <w:r w:rsidRPr="0079589D">
        <w:rPr>
          <w:lang w:eastAsia="ko-KR"/>
        </w:rPr>
        <w:t>;</w:t>
      </w:r>
    </w:p>
    <w:p w14:paraId="5CBBE1B3"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585B10">
        <w:rPr>
          <w:lang w:eastAsia="ko-KR"/>
        </w:rPr>
        <w:tab/>
      </w:r>
      <w:r w:rsidR="0089567C" w:rsidRPr="0079589D">
        <w:rPr>
          <w:lang w:eastAsia="ko-KR"/>
        </w:rPr>
        <w:t>shall send the SIP 200 (OK) response towards the MCVideo server according to rules and procedures of 3GPP TS 24.229 [</w:t>
      </w:r>
      <w:r w:rsidR="00557EEF" w:rsidRPr="0079589D">
        <w:rPr>
          <w:lang w:val="en-GB" w:eastAsia="zh-CN"/>
        </w:rPr>
        <w:t>11</w:t>
      </w:r>
      <w:r w:rsidR="0089567C" w:rsidRPr="0079589D">
        <w:rPr>
          <w:lang w:eastAsia="ko-KR"/>
        </w:rPr>
        <w:t>]; and</w:t>
      </w:r>
    </w:p>
    <w:p w14:paraId="2ECE75DB"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val="en-GB" w:eastAsia="zh-CN"/>
        </w:rPr>
        <w:t>5</w:t>
      </w:r>
      <w:r w:rsidR="0089567C" w:rsidRPr="0079589D">
        <w:rPr>
          <w:lang w:eastAsia="ko-KR"/>
        </w:rPr>
        <w:t>].</w:t>
      </w:r>
    </w:p>
    <w:p w14:paraId="418C26A1" w14:textId="77777777" w:rsidR="001E339D" w:rsidRPr="00375B4E" w:rsidRDefault="001E339D" w:rsidP="001E339D">
      <w:pPr>
        <w:pStyle w:val="Heading5"/>
      </w:pPr>
      <w:bookmarkStart w:id="1544" w:name="14f4399e2adfb55a__Toc427698805"/>
      <w:bookmarkStart w:id="1545" w:name="_Toc20152602"/>
      <w:bookmarkStart w:id="1546" w:name="_Toc27495267"/>
      <w:bookmarkStart w:id="1547" w:name="_Toc36108735"/>
      <w:bookmarkStart w:id="1548" w:name="_Toc73958518"/>
      <w:r>
        <w:t>9.</w:t>
      </w:r>
      <w:r>
        <w:rPr>
          <w:lang w:val="en-US"/>
        </w:rPr>
        <w:t>2</w:t>
      </w:r>
      <w:r>
        <w:t>.2.2.</w:t>
      </w:r>
      <w:r>
        <w:rPr>
          <w:lang w:val="en-US"/>
        </w:rPr>
        <w:t>2</w:t>
      </w:r>
      <w:r w:rsidRPr="00375B4E">
        <w:tab/>
      </w:r>
      <w:r>
        <w:t>End group call</w:t>
      </w:r>
      <w:bookmarkEnd w:id="1545"/>
      <w:bookmarkEnd w:id="1546"/>
      <w:bookmarkEnd w:id="1547"/>
      <w:bookmarkEnd w:id="1548"/>
    </w:p>
    <w:p w14:paraId="38B2C0AF" w14:textId="77777777" w:rsidR="001E339D" w:rsidRPr="0073469F" w:rsidRDefault="001E339D" w:rsidP="001E339D">
      <w:pPr>
        <w:pStyle w:val="Heading6"/>
        <w:rPr>
          <w:lang w:eastAsia="ko-KR"/>
        </w:rPr>
      </w:pPr>
      <w:bookmarkStart w:id="1549" w:name="_Toc20152603"/>
      <w:bookmarkStart w:id="1550" w:name="_Toc27495268"/>
      <w:bookmarkStart w:id="1551" w:name="_Toc36108736"/>
      <w:bookmarkStart w:id="1552" w:name="_Toc73958519"/>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549"/>
      <w:bookmarkEnd w:id="1550"/>
      <w:bookmarkEnd w:id="1551"/>
      <w:bookmarkEnd w:id="1552"/>
    </w:p>
    <w:p w14:paraId="3C96DD61"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585B10">
        <w:rPr>
          <w:lang w:eastAsia="ko-KR"/>
        </w:rPr>
        <w:t>clause</w:t>
      </w:r>
      <w:r w:rsidRPr="0073469F">
        <w:rPr>
          <w:lang w:eastAsia="ko-KR"/>
        </w:rPr>
        <w:t> 6.2.4.1.</w:t>
      </w:r>
    </w:p>
    <w:p w14:paraId="02B7A9FC" w14:textId="77777777" w:rsidR="001E339D" w:rsidRPr="0073469F" w:rsidRDefault="001E339D" w:rsidP="001E339D">
      <w:pPr>
        <w:pStyle w:val="Heading6"/>
        <w:rPr>
          <w:lang w:eastAsia="ko-KR"/>
        </w:rPr>
      </w:pPr>
      <w:bookmarkStart w:id="1553" w:name="_Toc20152604"/>
      <w:bookmarkStart w:id="1554" w:name="_Toc27495269"/>
      <w:bookmarkStart w:id="1555" w:name="_Toc36108737"/>
      <w:bookmarkStart w:id="1556" w:name="_Toc73958520"/>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553"/>
      <w:bookmarkEnd w:id="1554"/>
      <w:bookmarkEnd w:id="1555"/>
      <w:bookmarkEnd w:id="1556"/>
    </w:p>
    <w:p w14:paraId="5B00D08F"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585B10">
        <w:rPr>
          <w:lang w:eastAsia="ko-KR"/>
        </w:rPr>
        <w:t>clause</w:t>
      </w:r>
      <w:r w:rsidRPr="0073469F">
        <w:rPr>
          <w:lang w:eastAsia="ko-KR"/>
        </w:rPr>
        <w:t> 6.2.6.</w:t>
      </w:r>
    </w:p>
    <w:p w14:paraId="494DD7A4" w14:textId="77777777" w:rsidR="007B4681" w:rsidRPr="0079589D" w:rsidRDefault="007B4681" w:rsidP="007B4681">
      <w:pPr>
        <w:pStyle w:val="Heading4"/>
        <w:rPr>
          <w:rFonts w:hint="eastAsia"/>
          <w:lang w:eastAsia="zh-CN"/>
        </w:rPr>
      </w:pPr>
      <w:bookmarkStart w:id="1557" w:name="_Toc20152605"/>
      <w:bookmarkStart w:id="1558" w:name="_Toc27495270"/>
      <w:bookmarkStart w:id="1559" w:name="_Toc36108738"/>
      <w:bookmarkStart w:id="1560" w:name="_Toc73958521"/>
      <w:r w:rsidRPr="0079589D">
        <w:rPr>
          <w:rFonts w:hint="eastAsia"/>
        </w:rPr>
        <w:t>9</w:t>
      </w:r>
      <w:r w:rsidRPr="0079589D">
        <w:t>.</w:t>
      </w:r>
      <w:r w:rsidRPr="0079589D">
        <w:rPr>
          <w:rFonts w:hint="eastAsia"/>
        </w:rPr>
        <w:t>2</w:t>
      </w:r>
      <w:r w:rsidRPr="0079589D">
        <w:t>.2.3</w:t>
      </w:r>
      <w:r w:rsidRPr="0079589D">
        <w:tab/>
        <w:t>Participating MCVideo function procedures</w:t>
      </w:r>
      <w:bookmarkEnd w:id="1544"/>
      <w:bookmarkEnd w:id="1557"/>
      <w:bookmarkEnd w:id="1558"/>
      <w:bookmarkEnd w:id="1559"/>
      <w:bookmarkEnd w:id="1560"/>
    </w:p>
    <w:p w14:paraId="4A568951" w14:textId="77777777" w:rsidR="007B4681" w:rsidRPr="0079589D" w:rsidRDefault="007B4681" w:rsidP="007B4681">
      <w:pPr>
        <w:pStyle w:val="Heading5"/>
      </w:pPr>
      <w:bookmarkStart w:id="1561" w:name="_Toc20152606"/>
      <w:bookmarkStart w:id="1562" w:name="_Toc27495271"/>
      <w:bookmarkStart w:id="1563" w:name="_Toc36108739"/>
      <w:bookmarkStart w:id="1564" w:name="_Toc73958522"/>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561"/>
      <w:bookmarkEnd w:id="1562"/>
      <w:bookmarkEnd w:id="1563"/>
      <w:bookmarkEnd w:id="1564"/>
    </w:p>
    <w:p w14:paraId="74DEC0FD" w14:textId="77777777" w:rsidR="007B4681" w:rsidRPr="0079589D" w:rsidRDefault="007B4681" w:rsidP="007B4681">
      <w:pPr>
        <w:pStyle w:val="Heading6"/>
      </w:pPr>
      <w:bookmarkStart w:id="1565" w:name="_Toc20152607"/>
      <w:bookmarkStart w:id="1566" w:name="_Toc27495272"/>
      <w:bookmarkStart w:id="1567" w:name="_Toc36108740"/>
      <w:bookmarkStart w:id="1568" w:name="_Toc73958523"/>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565"/>
      <w:bookmarkEnd w:id="1566"/>
      <w:bookmarkEnd w:id="1567"/>
      <w:bookmarkEnd w:id="1568"/>
    </w:p>
    <w:p w14:paraId="209E9E93" w14:textId="77777777" w:rsidR="007B4681" w:rsidRPr="0079589D" w:rsidRDefault="007B4681" w:rsidP="007B4681">
      <w:r w:rsidRPr="0079589D">
        <w:t xml:space="preserve">In the procedures in this </w:t>
      </w:r>
      <w:r w:rsidR="00585B10">
        <w:t>clause</w:t>
      </w:r>
      <w:r w:rsidRPr="0079589D">
        <w:t>:</w:t>
      </w:r>
    </w:p>
    <w:p w14:paraId="00364034"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3C49B35A"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727260D4"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28F9AB24"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0D273CF4"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355A0AF3"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585B10">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5A62C97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1AD8CFFA"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585B10">
        <w:t>clause</w:t>
      </w:r>
      <w:r w:rsidRPr="0079589D">
        <w:t> </w:t>
      </w:r>
      <w:r w:rsidR="001E339D">
        <w:rPr>
          <w:lang w:val="en-US" w:eastAsia="zh-CN"/>
        </w:rPr>
        <w:t>7.3</w:t>
      </w:r>
      <w:r w:rsidRPr="0079589D">
        <w:t>.</w:t>
      </w:r>
    </w:p>
    <w:p w14:paraId="0AAF5E33"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585B10">
        <w:t>clause</w:t>
      </w:r>
      <w:r w:rsidRPr="0079589D">
        <w:t> </w:t>
      </w:r>
      <w:r w:rsidR="00B96CDE">
        <w:rPr>
          <w:lang w:val="en-GB" w:eastAsia="zh-CN"/>
        </w:rPr>
        <w:t>4.4</w:t>
      </w:r>
      <w:r w:rsidRPr="0079589D">
        <w:t>;</w:t>
      </w:r>
    </w:p>
    <w:p w14:paraId="04BD7CBC"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466E03B"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val="en-GB"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585B10">
        <w:t>clause</w:t>
      </w:r>
      <w:r w:rsidRPr="0079589D">
        <w:t> </w:t>
      </w:r>
      <w:r w:rsidR="00B96CDE">
        <w:rPr>
          <w:lang w:val="en-GB" w:eastAsia="zh-CN"/>
        </w:rPr>
        <w:t>4.4</w:t>
      </w:r>
      <w:r w:rsidRPr="0079589D">
        <w:t>. Otherwise, continue with the rest of the steps;</w:t>
      </w:r>
    </w:p>
    <w:p w14:paraId="29B53085"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585B10">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2713262D"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585B10">
        <w:rPr>
          <w:noProof/>
        </w:rPr>
        <w:t>clause</w:t>
      </w:r>
      <w:r w:rsidRPr="0079589D">
        <w:rPr>
          <w:noProof/>
        </w:rPr>
        <w:t> </w:t>
      </w:r>
      <w:r w:rsidR="001E339D">
        <w:rPr>
          <w:lang w:val="en-US" w:eastAsia="zh-CN"/>
        </w:rPr>
        <w:t>8.2.2.2.11</w:t>
      </w:r>
      <w:r w:rsidRPr="0079589D">
        <w:rPr>
          <w:noProof/>
        </w:rPr>
        <w:t xml:space="preserve">, shall perform the actions specified in </w:t>
      </w:r>
      <w:r w:rsidR="00585B10">
        <w:rPr>
          <w:noProof/>
        </w:rPr>
        <w:t>clause</w:t>
      </w:r>
      <w:r w:rsidRPr="0079589D">
        <w:rPr>
          <w:noProof/>
        </w:rPr>
        <w:t> </w:t>
      </w:r>
      <w:r w:rsidR="001E339D">
        <w:rPr>
          <w:lang w:val="en-US" w:eastAsia="zh-CN"/>
        </w:rPr>
        <w:t>8.2.2.2.12</w:t>
      </w:r>
      <w:r w:rsidRPr="0079589D">
        <w:rPr>
          <w:noProof/>
        </w:rPr>
        <w:t xml:space="preserve"> for implicit affiliation;</w:t>
      </w:r>
    </w:p>
    <w:p w14:paraId="24AC473E"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585B10">
        <w:t>clause</w:t>
      </w:r>
      <w:r w:rsidRPr="0079589D">
        <w:t> </w:t>
      </w:r>
      <w:r w:rsidR="00B96CDE">
        <w:rPr>
          <w:lang w:val="en-GB" w:eastAsia="zh-CN"/>
        </w:rPr>
        <w:t>4.4</w:t>
      </w:r>
      <w:r w:rsidRPr="0079589D">
        <w:t>. and skip the rest of the steps.</w:t>
      </w:r>
    </w:p>
    <w:p w14:paraId="0035E686"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val="en-GB" w:eastAsia="zh-CN"/>
        </w:rPr>
        <w:t>26</w:t>
      </w:r>
      <w:r w:rsidRPr="0079589D">
        <w:rPr>
          <w:rFonts w:eastAsia="Calibri"/>
        </w:rPr>
        <w:t>].</w:t>
      </w:r>
    </w:p>
    <w:p w14:paraId="2ED963B8"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585B10">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14:paraId="64D356CB"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1AB5A6E1"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45CFC640"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4EF56E26" w14:textId="77777777" w:rsidR="007B4681" w:rsidRPr="0079589D" w:rsidRDefault="007B4681" w:rsidP="007B4681">
      <w:pPr>
        <w:pStyle w:val="B1"/>
      </w:pPr>
      <w:r w:rsidRPr="0079589D">
        <w:t>9)</w:t>
      </w:r>
      <w:r w:rsidRPr="0079589D">
        <w:tab/>
        <w:t xml:space="preserve">shall generate a SIP INVITE request as specified in </w:t>
      </w:r>
      <w:r w:rsidR="00585B10">
        <w:t>clause</w:t>
      </w:r>
      <w:r w:rsidRPr="0079589D">
        <w:t> </w:t>
      </w:r>
      <w:r w:rsidR="001E339D" w:rsidRPr="0073469F">
        <w:t>6.</w:t>
      </w:r>
      <w:r w:rsidR="001E339D">
        <w:t>3.2</w:t>
      </w:r>
      <w:r w:rsidR="001E339D" w:rsidRPr="0073469F">
        <w:t>.</w:t>
      </w:r>
      <w:r w:rsidR="001E339D">
        <w:t>1.3</w:t>
      </w:r>
      <w:r w:rsidRPr="0079589D">
        <w:t>;</w:t>
      </w:r>
    </w:p>
    <w:p w14:paraId="388F8D09"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762254F4"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1E2207CF"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585B10">
        <w:t>clause</w:t>
      </w:r>
      <w:r w:rsidRPr="0079589D">
        <w:t> </w:t>
      </w:r>
      <w:r w:rsidR="001E339D" w:rsidRPr="0073469F">
        <w:t>6.</w:t>
      </w:r>
      <w:r w:rsidR="001E339D">
        <w:t>3.2</w:t>
      </w:r>
      <w:r w:rsidR="001E339D" w:rsidRPr="0073469F">
        <w:t>.</w:t>
      </w:r>
      <w:r w:rsidR="001E339D">
        <w:t>1.1.1</w:t>
      </w:r>
      <w:r w:rsidRPr="0079589D">
        <w:t>;</w:t>
      </w:r>
    </w:p>
    <w:p w14:paraId="1A924AB9"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7949495C"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0B904A6F"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3984291D"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585B10">
        <w:t>clause</w:t>
      </w:r>
      <w:r w:rsidRPr="0079589D">
        <w:t> </w:t>
      </w:r>
      <w:r w:rsidR="001E339D" w:rsidRPr="0073469F">
        <w:t>6.</w:t>
      </w:r>
      <w:r w:rsidR="001E339D">
        <w:t>3.2</w:t>
      </w:r>
      <w:r w:rsidR="001E339D" w:rsidRPr="0073469F">
        <w:t>.</w:t>
      </w:r>
      <w:r w:rsidR="001E339D">
        <w:t>1.3</w:t>
      </w:r>
      <w:r w:rsidRPr="0079589D">
        <w:rPr>
          <w:lang w:val="en-US"/>
        </w:rPr>
        <w:t>.</w:t>
      </w:r>
    </w:p>
    <w:p w14:paraId="1E2A1E7F"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val="en-GB" w:eastAsia="zh-CN"/>
        </w:rPr>
        <w:t>33</w:t>
      </w:r>
      <w:r w:rsidRPr="0079589D">
        <w:t>] set to the value indicated in the Resource-Priority header field of the SIP INVITE request from the MCVideo client; and</w:t>
      </w:r>
    </w:p>
    <w:p w14:paraId="50E0A343" w14:textId="77777777" w:rsidR="007B4681" w:rsidRPr="0079589D" w:rsidRDefault="007B4681" w:rsidP="007B4681">
      <w:pPr>
        <w:pStyle w:val="NO"/>
      </w:pPr>
      <w:r w:rsidRPr="0079589D">
        <w:t>NOTE 9:</w:t>
      </w:r>
      <w:r w:rsidRPr="0079589D">
        <w:tab/>
      </w:r>
      <w:r w:rsidRPr="0079589D">
        <w:rPr>
          <w:lang w:val="en-US"/>
        </w:rPr>
        <w:t>T</w:t>
      </w:r>
      <w:r w:rsidRPr="0079589D">
        <w:t>he participating MCVideo function will leave verification of the Resource-Priority header field to the controlling MCVideo function.</w:t>
      </w:r>
    </w:p>
    <w:p w14:paraId="54E412DC" w14:textId="77777777" w:rsidR="007B4681" w:rsidRPr="0079589D" w:rsidRDefault="007B4681" w:rsidP="007B4681">
      <w:pPr>
        <w:pStyle w:val="B1"/>
      </w:pPr>
      <w:r w:rsidRPr="0079589D">
        <w:t>15) shall forward the SIP INVITE request according to 3GPP TS 24.229 [</w:t>
      </w:r>
      <w:r w:rsidRPr="0079589D">
        <w:rPr>
          <w:lang w:val="en-GB" w:eastAsia="zh-CN"/>
        </w:rPr>
        <w:t>11</w:t>
      </w:r>
      <w:r w:rsidRPr="0079589D">
        <w:t>].</w:t>
      </w:r>
    </w:p>
    <w:p w14:paraId="4CB473BD" w14:textId="77777777" w:rsidR="007B4681" w:rsidRPr="0079589D" w:rsidRDefault="007B4681" w:rsidP="007B4681">
      <w:r w:rsidRPr="0079589D">
        <w:t>Upon receipt of a SIP 302 (Moved Temporarily) response to the above SIP INVITE request in step 14), the participating MCVideo function:</w:t>
      </w:r>
    </w:p>
    <w:p w14:paraId="41C8F021" w14:textId="77777777" w:rsidR="007B4681" w:rsidRPr="0079589D" w:rsidRDefault="007B4681" w:rsidP="007B4681">
      <w:pPr>
        <w:pStyle w:val="B1"/>
      </w:pPr>
      <w:r w:rsidRPr="0079589D">
        <w:t>1)</w:t>
      </w:r>
      <w:r w:rsidRPr="0079589D">
        <w:tab/>
        <w:t xml:space="preserve">shall generate a SIP INVITE request as specified in </w:t>
      </w:r>
      <w:r w:rsidR="00585B10">
        <w:t>clause</w:t>
      </w:r>
      <w:r w:rsidRPr="0079589D">
        <w:t> </w:t>
      </w:r>
      <w:r w:rsidR="001E339D" w:rsidRPr="0073469F">
        <w:t>6.</w:t>
      </w:r>
      <w:r w:rsidR="001E339D">
        <w:t>3.2</w:t>
      </w:r>
      <w:r w:rsidR="001E339D" w:rsidRPr="0073469F">
        <w:t>.</w:t>
      </w:r>
      <w:r w:rsidR="001E339D">
        <w:t>1.10</w:t>
      </w:r>
      <w:r w:rsidRPr="0079589D">
        <w:t>;</w:t>
      </w:r>
    </w:p>
    <w:p w14:paraId="54B0ECFE"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585B10">
        <w:t>clause</w:t>
      </w:r>
      <w:r w:rsidRPr="0079589D">
        <w:t> </w:t>
      </w:r>
      <w:r w:rsidR="001E339D" w:rsidRPr="0073469F">
        <w:t>6.</w:t>
      </w:r>
      <w:r w:rsidR="001E339D">
        <w:t>3.2</w:t>
      </w:r>
      <w:r w:rsidR="001E339D" w:rsidRPr="0073469F">
        <w:t>.</w:t>
      </w:r>
      <w:r w:rsidR="001E339D">
        <w:t>1.1.1</w:t>
      </w:r>
      <w:r w:rsidRPr="0079589D">
        <w:t>; and</w:t>
      </w:r>
    </w:p>
    <w:p w14:paraId="22809F4C" w14:textId="77777777" w:rsidR="007B4681" w:rsidRPr="0079589D" w:rsidRDefault="007B4681" w:rsidP="007B4681">
      <w:pPr>
        <w:pStyle w:val="B1"/>
      </w:pPr>
      <w:r w:rsidRPr="0079589D">
        <w:t>3)</w:t>
      </w:r>
      <w:r w:rsidRPr="0079589D">
        <w:tab/>
        <w:t>shall forward the SIP INVITE request according to 3GPP TS 24.229 [</w:t>
      </w:r>
      <w:r w:rsidRPr="0079589D">
        <w:rPr>
          <w:lang w:val="en-GB" w:eastAsia="zh-CN"/>
        </w:rPr>
        <w:t>11</w:t>
      </w:r>
      <w:r w:rsidRPr="0079589D">
        <w:t>];</w:t>
      </w:r>
    </w:p>
    <w:p w14:paraId="3B6BE3FA" w14:textId="77777777" w:rsidR="007B4681" w:rsidRPr="0079589D" w:rsidRDefault="007B4681" w:rsidP="007B4681">
      <w:r w:rsidRPr="0079589D">
        <w:t>Upon receipt of a SIP 2xx response to the above SIP INVITE request in step 14) the participating MCVideo function:</w:t>
      </w:r>
    </w:p>
    <w:p w14:paraId="3515BE98"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585B10">
        <w:rPr>
          <w:lang w:val="en-US"/>
        </w:rPr>
        <w:t>clause</w:t>
      </w:r>
      <w:r>
        <w:rPr>
          <w:lang w:val="en-US"/>
        </w:rPr>
        <w:t> 6.3.2.3.2;</w:t>
      </w:r>
    </w:p>
    <w:p w14:paraId="1E3D9FB8"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585B10">
        <w:t>clause</w:t>
      </w:r>
      <w:r w:rsidR="007B4681" w:rsidRPr="0079589D">
        <w:t> </w:t>
      </w:r>
      <w:r w:rsidRPr="0073469F">
        <w:t>6.</w:t>
      </w:r>
      <w:r>
        <w:t>3.2</w:t>
      </w:r>
      <w:r w:rsidRPr="0073469F">
        <w:t>.</w:t>
      </w:r>
      <w:r>
        <w:t>1.5.2</w:t>
      </w:r>
      <w:r w:rsidR="007B4681" w:rsidRPr="0079589D">
        <w:t>;</w:t>
      </w:r>
    </w:p>
    <w:p w14:paraId="3D2508CC"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585B10">
        <w:t>clause</w:t>
      </w:r>
      <w:r w:rsidR="007B4681" w:rsidRPr="0079589D">
        <w:t> </w:t>
      </w:r>
      <w:r w:rsidRPr="0073469F">
        <w:t>6.</w:t>
      </w:r>
      <w:r>
        <w:t>3.2</w:t>
      </w:r>
      <w:r w:rsidRPr="0073469F">
        <w:t>.</w:t>
      </w:r>
      <w:r>
        <w:t>1.2.1</w:t>
      </w:r>
      <w:r w:rsidR="007B4681" w:rsidRPr="0079589D">
        <w:t>;</w:t>
      </w:r>
    </w:p>
    <w:p w14:paraId="50CF415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3A0B8306"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66AE48C8" w14:textId="77777777" w:rsidR="007B4681" w:rsidRPr="0079589D" w:rsidRDefault="001E339D" w:rsidP="007B4681">
      <w:pPr>
        <w:pStyle w:val="B1"/>
      </w:pPr>
      <w:r>
        <w:t>6</w:t>
      </w:r>
      <w:r w:rsidR="007B4681" w:rsidRPr="0079589D">
        <w:t>)</w:t>
      </w:r>
      <w:r w:rsidR="007B4681" w:rsidRPr="0079589D">
        <w:tab/>
        <w:t xml:space="preserve">if the procedures of </w:t>
      </w:r>
      <w:r w:rsidR="00585B10">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585B10">
        <w:rPr>
          <w:noProof/>
        </w:rPr>
        <w:t>clause</w:t>
      </w:r>
      <w:r w:rsidR="007B4681" w:rsidRPr="0079589D">
        <w:rPr>
          <w:noProof/>
        </w:rPr>
        <w:t xml:space="preserve">, shall complete the implicit affiliation by performing the procedures of </w:t>
      </w:r>
      <w:r w:rsidR="00585B10">
        <w:rPr>
          <w:noProof/>
        </w:rPr>
        <w:t>clause</w:t>
      </w:r>
      <w:r w:rsidR="007B4681" w:rsidRPr="0079589D">
        <w:rPr>
          <w:noProof/>
        </w:rPr>
        <w:t> </w:t>
      </w:r>
      <w:r>
        <w:rPr>
          <w:lang w:val="en-US" w:eastAsia="zh-CN"/>
        </w:rPr>
        <w:t>8.2.2.2.13</w:t>
      </w:r>
      <w:r w:rsidR="007B4681" w:rsidRPr="0079589D">
        <w:rPr>
          <w:noProof/>
        </w:rPr>
        <w:t>;</w:t>
      </w:r>
    </w:p>
    <w:p w14:paraId="472B050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val="en-GB" w:eastAsia="zh-CN"/>
        </w:rPr>
        <w:t>11</w:t>
      </w:r>
      <w:r w:rsidR="007B4681" w:rsidRPr="0079589D">
        <w:t>]; and</w:t>
      </w:r>
    </w:p>
    <w:p w14:paraId="586DF993"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val="en-GB" w:eastAsia="zh-CN"/>
        </w:rPr>
        <w:t>5</w:t>
      </w:r>
      <w:r w:rsidR="007B4681" w:rsidRPr="0079589D">
        <w:t>].</w:t>
      </w:r>
    </w:p>
    <w:p w14:paraId="0E0C502D" w14:textId="77777777" w:rsidR="007B4681" w:rsidRPr="0079589D" w:rsidRDefault="007B4681" w:rsidP="007B4681">
      <w:r w:rsidRPr="0079589D">
        <w:t>Upon receipt of a SIP 4xx, 5xx or 6xx response to the above SIP INVITE request in step 14) the participating MCVideo function:</w:t>
      </w:r>
    </w:p>
    <w:p w14:paraId="096C84AD" w14:textId="77777777" w:rsidR="007B4681" w:rsidRPr="0079589D" w:rsidRDefault="007B4681" w:rsidP="007B4681">
      <w:pPr>
        <w:pStyle w:val="B1"/>
      </w:pPr>
      <w:r w:rsidRPr="0079589D">
        <w:t>1)</w:t>
      </w:r>
      <w:r w:rsidRPr="0079589D">
        <w:tab/>
        <w:t>shall generate a SIP response according to 3GPP TS 24.229 [</w:t>
      </w:r>
      <w:r w:rsidRPr="0079589D">
        <w:rPr>
          <w:lang w:val="en-GB" w:eastAsia="zh-CN"/>
        </w:rPr>
        <w:t>11</w:t>
      </w:r>
      <w:r w:rsidRPr="0079589D">
        <w:t>];</w:t>
      </w:r>
    </w:p>
    <w:p w14:paraId="232A8869" w14:textId="77777777" w:rsidR="007B4681" w:rsidRPr="0079589D" w:rsidRDefault="007B4681" w:rsidP="007B4681">
      <w:pPr>
        <w:pStyle w:val="B1"/>
      </w:pPr>
      <w:r w:rsidRPr="0079589D">
        <w:t>2)</w:t>
      </w:r>
      <w:r w:rsidRPr="0079589D">
        <w:tab/>
        <w:t>shall include Warning header field(s) that were received in the incoming SIP response;</w:t>
      </w:r>
    </w:p>
    <w:p w14:paraId="31BFFA63"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val="en-GB" w:eastAsia="zh-CN"/>
        </w:rPr>
        <w:t>11</w:t>
      </w:r>
      <w:r w:rsidRPr="0079589D">
        <w:t>]; and</w:t>
      </w:r>
    </w:p>
    <w:p w14:paraId="2CF5846E" w14:textId="77777777" w:rsidR="007B4681" w:rsidRPr="0079589D" w:rsidRDefault="007B4681" w:rsidP="007B4681">
      <w:pPr>
        <w:pStyle w:val="B1"/>
      </w:pPr>
      <w:r w:rsidRPr="0079589D">
        <w:t>4)</w:t>
      </w:r>
      <w:r w:rsidRPr="0079589D">
        <w:tab/>
        <w:t xml:space="preserve">if the implicit affiliation procedures of </w:t>
      </w:r>
      <w:r w:rsidR="00585B10">
        <w:t>clause</w:t>
      </w:r>
      <w:r w:rsidRPr="0079589D">
        <w:t> </w:t>
      </w:r>
      <w:r w:rsidR="001E339D">
        <w:rPr>
          <w:lang w:val="en-US" w:eastAsia="zh-CN"/>
        </w:rPr>
        <w:t>8.2.2.2.12</w:t>
      </w:r>
      <w:r w:rsidRPr="0079589D">
        <w:t xml:space="preserve"> were invoked in the current procedure, shall perform the procedures of </w:t>
      </w:r>
      <w:r w:rsidR="00585B10">
        <w:t>clause</w:t>
      </w:r>
      <w:r w:rsidRPr="0079589D">
        <w:t> </w:t>
      </w:r>
      <w:r w:rsidR="001E339D">
        <w:rPr>
          <w:lang w:val="en-US" w:eastAsia="zh-CN"/>
        </w:rPr>
        <w:t>8.2.2.2.14</w:t>
      </w:r>
      <w:r w:rsidRPr="0079589D">
        <w:t>.</w:t>
      </w:r>
    </w:p>
    <w:p w14:paraId="61E628FB" w14:textId="77777777" w:rsidR="007B4681" w:rsidRPr="0079589D" w:rsidRDefault="007B4681" w:rsidP="007B4681">
      <w:pPr>
        <w:pStyle w:val="Heading6"/>
      </w:pPr>
      <w:bookmarkStart w:id="1569" w:name="_Toc20152608"/>
      <w:bookmarkStart w:id="1570" w:name="_Toc27495273"/>
      <w:bookmarkStart w:id="1571" w:name="_Toc36108741"/>
      <w:bookmarkStart w:id="1572" w:name="_Toc73958524"/>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569"/>
      <w:bookmarkEnd w:id="1570"/>
      <w:bookmarkEnd w:id="1571"/>
      <w:bookmarkEnd w:id="1572"/>
    </w:p>
    <w:p w14:paraId="55BF07CA" w14:textId="77777777" w:rsidR="007B4681" w:rsidRPr="0079589D" w:rsidRDefault="007B4681" w:rsidP="007B4681">
      <w:r w:rsidRPr="0079589D">
        <w:t xml:space="preserve">This </w:t>
      </w:r>
      <w:r w:rsidR="00585B10">
        <w:t>clause</w:t>
      </w:r>
      <w:r w:rsidRPr="0079589D">
        <w:t xml:space="preserve"> covers on-demand session.</w:t>
      </w:r>
    </w:p>
    <w:p w14:paraId="1C9AABB9" w14:textId="77777777" w:rsidR="007B4681" w:rsidRPr="0079589D" w:rsidRDefault="007B4681" w:rsidP="007B4681">
      <w:r w:rsidRPr="0079589D">
        <w:t>Upon receipt of a SIP re-INVITE request for a served MCVideo client of a chat MCVideo group, the participating MCVideo function:</w:t>
      </w:r>
    </w:p>
    <w:p w14:paraId="74BA9BCA"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35F78E71"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75205AD7" w14:textId="77777777" w:rsidR="007B4681" w:rsidRPr="0079589D" w:rsidRDefault="007B4681" w:rsidP="007B4681">
      <w:pPr>
        <w:ind w:left="568" w:hanging="284"/>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549E97B"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585B10">
        <w:t>clause</w:t>
      </w:r>
      <w:r w:rsidRPr="0079589D">
        <w:t> </w:t>
      </w:r>
      <w:r w:rsidR="001E339D" w:rsidRPr="0073469F">
        <w:t>6.</w:t>
      </w:r>
      <w:r w:rsidR="001E339D">
        <w:t>3.2</w:t>
      </w:r>
      <w:r w:rsidR="001E339D" w:rsidRPr="0073469F">
        <w:t>.</w:t>
      </w:r>
      <w:r w:rsidR="001E339D">
        <w:t>1.9</w:t>
      </w:r>
      <w:r w:rsidRPr="0079589D">
        <w:t>;</w:t>
      </w:r>
    </w:p>
    <w:p w14:paraId="2F8F0BCC"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585B10">
        <w:t>clause</w:t>
      </w:r>
      <w:r w:rsidRPr="0079589D">
        <w:t> </w:t>
      </w:r>
      <w:r w:rsidR="001E339D" w:rsidRPr="0073469F">
        <w:t>6.</w:t>
      </w:r>
      <w:r w:rsidR="001E339D">
        <w:t>3.2</w:t>
      </w:r>
      <w:r w:rsidR="001E339D" w:rsidRPr="0073469F">
        <w:t>.</w:t>
      </w:r>
      <w:r w:rsidR="001E339D">
        <w:t>1.1.1</w:t>
      </w:r>
      <w:r w:rsidRPr="0079589D">
        <w:t>;</w:t>
      </w:r>
    </w:p>
    <w:p w14:paraId="1DC44B2E" w14:textId="77777777" w:rsidR="007B4681" w:rsidRPr="0079589D" w:rsidRDefault="007B4681" w:rsidP="007B4681">
      <w:pPr>
        <w:pStyle w:val="B1"/>
      </w:pPr>
      <w:r w:rsidRPr="0079589D">
        <w:t>5)</w:t>
      </w:r>
      <w:r w:rsidRPr="0079589D">
        <w:tab/>
        <w:t xml:space="preserve">if the received SIP re-INVITE request contains a Resource-Priority header field, shall include a Resource-Priority header field with the contents set as in the received Resource-Priority header field; </w:t>
      </w:r>
    </w:p>
    <w:p w14:paraId="0E84F4C9"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1DAF8B07" w14:textId="77777777" w:rsidR="007B4681" w:rsidRPr="0079589D" w:rsidRDefault="007B4681" w:rsidP="007B4681">
      <w:pPr>
        <w:pStyle w:val="NO"/>
      </w:pPr>
      <w:r w:rsidRPr="0079589D">
        <w:t>NOTE 3: The controlling MCVideo function will determine the validity of the Resource-Priority header field.</w:t>
      </w:r>
    </w:p>
    <w:p w14:paraId="7275545F"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val="en-GB" w:eastAsia="zh-CN"/>
        </w:rPr>
        <w:t>11</w:t>
      </w:r>
      <w:r w:rsidR="007B4681" w:rsidRPr="0079589D">
        <w:t>].</w:t>
      </w:r>
    </w:p>
    <w:p w14:paraId="1A32AFA2"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25889BB7" w14:textId="77777777" w:rsidR="007B4681" w:rsidRPr="0079589D" w:rsidRDefault="007B4681" w:rsidP="007B4681">
      <w:pPr>
        <w:pStyle w:val="B1"/>
      </w:pPr>
      <w:r w:rsidRPr="0079589D">
        <w:t>1)</w:t>
      </w:r>
      <w:r w:rsidRPr="0079589D">
        <w:tab/>
        <w:t xml:space="preserve">shall generate a SIP 200 (OK) response as specified in the </w:t>
      </w:r>
      <w:r w:rsidR="00585B10">
        <w:t>clause</w:t>
      </w:r>
      <w:r w:rsidRPr="0079589D">
        <w:t> </w:t>
      </w:r>
      <w:r w:rsidR="001E339D" w:rsidRPr="0073469F">
        <w:t>6.</w:t>
      </w:r>
      <w:r w:rsidR="001E339D">
        <w:t>3.2</w:t>
      </w:r>
      <w:r w:rsidR="001E339D" w:rsidRPr="0073469F">
        <w:t>.</w:t>
      </w:r>
      <w:r w:rsidR="001E339D">
        <w:t>1.5.2</w:t>
      </w:r>
      <w:r w:rsidRPr="0079589D">
        <w:t>;</w:t>
      </w:r>
    </w:p>
    <w:p w14:paraId="04CA885C"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585B10">
        <w:t>clause</w:t>
      </w:r>
      <w:r w:rsidRPr="0079589D">
        <w:t> </w:t>
      </w:r>
      <w:r w:rsidR="001E339D" w:rsidRPr="0073469F">
        <w:t>6.</w:t>
      </w:r>
      <w:r w:rsidR="001E339D">
        <w:t>3.2</w:t>
      </w:r>
      <w:r w:rsidR="001E339D" w:rsidRPr="0073469F">
        <w:t>.</w:t>
      </w:r>
      <w:r w:rsidR="001E339D">
        <w:t>1.2.1</w:t>
      </w:r>
      <w:r w:rsidRPr="0079589D">
        <w:t>;</w:t>
      </w:r>
    </w:p>
    <w:p w14:paraId="68DDF2D5"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25B9C52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val="en-GB" w:eastAsia="zh-CN"/>
        </w:rPr>
        <w:t>11</w:t>
      </w:r>
      <w:r w:rsidRPr="0079589D">
        <w:t>];</w:t>
      </w:r>
    </w:p>
    <w:p w14:paraId="62CE031F" w14:textId="77777777" w:rsidR="007B4681" w:rsidRPr="0079589D" w:rsidRDefault="007B4681" w:rsidP="007B4681">
      <w:r w:rsidRPr="0079589D">
        <w:t>Upon receipt of a SIP 403 (Forbidden) response to the sent SIP re-INVITE request the participating MCVideo function:</w:t>
      </w:r>
    </w:p>
    <w:p w14:paraId="145AA9CF"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val="en-GB" w:eastAsia="zh-CN"/>
        </w:rPr>
        <w:t>11</w:t>
      </w:r>
      <w:r w:rsidRPr="0079589D">
        <w:rPr>
          <w:rFonts w:eastAsia="Gulim"/>
        </w:rPr>
        <w:t>];</w:t>
      </w:r>
    </w:p>
    <w:p w14:paraId="7531331A"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7B826287"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540ADF6F"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val="en-GB" w:eastAsia="zh-CN"/>
        </w:rPr>
        <w:t>11</w:t>
      </w:r>
      <w:r w:rsidRPr="0079589D">
        <w:rPr>
          <w:rFonts w:eastAsia="Gulim"/>
        </w:rPr>
        <w:t>];</w:t>
      </w:r>
    </w:p>
    <w:p w14:paraId="402A920C" w14:textId="77777777" w:rsidR="007B4681" w:rsidRPr="0079589D" w:rsidRDefault="007B4681" w:rsidP="007B4681">
      <w:pPr>
        <w:pStyle w:val="Heading6"/>
      </w:pPr>
      <w:bookmarkStart w:id="1573" w:name="_Toc20152609"/>
      <w:bookmarkStart w:id="1574" w:name="_Toc27495274"/>
      <w:bookmarkStart w:id="1575" w:name="_Toc36108742"/>
      <w:bookmarkStart w:id="1576" w:name="_Toc73958525"/>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573"/>
      <w:bookmarkEnd w:id="1574"/>
      <w:bookmarkEnd w:id="1575"/>
      <w:bookmarkEnd w:id="1576"/>
    </w:p>
    <w:p w14:paraId="3C319F57" w14:textId="77777777" w:rsidR="007B4681" w:rsidRPr="0079589D" w:rsidRDefault="007B4681" w:rsidP="007B4681">
      <w:r w:rsidRPr="0079589D">
        <w:t xml:space="preserve">This </w:t>
      </w:r>
      <w:r w:rsidR="00585B10">
        <w:t>clause</w:t>
      </w:r>
      <w:r w:rsidRPr="0079589D">
        <w:t xml:space="preserve"> covers on-demand session.</w:t>
      </w:r>
    </w:p>
    <w:p w14:paraId="56BAA34C"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51177A84"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0CC406F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574C634F"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585B10">
        <w:t>clause</w:t>
      </w:r>
      <w:r w:rsidRPr="0079589D">
        <w:t> </w:t>
      </w:r>
      <w:r w:rsidR="00B96CDE">
        <w:rPr>
          <w:lang w:val="en-GB" w:eastAsia="zh-CN"/>
        </w:rPr>
        <w:t>4.4</w:t>
      </w:r>
      <w:r w:rsidRPr="0079589D">
        <w:t>. Otherwise, continue with the rest of the steps;</w:t>
      </w:r>
    </w:p>
    <w:p w14:paraId="288ABA46" w14:textId="77777777" w:rsidR="007B4681" w:rsidRPr="0079589D" w:rsidRDefault="007B4681" w:rsidP="007B4681">
      <w:pPr>
        <w:pStyle w:val="B1"/>
      </w:pPr>
      <w:r w:rsidRPr="0079589D">
        <w:rPr>
          <w:lang w:val="en-GB"/>
        </w:rPr>
        <w:t>3</w:t>
      </w:r>
      <w:r w:rsidRPr="0079589D">
        <w:t>)</w:t>
      </w:r>
      <w:r w:rsidRPr="0079589D">
        <w:tab/>
        <w:t xml:space="preserve">shall generate a SIP INVITE request as specified in </w:t>
      </w:r>
      <w:r w:rsidR="00585B10">
        <w:t>clause</w:t>
      </w:r>
      <w:r w:rsidRPr="0079589D">
        <w:t> </w:t>
      </w:r>
      <w:r w:rsidR="001E339D" w:rsidRPr="0073469F">
        <w:t>6.</w:t>
      </w:r>
      <w:r w:rsidR="001E339D">
        <w:t>3.2</w:t>
      </w:r>
      <w:r w:rsidR="001E339D" w:rsidRPr="0073469F">
        <w:t>.</w:t>
      </w:r>
      <w:r w:rsidR="001E339D">
        <w:t>2.3</w:t>
      </w:r>
      <w:r w:rsidRPr="0079589D">
        <w:t>;</w:t>
      </w:r>
    </w:p>
    <w:p w14:paraId="6D18CA79" w14:textId="77777777" w:rsidR="007B4681" w:rsidRPr="0079589D" w:rsidRDefault="007B4681" w:rsidP="007B4681">
      <w:pPr>
        <w:pStyle w:val="B1"/>
      </w:pPr>
      <w:r w:rsidRPr="0079589D">
        <w:rPr>
          <w:lang w:val="en-GB"/>
        </w:rPr>
        <w:t>4</w:t>
      </w:r>
      <w:r w:rsidRPr="0079589D">
        <w:t>)</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B1C62E4" w14:textId="77777777" w:rsidR="007B4681" w:rsidRPr="0079589D" w:rsidRDefault="007B4681" w:rsidP="007B4681">
      <w:pPr>
        <w:pStyle w:val="B1"/>
      </w:pPr>
      <w:r w:rsidRPr="0079589D">
        <w:rPr>
          <w:lang w:val="en-GB"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3B0AA410" w14:textId="77777777" w:rsidR="007B4681" w:rsidRPr="0079589D" w:rsidRDefault="007B4681" w:rsidP="007B4681">
      <w:pPr>
        <w:pStyle w:val="B1"/>
        <w:rPr>
          <w:lang w:val="en-US"/>
        </w:rPr>
      </w:pPr>
      <w:r w:rsidRPr="0079589D">
        <w:rPr>
          <w:lang w:val="en-GB"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585B10">
        <w:t>clause</w:t>
      </w:r>
      <w:r w:rsidRPr="0079589D">
        <w:t> </w:t>
      </w:r>
      <w:r w:rsidR="001E339D" w:rsidRPr="0073469F">
        <w:t>6.</w:t>
      </w:r>
      <w:r w:rsidR="001E339D">
        <w:t>3.2</w:t>
      </w:r>
      <w:r w:rsidR="001E339D" w:rsidRPr="0073469F">
        <w:t>.</w:t>
      </w:r>
      <w:r w:rsidR="001E339D">
        <w:t>2.1</w:t>
      </w:r>
      <w:r w:rsidRPr="0079589D">
        <w:t>;</w:t>
      </w:r>
    </w:p>
    <w:p w14:paraId="2244CE8F" w14:textId="77777777" w:rsidR="007B4681" w:rsidRPr="0079589D" w:rsidRDefault="007B4681" w:rsidP="007B4681">
      <w:pPr>
        <w:pStyle w:val="B1"/>
      </w:pPr>
      <w:r w:rsidRPr="0079589D">
        <w:rPr>
          <w:lang w:val="en-GB"/>
        </w:rPr>
        <w:t>7</w:t>
      </w:r>
      <w:r w:rsidRPr="0079589D">
        <w:t>)</w:t>
      </w:r>
      <w:r w:rsidRPr="0079589D">
        <w:tab/>
        <w:t>if the received SIP INVITE request contains a Resource-Priority header field, shall include a Resource-Priority header field with the contents set as in the received Resource-Priority header field;</w:t>
      </w:r>
    </w:p>
    <w:p w14:paraId="44B50822" w14:textId="77777777" w:rsidR="007B4681" w:rsidRPr="0079589D" w:rsidRDefault="007B4681" w:rsidP="007B4681">
      <w:pPr>
        <w:pStyle w:val="B1"/>
      </w:pPr>
      <w:r w:rsidRPr="0079589D">
        <w:rPr>
          <w:lang w:val="en-GB"/>
        </w:rPr>
        <w:t>8</w:t>
      </w:r>
      <w:r w:rsidRPr="0079589D">
        <w:t>)</w:t>
      </w:r>
      <w:r w:rsidRPr="0079589D">
        <w:tab/>
        <w:t xml:space="preserve">shall perform the procedures specified in </w:t>
      </w:r>
      <w:r w:rsidR="00585B10">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7005E56D" w14:textId="77777777" w:rsidR="007B4681" w:rsidRPr="0079589D" w:rsidRDefault="007B4681" w:rsidP="007B4681">
      <w:pPr>
        <w:pStyle w:val="B1"/>
      </w:pPr>
      <w:r w:rsidRPr="0079589D">
        <w:rPr>
          <w:lang w:val="en-GB" w:eastAsia="ko-KR"/>
        </w:rPr>
        <w:t>9</w:t>
      </w:r>
      <w:r w:rsidRPr="0079589D">
        <w:t>)</w:t>
      </w:r>
      <w:r w:rsidRPr="0079589D">
        <w:tab/>
        <w:t>shall send the SIP INVITE request towards the MCVideo client according to 3GPP TS 24.229 [</w:t>
      </w:r>
      <w:r w:rsidRPr="0079589D">
        <w:rPr>
          <w:lang w:val="en-GB" w:eastAsia="zh-CN"/>
        </w:rPr>
        <w:t>11</w:t>
      </w:r>
      <w:r w:rsidRPr="0079589D">
        <w:t>].</w:t>
      </w:r>
    </w:p>
    <w:p w14:paraId="2D3F8813" w14:textId="77777777" w:rsidR="007B4681" w:rsidRPr="0079589D" w:rsidRDefault="007B4681" w:rsidP="007B4681">
      <w:r w:rsidRPr="0079589D">
        <w:t>Upon receiving a SIP 200 (OK) response to the above SIP INVITE request sent to the MCVideo client, the participating MCVideo function:</w:t>
      </w:r>
    </w:p>
    <w:p w14:paraId="795415F1"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585B10">
        <w:t>clause</w:t>
      </w:r>
      <w:r w:rsidRPr="0079589D">
        <w:t> </w:t>
      </w:r>
      <w:r w:rsidR="001E339D" w:rsidRPr="0073469F">
        <w:t>6.</w:t>
      </w:r>
      <w:r w:rsidR="001E339D">
        <w:t>3.2</w:t>
      </w:r>
      <w:r w:rsidR="001E339D" w:rsidRPr="0073469F">
        <w:t>.</w:t>
      </w:r>
      <w:r w:rsidR="001E339D">
        <w:t>2.4.2</w:t>
      </w:r>
      <w:r w:rsidRPr="0079589D">
        <w:t>;</w:t>
      </w:r>
    </w:p>
    <w:p w14:paraId="29DAC4F9"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585B10">
        <w:t>clause</w:t>
      </w:r>
      <w:r w:rsidRPr="0079589D">
        <w:t> </w:t>
      </w:r>
      <w:r w:rsidR="001E339D" w:rsidRPr="0073469F">
        <w:t>6.</w:t>
      </w:r>
      <w:r w:rsidR="001E339D">
        <w:t>3.2</w:t>
      </w:r>
      <w:r w:rsidR="001E339D" w:rsidRPr="0073469F">
        <w:t>.</w:t>
      </w:r>
      <w:r w:rsidR="001E339D">
        <w:t>2.2.1</w:t>
      </w:r>
      <w:r w:rsidRPr="0079589D">
        <w:t>;</w:t>
      </w:r>
    </w:p>
    <w:p w14:paraId="48C3593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val="en-GB" w:eastAsia="zh-CN"/>
        </w:rPr>
        <w:t>5</w:t>
      </w:r>
      <w:r w:rsidRPr="0079589D">
        <w:t>]; and</w:t>
      </w:r>
    </w:p>
    <w:p w14:paraId="0941E414" w14:textId="77777777" w:rsidR="007B4681" w:rsidRPr="0079589D" w:rsidRDefault="007B4681" w:rsidP="007B4681">
      <w:pPr>
        <w:pStyle w:val="B1"/>
      </w:pPr>
      <w:r w:rsidRPr="0079589D">
        <w:t>4)</w:t>
      </w:r>
      <w:r w:rsidRPr="0079589D">
        <w:tab/>
        <w:t>shall forward the SIP 200 (OK) response according to 3GPP TS 24.229 [</w:t>
      </w:r>
      <w:r w:rsidRPr="0079589D">
        <w:rPr>
          <w:lang w:val="en-GB" w:eastAsia="zh-CN"/>
        </w:rPr>
        <w:t>11</w:t>
      </w:r>
      <w:r w:rsidRPr="0079589D">
        <w:t>].</w:t>
      </w:r>
    </w:p>
    <w:p w14:paraId="3FD791FB" w14:textId="77777777" w:rsidR="007B4681" w:rsidRPr="0079589D" w:rsidRDefault="007B4681" w:rsidP="007B4681">
      <w:pPr>
        <w:pStyle w:val="Heading6"/>
      </w:pPr>
      <w:bookmarkStart w:id="1577" w:name="_Toc20152610"/>
      <w:bookmarkStart w:id="1578" w:name="_Toc27495275"/>
      <w:bookmarkStart w:id="1579" w:name="_Toc36108743"/>
      <w:bookmarkStart w:id="1580" w:name="_Toc73958526"/>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1577"/>
      <w:bookmarkEnd w:id="1578"/>
      <w:bookmarkEnd w:id="1579"/>
      <w:bookmarkEnd w:id="1580"/>
    </w:p>
    <w:p w14:paraId="4C08254C" w14:textId="77777777" w:rsidR="007B4681" w:rsidRPr="0079589D" w:rsidRDefault="007B4681" w:rsidP="007B4681">
      <w:r w:rsidRPr="0079589D">
        <w:t xml:space="preserve">This </w:t>
      </w:r>
      <w:r w:rsidR="00585B10">
        <w:t>clause</w:t>
      </w:r>
      <w:r w:rsidRPr="0079589D">
        <w:t xml:space="preserve"> covers both on-demand session.</w:t>
      </w:r>
    </w:p>
    <w:p w14:paraId="6F8BA9A7" w14:textId="77777777" w:rsidR="007B4681" w:rsidRPr="0079589D" w:rsidRDefault="007B4681" w:rsidP="007B4681">
      <w:r w:rsidRPr="0079589D">
        <w:t>Upon receipt of a SIP re-INVITE request for a terminating MCVideo client of a chat MCVideo group, the participating MCVideo function:</w:t>
      </w:r>
    </w:p>
    <w:p w14:paraId="5BF84BBA"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val="en-GB" w:eastAsia="zh-CN"/>
        </w:rPr>
        <w:t>11</w:t>
      </w:r>
      <w:r w:rsidRPr="0079589D">
        <w:t>]</w:t>
      </w:r>
      <w:r w:rsidRPr="0079589D">
        <w:rPr>
          <w:lang w:val="en-US"/>
        </w:rPr>
        <w:t>;</w:t>
      </w:r>
    </w:p>
    <w:p w14:paraId="5F7DF350" w14:textId="77777777" w:rsidR="007B4681" w:rsidRPr="0079589D" w:rsidRDefault="007B4681" w:rsidP="007B4681">
      <w:pPr>
        <w:pStyle w:val="B1"/>
      </w:pPr>
      <w:r w:rsidRPr="0079589D">
        <w:t>2)</w:t>
      </w:r>
      <w:r w:rsidRPr="0079589D">
        <w:tab/>
        <w:t xml:space="preserve">shall generate an outgoing SIP re-INVITE request as specified in </w:t>
      </w:r>
      <w:r w:rsidR="00585B10">
        <w:t>clause</w:t>
      </w:r>
      <w:r w:rsidRPr="0079589D">
        <w:t> </w:t>
      </w:r>
      <w:r w:rsidR="001E339D" w:rsidRPr="0073469F">
        <w:t>6.</w:t>
      </w:r>
      <w:r w:rsidR="001E339D">
        <w:t>3.2</w:t>
      </w:r>
      <w:r w:rsidR="001E339D" w:rsidRPr="0073469F">
        <w:t>.</w:t>
      </w:r>
      <w:r w:rsidR="001E339D">
        <w:t>2.10</w:t>
      </w:r>
      <w:r w:rsidRPr="0079589D">
        <w:t>;</w:t>
      </w:r>
    </w:p>
    <w:p w14:paraId="7DEC2E9B"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585B10">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68C4FBBF"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val="en-GB" w:eastAsia="zh-CN"/>
        </w:rPr>
        <w:t>11</w:t>
      </w:r>
      <w:r w:rsidRPr="0079589D">
        <w:t>].</w:t>
      </w:r>
    </w:p>
    <w:p w14:paraId="67FACFF0" w14:textId="77777777" w:rsidR="007B4681" w:rsidRPr="0079589D" w:rsidRDefault="007B4681" w:rsidP="007B4681">
      <w:r w:rsidRPr="0079589D">
        <w:t>Upon receiving a SIP 200 (OK) response to the above SIP re-INVITE request sent to the MCVideo client, the participating MCVideo function:</w:t>
      </w:r>
    </w:p>
    <w:p w14:paraId="1C08063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585B10">
        <w:t>clause</w:t>
      </w:r>
      <w:r w:rsidRPr="0079589D">
        <w:t> </w:t>
      </w:r>
      <w:r w:rsidR="001E339D" w:rsidRPr="0073469F">
        <w:t>6.</w:t>
      </w:r>
      <w:r w:rsidR="001E339D">
        <w:t>3.2</w:t>
      </w:r>
      <w:r w:rsidR="001E339D" w:rsidRPr="0073469F">
        <w:t>.</w:t>
      </w:r>
      <w:r w:rsidR="001E339D">
        <w:t>2.4.2</w:t>
      </w:r>
      <w:r w:rsidRPr="0079589D">
        <w:t>;</w:t>
      </w:r>
    </w:p>
    <w:p w14:paraId="7AE2AE76"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585B10">
        <w:t>clause</w:t>
      </w:r>
      <w:r w:rsidRPr="0079589D">
        <w:t> </w:t>
      </w:r>
      <w:r w:rsidR="001E339D" w:rsidRPr="0073469F">
        <w:t>6.</w:t>
      </w:r>
      <w:r w:rsidR="001E339D">
        <w:t>3.2</w:t>
      </w:r>
      <w:r w:rsidR="001E339D" w:rsidRPr="0073469F">
        <w:t>.</w:t>
      </w:r>
      <w:r w:rsidR="001E339D">
        <w:t>2.2.1</w:t>
      </w:r>
      <w:r w:rsidRPr="0079589D">
        <w:t>; and</w:t>
      </w:r>
    </w:p>
    <w:p w14:paraId="654BE032" w14:textId="77777777" w:rsidR="007B4681" w:rsidRPr="0079589D" w:rsidRDefault="007B4681" w:rsidP="007B4681">
      <w:pPr>
        <w:pStyle w:val="B1"/>
      </w:pPr>
      <w:r w:rsidRPr="0079589D">
        <w:t>3)</w:t>
      </w:r>
      <w:r w:rsidRPr="0079589D">
        <w:tab/>
        <w:t>shall forward the SIP 200 (OK) response according to 3GPP TS 24.229 [</w:t>
      </w:r>
      <w:r w:rsidRPr="0079589D">
        <w:rPr>
          <w:lang w:val="en-GB" w:eastAsia="zh-CN"/>
        </w:rPr>
        <w:t>11</w:t>
      </w:r>
      <w:r w:rsidRPr="0079589D">
        <w:t>].</w:t>
      </w:r>
    </w:p>
    <w:p w14:paraId="2AE4DDC5" w14:textId="77777777" w:rsidR="00955C8C" w:rsidRPr="0079589D" w:rsidRDefault="00955C8C" w:rsidP="00955C8C">
      <w:pPr>
        <w:pStyle w:val="Heading4"/>
        <w:rPr>
          <w:rFonts w:hint="eastAsia"/>
          <w:lang w:eastAsia="zh-CN"/>
        </w:rPr>
      </w:pPr>
      <w:bookmarkStart w:id="1581" w:name="_Toc20152611"/>
      <w:bookmarkStart w:id="1582" w:name="_Toc27495276"/>
      <w:bookmarkStart w:id="1583" w:name="_Toc36108744"/>
      <w:bookmarkStart w:id="1584" w:name="_Toc73958527"/>
      <w:r w:rsidRPr="0079589D">
        <w:rPr>
          <w:rFonts w:hint="eastAsia"/>
        </w:rPr>
        <w:t>9</w:t>
      </w:r>
      <w:r w:rsidRPr="0079589D">
        <w:t>.</w:t>
      </w:r>
      <w:r w:rsidRPr="0079589D">
        <w:rPr>
          <w:rFonts w:hint="eastAsia"/>
        </w:rPr>
        <w:t>2</w:t>
      </w:r>
      <w:r w:rsidRPr="0079589D">
        <w:t>.2.4</w:t>
      </w:r>
      <w:r w:rsidRPr="0079589D">
        <w:tab/>
        <w:t>Controlling MCVideo function procedures</w:t>
      </w:r>
      <w:bookmarkEnd w:id="1581"/>
      <w:bookmarkEnd w:id="1582"/>
      <w:bookmarkEnd w:id="1583"/>
      <w:bookmarkEnd w:id="1584"/>
    </w:p>
    <w:p w14:paraId="291C8EDB" w14:textId="77777777" w:rsidR="00955C8C" w:rsidRPr="0079589D" w:rsidRDefault="00955C8C" w:rsidP="00955C8C">
      <w:pPr>
        <w:pStyle w:val="Heading5"/>
      </w:pPr>
      <w:bookmarkStart w:id="1585" w:name="_Toc20152612"/>
      <w:bookmarkStart w:id="1586" w:name="_Toc27495277"/>
      <w:bookmarkStart w:id="1587" w:name="_Toc36108745"/>
      <w:bookmarkStart w:id="1588" w:name="_Toc73958528"/>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585"/>
      <w:bookmarkEnd w:id="1586"/>
      <w:bookmarkEnd w:id="1587"/>
      <w:bookmarkEnd w:id="1588"/>
    </w:p>
    <w:p w14:paraId="47A13B8E" w14:textId="77777777" w:rsidR="00955C8C" w:rsidRPr="0079589D" w:rsidRDefault="00955C8C" w:rsidP="00955C8C">
      <w:pPr>
        <w:pStyle w:val="Heading6"/>
      </w:pPr>
      <w:bookmarkStart w:id="1589" w:name="_Toc20152613"/>
      <w:bookmarkStart w:id="1590" w:name="_Toc27495278"/>
      <w:bookmarkStart w:id="1591" w:name="_Toc36108746"/>
      <w:bookmarkStart w:id="1592" w:name="_Toc73958529"/>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1589"/>
      <w:bookmarkEnd w:id="1590"/>
      <w:bookmarkEnd w:id="1591"/>
      <w:bookmarkEnd w:id="1592"/>
    </w:p>
    <w:p w14:paraId="0F7681D1" w14:textId="77777777" w:rsidR="00955C8C" w:rsidRPr="0079589D" w:rsidRDefault="00955C8C" w:rsidP="00955C8C">
      <w:r w:rsidRPr="0079589D">
        <w:t xml:space="preserve">In the procedures in this </w:t>
      </w:r>
      <w:r w:rsidR="00585B10">
        <w:t>clause</w:t>
      </w:r>
      <w:r w:rsidRPr="0079589D">
        <w:t>:</w:t>
      </w:r>
    </w:p>
    <w:p w14:paraId="505EF07D"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653CC2C6"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67091E30"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63D805BB"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7160BF28"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279254C6"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33CAF17E"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0B9F4625"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852A4F9"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58FD2C1" w14:textId="77777777" w:rsidR="00955C8C" w:rsidRPr="0079589D" w:rsidRDefault="00955C8C" w:rsidP="00955C8C">
      <w:pPr>
        <w:pStyle w:val="B2"/>
      </w:pPr>
      <w:r w:rsidRPr="0079589D">
        <w:t>a)</w:t>
      </w:r>
      <w:r w:rsidRPr="0079589D">
        <w:tab/>
        <w:t>an Accept-Contact header field does not include the g.3gpp.mcvideo media feature tag;</w:t>
      </w:r>
    </w:p>
    <w:p w14:paraId="4994F7FA"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72F9FEB2" w14:textId="77777777" w:rsidR="00955C8C" w:rsidRPr="0079589D" w:rsidRDefault="00955C8C" w:rsidP="00955C8C">
      <w:pPr>
        <w:pStyle w:val="B2"/>
      </w:pPr>
      <w:r w:rsidRPr="0079589D">
        <w:t>c)</w:t>
      </w:r>
      <w:r w:rsidRPr="0079589D">
        <w:tab/>
        <w:t>the isfocus media feature tag is present in the Contact header field;</w:t>
      </w:r>
    </w:p>
    <w:p w14:paraId="7BACDA70" w14:textId="77777777"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585B10">
        <w:t>clause</w:t>
      </w:r>
      <w:r w:rsidRPr="0079589D">
        <w:t> </w:t>
      </w:r>
      <w:r w:rsidR="001E339D" w:rsidRPr="0073469F">
        <w:t>6.</w:t>
      </w:r>
      <w:r w:rsidR="001E339D">
        <w:t>3.3</w:t>
      </w:r>
      <w:r w:rsidR="001E339D" w:rsidRPr="0073469F">
        <w:t>.</w:t>
      </w:r>
      <w:r w:rsidR="001E339D">
        <w:t>1.17</w:t>
      </w:r>
      <w:r w:rsidRPr="0079589D">
        <w:t>;</w:t>
      </w:r>
    </w:p>
    <w:p w14:paraId="3144EA8F"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585B10">
        <w:t>clause</w:t>
      </w:r>
      <w:r w:rsidRPr="0079589D">
        <w:t> </w:t>
      </w:r>
      <w:r w:rsidR="001E339D" w:rsidRPr="0073469F">
        <w:t>6.</w:t>
      </w:r>
      <w:r w:rsidR="001E339D">
        <w:t>3.5.2</w:t>
      </w:r>
      <w:r w:rsidRPr="0079589D">
        <w:t xml:space="preserve"> and continue with the rest of the steps if the checks in </w:t>
      </w:r>
      <w:r w:rsidR="00585B10">
        <w:t>clause</w:t>
      </w:r>
      <w:r w:rsidRPr="0079589D">
        <w:t> </w:t>
      </w:r>
      <w:r w:rsidR="001E339D" w:rsidRPr="0073469F">
        <w:t>6.</w:t>
      </w:r>
      <w:r w:rsidR="001E339D">
        <w:t>3.5.2</w:t>
      </w:r>
      <w:r w:rsidRPr="0079589D">
        <w:t xml:space="preserve"> succeed;</w:t>
      </w:r>
    </w:p>
    <w:p w14:paraId="3BE72AC5"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585B10">
        <w:rPr>
          <w:noProof/>
        </w:rPr>
        <w:t>clause</w:t>
      </w:r>
      <w:r w:rsidRPr="0079589D">
        <w:rPr>
          <w:noProof/>
        </w:rPr>
        <w:t> </w:t>
      </w:r>
      <w:r w:rsidR="001E339D">
        <w:rPr>
          <w:lang w:val="en-US" w:eastAsia="zh-CN"/>
        </w:rPr>
        <w:t>6.3.6</w:t>
      </w:r>
      <w:r w:rsidRPr="0079589D">
        <w:t>:</w:t>
      </w:r>
    </w:p>
    <w:p w14:paraId="2E609199"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585B10">
        <w:t>clause</w:t>
      </w:r>
      <w:r w:rsidRPr="0079589D">
        <w:t> </w:t>
      </w:r>
      <w:r w:rsidR="001E339D">
        <w:rPr>
          <w:lang w:val="en-US" w:eastAsia="zh-CN"/>
        </w:rPr>
        <w:t>8.2.2.3.6</w:t>
      </w:r>
      <w:r w:rsidRPr="0079589D">
        <w:t>; and</w:t>
      </w:r>
    </w:p>
    <w:p w14:paraId="49BE5FBE"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585B10">
        <w:t>clause</w:t>
      </w:r>
      <w:r w:rsidRPr="0079589D">
        <w:t> </w:t>
      </w:r>
      <w:r w:rsidR="001E339D">
        <w:rPr>
          <w:lang w:val="en-US" w:eastAsia="zh-CN"/>
        </w:rPr>
        <w:t>4.4</w:t>
      </w:r>
      <w:r w:rsidRPr="0079589D">
        <w:t xml:space="preserve"> and skip the rest of the steps below;</w:t>
      </w:r>
    </w:p>
    <w:p w14:paraId="276BC89A"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585B10">
        <w:t>clause</w:t>
      </w:r>
      <w:r w:rsidRPr="0079589D">
        <w:t> </w:t>
      </w:r>
      <w:r w:rsidR="001E339D">
        <w:rPr>
          <w:lang w:val="en-US" w:eastAsia="zh-CN"/>
        </w:rPr>
        <w:t>6.3.3.1.13.2</w:t>
      </w:r>
      <w:r w:rsidRPr="0079589D">
        <w:t>:</w:t>
      </w:r>
    </w:p>
    <w:p w14:paraId="6CFB87D8"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585B10">
        <w:t>clause</w:t>
      </w:r>
      <w:r w:rsidRPr="0079589D">
        <w:t xml:space="preserve"> </w:t>
      </w:r>
      <w:r w:rsidR="001E339D" w:rsidRPr="0073469F">
        <w:t>6.</w:t>
      </w:r>
      <w:r w:rsidR="001E339D">
        <w:t>3.3</w:t>
      </w:r>
      <w:r w:rsidR="001E339D" w:rsidRPr="0073469F">
        <w:t>.</w:t>
      </w:r>
      <w:r w:rsidR="001E339D">
        <w:t>1.14</w:t>
      </w:r>
      <w:r w:rsidRPr="0079589D">
        <w:t>; and</w:t>
      </w:r>
    </w:p>
    <w:p w14:paraId="089769C0"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33C09D07"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585B10">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7F54EACF"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7C0FC2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41969F90" w14:textId="77777777" w:rsidR="00955C8C" w:rsidRPr="0079589D" w:rsidRDefault="00955C8C" w:rsidP="00955C8C">
      <w:pPr>
        <w:pStyle w:val="B1"/>
      </w:pPr>
      <w:r w:rsidRPr="0079589D">
        <w:t>8)</w:t>
      </w:r>
      <w:r w:rsidRPr="0079589D">
        <w:tab/>
        <w:t xml:space="preserve">if a Resource-Priority header field is included in the SIP INVITE request: </w:t>
      </w:r>
    </w:p>
    <w:p w14:paraId="4A743C17"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683223F5"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669A5388"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498366F7"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585B10">
        <w:t>clause</w:t>
      </w:r>
      <w:r w:rsidRPr="0079589D">
        <w:t> </w:t>
      </w:r>
      <w:r w:rsidR="001E339D" w:rsidRPr="0073469F">
        <w:t>6.</w:t>
      </w:r>
      <w:r w:rsidR="001E339D">
        <w:t>3.3</w:t>
      </w:r>
      <w:r w:rsidR="001E339D" w:rsidRPr="0073469F">
        <w:t>.</w:t>
      </w:r>
      <w:r w:rsidR="001E339D">
        <w:t>5</w:t>
      </w:r>
      <w:r w:rsidRPr="0079589D">
        <w:t>;</w:t>
      </w:r>
    </w:p>
    <w:p w14:paraId="5111F469"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val="en-GB" w:eastAsia="zh-CN"/>
        </w:rPr>
        <w:t>24</w:t>
      </w:r>
      <w:r w:rsidRPr="0079589D">
        <w:t>] is already reached:</w:t>
      </w:r>
    </w:p>
    <w:p w14:paraId="38DA4274"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585B10">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28341B9B"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val="en-GB" w:eastAsia="zh-CN"/>
        </w:rPr>
        <w:t>24</w:t>
      </w:r>
      <w:r w:rsidRPr="0079589D">
        <w:t>]. The local policy decisions can also include taking into account whether the imminent-peril indicator or emergency indicator was received in the SIP INVITE request.</w:t>
      </w:r>
    </w:p>
    <w:p w14:paraId="7213DD60"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585B10">
        <w:t>clause</w:t>
      </w:r>
      <w:r w:rsidRPr="0079589D">
        <w:t> </w:t>
      </w:r>
      <w:r w:rsidR="00B96CDE">
        <w:rPr>
          <w:lang w:val="en-GB" w:eastAsia="zh-CN"/>
        </w:rPr>
        <w:t>4.4.</w:t>
      </w:r>
      <w:r w:rsidRPr="0079589D">
        <w:t xml:space="preserve"> Otherwise, continue with the rest of the steps;</w:t>
      </w:r>
    </w:p>
    <w:p w14:paraId="7F20A46E"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585B10">
        <w:t>clause</w:t>
      </w:r>
      <w:r w:rsidRPr="0079589D">
        <w:t> </w:t>
      </w:r>
      <w:r w:rsidR="001E339D">
        <w:rPr>
          <w:lang w:val="en-US" w:eastAsia="zh-CN"/>
        </w:rPr>
        <w:t>8.2.2.3.7</w:t>
      </w:r>
      <w:r w:rsidRPr="0079589D">
        <w:t xml:space="preserve"> was not previously invoked in the present </w:t>
      </w:r>
      <w:r w:rsidR="00585B10">
        <w:t>clause</w:t>
      </w:r>
      <w:r w:rsidRPr="0079589D">
        <w:t xml:space="preserve">, shall perform the implicit affiliation as specified in </w:t>
      </w:r>
      <w:r w:rsidR="00585B10">
        <w:t>clause</w:t>
      </w:r>
      <w:r w:rsidRPr="0079589D">
        <w:t> </w:t>
      </w:r>
      <w:r w:rsidR="001E339D">
        <w:rPr>
          <w:lang w:val="en-US" w:eastAsia="zh-CN"/>
        </w:rPr>
        <w:t>8.2.2.3.7</w:t>
      </w:r>
      <w:r w:rsidRPr="0079589D">
        <w:t>;</w:t>
      </w:r>
    </w:p>
    <w:p w14:paraId="22511A35"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1C671BAD"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585B10">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3A9D8D12" w14:textId="77777777" w:rsidR="00955C8C" w:rsidRPr="0079589D" w:rsidRDefault="00955C8C" w:rsidP="00955C8C">
      <w:pPr>
        <w:pStyle w:val="B3"/>
      </w:pPr>
      <w:r w:rsidRPr="0079589D">
        <w:t>i)</w:t>
      </w:r>
      <w:r w:rsidRPr="0079589D">
        <w:tab/>
        <w:t xml:space="preserve">perform the actions specified in </w:t>
      </w:r>
      <w:r w:rsidR="00585B10">
        <w:t>clause</w:t>
      </w:r>
      <w:r w:rsidRPr="0079589D">
        <w:t> </w:t>
      </w:r>
      <w:r w:rsidR="001E339D" w:rsidRPr="0073469F">
        <w:t>6.</w:t>
      </w:r>
      <w:r w:rsidR="001E339D">
        <w:t>3.3</w:t>
      </w:r>
      <w:r w:rsidR="001E339D" w:rsidRPr="0073469F">
        <w:t>.</w:t>
      </w:r>
      <w:r w:rsidR="001E339D">
        <w:t>1.8</w:t>
      </w:r>
      <w:r w:rsidRPr="0079589D">
        <w:t>;</w:t>
      </w:r>
    </w:p>
    <w:p w14:paraId="4939C17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7C072A3"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3CFAA0B8"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75F493F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42DCBAB4"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8F354BF"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1A06F68F"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585B10">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2D9741"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28106125"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176B9BB1"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16408136" w14:textId="77777777" w:rsidR="00955C8C" w:rsidRPr="0079589D" w:rsidRDefault="00955C8C" w:rsidP="00955C8C">
      <w:pPr>
        <w:pStyle w:val="B2"/>
      </w:pPr>
      <w:r w:rsidRPr="0079589D">
        <w:t>c)</w:t>
      </w:r>
      <w:r w:rsidRPr="0079589D">
        <w:tab/>
        <w:t>if the in-progress emergency state of the group is set to a value of "false":</w:t>
      </w:r>
    </w:p>
    <w:p w14:paraId="43A9B907" w14:textId="77777777" w:rsidR="00955C8C" w:rsidRPr="0079589D" w:rsidRDefault="00955C8C" w:rsidP="00955C8C">
      <w:pPr>
        <w:pStyle w:val="B3"/>
      </w:pPr>
      <w:r w:rsidRPr="0079589D">
        <w:t>i)</w:t>
      </w:r>
      <w:r w:rsidRPr="0079589D">
        <w:tab/>
        <w:t>shall set the value of the in-progress emergency state of the group to "true";</w:t>
      </w:r>
    </w:p>
    <w:p w14:paraId="612C1529"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585B10">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7334BB01"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585B10">
        <w:t>clause</w:t>
      </w:r>
      <w:r w:rsidRPr="0079589D">
        <w:t> </w:t>
      </w:r>
      <w:r w:rsidR="001E339D" w:rsidRPr="0073469F">
        <w:t>6.</w:t>
      </w:r>
      <w:r w:rsidR="001E339D">
        <w:t>3.3</w:t>
      </w:r>
      <w:r w:rsidR="001E339D" w:rsidRPr="0073469F">
        <w:t>.</w:t>
      </w:r>
      <w:r w:rsidR="001E339D">
        <w:t>1.6</w:t>
      </w:r>
      <w:r w:rsidRPr="0079589D">
        <w:t>;</w:t>
      </w:r>
    </w:p>
    <w:p w14:paraId="48F711E5"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497653D6"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B7B03D2"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194E6948"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7029A866"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092E4892"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FA2B1B9"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88F840"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585B10">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34A87443" w14:textId="77777777" w:rsidR="00955C8C" w:rsidRPr="0079589D" w:rsidRDefault="00955C8C" w:rsidP="00955C8C">
      <w:pPr>
        <w:pStyle w:val="B3"/>
      </w:pPr>
      <w:r w:rsidRPr="0079589D">
        <w:t>i)</w:t>
      </w:r>
      <w:r w:rsidRPr="0079589D">
        <w:tab/>
        <w:t xml:space="preserve">perform the actions specified in </w:t>
      </w:r>
      <w:r w:rsidR="00585B10">
        <w:t>clause</w:t>
      </w:r>
      <w:r w:rsidRPr="0079589D">
        <w:t> </w:t>
      </w:r>
      <w:r w:rsidR="001E339D" w:rsidRPr="0073469F">
        <w:t>6.</w:t>
      </w:r>
      <w:r w:rsidR="001E339D">
        <w:t>3.3</w:t>
      </w:r>
      <w:r w:rsidR="001E339D" w:rsidRPr="0073469F">
        <w:t>.</w:t>
      </w:r>
      <w:r w:rsidR="001E339D">
        <w:t>1.8</w:t>
      </w:r>
      <w:r w:rsidRPr="0079589D">
        <w:t>;</w:t>
      </w:r>
    </w:p>
    <w:p w14:paraId="3D80ECF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16102D55"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05A7C8AF"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10CA9AE6"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47A51B4F"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415708E"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58BBCAB"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CD1D818"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595BE0BE" w14:textId="77777777" w:rsidR="00955C8C" w:rsidRPr="0079589D" w:rsidRDefault="00955C8C" w:rsidP="00955C8C">
      <w:pPr>
        <w:pStyle w:val="B2"/>
      </w:pPr>
      <w:r w:rsidRPr="0079589D">
        <w:t>c)</w:t>
      </w:r>
      <w:r w:rsidRPr="0079589D">
        <w:tab/>
        <w:t>if the in-progress imminent peril state of the group is set to a value of "false":</w:t>
      </w:r>
    </w:p>
    <w:p w14:paraId="34C9B290" w14:textId="77777777" w:rsidR="00955C8C" w:rsidRPr="0079589D" w:rsidRDefault="00955C8C" w:rsidP="00955C8C">
      <w:pPr>
        <w:pStyle w:val="B3"/>
      </w:pPr>
      <w:r w:rsidRPr="0079589D">
        <w:t>i)</w:t>
      </w:r>
      <w:r w:rsidRPr="0079589D">
        <w:tab/>
        <w:t>shall set the value of the in-progress imminent peril state of the group to "true";</w:t>
      </w:r>
    </w:p>
    <w:p w14:paraId="38D41A7A"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585B10">
        <w:t>clause</w:t>
      </w:r>
      <w:r w:rsidRPr="0079589D">
        <w:t> </w:t>
      </w:r>
      <w:r w:rsidR="001E339D" w:rsidRPr="0073469F">
        <w:t>6.</w:t>
      </w:r>
      <w:r w:rsidR="001E339D">
        <w:t>3.3</w:t>
      </w:r>
      <w:r w:rsidR="001E339D" w:rsidRPr="0073469F">
        <w:t>.</w:t>
      </w:r>
      <w:r w:rsidR="001E339D">
        <w:t>1.15</w:t>
      </w:r>
      <w:r w:rsidRPr="0079589D">
        <w:t>;</w:t>
      </w:r>
    </w:p>
    <w:p w14:paraId="3C087DD5"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2CD0211B"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792E2A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690DCBF9"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51570F36"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val="en-GB" w:eastAsia="zh-CN"/>
        </w:rPr>
        <w:t>11</w:t>
      </w:r>
      <w:r w:rsidRPr="0079589D">
        <w:t>];</w:t>
      </w:r>
    </w:p>
    <w:p w14:paraId="13EF58D8"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val="en-GB" w:eastAsia="zh-CN"/>
        </w:rPr>
        <w:t>11</w:t>
      </w:r>
      <w:r w:rsidRPr="0079589D">
        <w:t xml:space="preserve">] with the clarifications specified in </w:t>
      </w:r>
      <w:r w:rsidR="00585B10">
        <w:t>clause</w:t>
      </w:r>
      <w:r w:rsidRPr="0079589D">
        <w:t> </w:t>
      </w:r>
      <w:r w:rsidR="001E339D" w:rsidRPr="0073469F">
        <w:t>6.</w:t>
      </w:r>
      <w:r w:rsidR="001E339D">
        <w:t>3.3</w:t>
      </w:r>
      <w:r w:rsidR="001E339D" w:rsidRPr="0073469F">
        <w:t>.</w:t>
      </w:r>
      <w:r w:rsidR="001E339D">
        <w:t>2.1</w:t>
      </w:r>
      <w:r w:rsidRPr="0079589D">
        <w:t xml:space="preserve"> unless the procedures of </w:t>
      </w:r>
      <w:r w:rsidR="00585B10">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6030223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val="en-GB" w:eastAsia="zh-CN"/>
        </w:rPr>
        <w:t>23</w:t>
      </w:r>
      <w:r w:rsidRPr="0079589D">
        <w:t>]. It is recommended that the "refresher" header field parameter is omitted. If included, the "refresher" header field parameter shall be set to "uac";</w:t>
      </w:r>
    </w:p>
    <w:p w14:paraId="319DB0AF" w14:textId="77777777" w:rsidR="00955C8C" w:rsidRPr="0079589D" w:rsidRDefault="00955C8C" w:rsidP="00955C8C">
      <w:pPr>
        <w:pStyle w:val="B1"/>
      </w:pPr>
      <w:r w:rsidRPr="0079589D">
        <w:t>18)</w:t>
      </w:r>
      <w:r w:rsidRPr="0079589D">
        <w:tab/>
        <w:t>shall include the "timer" option tag in a Require header field;</w:t>
      </w:r>
    </w:p>
    <w:p w14:paraId="09900A76" w14:textId="77777777" w:rsidR="00955C8C" w:rsidRPr="0079589D" w:rsidRDefault="00955C8C" w:rsidP="00955C8C">
      <w:pPr>
        <w:pStyle w:val="B1"/>
      </w:pPr>
      <w:r w:rsidRPr="0079589D">
        <w:t>19)</w:t>
      </w:r>
      <w:r w:rsidRPr="0079589D">
        <w:tab/>
        <w:t>shall include the following in a Contact header field:</w:t>
      </w:r>
    </w:p>
    <w:p w14:paraId="75EDFF05" w14:textId="77777777" w:rsidR="00955C8C" w:rsidRPr="0079589D" w:rsidRDefault="00955C8C" w:rsidP="00955C8C">
      <w:pPr>
        <w:pStyle w:val="B2"/>
      </w:pPr>
      <w:r w:rsidRPr="0079589D">
        <w:t>a)</w:t>
      </w:r>
      <w:r w:rsidRPr="0079589D">
        <w:tab/>
        <w:t>the g.3gpp.mcvideo media feature tag;</w:t>
      </w:r>
    </w:p>
    <w:p w14:paraId="465D5ED3"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070B8FCF" w14:textId="77777777" w:rsidR="00955C8C" w:rsidRPr="0079589D" w:rsidRDefault="00955C8C" w:rsidP="00955C8C">
      <w:pPr>
        <w:pStyle w:val="B2"/>
      </w:pPr>
      <w:r w:rsidRPr="0079589D">
        <w:t>c)</w:t>
      </w:r>
      <w:r w:rsidRPr="0079589D">
        <w:tab/>
        <w:t>the MCVideo session identity; and</w:t>
      </w:r>
    </w:p>
    <w:p w14:paraId="6198B2CB" w14:textId="77777777" w:rsidR="00955C8C" w:rsidRPr="0079589D" w:rsidRDefault="00955C8C" w:rsidP="00955C8C">
      <w:pPr>
        <w:pStyle w:val="B2"/>
      </w:pPr>
      <w:r w:rsidRPr="0079589D">
        <w:t>d)</w:t>
      </w:r>
      <w:r w:rsidRPr="0079589D">
        <w:tab/>
        <w:t>the media feature tag isfocus;</w:t>
      </w:r>
    </w:p>
    <w:p w14:paraId="3A0FF13C"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val="en-GB" w:eastAsia="zh-CN"/>
        </w:rPr>
        <w:t>32</w:t>
      </w:r>
      <w:r w:rsidRPr="0079589D">
        <w:t>];</w:t>
      </w:r>
    </w:p>
    <w:p w14:paraId="10A65C52"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585B10">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585B10">
        <w:t>clause</w:t>
      </w:r>
      <w:r w:rsidRPr="0079589D">
        <w:t> </w:t>
      </w:r>
      <w:r w:rsidR="00B96CDE">
        <w:rPr>
          <w:lang w:val="en-GB" w:eastAsia="zh-CN"/>
        </w:rPr>
        <w:t>4.4</w:t>
      </w:r>
      <w:r w:rsidRPr="0079589D">
        <w:t>;</w:t>
      </w:r>
    </w:p>
    <w:p w14:paraId="5930813E"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585B10">
        <w:t>clause</w:t>
      </w:r>
      <w:r w:rsidRPr="0079589D">
        <w:t> </w:t>
      </w:r>
      <w:r w:rsidR="00B96CDE">
        <w:rPr>
          <w:lang w:val="en-GB" w:eastAsia="zh-CN"/>
        </w:rPr>
        <w:t>4.4</w:t>
      </w:r>
      <w:r w:rsidRPr="0079589D">
        <w:rPr>
          <w:lang w:val="en-US"/>
        </w:rPr>
        <w:t>;</w:t>
      </w:r>
    </w:p>
    <w:p w14:paraId="34DAFDFE"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04EC447" w14:textId="77777777" w:rsidR="00955C8C" w:rsidRPr="0079589D" w:rsidRDefault="00955C8C" w:rsidP="00955C8C">
      <w:pPr>
        <w:pStyle w:val="B1"/>
      </w:pPr>
      <w:r w:rsidRPr="0079589D">
        <w:t>23)</w:t>
      </w:r>
      <w:r w:rsidRPr="0079589D">
        <w:tab/>
        <w:t>shall interact with media plane as specified in 3GPP TS 24.581 [</w:t>
      </w:r>
      <w:r w:rsidRPr="0079589D">
        <w:rPr>
          <w:lang w:val="en-GB" w:eastAsia="zh-CN"/>
        </w:rPr>
        <w:t>5</w:t>
      </w:r>
      <w:r w:rsidRPr="0079589D">
        <w:t>];</w:t>
      </w:r>
    </w:p>
    <w:p w14:paraId="78CCAACF"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val="en-GB" w:eastAsia="zh-CN"/>
        </w:rPr>
        <w:t>11</w:t>
      </w:r>
      <w:r w:rsidRPr="0079589D">
        <w:t>]; and</w:t>
      </w:r>
    </w:p>
    <w:p w14:paraId="5EC1D14A"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585B10">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C86FB18"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585B10">
        <w:t>clause</w:t>
      </w:r>
      <w:r w:rsidRPr="0079589D">
        <w:t> </w:t>
      </w:r>
      <w:r w:rsidR="00B96CDE">
        <w:rPr>
          <w:lang w:eastAsia="zh-CN"/>
        </w:rPr>
        <w:t>4.4</w:t>
      </w:r>
      <w:r w:rsidRPr="0079589D">
        <w:t xml:space="preserve">, the controlling MCVideo function shall follow the procedures in </w:t>
      </w:r>
      <w:r w:rsidR="00585B10">
        <w:t>clause</w:t>
      </w:r>
      <w:r w:rsidRPr="0079589D">
        <w:t> </w:t>
      </w:r>
      <w:r w:rsidR="001E339D" w:rsidRPr="0073469F">
        <w:t>6.</w:t>
      </w:r>
      <w:r w:rsidR="001E339D">
        <w:t>3.3</w:t>
      </w:r>
      <w:r w:rsidR="001E339D" w:rsidRPr="0073469F">
        <w:t>.</w:t>
      </w:r>
      <w:r w:rsidR="001E339D">
        <w:t>1.18</w:t>
      </w:r>
      <w:r w:rsidRPr="0079589D">
        <w:t>.</w:t>
      </w:r>
    </w:p>
    <w:p w14:paraId="715BA12E" w14:textId="77777777" w:rsidR="00955C8C" w:rsidRPr="0079589D" w:rsidRDefault="00955C8C" w:rsidP="00955C8C">
      <w:pPr>
        <w:pStyle w:val="Heading6"/>
      </w:pPr>
      <w:bookmarkStart w:id="1593" w:name="_Toc20152614"/>
      <w:bookmarkStart w:id="1594" w:name="_Toc27495279"/>
      <w:bookmarkStart w:id="1595" w:name="_Toc36108747"/>
      <w:bookmarkStart w:id="1596" w:name="_Toc73958530"/>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593"/>
      <w:bookmarkEnd w:id="1594"/>
      <w:bookmarkEnd w:id="1595"/>
      <w:bookmarkEnd w:id="1596"/>
    </w:p>
    <w:p w14:paraId="63435D44" w14:textId="77777777" w:rsidR="00955C8C" w:rsidRPr="0079589D" w:rsidRDefault="00955C8C" w:rsidP="00955C8C">
      <w:r w:rsidRPr="0079589D">
        <w:t xml:space="preserve">In the procedures in this </w:t>
      </w:r>
      <w:r w:rsidR="00585B10">
        <w:t>clause</w:t>
      </w:r>
      <w:r w:rsidRPr="0079589D">
        <w:t>:</w:t>
      </w:r>
    </w:p>
    <w:p w14:paraId="2A5DE7C6"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6F916A3F"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8A5F27E"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51548C23"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3390F5AE"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585B10">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585B10">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B2DDB51"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585B10">
        <w:t>clause</w:t>
      </w:r>
      <w:r w:rsidRPr="0079589D">
        <w:t> </w:t>
      </w:r>
      <w:r w:rsidR="001E339D" w:rsidRPr="0073469F">
        <w:t>6.</w:t>
      </w:r>
      <w:r w:rsidR="001E339D">
        <w:t>3.3</w:t>
      </w:r>
      <w:r w:rsidR="001E339D" w:rsidRPr="0073469F">
        <w:t>.</w:t>
      </w:r>
      <w:r w:rsidR="001E339D">
        <w:t>1.17</w:t>
      </w:r>
      <w:r w:rsidRPr="0079589D">
        <w:t>;</w:t>
      </w:r>
    </w:p>
    <w:p w14:paraId="09439ABB"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585B10">
        <w:t>clause</w:t>
      </w:r>
      <w:r w:rsidRPr="0079589D">
        <w:t> </w:t>
      </w:r>
      <w:r w:rsidR="001E339D" w:rsidRPr="0073469F">
        <w:t>6.</w:t>
      </w:r>
      <w:r w:rsidR="001E339D">
        <w:t>3.3</w:t>
      </w:r>
      <w:r w:rsidR="001E339D" w:rsidRPr="0073469F">
        <w:t>.</w:t>
      </w:r>
      <w:r w:rsidR="001E339D">
        <w:t>1.13.2</w:t>
      </w:r>
      <w:r w:rsidRPr="0079589D">
        <w:rPr>
          <w:lang w:val="en-US"/>
        </w:rPr>
        <w:t>:</w:t>
      </w:r>
    </w:p>
    <w:p w14:paraId="0193A56B"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585B10">
        <w:t>clause</w:t>
      </w:r>
      <w:r w:rsidR="001E339D">
        <w:rPr>
          <w:lang w:val="en-US" w:eastAsia="zh-CN"/>
        </w:rPr>
        <w:t> </w:t>
      </w:r>
      <w:r w:rsidR="001E339D" w:rsidRPr="0073469F">
        <w:t>6.</w:t>
      </w:r>
      <w:r w:rsidR="001E339D">
        <w:t>3.3</w:t>
      </w:r>
      <w:r w:rsidR="001E339D" w:rsidRPr="0073469F">
        <w:t>.</w:t>
      </w:r>
      <w:r w:rsidR="001E339D">
        <w:t>1.14</w:t>
      </w:r>
      <w:r w:rsidRPr="0079589D">
        <w:t>; and</w:t>
      </w:r>
    </w:p>
    <w:p w14:paraId="183DB72A"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12A89011"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585B10">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7AB97E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585B10">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CF06D0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6E9456F3"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4BD89034"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4E20F255"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60FD7FBE"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781A8632"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585B10">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2C9B14C4"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54786C8F"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2AE97D1F"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585B10">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A71D990"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5CB45834"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0DA8BC81"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D544CC6"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46120C57"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3D70393A"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585B10">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155034D3"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41073275"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4C2787FF"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2399252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532B84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5D58D8F"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2CA47F24"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DAE59E6"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585B10">
        <w:t>clause</w:t>
      </w:r>
      <w:r w:rsidRPr="0079589D">
        <w:t> </w:t>
      </w:r>
      <w:r w:rsidR="001E339D" w:rsidRPr="0073469F">
        <w:t>6.</w:t>
      </w:r>
      <w:r w:rsidR="001E339D">
        <w:t>3.3</w:t>
      </w:r>
      <w:r w:rsidR="001E339D" w:rsidRPr="0073469F">
        <w:t>.</w:t>
      </w:r>
      <w:r w:rsidR="001E339D">
        <w:t>1.13.4</w:t>
      </w:r>
      <w:r w:rsidRPr="0079589D">
        <w:t>:</w:t>
      </w:r>
    </w:p>
    <w:p w14:paraId="64BBB3E1" w14:textId="77777777" w:rsidR="00955C8C" w:rsidRPr="0079589D" w:rsidRDefault="00955C8C" w:rsidP="00955C8C">
      <w:pPr>
        <w:pStyle w:val="B2"/>
      </w:pPr>
      <w:r w:rsidRPr="0079589D">
        <w:t>a)</w:t>
      </w:r>
      <w:r w:rsidRPr="0079589D">
        <w:tab/>
        <w:t>shall reject the SIP re-INVITE request with a SIP 403 (Forbidden) response;</w:t>
      </w:r>
    </w:p>
    <w:p w14:paraId="0FF0AB16"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1EE0377F"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1ABDC813"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val="en-GB" w:eastAsia="zh-CN"/>
        </w:rPr>
        <w:t>11</w:t>
      </w:r>
      <w:r w:rsidRPr="0079589D">
        <w:t>] and skip the rest of the steps;</w:t>
      </w:r>
    </w:p>
    <w:p w14:paraId="7DB13892"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2D437AC"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585B10">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268740F"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2C39549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E6F097C"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4CBB1B6"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56D80E3"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14F6625A"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4B27E106"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3F08436"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4D0CEE13"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04161C4F"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5F48A829"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val="en-GB" w:eastAsia="zh-CN"/>
        </w:rPr>
        <w:t>5</w:t>
      </w:r>
      <w:r w:rsidRPr="0079589D">
        <w:rPr>
          <w:rFonts w:hint="eastAsia"/>
        </w:rPr>
        <w:t>]</w:t>
      </w:r>
      <w:r w:rsidRPr="0079589D">
        <w:t>; and</w:t>
      </w:r>
    </w:p>
    <w:p w14:paraId="01682635" w14:textId="77777777" w:rsidR="00955C8C" w:rsidRPr="0079589D" w:rsidRDefault="00955C8C" w:rsidP="00955C8C">
      <w:pPr>
        <w:pStyle w:val="NO"/>
        <w:rPr>
          <w:lang w:val="en-US"/>
        </w:rPr>
      </w:pPr>
      <w:r w:rsidRPr="0079589D">
        <w:rPr>
          <w:lang w:val="en-US"/>
        </w:rPr>
        <w:t>NOTE 4:</w:t>
      </w:r>
      <w:r w:rsidRPr="0079589D">
        <w:rPr>
          <w:lang w:val="en-US"/>
        </w:rPr>
        <w:tab/>
      </w:r>
      <w:r w:rsidR="00585B10">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138E75A8"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5B445C90"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689FDDEF"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58120545"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661140A" w14:textId="77777777" w:rsidR="00955C8C" w:rsidRPr="0079589D" w:rsidRDefault="00955C8C" w:rsidP="00955C8C">
      <w:pPr>
        <w:pStyle w:val="B3"/>
      </w:pPr>
      <w:r w:rsidRPr="0079589D">
        <w:t>iv)</w:t>
      </w:r>
      <w:r w:rsidRPr="0079589D">
        <w:tab/>
        <w:t>send the SIP MESSAGE request according to 3GPP TS 24.229 [</w:t>
      </w:r>
      <w:r w:rsidRPr="0079589D">
        <w:rPr>
          <w:lang w:val="en-GB" w:eastAsia="zh-CN"/>
        </w:rPr>
        <w:t>11</w:t>
      </w:r>
      <w:r w:rsidRPr="0079589D">
        <w:t>];</w:t>
      </w:r>
    </w:p>
    <w:p w14:paraId="154A93A9"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690F6D92"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0FEB5634"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585B10">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5256CC66"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585B10">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66EC5824"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val="en-GB" w:eastAsia="zh-CN"/>
        </w:rPr>
        <w:t>11</w:t>
      </w:r>
      <w:r w:rsidRPr="0079589D">
        <w:rPr>
          <w:noProof/>
        </w:rPr>
        <w:t xml:space="preserve">] with the clarifications specified in </w:t>
      </w:r>
      <w:r w:rsidR="00585B10">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585B10">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13FE5D49"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val="en-GB" w:eastAsia="zh-CN"/>
        </w:rPr>
        <w:t>32</w:t>
      </w:r>
      <w:r w:rsidRPr="0079589D">
        <w:t>];</w:t>
      </w:r>
    </w:p>
    <w:p w14:paraId="204D64D5"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585B10">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585B10">
        <w:t>clause</w:t>
      </w:r>
      <w:r w:rsidRPr="0079589D">
        <w:t> </w:t>
      </w:r>
      <w:r w:rsidR="006A46E9">
        <w:rPr>
          <w:lang w:val="en-GB" w:eastAsia="zh-CN"/>
        </w:rPr>
        <w:t>4.4</w:t>
      </w:r>
      <w:r w:rsidRPr="0079589D">
        <w:rPr>
          <w:lang w:val="en-US"/>
        </w:rPr>
        <w:t>;</w:t>
      </w:r>
    </w:p>
    <w:p w14:paraId="5421F267"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585B10">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585B10">
        <w:t>clause</w:t>
      </w:r>
      <w:r w:rsidRPr="0079589D">
        <w:t> </w:t>
      </w:r>
      <w:r w:rsidR="006A46E9">
        <w:rPr>
          <w:lang w:val="en-GB" w:eastAsia="zh-CN"/>
        </w:rPr>
        <w:t>4.4</w:t>
      </w:r>
      <w:r w:rsidRPr="0079589D">
        <w:rPr>
          <w:lang w:val="en-US"/>
        </w:rPr>
        <w:t>;</w:t>
      </w:r>
    </w:p>
    <w:p w14:paraId="355D4E02"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585B10">
        <w:t>clause</w:t>
      </w:r>
      <w:r w:rsidRPr="0079589D">
        <w:t> </w:t>
      </w:r>
      <w:r w:rsidR="006A46E9">
        <w:rPr>
          <w:lang w:val="en-GB" w:eastAsia="zh-CN"/>
        </w:rPr>
        <w:t>4.4</w:t>
      </w:r>
      <w:r w:rsidRPr="0079589D">
        <w:rPr>
          <w:lang w:val="en-US"/>
        </w:rPr>
        <w:t>;</w:t>
      </w:r>
    </w:p>
    <w:p w14:paraId="57866E7A"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B4930A9" w14:textId="77777777" w:rsidR="00955C8C" w:rsidRPr="0079589D" w:rsidRDefault="00955C8C" w:rsidP="00955C8C">
      <w:pPr>
        <w:pStyle w:val="B1"/>
      </w:pPr>
      <w:r w:rsidRPr="0079589D">
        <w:t>14)</w:t>
      </w:r>
      <w:r w:rsidRPr="0079589D">
        <w:tab/>
        <w:t>shall interact with media plane as specified in 3GPP TS 24.581 [</w:t>
      </w:r>
      <w:r w:rsidRPr="0079589D">
        <w:rPr>
          <w:lang w:val="en-GB" w:eastAsia="zh-CN"/>
        </w:rPr>
        <w:t>5</w:t>
      </w:r>
      <w:r w:rsidRPr="0079589D">
        <w:t>]; and</w:t>
      </w:r>
    </w:p>
    <w:p w14:paraId="21DCA447"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val="en-GB" w:eastAsia="zh-CN"/>
        </w:rPr>
        <w:t>11</w:t>
      </w:r>
      <w:r w:rsidRPr="0079589D">
        <w:t>].</w:t>
      </w:r>
    </w:p>
    <w:p w14:paraId="28970C50"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585B10">
        <w:t>clause</w:t>
      </w:r>
      <w:r w:rsidRPr="0079589D">
        <w:t> </w:t>
      </w:r>
      <w:r w:rsidR="006A46E9">
        <w:rPr>
          <w:lang w:eastAsia="zh-CN"/>
        </w:rPr>
        <w:t>4.4</w:t>
      </w:r>
      <w:r w:rsidRPr="0079589D">
        <w:t xml:space="preserve">, the controlling MCVideo function shall follow the procedures in </w:t>
      </w:r>
      <w:r w:rsidR="00585B10">
        <w:t>clause</w:t>
      </w:r>
      <w:r w:rsidRPr="0079589D">
        <w:t> </w:t>
      </w:r>
      <w:r w:rsidR="001E339D" w:rsidRPr="0073469F">
        <w:t>6.</w:t>
      </w:r>
      <w:r w:rsidR="001E339D">
        <w:t>3.3</w:t>
      </w:r>
      <w:r w:rsidR="001E339D" w:rsidRPr="0073469F">
        <w:t>.</w:t>
      </w:r>
      <w:r w:rsidR="001E339D">
        <w:t>1.18</w:t>
      </w:r>
      <w:r w:rsidRPr="0079589D">
        <w:t>.</w:t>
      </w:r>
    </w:p>
    <w:p w14:paraId="45C02EB5" w14:textId="77777777" w:rsidR="00955C8C" w:rsidRPr="0079589D" w:rsidRDefault="00955C8C" w:rsidP="00955C8C">
      <w:pPr>
        <w:pStyle w:val="Heading6"/>
      </w:pPr>
      <w:bookmarkStart w:id="1597" w:name="_Toc20152615"/>
      <w:bookmarkStart w:id="1598" w:name="_Toc27495280"/>
      <w:bookmarkStart w:id="1599" w:name="_Toc36108748"/>
      <w:bookmarkStart w:id="1600" w:name="_Toc73958531"/>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597"/>
      <w:bookmarkEnd w:id="1598"/>
      <w:bookmarkEnd w:id="1599"/>
      <w:bookmarkEnd w:id="1600"/>
    </w:p>
    <w:p w14:paraId="78CCA0D4" w14:textId="77777777" w:rsidR="00955C8C" w:rsidRPr="0079589D" w:rsidRDefault="00955C8C" w:rsidP="00955C8C">
      <w:r w:rsidRPr="0079589D">
        <w:t xml:space="preserve">In the procedures in this </w:t>
      </w:r>
      <w:r w:rsidR="00585B10">
        <w:t>clause</w:t>
      </w:r>
      <w:r w:rsidRPr="0079589D">
        <w:t>:</w:t>
      </w:r>
    </w:p>
    <w:p w14:paraId="5D42E55E"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6A6626D4"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6BEC917E"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585B10">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6D967FFD"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1B8F86F"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701F86F9"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0489F7B2" w14:textId="77777777" w:rsidR="00955C8C" w:rsidRPr="0079589D" w:rsidRDefault="00955C8C" w:rsidP="00955C8C">
      <w:pPr>
        <w:pStyle w:val="B2"/>
        <w:rPr>
          <w:lang w:val="en-GB"/>
        </w:rPr>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3BF0173E" w14:textId="77777777" w:rsidR="00955C8C" w:rsidRPr="0079589D" w:rsidRDefault="00955C8C" w:rsidP="00955C8C">
      <w:pPr>
        <w:pStyle w:val="B3"/>
      </w:pPr>
      <w:r w:rsidRPr="0079589D">
        <w:t>i)</w:t>
      </w:r>
      <w:r w:rsidRPr="0079589D">
        <w:tab/>
        <w:t xml:space="preserve">perform the actions specified in </w:t>
      </w:r>
      <w:r w:rsidR="00585B10">
        <w:t>clause</w:t>
      </w:r>
      <w:r w:rsidRPr="0079589D">
        <w:t> </w:t>
      </w:r>
      <w:r w:rsidR="001E339D" w:rsidRPr="0073469F">
        <w:t>6.</w:t>
      </w:r>
      <w:r w:rsidR="001E339D">
        <w:t>3.3</w:t>
      </w:r>
      <w:r w:rsidR="001E339D" w:rsidRPr="0073469F">
        <w:t>.</w:t>
      </w:r>
      <w:r w:rsidR="001E339D">
        <w:t>1.8</w:t>
      </w:r>
      <w:r w:rsidRPr="0079589D">
        <w:t>;</w:t>
      </w:r>
    </w:p>
    <w:p w14:paraId="04B88C7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36F1EDD3"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7A3D98C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281A33E7"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1045EE4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65D2C699"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219CD3F"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12E3D8C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4A0043E7" w14:textId="77777777" w:rsidR="00955C8C" w:rsidRPr="0079589D" w:rsidRDefault="00955C8C" w:rsidP="00955C8C">
      <w:pPr>
        <w:pStyle w:val="B2"/>
      </w:pPr>
      <w:r w:rsidRPr="0079589D">
        <w:t>c)</w:t>
      </w:r>
      <w:r w:rsidRPr="0079589D">
        <w:tab/>
        <w:t>if the in-progress imminent peril state of the group is set to a value of "false":</w:t>
      </w:r>
    </w:p>
    <w:p w14:paraId="0739C731" w14:textId="77777777" w:rsidR="00955C8C" w:rsidRPr="0079589D" w:rsidRDefault="00955C8C" w:rsidP="00955C8C">
      <w:pPr>
        <w:pStyle w:val="B3"/>
      </w:pPr>
      <w:r w:rsidRPr="0079589D">
        <w:t>i)</w:t>
      </w:r>
      <w:r w:rsidRPr="0079589D">
        <w:tab/>
        <w:t>shall set the value of the in-progress imminent peril state of the group to "true";</w:t>
      </w:r>
    </w:p>
    <w:p w14:paraId="4E9B6736"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585B10">
        <w:t>clause</w:t>
      </w:r>
      <w:r w:rsidRPr="0079589D">
        <w:t> </w:t>
      </w:r>
      <w:r w:rsidR="001E339D" w:rsidRPr="0073469F">
        <w:t>6.</w:t>
      </w:r>
      <w:r w:rsidR="001E339D">
        <w:t>3.3</w:t>
      </w:r>
      <w:r w:rsidR="001E339D" w:rsidRPr="0073469F">
        <w:t>.</w:t>
      </w:r>
      <w:r w:rsidR="001E339D">
        <w:t>1.15</w:t>
      </w:r>
      <w:r w:rsidRPr="0079589D">
        <w:t>;</w:t>
      </w:r>
    </w:p>
    <w:p w14:paraId="3AD3563D"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58A030E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148130D1"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3B3A710E"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4C100997"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585B10">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E4CC817"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02A4D2DB"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39CD64"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2C8920CA" w14:textId="77777777" w:rsidR="00955C8C" w:rsidRPr="0079589D" w:rsidRDefault="00955C8C" w:rsidP="00955C8C">
      <w:pPr>
        <w:pStyle w:val="B3"/>
      </w:pPr>
      <w:r w:rsidRPr="0079589D">
        <w:t>ii) send the SIP 403 (Forbidden) response as specified in 3GPP TS 24.229 [</w:t>
      </w:r>
      <w:r w:rsidR="009A5FEF" w:rsidRPr="0079589D">
        <w:rPr>
          <w:lang w:val="en-GB" w:eastAsia="zh-CN"/>
        </w:rPr>
        <w:t>11</w:t>
      </w:r>
      <w:r w:rsidRPr="0079589D">
        <w:t>]; and</w:t>
      </w:r>
    </w:p>
    <w:p w14:paraId="23BBBD57" w14:textId="77777777" w:rsidR="00955C8C" w:rsidRPr="0079589D" w:rsidRDefault="00955C8C" w:rsidP="00955C8C">
      <w:pPr>
        <w:pStyle w:val="B3"/>
      </w:pPr>
      <w:r w:rsidRPr="0079589D">
        <w:t>iii) skip the rest of the steps;</w:t>
      </w:r>
    </w:p>
    <w:p w14:paraId="745B86A2"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585B10">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7648FD1B"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922EDF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C1011FD"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585B10">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0F8F216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0100537E"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048FC6AB"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1AC542F3"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585B10">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1CA6256D"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2CF6832E"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val="en-GB" w:eastAsia="zh-CN"/>
        </w:rPr>
        <w:t>5</w:t>
      </w:r>
      <w:r w:rsidRPr="0079589D">
        <w:rPr>
          <w:rFonts w:hint="eastAsia"/>
        </w:rPr>
        <w:t>]</w:t>
      </w:r>
      <w:r w:rsidRPr="0079589D">
        <w:t>; and</w:t>
      </w:r>
    </w:p>
    <w:p w14:paraId="08133CDD" w14:textId="77777777" w:rsidR="00955C8C" w:rsidRPr="0079589D" w:rsidRDefault="00955C8C" w:rsidP="00955C8C">
      <w:pPr>
        <w:pStyle w:val="NO"/>
        <w:rPr>
          <w:lang w:val="en-US"/>
        </w:rPr>
      </w:pPr>
      <w:r w:rsidRPr="0079589D">
        <w:rPr>
          <w:lang w:val="en-US"/>
        </w:rPr>
        <w:t>NOTE 4:</w:t>
      </w:r>
      <w:r w:rsidRPr="0079589D">
        <w:rPr>
          <w:lang w:val="en-US"/>
        </w:rPr>
        <w:tab/>
      </w:r>
      <w:r w:rsidR="00585B10">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6512AE81"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18BD869C"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585B10">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9E1D481"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27A23DCB"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2961E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val="en-GB" w:eastAsia="zh-CN"/>
        </w:rPr>
        <w:t>11</w:t>
      </w:r>
      <w:r w:rsidRPr="0079589D">
        <w:rPr>
          <w:noProof/>
        </w:rPr>
        <w:t xml:space="preserve">] with the clarifications specified in </w:t>
      </w:r>
      <w:r w:rsidR="00585B10">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585B10">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4C9E7805"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val="en-GB" w:eastAsia="zh-CN"/>
        </w:rPr>
        <w:t>31</w:t>
      </w:r>
      <w:r w:rsidRPr="0079589D">
        <w:t>];</w:t>
      </w:r>
    </w:p>
    <w:p w14:paraId="766F371F"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val="en-GB" w:eastAsia="zh-CN"/>
        </w:rPr>
        <w:t>32</w:t>
      </w:r>
      <w:r w:rsidRPr="0079589D">
        <w:t>];</w:t>
      </w:r>
    </w:p>
    <w:p w14:paraId="23A2A24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val="en-GB" w:eastAsia="zh-CN"/>
        </w:rPr>
        <w:t>5</w:t>
      </w:r>
      <w:r w:rsidRPr="0079589D">
        <w:t>]; and</w:t>
      </w:r>
    </w:p>
    <w:p w14:paraId="3137C3E0" w14:textId="77777777" w:rsidR="00955C8C" w:rsidRPr="0079589D" w:rsidRDefault="00955C8C" w:rsidP="00955C8C">
      <w:pPr>
        <w:pStyle w:val="B1"/>
        <w:rPr>
          <w:rFonts w:hint="eastAsia"/>
        </w:rPr>
      </w:pPr>
      <w:r w:rsidRPr="0079589D">
        <w:t>9)</w:t>
      </w:r>
      <w:r w:rsidRPr="0079589D">
        <w:tab/>
        <w:t>shall send the SIP 200 (OK) response towards the MCVideo client according to 3GPP TS 24.229 [</w:t>
      </w:r>
      <w:r w:rsidR="009A5FEF" w:rsidRPr="0079589D">
        <w:rPr>
          <w:lang w:val="en-GB" w:eastAsia="zh-CN"/>
        </w:rPr>
        <w:t>11</w:t>
      </w:r>
      <w:r w:rsidRPr="0079589D">
        <w:t>].</w:t>
      </w:r>
    </w:p>
    <w:p w14:paraId="4362328E" w14:textId="77777777" w:rsidR="00137FC6" w:rsidRPr="0073469F" w:rsidRDefault="00137FC6" w:rsidP="00137FC6">
      <w:pPr>
        <w:pStyle w:val="Heading5"/>
        <w:rPr>
          <w:lang w:eastAsia="ko-KR"/>
        </w:rPr>
      </w:pPr>
      <w:bookmarkStart w:id="1601" w:name="_Toc20152616"/>
      <w:bookmarkStart w:id="1602" w:name="_Toc27495281"/>
      <w:bookmarkStart w:id="1603" w:name="_Toc36108749"/>
      <w:bookmarkStart w:id="1604" w:name="_Toc73958532"/>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1601"/>
      <w:bookmarkEnd w:id="1602"/>
      <w:bookmarkEnd w:id="1603"/>
      <w:bookmarkEnd w:id="1604"/>
    </w:p>
    <w:p w14:paraId="293A44AF"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585B10">
        <w:rPr>
          <w:lang w:eastAsia="ko-KR"/>
        </w:rPr>
        <w:t>clause</w:t>
      </w:r>
      <w:r w:rsidRPr="0073469F">
        <w:rPr>
          <w:lang w:eastAsia="ko-KR"/>
        </w:rPr>
        <w:t> 6.3.3.2.4.</w:t>
      </w:r>
    </w:p>
    <w:p w14:paraId="3B69B1E9" w14:textId="77777777" w:rsidR="00137FC6" w:rsidRPr="0073469F" w:rsidRDefault="00137FC6" w:rsidP="00137FC6">
      <w:pPr>
        <w:pStyle w:val="Heading5"/>
        <w:rPr>
          <w:lang w:eastAsia="ko-KR"/>
        </w:rPr>
      </w:pPr>
      <w:bookmarkStart w:id="1605" w:name="_Toc20152617"/>
      <w:bookmarkStart w:id="1606" w:name="_Toc27495282"/>
      <w:bookmarkStart w:id="1607" w:name="_Toc36108750"/>
      <w:bookmarkStart w:id="1608" w:name="_Toc73958533"/>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1605"/>
      <w:bookmarkEnd w:id="1606"/>
      <w:bookmarkEnd w:id="1607"/>
      <w:bookmarkEnd w:id="1608"/>
    </w:p>
    <w:p w14:paraId="60DB044B" w14:textId="77777777" w:rsidR="00137FC6" w:rsidRPr="0073469F" w:rsidRDefault="00137FC6" w:rsidP="00137FC6">
      <w:pPr>
        <w:pStyle w:val="Heading6"/>
        <w:rPr>
          <w:lang w:eastAsia="ko-KR"/>
        </w:rPr>
      </w:pPr>
      <w:bookmarkStart w:id="1609" w:name="_Toc20152618"/>
      <w:bookmarkStart w:id="1610" w:name="_Toc27495283"/>
      <w:bookmarkStart w:id="1611" w:name="_Toc36108751"/>
      <w:bookmarkStart w:id="1612" w:name="_Toc73958534"/>
      <w:r>
        <w:rPr>
          <w:lang w:eastAsia="ko-KR"/>
        </w:rPr>
        <w:t>9.2.2.4.3</w:t>
      </w:r>
      <w:r w:rsidRPr="0073469F">
        <w:rPr>
          <w:lang w:eastAsia="ko-KR"/>
        </w:rPr>
        <w:t>.1</w:t>
      </w:r>
      <w:r w:rsidRPr="0073469F">
        <w:rPr>
          <w:lang w:eastAsia="ko-KR"/>
        </w:rPr>
        <w:tab/>
        <w:t>General</w:t>
      </w:r>
      <w:bookmarkEnd w:id="1609"/>
      <w:bookmarkEnd w:id="1610"/>
      <w:bookmarkEnd w:id="1611"/>
      <w:bookmarkEnd w:id="1612"/>
    </w:p>
    <w:p w14:paraId="4D40AA7B" w14:textId="77777777" w:rsidR="00137FC6" w:rsidRPr="00436CF9" w:rsidRDefault="00137FC6" w:rsidP="00137FC6">
      <w:pPr>
        <w:rPr>
          <w:lang w:eastAsia="ko-KR"/>
        </w:rPr>
      </w:pPr>
      <w:r>
        <w:rPr>
          <w:rFonts w:hint="eastAsia"/>
          <w:lang w:eastAsia="ko-KR"/>
        </w:rPr>
        <w:t xml:space="preserve">This </w:t>
      </w:r>
      <w:r w:rsidR="00585B10">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44D9067A" w14:textId="77777777" w:rsidR="00137FC6" w:rsidRPr="0073469F" w:rsidRDefault="00137FC6" w:rsidP="00137FC6">
      <w:pPr>
        <w:pStyle w:val="Heading6"/>
        <w:rPr>
          <w:lang w:eastAsia="ko-KR"/>
        </w:rPr>
      </w:pPr>
      <w:bookmarkStart w:id="1613" w:name="_Toc20152619"/>
      <w:bookmarkStart w:id="1614" w:name="_Toc27495284"/>
      <w:bookmarkStart w:id="1615" w:name="_Toc36108752"/>
      <w:bookmarkStart w:id="1616" w:name="_Toc73958535"/>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1613"/>
      <w:bookmarkEnd w:id="1614"/>
      <w:bookmarkEnd w:id="1615"/>
      <w:bookmarkEnd w:id="1616"/>
    </w:p>
    <w:p w14:paraId="54DA4F56"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585B10">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585B10">
        <w:rPr>
          <w:lang w:eastAsia="ko-KR"/>
        </w:rPr>
        <w:t>clause</w:t>
      </w:r>
      <w:r w:rsidRPr="0073469F">
        <w:rPr>
          <w:lang w:eastAsia="ko-KR"/>
        </w:rPr>
        <w:t> 6.3.3.1.</w:t>
      </w:r>
      <w:r>
        <w:rPr>
          <w:lang w:eastAsia="ko-KR"/>
        </w:rPr>
        <w:t>4</w:t>
      </w:r>
      <w:r w:rsidRPr="0073469F">
        <w:rPr>
          <w:lang w:eastAsia="ko-KR"/>
        </w:rPr>
        <w:t>.</w:t>
      </w:r>
    </w:p>
    <w:p w14:paraId="562267FD" w14:textId="77777777" w:rsidR="00137FC6" w:rsidRPr="0073469F" w:rsidRDefault="00137FC6" w:rsidP="00137FC6">
      <w:pPr>
        <w:pStyle w:val="Heading6"/>
        <w:rPr>
          <w:lang w:eastAsia="ko-KR"/>
        </w:rPr>
      </w:pPr>
      <w:bookmarkStart w:id="1617" w:name="_Toc20152620"/>
      <w:bookmarkStart w:id="1618" w:name="_Toc27495285"/>
      <w:bookmarkStart w:id="1619" w:name="_Toc36108753"/>
      <w:bookmarkStart w:id="1620" w:name="_Toc73958536"/>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1617"/>
      <w:bookmarkEnd w:id="1618"/>
      <w:bookmarkEnd w:id="1619"/>
      <w:bookmarkEnd w:id="1620"/>
    </w:p>
    <w:p w14:paraId="00FC3546"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585B10">
        <w:rPr>
          <w:lang w:eastAsia="ko-KR"/>
        </w:rPr>
        <w:t>clause</w:t>
      </w:r>
      <w:r w:rsidRPr="0073469F">
        <w:rPr>
          <w:lang w:eastAsia="ko-KR"/>
        </w:rPr>
        <w:t> 6.3.3.1.</w:t>
      </w:r>
      <w:r>
        <w:rPr>
          <w:lang w:eastAsia="ko-KR"/>
        </w:rPr>
        <w:t>4</w:t>
      </w:r>
      <w:r w:rsidRPr="0073469F">
        <w:rPr>
          <w:lang w:eastAsia="ko-KR"/>
        </w:rPr>
        <w:t>.</w:t>
      </w:r>
    </w:p>
    <w:p w14:paraId="6694622B"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585B10">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6586FE1C" w14:textId="77777777" w:rsidR="00EA516F" w:rsidRPr="0079589D" w:rsidRDefault="00EA516F" w:rsidP="00EA516F">
      <w:pPr>
        <w:pStyle w:val="Heading4"/>
        <w:rPr>
          <w:rFonts w:hint="eastAsia"/>
          <w:lang w:eastAsia="zh-CN"/>
        </w:rPr>
      </w:pPr>
      <w:bookmarkStart w:id="1621" w:name="_Toc20152621"/>
      <w:bookmarkStart w:id="1622" w:name="_Toc27495286"/>
      <w:bookmarkStart w:id="1623" w:name="_Toc36108754"/>
      <w:bookmarkStart w:id="1624" w:name="_Toc73958537"/>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1621"/>
      <w:bookmarkEnd w:id="1622"/>
      <w:bookmarkEnd w:id="1623"/>
      <w:bookmarkEnd w:id="1624"/>
    </w:p>
    <w:p w14:paraId="06CF7275" w14:textId="77777777" w:rsidR="00EA516F" w:rsidRPr="0079589D" w:rsidRDefault="00EA516F" w:rsidP="00EA516F">
      <w:pPr>
        <w:pStyle w:val="EditorsNote"/>
        <w:rPr>
          <w:rFonts w:hint="eastAsia"/>
          <w:lang w:eastAsia="zh-CN"/>
        </w:rPr>
      </w:pPr>
      <w:r w:rsidRPr="0079589D">
        <w:rPr>
          <w:rFonts w:hint="eastAsia"/>
          <w:lang w:eastAsia="zh-CN"/>
        </w:rPr>
        <w:t>Editor</w:t>
      </w:r>
      <w:r w:rsidRPr="0079589D">
        <w:rPr>
          <w:lang w:eastAsia="zh-CN"/>
        </w:rPr>
        <w:t>'</w:t>
      </w:r>
      <w:r w:rsidRPr="0079589D">
        <w:rPr>
          <w:rFonts w:hint="eastAsia"/>
          <w:lang w:eastAsia="zh-CN"/>
        </w:rPr>
        <w:t>s Note</w:t>
      </w:r>
      <w:r w:rsidRPr="0079589D">
        <w:rPr>
          <w:lang w:eastAsia="zh-CN"/>
        </w:rPr>
        <w:t>:</w:t>
      </w:r>
      <w:r w:rsidRPr="0079589D">
        <w:rPr>
          <w:lang w:eastAsia="zh-CN"/>
        </w:rPr>
        <w:tab/>
      </w:r>
      <w:r w:rsidRPr="0079589D">
        <w:rPr>
          <w:rFonts w:hint="eastAsia"/>
          <w:lang w:eastAsia="zh-CN"/>
        </w:rPr>
        <w:t xml:space="preserve">All </w:t>
      </w:r>
      <w:r w:rsidR="00585B10">
        <w:rPr>
          <w:lang w:eastAsia="zh-CN"/>
        </w:rPr>
        <w:t>clause</w:t>
      </w:r>
      <w:r w:rsidRPr="0079589D">
        <w:rPr>
          <w:rFonts w:hint="eastAsia"/>
          <w:lang w:eastAsia="zh-CN"/>
        </w:rPr>
        <w:t>s</w:t>
      </w:r>
      <w:r w:rsidRPr="0079589D">
        <w:rPr>
          <w:lang w:eastAsia="zh-CN"/>
        </w:rPr>
        <w:t> </w:t>
      </w:r>
      <w:r w:rsidRPr="0079589D">
        <w:rPr>
          <w:rFonts w:hint="eastAsia"/>
          <w:lang w:eastAsia="zh-CN"/>
        </w:rPr>
        <w:t>x</w:t>
      </w:r>
      <w:r w:rsidRPr="0079589D">
        <w:rPr>
          <w:lang w:eastAsia="zh-CN"/>
        </w:rPr>
        <w:t>.</w:t>
      </w:r>
      <w:r w:rsidRPr="0079589D">
        <w:rPr>
          <w:rFonts w:hint="eastAsia"/>
          <w:lang w:eastAsia="zh-CN"/>
        </w:rPr>
        <w:t>x</w:t>
      </w:r>
      <w:r w:rsidRPr="0079589D">
        <w:rPr>
          <w:lang w:eastAsia="zh-CN"/>
        </w:rPr>
        <w:t>.</w:t>
      </w:r>
      <w:r w:rsidRPr="0079589D">
        <w:rPr>
          <w:rFonts w:hint="eastAsia"/>
          <w:lang w:eastAsia="zh-CN"/>
        </w:rPr>
        <w:t xml:space="preserve">x are not yet specified </w:t>
      </w:r>
      <w:r w:rsidRPr="0079589D">
        <w:rPr>
          <w:lang w:eastAsia="zh-CN"/>
        </w:rPr>
        <w:t>for MCVideo and need to be added in 24.281</w:t>
      </w:r>
      <w:r w:rsidRPr="0079589D">
        <w:rPr>
          <w:rFonts w:hint="eastAsia"/>
          <w:lang w:eastAsia="zh-CN"/>
        </w:rPr>
        <w:t>, 24.481, 24.484, and 24.581</w:t>
      </w:r>
      <w:r w:rsidRPr="0079589D">
        <w:rPr>
          <w:lang w:eastAsia="zh-CN"/>
        </w:rPr>
        <w:t>.</w:t>
      </w:r>
    </w:p>
    <w:p w14:paraId="5F66B6C3" w14:textId="77777777" w:rsidR="00EA516F" w:rsidRPr="0079589D" w:rsidRDefault="00EA516F" w:rsidP="00EA516F">
      <w:pPr>
        <w:pStyle w:val="Heading5"/>
      </w:pPr>
      <w:bookmarkStart w:id="1625" w:name="_Toc20152622"/>
      <w:bookmarkStart w:id="1626" w:name="_Toc27495287"/>
      <w:bookmarkStart w:id="1627" w:name="_Toc36108755"/>
      <w:bookmarkStart w:id="1628" w:name="_Toc73958538"/>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1625"/>
      <w:bookmarkEnd w:id="1626"/>
      <w:bookmarkEnd w:id="1627"/>
      <w:bookmarkEnd w:id="1628"/>
    </w:p>
    <w:p w14:paraId="027E42E4" w14:textId="77777777" w:rsidR="00EA516F" w:rsidRPr="0079589D" w:rsidRDefault="00EA516F" w:rsidP="00EA516F">
      <w:pPr>
        <w:pStyle w:val="Heading6"/>
      </w:pPr>
      <w:bookmarkStart w:id="1629" w:name="_Toc20152623"/>
      <w:bookmarkStart w:id="1630" w:name="_Toc27495288"/>
      <w:bookmarkStart w:id="1631" w:name="_Toc36108756"/>
      <w:bookmarkStart w:id="1632" w:name="_Toc73958539"/>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1629"/>
      <w:bookmarkEnd w:id="1630"/>
      <w:bookmarkEnd w:id="1631"/>
      <w:bookmarkEnd w:id="1632"/>
    </w:p>
    <w:p w14:paraId="40D8D575"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5981BEEC"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585B10">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61865746"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585B10">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79CEF5B6"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585B10">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13B54CCB" w14:textId="77777777" w:rsidR="00EA516F" w:rsidRPr="0079589D" w:rsidRDefault="00EA516F" w:rsidP="00EA516F">
      <w:pPr>
        <w:pStyle w:val="Heading6"/>
      </w:pPr>
      <w:bookmarkStart w:id="1633" w:name="_Toc20152624"/>
      <w:bookmarkStart w:id="1634" w:name="_Toc27495289"/>
      <w:bookmarkStart w:id="1635" w:name="_Toc36108757"/>
      <w:bookmarkStart w:id="1636" w:name="_Toc73958540"/>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1633"/>
      <w:bookmarkEnd w:id="1634"/>
      <w:bookmarkEnd w:id="1635"/>
      <w:bookmarkEnd w:id="1636"/>
    </w:p>
    <w:p w14:paraId="2D4FBD06"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67134846"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9C88F00"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4E22F094"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2D7448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0FE6A87" w14:textId="77777777" w:rsidR="00EA516F" w:rsidRPr="0079589D" w:rsidRDefault="00EA516F" w:rsidP="00EA516F">
      <w:pPr>
        <w:pStyle w:val="B2"/>
      </w:pPr>
      <w:r w:rsidRPr="0079589D">
        <w:t>a)</w:t>
      </w:r>
      <w:r w:rsidRPr="0079589D">
        <w:tab/>
        <w:t>an Accept-Contact header field does not include the g.3gpp.mcvideo media feature tag; or</w:t>
      </w:r>
    </w:p>
    <w:p w14:paraId="1B49A486"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339563C"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585B10">
        <w:t>clause</w:t>
      </w:r>
      <w:r w:rsidRPr="0079589D">
        <w:t> </w:t>
      </w:r>
      <w:r w:rsidR="006A46E9">
        <w:rPr>
          <w:lang w:val="en-GB" w:eastAsia="zh-CN"/>
        </w:rPr>
        <w:t>4.4</w:t>
      </w:r>
      <w:r w:rsidRPr="0079589D">
        <w:t>, and shall not process the remaining steps;</w:t>
      </w:r>
    </w:p>
    <w:p w14:paraId="79AE266B"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2904C2FF"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585B10">
        <w:t>clause</w:t>
      </w:r>
      <w:r w:rsidRPr="0079589D">
        <w:t> </w:t>
      </w:r>
      <w:r w:rsidRPr="0079589D">
        <w:rPr>
          <w:rFonts w:hint="eastAsia"/>
          <w:lang w:eastAsia="zh-CN"/>
        </w:rPr>
        <w:t>x.x.x.x</w:t>
      </w:r>
      <w:r w:rsidRPr="0079589D">
        <w:rPr>
          <w:lang w:eastAsia="ko-KR"/>
        </w:rPr>
        <w:t xml:space="preserve"> </w:t>
      </w:r>
      <w:r w:rsidRPr="0079589D">
        <w:t>before continuing with the rest of the steps;</w:t>
      </w:r>
    </w:p>
    <w:p w14:paraId="36B9684F"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585B10">
        <w:t>clause</w:t>
      </w:r>
      <w:r w:rsidRPr="0079589D">
        <w:t> </w:t>
      </w:r>
      <w:r w:rsidRPr="0079589D">
        <w:rPr>
          <w:rFonts w:hint="eastAsia"/>
          <w:lang w:eastAsia="zh-CN"/>
        </w:rPr>
        <w:t>x.x.x.x</w:t>
      </w:r>
      <w:r w:rsidRPr="0079589D">
        <w:rPr>
          <w:lang w:eastAsia="ko-KR"/>
        </w:rPr>
        <w:t>;</w:t>
      </w:r>
    </w:p>
    <w:p w14:paraId="01E376F8" w14:textId="77777777" w:rsidR="00EA516F" w:rsidRPr="0079589D" w:rsidRDefault="00EA516F" w:rsidP="00EA516F">
      <w:pPr>
        <w:pStyle w:val="B1"/>
      </w:pPr>
      <w:r w:rsidRPr="0079589D">
        <w:t>8)</w:t>
      </w:r>
      <w:r w:rsidRPr="0079589D">
        <w:tab/>
        <w:t>shall interact with the media plane as specified in 3GPP TS 24.581 [</w:t>
      </w:r>
      <w:r w:rsidRPr="0079589D">
        <w:rPr>
          <w:lang w:val="en-GB"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0E57BA86" w14:textId="77777777" w:rsidR="00EA516F" w:rsidRPr="0079589D" w:rsidRDefault="00EA516F" w:rsidP="00EA516F">
      <w:pPr>
        <w:pStyle w:val="NO"/>
      </w:pPr>
      <w:r w:rsidRPr="0079589D">
        <w:t>NOTE 2:</w:t>
      </w:r>
      <w:r w:rsidRPr="0079589D">
        <w:tab/>
        <w:t>Resulting media plane processing is completed before the next step is performed.</w:t>
      </w:r>
    </w:p>
    <w:p w14:paraId="569B6386"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val="en-GB" w:eastAsia="zh-CN"/>
        </w:rPr>
        <w:t>11</w:t>
      </w:r>
      <w:r w:rsidRPr="0079589D">
        <w:t>].</w:t>
      </w:r>
    </w:p>
    <w:p w14:paraId="2245E90B" w14:textId="77777777" w:rsidR="00EA516F" w:rsidRPr="0079589D" w:rsidRDefault="00EA516F" w:rsidP="00EA516F">
      <w:pPr>
        <w:pStyle w:val="Heading6"/>
      </w:pPr>
      <w:bookmarkStart w:id="1637" w:name="_Toc20152625"/>
      <w:bookmarkStart w:id="1638" w:name="_Toc27495290"/>
      <w:bookmarkStart w:id="1639" w:name="_Toc36108758"/>
      <w:bookmarkStart w:id="1640" w:name="_Toc73958541"/>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1637"/>
      <w:bookmarkEnd w:id="1638"/>
      <w:bookmarkEnd w:id="1639"/>
      <w:bookmarkEnd w:id="1640"/>
    </w:p>
    <w:p w14:paraId="6F0A0AE8"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6F516429"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07C58BB"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D64BDB2"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CCE459B" w14:textId="77777777" w:rsidR="00EA516F" w:rsidRPr="0079589D" w:rsidRDefault="00EA516F" w:rsidP="00EA516F">
      <w:pPr>
        <w:pStyle w:val="B2"/>
      </w:pPr>
      <w:r w:rsidRPr="0079589D">
        <w:t>a)</w:t>
      </w:r>
      <w:r w:rsidRPr="0079589D">
        <w:tab/>
        <w:t>an Accept-Contact header field does not include the g.3gpp.mcvideo media feature tag; or</w:t>
      </w:r>
    </w:p>
    <w:p w14:paraId="10513363"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162D1BFB"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585B10">
        <w:t>clause</w:t>
      </w:r>
      <w:r w:rsidRPr="0079589D">
        <w:t> </w:t>
      </w:r>
      <w:r w:rsidR="006A46E9">
        <w:rPr>
          <w:lang w:val="en-GB" w:eastAsia="zh-CN"/>
        </w:rPr>
        <w:t>4.4</w:t>
      </w:r>
      <w:r w:rsidRPr="0079589D">
        <w:t>, and shall not process the remaining steps;</w:t>
      </w:r>
    </w:p>
    <w:p w14:paraId="5B973CCE"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540495C2"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4EF21508"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585B10">
        <w:t>clause</w:t>
      </w:r>
      <w:r w:rsidRPr="0079589D">
        <w:t> </w:t>
      </w:r>
      <w:r w:rsidRPr="0079589D">
        <w:rPr>
          <w:rFonts w:hint="eastAsia"/>
          <w:lang w:eastAsia="zh-CN"/>
        </w:rPr>
        <w:t>x.x.x.x</w:t>
      </w:r>
      <w:r w:rsidRPr="0079589D">
        <w:rPr>
          <w:lang w:eastAsia="ko-KR"/>
        </w:rPr>
        <w:t xml:space="preserve"> </w:t>
      </w:r>
      <w:r w:rsidRPr="0079589D">
        <w:t>before continuing with the rest of the steps;</w:t>
      </w:r>
    </w:p>
    <w:p w14:paraId="381DC0C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585B10">
        <w:t>clause</w:t>
      </w:r>
      <w:r w:rsidRPr="0079589D">
        <w:t> </w:t>
      </w:r>
      <w:r w:rsidRPr="0079589D">
        <w:rPr>
          <w:rFonts w:hint="eastAsia"/>
          <w:lang w:eastAsia="zh-CN"/>
        </w:rPr>
        <w:t>x.x.x.x</w:t>
      </w:r>
      <w:r w:rsidRPr="0079589D">
        <w:rPr>
          <w:lang w:eastAsia="ko-KR"/>
        </w:rPr>
        <w:t>;</w:t>
      </w:r>
    </w:p>
    <w:p w14:paraId="68796935"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val="en-GB" w:eastAsia="zh-CN"/>
        </w:rPr>
        <w:t>5</w:t>
      </w:r>
      <w:r w:rsidRPr="0079589D">
        <w:t xml:space="preserve">] </w:t>
      </w:r>
      <w:r w:rsidR="00585B10">
        <w:t>clause</w:t>
      </w:r>
      <w:r w:rsidRPr="0079589D">
        <w:t> </w:t>
      </w:r>
      <w:r w:rsidRPr="0079589D">
        <w:rPr>
          <w:rFonts w:hint="eastAsia"/>
          <w:lang w:eastAsia="zh-CN"/>
        </w:rPr>
        <w:t>x.x.x.x</w:t>
      </w:r>
      <w:r w:rsidRPr="0079589D">
        <w:t>;</w:t>
      </w:r>
    </w:p>
    <w:p w14:paraId="14C60B12" w14:textId="77777777" w:rsidR="00EA516F" w:rsidRPr="0079589D" w:rsidRDefault="00EA516F" w:rsidP="00EA516F">
      <w:pPr>
        <w:pStyle w:val="NO"/>
      </w:pPr>
      <w:r w:rsidRPr="0079589D">
        <w:t>NOTE 2:</w:t>
      </w:r>
      <w:r w:rsidRPr="0079589D">
        <w:tab/>
        <w:t xml:space="preserve">Resulting media plane processing is completed before the next step is performed. </w:t>
      </w:r>
    </w:p>
    <w:p w14:paraId="0CA36BD6"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746CB05A"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val="en-GB" w:eastAsia="zh-CN"/>
        </w:rPr>
        <w:t>11</w:t>
      </w:r>
      <w:r w:rsidRPr="0079589D">
        <w:t>].</w:t>
      </w:r>
    </w:p>
    <w:p w14:paraId="08B67512"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5AB5D721"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0D0AF18C"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585B10">
        <w:t>clause</w:t>
      </w:r>
      <w:r w:rsidRPr="0079589D">
        <w:t> </w:t>
      </w:r>
      <w:r w:rsidRPr="0079589D">
        <w:rPr>
          <w:rFonts w:hint="eastAsia"/>
          <w:lang w:eastAsia="zh-CN"/>
        </w:rPr>
        <w:t>x.x.x.x</w:t>
      </w:r>
      <w:r w:rsidRPr="0079589D">
        <w:rPr>
          <w:lang w:eastAsia="ko-KR"/>
        </w:rPr>
        <w:t>; and</w:t>
      </w:r>
    </w:p>
    <w:p w14:paraId="77E13231"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154F73B2"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val="en-GB"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24162ABD" w14:textId="77777777" w:rsidR="00EA516F" w:rsidRPr="0079589D" w:rsidRDefault="00EA516F" w:rsidP="00EA516F">
      <w:pPr>
        <w:pStyle w:val="EditorsNote"/>
      </w:pPr>
      <w:r w:rsidRPr="0079589D">
        <w:t>Editor's Note:</w:t>
      </w:r>
      <w:r w:rsidRPr="0079589D">
        <w:tab/>
        <w:t>the need for these media plane procedures is FFS.</w:t>
      </w:r>
    </w:p>
    <w:p w14:paraId="01725B8C"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585B10">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1B2EB6E5" w14:textId="77777777" w:rsidR="00EA516F" w:rsidRPr="0079589D" w:rsidRDefault="00EA516F" w:rsidP="00EA516F">
      <w:pPr>
        <w:pStyle w:val="Heading6"/>
      </w:pPr>
      <w:bookmarkStart w:id="1641" w:name="_Toc20152626"/>
      <w:bookmarkStart w:id="1642" w:name="_Toc27495291"/>
      <w:bookmarkStart w:id="1643" w:name="_Toc36108759"/>
      <w:bookmarkStart w:id="1644" w:name="_Toc73958542"/>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1641"/>
      <w:bookmarkEnd w:id="1642"/>
      <w:bookmarkEnd w:id="1643"/>
      <w:bookmarkEnd w:id="1644"/>
    </w:p>
    <w:p w14:paraId="6A2B2909"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14D22C4E"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585B10">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val="en-GB" w:eastAsia="zh-CN"/>
        </w:rPr>
        <w:t>5</w:t>
      </w:r>
      <w:r w:rsidRPr="0079589D">
        <w:t xml:space="preserv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DFA6907" w14:textId="77777777" w:rsidR="00EA516F" w:rsidRPr="0079589D" w:rsidRDefault="00EA516F" w:rsidP="00EA516F">
      <w:pPr>
        <w:pStyle w:val="NO"/>
      </w:pPr>
      <w:r w:rsidRPr="0079589D">
        <w:t>Editor's Note:</w:t>
      </w:r>
      <w:r w:rsidRPr="0079589D">
        <w:tab/>
        <w:t>the need for these media plane procedures is FFS.NOTE 1:</w:t>
      </w:r>
      <w:r w:rsidRPr="0079589D">
        <w:tab/>
        <w:t>Resulting media plane processing is completed before the next step is performed.</w:t>
      </w:r>
    </w:p>
    <w:p w14:paraId="6A9C1053"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002B37BE"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585B10">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1506239B"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2790B1E6" w14:textId="77777777" w:rsidR="00EA516F" w:rsidRPr="0079589D" w:rsidRDefault="00EA516F" w:rsidP="00EA516F">
      <w:pPr>
        <w:pStyle w:val="Heading6"/>
      </w:pPr>
      <w:bookmarkStart w:id="1645" w:name="_Toc20152627"/>
      <w:bookmarkStart w:id="1646" w:name="_Toc27495292"/>
      <w:bookmarkStart w:id="1647" w:name="_Toc36108760"/>
      <w:bookmarkStart w:id="1648" w:name="_Toc73958543"/>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1645"/>
      <w:bookmarkEnd w:id="1646"/>
      <w:bookmarkEnd w:id="1647"/>
      <w:bookmarkEnd w:id="1648"/>
    </w:p>
    <w:p w14:paraId="75059C6D"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585B10">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34EE5C6"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34D1D797" w14:textId="77777777" w:rsidR="00EA516F" w:rsidRPr="0079589D" w:rsidRDefault="00EA516F" w:rsidP="00EA516F">
      <w:pPr>
        <w:pStyle w:val="B1"/>
      </w:pPr>
      <w:r w:rsidRPr="0079589D">
        <w:t>2)</w:t>
      </w:r>
      <w:r w:rsidRPr="0079589D">
        <w:tab/>
        <w:t xml:space="preserve">the </w:t>
      </w:r>
      <w:r w:rsidR="00585B10">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71487CAA" w14:textId="77777777" w:rsidR="00EA516F" w:rsidRPr="0079589D" w:rsidRDefault="00EA516F" w:rsidP="00EA516F">
      <w:pPr>
        <w:pStyle w:val="Heading6"/>
        <w:rPr>
          <w:lang w:val="en-US"/>
        </w:rPr>
      </w:pPr>
      <w:bookmarkStart w:id="1649" w:name="_Toc20152628"/>
      <w:bookmarkStart w:id="1650" w:name="_Toc27495293"/>
      <w:bookmarkStart w:id="1651" w:name="_Toc36108761"/>
      <w:bookmarkStart w:id="1652" w:name="_Toc73958544"/>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1649"/>
      <w:bookmarkEnd w:id="1650"/>
      <w:bookmarkEnd w:id="1651"/>
      <w:bookmarkEnd w:id="1652"/>
    </w:p>
    <w:p w14:paraId="04E38A89"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585B10">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28465827" w14:textId="77777777" w:rsidR="00EA516F" w:rsidRPr="0079589D" w:rsidRDefault="00EA516F" w:rsidP="00EA516F">
      <w:pPr>
        <w:pStyle w:val="Heading6"/>
      </w:pPr>
      <w:bookmarkStart w:id="1653" w:name="_Toc20152629"/>
      <w:bookmarkStart w:id="1654" w:name="_Toc27495294"/>
      <w:bookmarkStart w:id="1655" w:name="_Toc36108762"/>
      <w:bookmarkStart w:id="1656" w:name="_Toc73958545"/>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1653"/>
      <w:bookmarkEnd w:id="1654"/>
      <w:bookmarkEnd w:id="1655"/>
      <w:bookmarkEnd w:id="1656"/>
    </w:p>
    <w:p w14:paraId="2DB0945B"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585B10">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6A3825C5" w14:textId="77777777" w:rsidR="00EA516F" w:rsidRPr="0079589D" w:rsidRDefault="00EA516F" w:rsidP="00EA516F">
      <w:pPr>
        <w:pStyle w:val="Heading6"/>
        <w:rPr>
          <w:lang w:val="en-US"/>
        </w:rPr>
      </w:pPr>
      <w:bookmarkStart w:id="1657" w:name="_Toc20152630"/>
      <w:bookmarkStart w:id="1658" w:name="_Toc27495295"/>
      <w:bookmarkStart w:id="1659" w:name="_Toc36108763"/>
      <w:bookmarkStart w:id="1660" w:name="_Toc73958546"/>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1657"/>
      <w:bookmarkEnd w:id="1658"/>
      <w:bookmarkEnd w:id="1659"/>
      <w:bookmarkEnd w:id="1660"/>
    </w:p>
    <w:p w14:paraId="070DF80C"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3DF1930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77A2C6B0"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3AAD48E5"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4D255E1"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343566AA" w14:textId="77777777" w:rsidR="00EA516F" w:rsidRPr="0079589D" w:rsidRDefault="00EA516F" w:rsidP="00EA516F">
      <w:pPr>
        <w:pStyle w:val="B2"/>
      </w:pPr>
      <w:r w:rsidRPr="0079589D">
        <w:t>a)</w:t>
      </w:r>
      <w:r w:rsidRPr="0079589D">
        <w:tab/>
        <w:t>an Accept-Contact header field does not include the g.3gpp.mcvideo media feature tag; or</w:t>
      </w:r>
    </w:p>
    <w:p w14:paraId="7FB05DFF"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2C130277"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0524866"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585B10">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1FB06199" w14:textId="77777777" w:rsidR="00EA516F" w:rsidRPr="0079589D" w:rsidRDefault="00EA516F" w:rsidP="00EA516F">
      <w:pPr>
        <w:pStyle w:val="B1"/>
      </w:pPr>
      <w:r w:rsidRPr="0079589D">
        <w:t>5)</w:t>
      </w:r>
      <w:r w:rsidRPr="0079589D">
        <w:tab/>
        <w:t>shall cache the content of the SIP INVITE request;</w:t>
      </w:r>
    </w:p>
    <w:p w14:paraId="4C9CFDD4"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3DC2804A"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585B10">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585B10">
        <w:t>clause</w:t>
      </w:r>
      <w:r w:rsidRPr="0079589D">
        <w:t> </w:t>
      </w:r>
      <w:r w:rsidR="006A46E9">
        <w:rPr>
          <w:lang w:val="en-GB" w:eastAsia="zh-CN"/>
        </w:rPr>
        <w:t>4.4</w:t>
      </w:r>
      <w:r w:rsidRPr="0079589D">
        <w:t>.</w:t>
      </w:r>
    </w:p>
    <w:p w14:paraId="69C05B4A"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585B10">
        <w:t>clause</w:t>
      </w:r>
      <w:r w:rsidRPr="0079589D">
        <w:t> </w:t>
      </w:r>
      <w:r w:rsidRPr="0079589D">
        <w:rPr>
          <w:rFonts w:hint="eastAsia"/>
          <w:lang w:eastAsia="zh-CN"/>
        </w:rPr>
        <w:t>x.x.x.x</w:t>
      </w:r>
      <w:r w:rsidRPr="0079589D">
        <w:rPr>
          <w:lang w:eastAsia="ko-KR"/>
        </w:rPr>
        <w:t>; and</w:t>
      </w:r>
    </w:p>
    <w:p w14:paraId="137B1FDE"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val="en-GB" w:eastAsia="zh-CN"/>
        </w:rPr>
        <w:t>11</w:t>
      </w:r>
      <w:r w:rsidRPr="0079589D">
        <w:rPr>
          <w:lang w:eastAsia="ko-KR"/>
        </w:rPr>
        <w:t>].</w:t>
      </w:r>
    </w:p>
    <w:p w14:paraId="75825665"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4395D3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47BA295A"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4BD12CC6"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585B10">
        <w:rPr>
          <w:lang w:val="sv-SE"/>
        </w:rPr>
        <w:t>clause</w:t>
      </w:r>
      <w:r w:rsidRPr="0079589D">
        <w:rPr>
          <w:lang w:val="sv-SE"/>
        </w:rPr>
        <w:t> </w:t>
      </w:r>
      <w:r w:rsidRPr="0079589D">
        <w:rPr>
          <w:rFonts w:hint="eastAsia"/>
          <w:lang w:eastAsia="zh-CN"/>
        </w:rPr>
        <w:t>x.x.x.x</w:t>
      </w:r>
      <w:r w:rsidRPr="0079589D">
        <w:rPr>
          <w:lang w:eastAsia="ko-KR"/>
        </w:rPr>
        <w:t xml:space="preserve"> based on the SDP answer in the SIP 200 (OK) response;</w:t>
      </w:r>
    </w:p>
    <w:p w14:paraId="32AF81EB"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1217F3FC"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585B10">
        <w:t>clause</w:t>
      </w:r>
      <w:r w:rsidRPr="0079589D">
        <w:t> </w:t>
      </w:r>
      <w:r w:rsidR="006A46E9">
        <w:rPr>
          <w:lang w:val="en-GB" w:eastAsia="zh-CN"/>
        </w:rPr>
        <w:t>4.4</w:t>
      </w:r>
      <w:r w:rsidRPr="0079589D">
        <w:t>; and</w:t>
      </w:r>
    </w:p>
    <w:p w14:paraId="3BF7B555"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val="en-GB" w:eastAsia="zh-CN"/>
        </w:rPr>
        <w:t>5</w:t>
      </w:r>
      <w:r w:rsidRPr="0079589D">
        <w:rPr>
          <w:lang w:eastAsia="ko-KR"/>
        </w:rPr>
        <w:t xml:space="preserve">] </w:t>
      </w:r>
      <w:r w:rsidR="00585B10">
        <w:rPr>
          <w:lang w:eastAsia="ko-KR"/>
        </w:rPr>
        <w:t>clause</w:t>
      </w:r>
      <w:r w:rsidRPr="0079589D">
        <w:rPr>
          <w:lang w:eastAsia="ko-KR"/>
        </w:rPr>
        <w:t> </w:t>
      </w:r>
      <w:r w:rsidRPr="0079589D">
        <w:rPr>
          <w:rFonts w:hint="eastAsia"/>
          <w:lang w:eastAsia="zh-CN"/>
        </w:rPr>
        <w:t>x.x.x.x</w:t>
      </w:r>
      <w:r w:rsidRPr="0079589D">
        <w:t>.</w:t>
      </w:r>
    </w:p>
    <w:p w14:paraId="28F44CDB"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F353245"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val="en-GB"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6D64A32"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585B10">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15E944CC" w14:textId="77777777" w:rsidR="00EA516F" w:rsidRPr="0079589D" w:rsidRDefault="00EA516F" w:rsidP="00EA516F">
      <w:pPr>
        <w:pStyle w:val="NO"/>
        <w:rPr>
          <w:rFonts w:hint="eastAsia"/>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3100F77D" w14:textId="77777777" w:rsidR="00137FC6" w:rsidRPr="00336D95" w:rsidRDefault="00137FC6" w:rsidP="00137FC6">
      <w:pPr>
        <w:pStyle w:val="Heading3"/>
        <w:rPr>
          <w:rFonts w:eastAsia="SimSun"/>
          <w:lang w:val="en-US"/>
        </w:rPr>
      </w:pPr>
      <w:bookmarkStart w:id="1661" w:name="_Toc20152631"/>
      <w:bookmarkStart w:id="1662" w:name="_Toc27495296"/>
      <w:bookmarkStart w:id="1663" w:name="_Toc36108764"/>
      <w:bookmarkStart w:id="1664" w:name="_Toc73958547"/>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1661"/>
      <w:bookmarkEnd w:id="1662"/>
      <w:bookmarkEnd w:id="1663"/>
      <w:bookmarkEnd w:id="1664"/>
    </w:p>
    <w:p w14:paraId="0D2344CA" w14:textId="77777777" w:rsidR="00137FC6" w:rsidRPr="00336D95" w:rsidRDefault="00137FC6" w:rsidP="00137FC6">
      <w:pPr>
        <w:pStyle w:val="Heading4"/>
        <w:rPr>
          <w:rFonts w:eastAsia="SimSun"/>
          <w:lang w:val="en-US"/>
        </w:rPr>
      </w:pPr>
      <w:bookmarkStart w:id="1665" w:name="_Toc20152632"/>
      <w:bookmarkStart w:id="1666" w:name="_Toc27495297"/>
      <w:bookmarkStart w:id="1667" w:name="_Toc36108765"/>
      <w:bookmarkStart w:id="1668" w:name="_Toc73958548"/>
      <w:r>
        <w:rPr>
          <w:rFonts w:eastAsia="SimSun"/>
          <w:lang w:val="en-US"/>
        </w:rPr>
        <w:t>9.2</w:t>
      </w:r>
      <w:r w:rsidRPr="00336D95">
        <w:rPr>
          <w:rFonts w:eastAsia="SimSun"/>
          <w:lang w:val="en-US"/>
        </w:rPr>
        <w:t>.3.1</w:t>
      </w:r>
      <w:r w:rsidRPr="00336D95">
        <w:rPr>
          <w:rFonts w:eastAsia="SimSun"/>
          <w:lang w:val="en-US"/>
        </w:rPr>
        <w:tab/>
        <w:t>General</w:t>
      </w:r>
      <w:bookmarkEnd w:id="1665"/>
      <w:bookmarkEnd w:id="1666"/>
      <w:bookmarkEnd w:id="1667"/>
      <w:bookmarkEnd w:id="1668"/>
    </w:p>
    <w:p w14:paraId="1D12ACB6"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707885DA"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585B10">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5AB3DDD3"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585B10">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4151DB91"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585B10">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7C612370"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585B10">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59970C1"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585B10">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585B10">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A8779B3" w14:textId="77777777" w:rsidR="00137FC6" w:rsidRPr="00336D95" w:rsidRDefault="00137FC6" w:rsidP="00137FC6">
      <w:pPr>
        <w:pStyle w:val="Heading4"/>
        <w:rPr>
          <w:rFonts w:eastAsia="SimSun"/>
          <w:lang w:val="en-US"/>
        </w:rPr>
      </w:pPr>
      <w:bookmarkStart w:id="1669" w:name="_Toc20152633"/>
      <w:bookmarkStart w:id="1670" w:name="_Toc27495298"/>
      <w:bookmarkStart w:id="1671" w:name="_Toc36108766"/>
      <w:bookmarkStart w:id="1672" w:name="_Toc73958549"/>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1669"/>
      <w:bookmarkEnd w:id="1670"/>
      <w:bookmarkEnd w:id="1671"/>
      <w:bookmarkEnd w:id="1672"/>
    </w:p>
    <w:p w14:paraId="1A549CD9"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3B11FBFC"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3BFCD381"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6D4AD759"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B34693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4B554CC"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B82ECA7"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78BD94A3"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1BFC267B"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335CFA80"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02D4B9"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34A776FA"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178C3063"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828F817"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56C2780D"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D846190"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5A9FBF28"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3D754676"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585B10">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571CEA0B" w14:textId="77777777" w:rsidR="00137FC6" w:rsidRPr="00336D95" w:rsidRDefault="00137FC6" w:rsidP="00137FC6">
      <w:pPr>
        <w:pStyle w:val="Heading4"/>
        <w:rPr>
          <w:rFonts w:eastAsia="SimSun"/>
          <w:lang w:val="en-US"/>
        </w:rPr>
      </w:pPr>
      <w:bookmarkStart w:id="1673" w:name="_Toc20152634"/>
      <w:bookmarkStart w:id="1674" w:name="_Toc27495299"/>
      <w:bookmarkStart w:id="1675" w:name="_Toc36108767"/>
      <w:bookmarkStart w:id="1676" w:name="_Toc73958550"/>
      <w:r>
        <w:rPr>
          <w:rFonts w:eastAsia="SimSun"/>
        </w:rPr>
        <w:t>9.2.3.3</w:t>
      </w:r>
      <w:r>
        <w:rPr>
          <w:rFonts w:eastAsia="SimSun"/>
        </w:rPr>
        <w:tab/>
        <w:t>Participating MCVideo function</w:t>
      </w:r>
      <w:bookmarkEnd w:id="1673"/>
      <w:bookmarkEnd w:id="1674"/>
      <w:bookmarkEnd w:id="1675"/>
      <w:bookmarkEnd w:id="1676"/>
    </w:p>
    <w:p w14:paraId="0B4B8549" w14:textId="77777777"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14:paraId="6B44FA76" w14:textId="77777777" w:rsidR="00137FC6" w:rsidRPr="00436CF9" w:rsidRDefault="00137FC6" w:rsidP="00137FC6">
      <w:pPr>
        <w:pStyle w:val="B1"/>
        <w:rPr>
          <w:rFonts w:hint="eastAsia"/>
        </w:rPr>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04982DE"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F2E5E2F"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20DFFB41"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4BB6BFB5"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3CE56D74"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585B10">
        <w:rPr>
          <w:lang w:eastAsia="ko-KR"/>
        </w:rPr>
        <w:t>clause</w:t>
      </w:r>
      <w:r w:rsidRPr="0073469F">
        <w:t> 4.4</w:t>
      </w:r>
      <w:r>
        <w:t xml:space="preserve"> and shall skip </w:t>
      </w:r>
      <w:r w:rsidRPr="0073469F">
        <w:t>the rest of the steps</w:t>
      </w:r>
    </w:p>
    <w:p w14:paraId="48A4C7CB"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7491899D"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0E594832"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123358E5"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6E5FB8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4FEFDFBB"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4066F9C7" w14:textId="77777777" w:rsidR="00137FC6" w:rsidRPr="0073469F" w:rsidRDefault="00137FC6" w:rsidP="00137FC6">
      <w:pPr>
        <w:pStyle w:val="B1"/>
      </w:pPr>
      <w:r>
        <w:t>1)</w:t>
      </w:r>
      <w:r>
        <w:tab/>
        <w:t>shall copy the content of the incoming SIP response to an outgoing SIP response;</w:t>
      </w:r>
    </w:p>
    <w:p w14:paraId="49890FE6"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2A33C4C5"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1F1087B8"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83362A0"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465B8A96" w14:textId="77777777" w:rsidR="00137FC6" w:rsidRPr="0073469F" w:rsidRDefault="00137FC6" w:rsidP="00137FC6">
      <w:pPr>
        <w:pStyle w:val="B1"/>
      </w:pPr>
      <w:r>
        <w:t>2)</w:t>
      </w:r>
      <w:r>
        <w:tab/>
        <w:t>shall copy the content of the incoming SIP NOTIFY request to the outgoing SIP NOTIFY request; and</w:t>
      </w:r>
    </w:p>
    <w:p w14:paraId="40E07D00"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7F28410A"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65406E2" w14:textId="77777777" w:rsidR="00137FC6" w:rsidRPr="0073469F" w:rsidRDefault="00137FC6" w:rsidP="00137FC6">
      <w:pPr>
        <w:pStyle w:val="B1"/>
      </w:pPr>
      <w:r>
        <w:t>1)</w:t>
      </w:r>
      <w:r>
        <w:tab/>
        <w:t>shall copy the content of the incoming SIP response to an outgoing SIP response;</w:t>
      </w:r>
    </w:p>
    <w:p w14:paraId="2098D575"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2241BCAD"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4EF00426" w14:textId="77777777" w:rsidR="00137FC6" w:rsidRPr="00336D95" w:rsidRDefault="00137FC6" w:rsidP="00137FC6">
      <w:pPr>
        <w:pStyle w:val="Heading4"/>
        <w:rPr>
          <w:rFonts w:eastAsia="SimSun"/>
          <w:lang w:val="en-US"/>
        </w:rPr>
      </w:pPr>
      <w:bookmarkStart w:id="1677" w:name="_Toc20152635"/>
      <w:bookmarkStart w:id="1678" w:name="_Toc27495300"/>
      <w:bookmarkStart w:id="1679" w:name="_Toc36108768"/>
      <w:bookmarkStart w:id="1680" w:name="_Toc73958551"/>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1677"/>
      <w:bookmarkEnd w:id="1678"/>
      <w:bookmarkEnd w:id="1679"/>
      <w:bookmarkEnd w:id="1680"/>
    </w:p>
    <w:p w14:paraId="68DC14B2" w14:textId="77777777" w:rsidR="00137FC6" w:rsidRPr="00725FF8" w:rsidRDefault="00137FC6" w:rsidP="00137FC6">
      <w:pPr>
        <w:pStyle w:val="Heading5"/>
        <w:rPr>
          <w:rFonts w:eastAsia="SimSun"/>
        </w:rPr>
      </w:pPr>
      <w:bookmarkStart w:id="1681" w:name="_Toc20152636"/>
      <w:bookmarkStart w:id="1682" w:name="_Toc27495301"/>
      <w:bookmarkStart w:id="1683" w:name="_Toc36108769"/>
      <w:bookmarkStart w:id="1684" w:name="_Toc73958552"/>
      <w:r>
        <w:rPr>
          <w:rFonts w:eastAsia="SimSun"/>
        </w:rPr>
        <w:t>9.2.3.4.</w:t>
      </w:r>
      <w:r w:rsidRPr="00336D95">
        <w:rPr>
          <w:rFonts w:eastAsia="SimSun"/>
          <w:lang w:val="en-US"/>
        </w:rPr>
        <w:t>1</w:t>
      </w:r>
      <w:r>
        <w:rPr>
          <w:rFonts w:eastAsia="SimSun"/>
        </w:rPr>
        <w:tab/>
        <w:t>Receiving a subscription to the conference event package</w:t>
      </w:r>
      <w:bookmarkEnd w:id="1681"/>
      <w:bookmarkEnd w:id="1682"/>
      <w:bookmarkEnd w:id="1683"/>
      <w:bookmarkEnd w:id="1684"/>
    </w:p>
    <w:p w14:paraId="5E12EA45" w14:textId="77777777"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14:paraId="16B251B4" w14:textId="77777777" w:rsidR="00137FC6" w:rsidRDefault="00137FC6" w:rsidP="00137FC6">
      <w:pPr>
        <w:pStyle w:val="B1"/>
      </w:pPr>
      <w:r>
        <w:t>1)</w:t>
      </w:r>
      <w:r>
        <w:tab/>
        <w:t>contains an application/vnd.3gpp.mcvideo-info+xml MIME body with</w:t>
      </w:r>
    </w:p>
    <w:p w14:paraId="51F52AC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4577CE18"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202A3D78" w14:textId="77777777" w:rsidR="00137FC6" w:rsidRDefault="00137FC6" w:rsidP="00137FC6">
      <w:pPr>
        <w:pStyle w:val="B3"/>
      </w:pPr>
      <w:r>
        <w:t>ii)</w:t>
      </w:r>
      <w:r>
        <w:tab/>
        <w:t>a constituent MCVideo group ID of a non-controlling MCVideo function in a temporary group session;</w:t>
      </w:r>
    </w:p>
    <w:p w14:paraId="0F84FAC4" w14:textId="77777777" w:rsidR="00137FC6" w:rsidRPr="00436CF9" w:rsidRDefault="00137FC6" w:rsidP="00137FC6">
      <w:pPr>
        <w:pStyle w:val="B1"/>
        <w:rPr>
          <w:rFonts w:hint="eastAsia"/>
        </w:rPr>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7B94E054"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196F0063"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526E91D5"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DD773C"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2934375A"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585B10">
        <w:rPr>
          <w:lang w:eastAsia="ko-KR"/>
        </w:rPr>
        <w:t>clause</w:t>
      </w:r>
      <w:r w:rsidRPr="0073469F">
        <w:t> 4.4</w:t>
      </w:r>
      <w:r>
        <w:t>;</w:t>
      </w:r>
      <w:r>
        <w:rPr>
          <w:lang w:eastAsia="ko-KR"/>
        </w:rPr>
        <w:t xml:space="preserve"> and</w:t>
      </w:r>
    </w:p>
    <w:p w14:paraId="533C499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AE01426"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171DE0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85FA5C8"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585B10">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6867D16E"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585B10">
        <w:t>clause</w:t>
      </w:r>
      <w:r>
        <w:t> 9.2.3.4.3.</w:t>
      </w:r>
    </w:p>
    <w:p w14:paraId="71DA58C0" w14:textId="77777777"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14:paraId="608BBE40"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6C0E8ADE"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585B10">
        <w:t>clause</w:t>
      </w:r>
      <w:r w:rsidRPr="0073469F">
        <w:t> 4.4</w:t>
      </w:r>
      <w:r>
        <w:t>; and</w:t>
      </w:r>
    </w:p>
    <w:p w14:paraId="04F25CE4"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0E23C37" w14:textId="77777777" w:rsidR="00137FC6" w:rsidRDefault="00137FC6" w:rsidP="00137FC6">
      <w:pPr>
        <w:pStyle w:val="Heading5"/>
        <w:rPr>
          <w:rFonts w:eastAsia="SimSun"/>
        </w:rPr>
      </w:pPr>
      <w:bookmarkStart w:id="1685" w:name="_Toc20152637"/>
      <w:bookmarkStart w:id="1686" w:name="_Toc27495302"/>
      <w:bookmarkStart w:id="1687" w:name="_Toc36108770"/>
      <w:bookmarkStart w:id="1688" w:name="_Toc73958553"/>
      <w:r>
        <w:rPr>
          <w:rFonts w:eastAsia="SimSun"/>
        </w:rPr>
        <w:t>9.2.3.4.</w:t>
      </w:r>
      <w:r w:rsidRPr="00336D95">
        <w:rPr>
          <w:rFonts w:eastAsia="SimSun"/>
          <w:lang w:val="en-US"/>
        </w:rPr>
        <w:t>2</w:t>
      </w:r>
      <w:r>
        <w:rPr>
          <w:rFonts w:eastAsia="SimSun"/>
        </w:rPr>
        <w:tab/>
        <w:t>Sending notifications to the conference event package</w:t>
      </w:r>
      <w:bookmarkEnd w:id="1685"/>
      <w:bookmarkEnd w:id="1686"/>
      <w:bookmarkEnd w:id="1687"/>
      <w:bookmarkEnd w:id="1688"/>
    </w:p>
    <w:p w14:paraId="622CFC52" w14:textId="77777777" w:rsidR="00137FC6" w:rsidRDefault="00137FC6" w:rsidP="00137FC6">
      <w:pPr>
        <w:rPr>
          <w:rFonts w:eastAsia="SimSun"/>
        </w:rPr>
      </w:pPr>
      <w:r>
        <w:rPr>
          <w:rFonts w:eastAsia="SimSun"/>
        </w:rPr>
        <w:t xml:space="preserve">The procedures in this </w:t>
      </w:r>
      <w:r w:rsidR="00585B10">
        <w:rPr>
          <w:rFonts w:eastAsia="SimSun"/>
        </w:rPr>
        <w:t>clause</w:t>
      </w:r>
      <w:r>
        <w:rPr>
          <w:rFonts w:eastAsia="SimSun"/>
        </w:rPr>
        <w:t xml:space="preserve"> is triggered by:</w:t>
      </w:r>
    </w:p>
    <w:p w14:paraId="72D8B6AB"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585B10">
        <w:rPr>
          <w:rFonts w:eastAsia="SimSun"/>
        </w:rPr>
        <w:t>clause</w:t>
      </w:r>
      <w:r>
        <w:rPr>
          <w:rFonts w:eastAsia="SimSun"/>
        </w:rPr>
        <w:t> 9.2.3.4.1;</w:t>
      </w:r>
    </w:p>
    <w:p w14:paraId="7EE4B900"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79A3102"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6156E4E1" w14:textId="77777777" w:rsidR="00137FC6" w:rsidRDefault="00137FC6" w:rsidP="00137FC6">
      <w:pPr>
        <w:rPr>
          <w:rFonts w:eastAsia="SimSun"/>
        </w:rPr>
      </w:pPr>
      <w:r>
        <w:rPr>
          <w:rFonts w:eastAsia="SimSun"/>
        </w:rPr>
        <w:t>When sending a conference state event notification, the controlling MCVideo function:</w:t>
      </w:r>
    </w:p>
    <w:p w14:paraId="5D976CB2"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585B10">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1531C428"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313EDDB1"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3CB9AC1" w14:textId="77777777" w:rsidR="00137FC6" w:rsidRPr="00725FF8" w:rsidRDefault="00137FC6" w:rsidP="00137FC6">
      <w:pPr>
        <w:pStyle w:val="Heading5"/>
        <w:rPr>
          <w:rFonts w:eastAsia="SimSun"/>
        </w:rPr>
      </w:pPr>
      <w:bookmarkStart w:id="1689" w:name="_Toc20152638"/>
      <w:bookmarkStart w:id="1690" w:name="_Toc27495303"/>
      <w:bookmarkStart w:id="1691" w:name="_Toc36108771"/>
      <w:bookmarkStart w:id="1692" w:name="_Toc73958554"/>
      <w:r>
        <w:rPr>
          <w:rFonts w:eastAsia="SimSun"/>
        </w:rPr>
        <w:t>9.2.3.4.3</w:t>
      </w:r>
      <w:r>
        <w:rPr>
          <w:rFonts w:eastAsia="SimSun"/>
        </w:rPr>
        <w:tab/>
        <w:t>Sending subscriptions to the conference event package</w:t>
      </w:r>
      <w:bookmarkEnd w:id="1689"/>
      <w:bookmarkEnd w:id="1690"/>
      <w:bookmarkEnd w:id="1691"/>
      <w:bookmarkEnd w:id="1692"/>
    </w:p>
    <w:p w14:paraId="44FCB495" w14:textId="77777777" w:rsidR="00137FC6" w:rsidRPr="00336D95" w:rsidRDefault="00137FC6" w:rsidP="00137FC6">
      <w:pPr>
        <w:rPr>
          <w:rFonts w:eastAsia="SimSun"/>
          <w:lang w:val="en-US"/>
        </w:rPr>
      </w:pPr>
      <w:r w:rsidRPr="00336D95">
        <w:rPr>
          <w:rFonts w:eastAsia="SimSun"/>
          <w:lang w:val="en-US"/>
        </w:rPr>
        <w:t xml:space="preserve">The procedure in this </w:t>
      </w:r>
      <w:r w:rsidR="00585B10">
        <w:rPr>
          <w:rFonts w:eastAsia="SimSun"/>
          <w:lang w:val="en-US"/>
        </w:rPr>
        <w:t>clause</w:t>
      </w:r>
      <w:r w:rsidRPr="00336D95">
        <w:rPr>
          <w:rFonts w:eastAsia="SimSun"/>
          <w:lang w:val="en-US"/>
        </w:rPr>
        <w:t xml:space="preserve"> is triggered by:</w:t>
      </w:r>
    </w:p>
    <w:p w14:paraId="2DA88322"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585B10">
        <w:rPr>
          <w:lang w:val="en-US"/>
        </w:rPr>
        <w:t>clause</w:t>
      </w:r>
      <w:r w:rsidRPr="00336D95">
        <w:rPr>
          <w:lang w:val="en-US"/>
        </w:rPr>
        <w:t> </w:t>
      </w:r>
      <w:r>
        <w:rPr>
          <w:lang w:val="en-US"/>
        </w:rPr>
        <w:t>9.2</w:t>
      </w:r>
      <w:r w:rsidRPr="00336D95">
        <w:rPr>
          <w:lang w:val="en-US"/>
        </w:rPr>
        <w:t xml:space="preserve">.3.4.1; </w:t>
      </w:r>
      <w:r>
        <w:t>or</w:t>
      </w:r>
    </w:p>
    <w:p w14:paraId="34BB8260"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585B10">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8855A3E"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4EE3CD4C"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1447AF1C"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1D157820"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5BAE2AE1"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3AFEFFA"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F96156C"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BC0B4A3"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3ADEBA57"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D9F6F61"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38809290"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37836C3D"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47DC366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661FE9E1"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15C3C1F"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14:paraId="7A7B53DD"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684D46FC" w14:textId="77777777" w:rsidR="00137FC6" w:rsidRDefault="00137FC6" w:rsidP="00137FC6">
      <w:pPr>
        <w:pStyle w:val="B1"/>
      </w:pPr>
      <w:r>
        <w:t>2)</w:t>
      </w:r>
      <w:r>
        <w:tab/>
      </w:r>
      <w:r w:rsidRPr="0073469F">
        <w:t xml:space="preserve">shall </w:t>
      </w:r>
      <w:r>
        <w:t xml:space="preserve">modify the SIP NOTIFY request as specified in </w:t>
      </w:r>
      <w:r w:rsidR="00585B10">
        <w:t>clause</w:t>
      </w:r>
      <w:r>
        <w:t xml:space="preserve"> 6.3.3.4; and </w:t>
      </w:r>
    </w:p>
    <w:p w14:paraId="77A91B91"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2D938AB4"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103CED24" w14:textId="77777777" w:rsidR="00137FC6" w:rsidRDefault="00137FC6" w:rsidP="00137FC6">
      <w:pPr>
        <w:pStyle w:val="Heading5"/>
        <w:rPr>
          <w:lang w:val="sv-SE"/>
        </w:rPr>
      </w:pPr>
      <w:bookmarkStart w:id="1693" w:name="_Toc20152639"/>
      <w:bookmarkStart w:id="1694" w:name="_Toc27495304"/>
      <w:bookmarkStart w:id="1695" w:name="_Toc36108772"/>
      <w:bookmarkStart w:id="1696" w:name="_Toc73958555"/>
      <w:r>
        <w:rPr>
          <w:lang w:val="sv-SE"/>
        </w:rPr>
        <w:t>9.2.3.4.4</w:t>
      </w:r>
      <w:r>
        <w:rPr>
          <w:lang w:val="sv-SE"/>
        </w:rPr>
        <w:tab/>
        <w:t>Terminating a subscription</w:t>
      </w:r>
      <w:bookmarkEnd w:id="1693"/>
      <w:bookmarkEnd w:id="1694"/>
      <w:bookmarkEnd w:id="1695"/>
      <w:bookmarkEnd w:id="1696"/>
    </w:p>
    <w:p w14:paraId="0C623813" w14:textId="77777777"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14:paraId="2F0DFB02"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466347DB"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69C86503"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47D816BB" w14:textId="77777777" w:rsidR="00137FC6" w:rsidRDefault="00137FC6" w:rsidP="00137FC6">
      <w:pPr>
        <w:pStyle w:val="Heading3"/>
        <w:rPr>
          <w:noProof/>
        </w:rPr>
      </w:pPr>
      <w:bookmarkStart w:id="1697" w:name="_Toc20152640"/>
      <w:bookmarkStart w:id="1698" w:name="_Toc27495305"/>
      <w:bookmarkStart w:id="1699" w:name="_Toc36108773"/>
      <w:bookmarkStart w:id="1700" w:name="_Toc73958556"/>
      <w:r>
        <w:rPr>
          <w:noProof/>
        </w:rPr>
        <w:t>9.2.4</w:t>
      </w:r>
      <w:r w:rsidRPr="0073469F">
        <w:rPr>
          <w:noProof/>
        </w:rPr>
        <w:tab/>
      </w:r>
      <w:r>
        <w:rPr>
          <w:noProof/>
        </w:rPr>
        <w:t>Remote change of an MCVideo user's selected group</w:t>
      </w:r>
      <w:bookmarkEnd w:id="1697"/>
      <w:bookmarkEnd w:id="1698"/>
      <w:bookmarkEnd w:id="1699"/>
      <w:bookmarkEnd w:id="1700"/>
    </w:p>
    <w:p w14:paraId="47ECDA53" w14:textId="77777777" w:rsidR="00137FC6" w:rsidRDefault="00137FC6" w:rsidP="00137FC6">
      <w:pPr>
        <w:pStyle w:val="Heading4"/>
      </w:pPr>
      <w:bookmarkStart w:id="1701" w:name="_Toc20152641"/>
      <w:bookmarkStart w:id="1702" w:name="_Toc27495306"/>
      <w:bookmarkStart w:id="1703" w:name="_Toc36108774"/>
      <w:bookmarkStart w:id="1704" w:name="_Toc73958557"/>
      <w:r>
        <w:t>9.2.4</w:t>
      </w:r>
      <w:r w:rsidRPr="0073469F">
        <w:t>.1</w:t>
      </w:r>
      <w:r w:rsidRPr="0073469F">
        <w:tab/>
      </w:r>
      <w:r>
        <w:t>General</w:t>
      </w:r>
      <w:bookmarkEnd w:id="1701"/>
      <w:bookmarkEnd w:id="1702"/>
      <w:bookmarkEnd w:id="1703"/>
      <w:bookmarkEnd w:id="1704"/>
    </w:p>
    <w:p w14:paraId="64808C8C" w14:textId="77777777" w:rsidR="00137FC6" w:rsidRDefault="00585B10"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29CD45E" w14:textId="77777777" w:rsidR="00137FC6" w:rsidRDefault="00137FC6" w:rsidP="00137FC6">
      <w:pPr>
        <w:pStyle w:val="Heading4"/>
      </w:pPr>
      <w:bookmarkStart w:id="1705" w:name="_Toc20152642"/>
      <w:bookmarkStart w:id="1706" w:name="_Toc27495307"/>
      <w:bookmarkStart w:id="1707" w:name="_Toc36108775"/>
      <w:bookmarkStart w:id="1708" w:name="_Toc73958558"/>
      <w:r>
        <w:t>9.2.4.2</w:t>
      </w:r>
      <w:r w:rsidRPr="0073469F">
        <w:tab/>
      </w:r>
      <w:r>
        <w:t>Client procedures</w:t>
      </w:r>
      <w:bookmarkEnd w:id="1705"/>
      <w:bookmarkEnd w:id="1706"/>
      <w:bookmarkEnd w:id="1707"/>
      <w:bookmarkEnd w:id="1708"/>
    </w:p>
    <w:p w14:paraId="458BD724" w14:textId="77777777" w:rsidR="00137FC6" w:rsidRDefault="00137FC6" w:rsidP="00137FC6">
      <w:pPr>
        <w:pStyle w:val="Heading5"/>
      </w:pPr>
      <w:bookmarkStart w:id="1709" w:name="_Toc20152643"/>
      <w:bookmarkStart w:id="1710" w:name="_Toc27495308"/>
      <w:bookmarkStart w:id="1711" w:name="_Toc36108776"/>
      <w:bookmarkStart w:id="1712" w:name="_Toc73958559"/>
      <w:r>
        <w:t>9.2.4.2.1</w:t>
      </w:r>
      <w:r w:rsidRPr="0073469F">
        <w:tab/>
      </w:r>
      <w:r>
        <w:t>Remote selected group change initiation</w:t>
      </w:r>
      <w:bookmarkEnd w:id="1709"/>
      <w:bookmarkEnd w:id="1710"/>
      <w:bookmarkEnd w:id="1711"/>
      <w:bookmarkEnd w:id="1712"/>
    </w:p>
    <w:p w14:paraId="20C95460"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66B6A79C" w14:textId="77777777" w:rsidR="00137FC6" w:rsidRPr="00137FC6" w:rsidRDefault="00137FC6" w:rsidP="00137FC6">
      <w:pPr>
        <w:pStyle w:val="B1"/>
        <w:rPr>
          <w:lang w:val="en-GB"/>
        </w:rPr>
      </w:pPr>
      <w:r>
        <w:t>1)</w:t>
      </w:r>
      <w:r>
        <w:tab/>
        <w:t>if:</w:t>
      </w:r>
    </w:p>
    <w:p w14:paraId="0849097B"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74FD662F"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38460340" w14:textId="77777777" w:rsidR="00137FC6" w:rsidRDefault="00137FC6" w:rsidP="00137FC6">
      <w:pPr>
        <w:pStyle w:val="B2"/>
        <w:rPr>
          <w:lang w:eastAsia="ko-KR"/>
        </w:rPr>
      </w:pPr>
      <w:r>
        <w:rPr>
          <w:lang w:eastAsia="ko-KR"/>
        </w:rPr>
        <w:t>then:</w:t>
      </w:r>
    </w:p>
    <w:p w14:paraId="70F7708F"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5FA614A2" w14:textId="77777777" w:rsidR="00137FC6" w:rsidRDefault="00137FC6" w:rsidP="00137FC6">
      <w:pPr>
        <w:pStyle w:val="B2"/>
      </w:pPr>
      <w:r>
        <w:t>b)</w:t>
      </w:r>
      <w:r>
        <w:tab/>
        <w:t xml:space="preserve">shall skip the rest of the steps of the present </w:t>
      </w:r>
      <w:r w:rsidR="00585B10">
        <w:t>clause</w:t>
      </w:r>
      <w:r>
        <w:t xml:space="preserve">; </w:t>
      </w:r>
    </w:p>
    <w:p w14:paraId="01728045"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20AF7C62"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0743809E"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43A9D12D"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64CA8E24"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49BBD4B1"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5DB6D6E" w14:textId="77777777" w:rsidR="00137FC6" w:rsidRDefault="00137FC6" w:rsidP="00137FC6">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E01FAB8"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7CFC0B94"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6C552972"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A23DDD9"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6D0282CE" w14:textId="77777777" w:rsidR="00137FC6" w:rsidRDefault="00137FC6" w:rsidP="00137FC6">
      <w:r>
        <w:rPr>
          <w:noProof/>
        </w:rPr>
        <w:t xml:space="preserve">Upon receiving a </w:t>
      </w:r>
      <w:r>
        <w:t>"SIP MESSAGE request for group selection change response for terminating client", the MCVideo client:</w:t>
      </w:r>
    </w:p>
    <w:p w14:paraId="146102CA"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68B4ACDD"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76587DF0" w14:textId="77777777" w:rsidR="00137FC6" w:rsidRDefault="00137FC6" w:rsidP="00137FC6">
      <w:pPr>
        <w:pStyle w:val="Heading5"/>
      </w:pPr>
      <w:bookmarkStart w:id="1713" w:name="_Toc20152644"/>
      <w:bookmarkStart w:id="1714" w:name="_Toc27495309"/>
      <w:bookmarkStart w:id="1715" w:name="_Toc36108777"/>
      <w:bookmarkStart w:id="1716" w:name="_Toc73958560"/>
      <w:r>
        <w:t>9.2.4.2.2</w:t>
      </w:r>
      <w:r w:rsidRPr="0073469F">
        <w:tab/>
      </w:r>
      <w:r w:rsidRPr="00611000">
        <w:t>Target client procedures</w:t>
      </w:r>
      <w:r>
        <w:t xml:space="preserve"> for handling remote selected group change request</w:t>
      </w:r>
      <w:bookmarkEnd w:id="1713"/>
      <w:bookmarkEnd w:id="1714"/>
      <w:bookmarkEnd w:id="1715"/>
      <w:bookmarkEnd w:id="1716"/>
    </w:p>
    <w:p w14:paraId="3BE4505B" w14:textId="77777777" w:rsidR="00137FC6" w:rsidRDefault="00137FC6" w:rsidP="00137FC6">
      <w:r>
        <w:rPr>
          <w:noProof/>
        </w:rPr>
        <w:t xml:space="preserve">Upon receiving a </w:t>
      </w:r>
      <w:r>
        <w:t>"SIP MESSAGE request for group selection change request for terminating client", the MCVideo client:</w:t>
      </w:r>
    </w:p>
    <w:p w14:paraId="40EB89C0"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27106AA9" w14:textId="77777777" w:rsidR="00137FC6" w:rsidRDefault="00137FC6" w:rsidP="00137FC6">
      <w:pPr>
        <w:pStyle w:val="B2"/>
      </w:pPr>
      <w:r>
        <w:t>a)</w:t>
      </w:r>
      <w:r>
        <w:tab/>
        <w:t xml:space="preserve">shall invoke the procedures of </w:t>
      </w:r>
      <w:r w:rsidR="00585B10">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3BD89C0D" w14:textId="77777777" w:rsidR="00137FC6" w:rsidRDefault="00137FC6" w:rsidP="00137FC6">
      <w:pPr>
        <w:pStyle w:val="B2"/>
      </w:pPr>
      <w:r>
        <w:t>b)</w:t>
      </w:r>
      <w:r>
        <w:tab/>
        <w:t xml:space="preserve">if the MCVideo client has not already invoked the procedures of </w:t>
      </w:r>
      <w:r w:rsidR="00585B10">
        <w:t>clause</w:t>
      </w:r>
      <w:r>
        <w:t xml:space="preserve"> 8.2.1.3, shall invoke the procedures of </w:t>
      </w:r>
      <w:r w:rsidR="00585B10">
        <w:t>clause</w:t>
      </w:r>
      <w:r>
        <w:t> 8.2.1.3; and</w:t>
      </w:r>
    </w:p>
    <w:p w14:paraId="7FE78393"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585B10">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6FAF8AF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3C7353F0"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Pr="00611000">
        <w:t>&lt;</w:t>
      </w:r>
      <w:r>
        <w:t>mcvideo</w:t>
      </w:r>
      <w:r w:rsidRPr="00611000">
        <w:t>-request-uri&gt; element</w:t>
      </w:r>
      <w:r>
        <w:t xml:space="preserve"> contained in the </w:t>
      </w:r>
      <w:r w:rsidRPr="00611000">
        <w:t>application/vnd.3gpp.</w:t>
      </w:r>
      <w:r>
        <w:t>mcvideo</w:t>
      </w:r>
      <w:r w:rsidRPr="00611000">
        <w:t>-info+xml MIME body included in the received SIP MESSAGE request</w:t>
      </w:r>
      <w:r>
        <w:t>; and</w:t>
      </w:r>
    </w:p>
    <w:p w14:paraId="2F68042B" w14:textId="77777777" w:rsidR="00137FC6" w:rsidRDefault="00137FC6" w:rsidP="00137FC6">
      <w:pPr>
        <w:pStyle w:val="B2"/>
      </w:pPr>
      <w:r>
        <w:t>b)</w:t>
      </w:r>
      <w:r>
        <w:tab/>
        <w:t>shall determine the success or failure of the change of selected group action;</w:t>
      </w:r>
    </w:p>
    <w:p w14:paraId="4474A144"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95B77A8"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550A4C96"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0728E732"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73A0E54"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p>
    <w:p w14:paraId="194489F4"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756D1C85" w14:textId="77777777" w:rsidR="00137FC6" w:rsidRDefault="00137FC6" w:rsidP="00137FC6">
      <w:pPr>
        <w:pStyle w:val="B3"/>
      </w:pPr>
      <w:r>
        <w:t>i)</w:t>
      </w:r>
      <w:r>
        <w:tab/>
        <w:t>the &lt;response-type&gt; element set to a value of "group-selection-change-response</w:t>
      </w:r>
      <w:r w:rsidRPr="0024401D">
        <w:rPr>
          <w:lang w:eastAsia="ko-KR"/>
        </w:rPr>
        <w:t>"</w:t>
      </w:r>
      <w:r w:rsidRPr="004C07EF">
        <w:t>;</w:t>
      </w:r>
    </w:p>
    <w:p w14:paraId="75EC1412" w14:textId="77777777" w:rsidR="00137FC6" w:rsidRDefault="00137FC6" w:rsidP="00137FC6">
      <w:pPr>
        <w:pStyle w:val="B3"/>
      </w:pPr>
      <w:r>
        <w:t>ii)</w:t>
      </w:r>
      <w:r>
        <w:tab/>
        <w:t>the &lt;mcvideo-request-uri</w:t>
      </w:r>
      <w:r w:rsidRPr="00075AD5">
        <w:t>&gt;</w:t>
      </w:r>
      <w:r>
        <w:t xml:space="preserve"> </w:t>
      </w:r>
      <w:r w:rsidRPr="004C07EF">
        <w:t xml:space="preserve">set to the </w:t>
      </w:r>
      <w:r>
        <w:t>MCVideo group identity to be selected by the MCVideo user;</w:t>
      </w:r>
    </w:p>
    <w:p w14:paraId="7CCAFD2F" w14:textId="77777777" w:rsidR="00137FC6" w:rsidRDefault="00137FC6" w:rsidP="00137FC6">
      <w:pPr>
        <w:pStyle w:val="B3"/>
      </w:pPr>
      <w:r>
        <w:t>iii) if the MCVideo client was able to successfully change the selected group as determined in step 2) b) above, include a &lt;</w:t>
      </w:r>
      <w:r w:rsidRPr="006D0511">
        <w:t>selected-group-change-outcome</w:t>
      </w:r>
      <w:r>
        <w:t>&gt; element set to a value of "success"; or</w:t>
      </w:r>
    </w:p>
    <w:p w14:paraId="125FDDA7" w14:textId="77777777" w:rsidR="00137FC6" w:rsidRDefault="00137FC6" w:rsidP="00137FC6">
      <w:pPr>
        <w:pStyle w:val="B3"/>
      </w:pPr>
      <w:r>
        <w:t>iv) if the MCVideo client:</w:t>
      </w:r>
    </w:p>
    <w:p w14:paraId="02C7009A" w14:textId="77777777" w:rsidR="00137FC6" w:rsidRDefault="00137FC6" w:rsidP="00137FC6">
      <w:pPr>
        <w:pStyle w:val="B4"/>
      </w:pPr>
      <w:r>
        <w:t>A)</w:t>
      </w:r>
      <w:r>
        <w:tab/>
        <w:t>was required to affiliate to</w:t>
      </w:r>
      <w:r w:rsidRPr="00B71FB9">
        <w:t xml:space="preserve"> the </w:t>
      </w:r>
      <w:r>
        <w:t>MCVideo</w:t>
      </w:r>
      <w:r w:rsidRPr="00B71FB9">
        <w:t xml:space="preserve"> group identified by the contents of the &lt;</w:t>
      </w:r>
      <w:r>
        <w:t>mcvideo</w:t>
      </w:r>
      <w:r w:rsidRPr="00B16969">
        <w:t>-calling-group-id</w:t>
      </w:r>
      <w:r w:rsidRPr="00B71FB9">
        <w:t>&gt;</w:t>
      </w:r>
      <w:r>
        <w:t xml:space="preserve"> in the received SIP MESSAGE request and the affiliation failed as determined in step 1) c); or</w:t>
      </w:r>
    </w:p>
    <w:p w14:paraId="276EB883" w14:textId="77777777" w:rsidR="00137FC6" w:rsidRDefault="00137FC6" w:rsidP="00137FC6">
      <w:pPr>
        <w:pStyle w:val="B4"/>
      </w:pPr>
      <w:r>
        <w:t>B)</w:t>
      </w:r>
      <w:r>
        <w:tab/>
        <w:t>failed to change the selected group as determined in step 2) b)</w:t>
      </w:r>
    </w:p>
    <w:p w14:paraId="5DA945A5" w14:textId="77777777" w:rsidR="00137FC6" w:rsidRPr="008E477D" w:rsidRDefault="00137FC6" w:rsidP="00137FC6">
      <w:pPr>
        <w:pStyle w:val="B4"/>
      </w:pPr>
      <w:r>
        <w:t>then include a &lt;</w:t>
      </w:r>
      <w:r w:rsidRPr="006D0511">
        <w:t>selected-group-change-outcome</w:t>
      </w:r>
      <w:r>
        <w:t>&gt; element set to a value of "fail";</w:t>
      </w:r>
    </w:p>
    <w:p w14:paraId="41E1A36F" w14:textId="77777777" w:rsidR="00137FC6" w:rsidRDefault="00137FC6" w:rsidP="00137FC6">
      <w:pPr>
        <w:pStyle w:val="B1"/>
      </w:pPr>
      <w:r>
        <w:t>4)</w:t>
      </w:r>
      <w:r>
        <w:tab/>
        <w:t>should indicate to the MCVideo user the success or failure of the requested change of selected group action;</w:t>
      </w:r>
    </w:p>
    <w:p w14:paraId="0847A0A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3EEB23E0"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5DCC0FDB" w14:textId="77777777" w:rsidR="00137FC6" w:rsidRDefault="00137FC6" w:rsidP="00137FC6">
      <w:pPr>
        <w:pStyle w:val="Heading4"/>
      </w:pPr>
      <w:bookmarkStart w:id="1717" w:name="_Toc20152645"/>
      <w:bookmarkStart w:id="1718" w:name="_Toc27495310"/>
      <w:bookmarkStart w:id="1719" w:name="_Toc36108778"/>
      <w:bookmarkStart w:id="1720" w:name="_Toc73958561"/>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1717"/>
      <w:bookmarkEnd w:id="1718"/>
      <w:bookmarkEnd w:id="1719"/>
      <w:bookmarkEnd w:id="1720"/>
    </w:p>
    <w:p w14:paraId="78892956" w14:textId="77777777" w:rsidR="00137FC6" w:rsidRDefault="00137FC6" w:rsidP="00137FC6">
      <w:pPr>
        <w:pStyle w:val="Heading5"/>
      </w:pPr>
      <w:bookmarkStart w:id="1721" w:name="_Toc20152646"/>
      <w:bookmarkStart w:id="1722" w:name="_Toc27495311"/>
      <w:bookmarkStart w:id="1723" w:name="_Toc36108779"/>
      <w:bookmarkStart w:id="1724" w:name="_Toc73958562"/>
      <w:r>
        <w:t>9.2.4.3.1</w:t>
      </w:r>
      <w:r w:rsidRPr="0073469F">
        <w:tab/>
      </w:r>
      <w:r>
        <w:t>Origina</w:t>
      </w:r>
      <w:r w:rsidRPr="00600EA7">
        <w:t>t</w:t>
      </w:r>
      <w:r>
        <w:t>ing procedures</w:t>
      </w:r>
      <w:bookmarkEnd w:id="1721"/>
      <w:bookmarkEnd w:id="1722"/>
      <w:bookmarkEnd w:id="1723"/>
      <w:bookmarkEnd w:id="1724"/>
    </w:p>
    <w:p w14:paraId="4103ADD8"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45311CFF"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08324133"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0AFBFDD9" w14:textId="77777777" w:rsidR="00137FC6" w:rsidRPr="00A3652A" w:rsidRDefault="00137FC6" w:rsidP="00137FC6">
      <w:pPr>
        <w:pStyle w:val="NO"/>
      </w:pPr>
      <w:r w:rsidRPr="00A3652A">
        <w:t>NOTE:</w:t>
      </w:r>
      <w:r w:rsidRPr="00A3652A">
        <w:tab/>
        <w:t xml:space="preserve">The </w:t>
      </w:r>
      <w:r>
        <w:t>MCVideo</w:t>
      </w:r>
      <w:r w:rsidRPr="00A3652A">
        <w:t xml:space="preserve"> ID of the calling user is bound to the public user identity at the time of service authorisation, as documented in </w:t>
      </w:r>
      <w:r w:rsidR="00585B10">
        <w:t>clause</w:t>
      </w:r>
      <w:r w:rsidRPr="00A3652A">
        <w:t> 7.3.</w:t>
      </w:r>
    </w:p>
    <w:p w14:paraId="004629C7"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1EBD76C2" w14:textId="77777777" w:rsidR="00137FC6" w:rsidRDefault="00137FC6" w:rsidP="00137FC6">
      <w:pPr>
        <w:pStyle w:val="B2"/>
      </w:pPr>
      <w:r>
        <w:rPr>
          <w:rFonts w:eastAsia="SimSun"/>
        </w:rPr>
        <w:t>a)</w:t>
      </w:r>
      <w:r>
        <w:rPr>
          <w:rFonts w:eastAsia="SimSun"/>
        </w:rPr>
        <w:tab/>
      </w:r>
      <w:r>
        <w:t>if:</w:t>
      </w:r>
    </w:p>
    <w:p w14:paraId="6581C48C"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3E5E0F71"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39834110" w14:textId="77777777" w:rsidR="00137FC6" w:rsidRDefault="00137FC6" w:rsidP="00137FC6">
      <w:pPr>
        <w:pStyle w:val="B3"/>
        <w:rPr>
          <w:lang w:eastAsia="ko-KR"/>
        </w:rPr>
      </w:pPr>
      <w:r>
        <w:rPr>
          <w:lang w:eastAsia="ko-KR"/>
        </w:rPr>
        <w:t>then:</w:t>
      </w:r>
    </w:p>
    <w:p w14:paraId="7B63C293"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585B10">
        <w:t>clause</w:t>
      </w:r>
      <w:r>
        <w:t> </w:t>
      </w:r>
      <w:r w:rsidRPr="00941C97">
        <w:t xml:space="preserve">4.4, and not continue with the rest of the steps in this </w:t>
      </w:r>
      <w:r w:rsidR="00585B10">
        <w:t>clause</w:t>
      </w:r>
      <w:r w:rsidRPr="00941C97">
        <w:t>;</w:t>
      </w:r>
    </w:p>
    <w:p w14:paraId="3D2C715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6D052531"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7970BC0A"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74EAB38E"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6AF74C63"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2C3A7145"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59182EEB"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FCCD8D2"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0A6B5E6"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569D0894"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15EEF4E"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120F5F80"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72CF7502"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1BC8C0D2" w14:textId="77777777" w:rsidR="00137FC6" w:rsidRDefault="00137FC6" w:rsidP="00137FC6">
      <w:pPr>
        <w:pStyle w:val="Heading5"/>
      </w:pPr>
      <w:bookmarkStart w:id="1725" w:name="_Toc20152647"/>
      <w:bookmarkStart w:id="1726" w:name="_Toc27495312"/>
      <w:bookmarkStart w:id="1727" w:name="_Toc36108780"/>
      <w:bookmarkStart w:id="1728" w:name="_Toc73958563"/>
      <w:r>
        <w:t>9.2.4.3.2</w:t>
      </w:r>
      <w:r>
        <w:tab/>
      </w:r>
      <w:r w:rsidRPr="00255346">
        <w:t>Terminating</w:t>
      </w:r>
      <w:r>
        <w:t xml:space="preserve"> procedures</w:t>
      </w:r>
      <w:bookmarkEnd w:id="1725"/>
      <w:bookmarkEnd w:id="1726"/>
      <w:bookmarkEnd w:id="1727"/>
      <w:bookmarkEnd w:id="1728"/>
    </w:p>
    <w:p w14:paraId="7F99EBC3"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4EF68FE0"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3FA5DEA"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16F1B62C"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51E6797E" w14:textId="77777777" w:rsidR="00137FC6" w:rsidRDefault="00137FC6" w:rsidP="00137FC6">
      <w:pPr>
        <w:pStyle w:val="B1"/>
      </w:pPr>
      <w:r w:rsidRPr="00A3652A">
        <w:t>4)</w:t>
      </w:r>
      <w:r w:rsidRPr="00A3652A">
        <w:tab/>
        <w:t xml:space="preserve">shall generate an outgoing SIP MESSAGE request as specified in </w:t>
      </w:r>
      <w:r w:rsidR="00585B10">
        <w:t>clause</w:t>
      </w:r>
      <w:r w:rsidRPr="00A3652A">
        <w:t> 6.3.2.2.11;</w:t>
      </w:r>
    </w:p>
    <w:p w14:paraId="11CFC9DE"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B7FFD1F"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281E864C"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3612EB26"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0ED3ECF8" w14:textId="77777777" w:rsidR="00137FC6" w:rsidRDefault="00137FC6" w:rsidP="00137FC6">
      <w:pPr>
        <w:pStyle w:val="Heading4"/>
      </w:pPr>
      <w:bookmarkStart w:id="1729" w:name="_Toc20152648"/>
      <w:bookmarkStart w:id="1730" w:name="_Toc27495313"/>
      <w:bookmarkStart w:id="1731" w:name="_Toc36108781"/>
      <w:bookmarkStart w:id="1732" w:name="_Toc73958564"/>
      <w:r>
        <w:t>9.2.4.4</w:t>
      </w:r>
      <w:r>
        <w:tab/>
        <w:t>Controlling MCVideo function procedures</w:t>
      </w:r>
      <w:bookmarkEnd w:id="1729"/>
      <w:bookmarkEnd w:id="1730"/>
      <w:bookmarkEnd w:id="1731"/>
      <w:bookmarkEnd w:id="1732"/>
    </w:p>
    <w:p w14:paraId="7336A99A" w14:textId="77777777" w:rsidR="00137FC6" w:rsidRDefault="00137FC6" w:rsidP="00137FC6">
      <w:r>
        <w:t>Upon receiving:</w:t>
      </w:r>
    </w:p>
    <w:p w14:paraId="13156C0A" w14:textId="77777777" w:rsidR="00137FC6" w:rsidRDefault="00137FC6" w:rsidP="00137FC6">
      <w:pPr>
        <w:pStyle w:val="B1"/>
      </w:pPr>
      <w:r>
        <w:t>-</w:t>
      </w:r>
      <w:r>
        <w:tab/>
        <w:t>a "SIP MESSAGE request for group selection change request for controlling MCVideo function"; or</w:t>
      </w:r>
    </w:p>
    <w:p w14:paraId="37DE6F1C" w14:textId="77777777" w:rsidR="00137FC6" w:rsidRDefault="00137FC6" w:rsidP="00137FC6">
      <w:pPr>
        <w:pStyle w:val="B1"/>
      </w:pPr>
      <w:r>
        <w:t>-</w:t>
      </w:r>
      <w:r>
        <w:tab/>
        <w:t>a "SIP MESSAGE request for group selection change response for controlling MCVideo function";</w:t>
      </w:r>
    </w:p>
    <w:p w14:paraId="6B5956D7" w14:textId="77777777" w:rsidR="00137FC6" w:rsidRPr="00A3652A" w:rsidRDefault="00137FC6" w:rsidP="00137FC6">
      <w:pPr>
        <w:rPr>
          <w:rFonts w:eastAsia="SimSun"/>
        </w:rPr>
      </w:pPr>
      <w:r>
        <w:rPr>
          <w:rFonts w:eastAsia="SimSun"/>
        </w:rPr>
        <w:t>the controlling MCVideo function:</w:t>
      </w:r>
    </w:p>
    <w:p w14:paraId="5D6575DB"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1867473A"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4D24286D"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7F2FCBD0"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585B10">
        <w:rPr>
          <w:noProof/>
        </w:rPr>
        <w:t>clause</w:t>
      </w:r>
      <w:r>
        <w:rPr>
          <w:noProof/>
        </w:rPr>
        <w:t> 6.3.6</w:t>
      </w:r>
      <w:r>
        <w:t>:</w:t>
      </w:r>
    </w:p>
    <w:p w14:paraId="67AAF22E"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585B10">
        <w:t>clause</w:t>
      </w:r>
      <w:r>
        <w:t> 8.2.2.3.</w:t>
      </w:r>
      <w:r w:rsidRPr="0076698A">
        <w:t>8</w:t>
      </w:r>
      <w:r>
        <w:t>; and</w:t>
      </w:r>
    </w:p>
    <w:p w14:paraId="2419C639"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585B10">
        <w:t>clause</w:t>
      </w:r>
      <w:r>
        <w:t> </w:t>
      </w:r>
      <w:r w:rsidRPr="00916725">
        <w:t>4.4 and skip the rest of the steps below;</w:t>
      </w:r>
    </w:p>
    <w:p w14:paraId="0BD647AF"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688C949"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389EBEA6"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3D04CAEF"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7BEA0A7D"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5CA14B2E"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32CE0199"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242014EA"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DCF0FAC"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0B99424F" w14:textId="77777777"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119177E4"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14B1193B"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6921B723"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4D7B973A"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196559EC"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0378202" w14:textId="77777777" w:rsidR="00C53C3D" w:rsidRPr="0079589D" w:rsidRDefault="00A03B6C" w:rsidP="00C53C3D">
      <w:pPr>
        <w:pStyle w:val="Heading2"/>
        <w:rPr>
          <w:lang w:val="en-GB"/>
        </w:rPr>
      </w:pPr>
      <w:bookmarkStart w:id="1733" w:name="_Toc20152649"/>
      <w:bookmarkStart w:id="1734" w:name="_Toc27495314"/>
      <w:bookmarkStart w:id="1735" w:name="_Toc36108782"/>
      <w:bookmarkStart w:id="1736" w:name="_Toc73958565"/>
      <w:r w:rsidRPr="0079589D">
        <w:rPr>
          <w:lang w:val="en-GB"/>
        </w:rPr>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val="en-GB" w:eastAsia="zh-CN"/>
        </w:rPr>
        <w:t>call</w:t>
      </w:r>
      <w:bookmarkEnd w:id="1733"/>
      <w:bookmarkEnd w:id="1734"/>
      <w:bookmarkEnd w:id="1735"/>
      <w:bookmarkEnd w:id="1736"/>
    </w:p>
    <w:p w14:paraId="4C83674F" w14:textId="77777777" w:rsidR="00C53C3D" w:rsidRPr="0079589D" w:rsidRDefault="00A03B6C" w:rsidP="00C53C3D">
      <w:pPr>
        <w:pStyle w:val="Heading3"/>
      </w:pPr>
      <w:bookmarkStart w:id="1737" w:name="_Toc20152650"/>
      <w:bookmarkStart w:id="1738" w:name="_Toc27495315"/>
      <w:bookmarkStart w:id="1739" w:name="_Toc36108783"/>
      <w:bookmarkStart w:id="1740" w:name="_Toc73958566"/>
      <w:r w:rsidRPr="0079589D">
        <w:rPr>
          <w:lang w:val="en-GB"/>
        </w:rPr>
        <w:t>9</w:t>
      </w:r>
      <w:r w:rsidR="00C53C3D" w:rsidRPr="0079589D">
        <w:t>.3.1</w:t>
      </w:r>
      <w:r w:rsidR="00C53C3D" w:rsidRPr="0079589D">
        <w:tab/>
      </w:r>
      <w:r w:rsidR="00EA7942" w:rsidRPr="0079589D">
        <w:t>General</w:t>
      </w:r>
      <w:bookmarkEnd w:id="1737"/>
      <w:bookmarkEnd w:id="1738"/>
      <w:bookmarkEnd w:id="1739"/>
      <w:bookmarkEnd w:id="1740"/>
    </w:p>
    <w:p w14:paraId="681F20B5" w14:textId="77777777" w:rsidR="00E849B1" w:rsidRPr="0079589D" w:rsidRDefault="00E849B1" w:rsidP="00EA516F">
      <w:pPr>
        <w:pStyle w:val="Heading3"/>
        <w:rPr>
          <w:lang w:val="en-IN" w:eastAsia="zh-CN"/>
        </w:rPr>
      </w:pPr>
      <w:bookmarkStart w:id="1741" w:name="_Toc20152651"/>
      <w:bookmarkStart w:id="1742" w:name="_Toc27495316"/>
      <w:bookmarkStart w:id="1743" w:name="_Toc36108784"/>
      <w:bookmarkStart w:id="1744" w:name="_Toc73958567"/>
      <w:r w:rsidRPr="0079589D">
        <w:rPr>
          <w:lang w:val="en-IN" w:eastAsia="zh-CN"/>
        </w:rPr>
        <w:t>9.3.1.1</w:t>
      </w:r>
      <w:r w:rsidRPr="0079589D">
        <w:rPr>
          <w:lang w:val="en-IN" w:eastAsia="zh-CN"/>
        </w:rPr>
        <w:tab/>
      </w:r>
      <w:r w:rsidRPr="0079589D">
        <w:rPr>
          <w:lang w:val="en-IN"/>
        </w:rPr>
        <w:t>Common Procedures</w:t>
      </w:r>
      <w:bookmarkEnd w:id="1741"/>
      <w:bookmarkEnd w:id="1742"/>
      <w:bookmarkEnd w:id="1743"/>
      <w:bookmarkEnd w:id="1744"/>
    </w:p>
    <w:p w14:paraId="0D36A5E2" w14:textId="77777777" w:rsidR="00E849B1" w:rsidRPr="0079589D" w:rsidRDefault="00E849B1" w:rsidP="00E849B1">
      <w:pPr>
        <w:pStyle w:val="Heading5"/>
        <w:rPr>
          <w:lang w:val="en-IN" w:eastAsia="zh-CN"/>
        </w:rPr>
      </w:pPr>
      <w:bookmarkStart w:id="1745" w:name="_Toc20152652"/>
      <w:bookmarkStart w:id="1746" w:name="_Toc27495317"/>
      <w:bookmarkStart w:id="1747" w:name="_Toc36108785"/>
      <w:bookmarkStart w:id="1748" w:name="_Toc73958568"/>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1745"/>
      <w:bookmarkEnd w:id="1746"/>
      <w:bookmarkEnd w:id="1747"/>
      <w:bookmarkEnd w:id="1748"/>
    </w:p>
    <w:p w14:paraId="048698AF" w14:textId="77777777" w:rsidR="00E849B1" w:rsidRPr="0079589D" w:rsidRDefault="00E849B1" w:rsidP="00E849B1">
      <w:pPr>
        <w:rPr>
          <w:lang w:eastAsia="ko-KR"/>
        </w:rPr>
      </w:pPr>
      <w:r w:rsidRPr="0079589D">
        <w:rPr>
          <w:lang w:eastAsia="ko-KR"/>
        </w:rPr>
        <w:t>In order to participate in a call of an MCVideo group, the MCVideo client:</w:t>
      </w:r>
    </w:p>
    <w:p w14:paraId="3A9C3349" w14:textId="77777777" w:rsidR="00E849B1" w:rsidRPr="0079589D" w:rsidRDefault="00E849B1" w:rsidP="00E849B1">
      <w:pPr>
        <w:pStyle w:val="B1"/>
        <w:rPr>
          <w:lang w:eastAsia="ko-KR"/>
        </w:rPr>
      </w:pPr>
      <w:r w:rsidRPr="0079589D">
        <w:rPr>
          <w:lang w:eastAsia="ko-KR"/>
        </w:rPr>
        <w:t>1)</w:t>
      </w:r>
      <w:r w:rsidRPr="0079589D">
        <w:rPr>
          <w:lang w:eastAsia="ko-KR"/>
        </w:rPr>
        <w:tab/>
        <w:t xml:space="preserve">shall send the MONP </w:t>
      </w:r>
      <w:r w:rsidR="00BE1959">
        <w:rPr>
          <w:lang w:eastAsia="ko-KR"/>
        </w:rPr>
        <w:t xml:space="preserve">MCVideo </w:t>
      </w:r>
      <w:r w:rsidRPr="0079589D">
        <w:rPr>
          <w:lang w:eastAsia="ko-KR"/>
        </w:rPr>
        <w:t>message</w:t>
      </w:r>
      <w:r w:rsidR="00BE1959">
        <w:rPr>
          <w:lang w:val="fr-FR" w:eastAsia="ko-KR"/>
        </w:rPr>
        <w:t xml:space="preserve"> </w:t>
      </w:r>
      <w:r w:rsidR="00BE1959">
        <w:rPr>
          <w:lang w:val="sv-SE" w:eastAsia="ko-KR"/>
        </w:rPr>
        <w:t xml:space="preserve">transported in an </w:t>
      </w:r>
      <w:r w:rsidR="00BE1959">
        <w:rPr>
          <w:lang w:eastAsia="ko-KR"/>
        </w:rPr>
        <w:t>MONP MCVIDEO MESSAGE CARRIER message</w:t>
      </w:r>
      <w:bookmarkStart w:id="1749" w:name="_Hlk40820322"/>
      <w:r w:rsidR="00BE1959">
        <w:rPr>
          <w:lang w:eastAsia="ko-KR"/>
        </w:rPr>
        <w:t>, specified in 3GPP TS 24.379[40 ],</w:t>
      </w:r>
      <w:bookmarkEnd w:id="1749"/>
      <w:r w:rsidR="00BE1959">
        <w:rPr>
          <w:lang w:eastAsia="ko-KR"/>
        </w:rPr>
        <w:t xml:space="preserve"> </w:t>
      </w:r>
      <w:r w:rsidRPr="0079589D">
        <w:rPr>
          <w:lang w:eastAsia="ko-KR"/>
        </w:rPr>
        <w:t xml:space="preserve"> as a UDP message to the multicast </w:t>
      </w:r>
      <w:r w:rsidRPr="0079589D">
        <w:t>IP address of the MCVideo group</w:t>
      </w:r>
      <w:r w:rsidRPr="0079589D">
        <w:rPr>
          <w:lang w:eastAsia="ko-KR"/>
        </w:rPr>
        <w:t xml:space="preserve">, on UDP port </w:t>
      </w:r>
      <w:r w:rsidR="00BE1959">
        <w:rPr>
          <w:lang w:val="sv-SE" w:eastAsia="ko-KR"/>
        </w:rPr>
        <w:t>880</w:t>
      </w:r>
      <w:r w:rsidR="00BE1959">
        <w:rPr>
          <w:lang w:eastAsia="ko-KR"/>
        </w:rPr>
        <w:t xml:space="preserve">9 </w:t>
      </w:r>
      <w:bookmarkStart w:id="1750" w:name="_Hlk40820361"/>
      <w:r w:rsidR="00BE1959">
        <w:rPr>
          <w:lang w:eastAsia="ko-KR"/>
        </w:rPr>
        <w:t>(as specified in 3GPP TS 24,379 [40])</w:t>
      </w:r>
      <w:bookmarkEnd w:id="1750"/>
      <w:r w:rsidRPr="0079589D">
        <w:rPr>
          <w:lang w:eastAsia="ko-KR"/>
        </w:rPr>
        <w:t>, with an IP time-to-live set to 255; and</w:t>
      </w:r>
    </w:p>
    <w:p w14:paraId="15685CD3"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BE1959">
        <w:rPr>
          <w:lang w:val="sv-SE" w:eastAsia="ko-KR"/>
        </w:rPr>
        <w:t>880</w:t>
      </w:r>
      <w:r w:rsidR="00BE1959">
        <w:rPr>
          <w:lang w:eastAsia="ko-KR"/>
        </w:rPr>
        <w:t xml:space="preserve">9 </w:t>
      </w:r>
      <w:r w:rsidRPr="0079589D">
        <w:rPr>
          <w:lang w:eastAsia="ko-KR"/>
        </w:rPr>
        <w:t xml:space="preserve"> as received MONP </w:t>
      </w:r>
      <w:r w:rsidR="00BE1959">
        <w:rPr>
          <w:lang w:eastAsia="ko-KR"/>
        </w:rPr>
        <w:t>MCVIDEO MESSAGE CARRIER</w:t>
      </w:r>
      <w:r w:rsidR="00BE1959">
        <w:rPr>
          <w:lang w:val="fr-FR" w:eastAsia="ko-KR"/>
        </w:rPr>
        <w:t xml:space="preserve"> </w:t>
      </w:r>
      <w:r w:rsidRPr="0079589D">
        <w:rPr>
          <w:lang w:eastAsia="ko-KR"/>
        </w:rPr>
        <w:t>messages.</w:t>
      </w:r>
    </w:p>
    <w:p w14:paraId="5FBDD44E" w14:textId="77777777" w:rsidR="00E849B1" w:rsidRPr="0079589D" w:rsidRDefault="00E849B1" w:rsidP="00E849B1">
      <w:pPr>
        <w:rPr>
          <w:lang w:eastAsia="ko-KR"/>
        </w:rPr>
      </w:pPr>
      <w:r w:rsidRPr="0079589D">
        <w:rPr>
          <w:lang w:eastAsia="ko-KR"/>
        </w:rPr>
        <w:t>The MONP</w:t>
      </w:r>
      <w:r w:rsidR="00BE1959">
        <w:rPr>
          <w:lang w:eastAsia="ko-KR"/>
        </w:rPr>
        <w:t xml:space="preserve"> MCVIDEO MESSAGE CARRIER</w:t>
      </w:r>
      <w:r w:rsidRPr="0079589D">
        <w:rPr>
          <w:lang w:eastAsia="ko-KR"/>
        </w:rPr>
        <w:t xml:space="preserve"> message is the entire payload of the UDP message.</w:t>
      </w:r>
    </w:p>
    <w:p w14:paraId="1086A362" w14:textId="77777777" w:rsidR="00E849B1" w:rsidRPr="0079589D" w:rsidRDefault="00E849B1" w:rsidP="00E849B1">
      <w:pPr>
        <w:pStyle w:val="Heading5"/>
        <w:rPr>
          <w:lang w:val="en-IN"/>
        </w:rPr>
      </w:pPr>
      <w:bookmarkStart w:id="1751" w:name="_Toc20152653"/>
      <w:bookmarkStart w:id="1752" w:name="_Toc27495318"/>
      <w:bookmarkStart w:id="1753" w:name="_Toc36108786"/>
      <w:bookmarkStart w:id="1754" w:name="_Toc73958569"/>
      <w:r w:rsidRPr="0079589D">
        <w:rPr>
          <w:lang w:val="en-IN"/>
        </w:rPr>
        <w:t>9.3.1.1.2</w:t>
      </w:r>
      <w:r w:rsidRPr="0079589D">
        <w:rPr>
          <w:lang w:val="en-IN"/>
        </w:rPr>
        <w:tab/>
        <w:t>Session description</w:t>
      </w:r>
      <w:bookmarkEnd w:id="1751"/>
      <w:bookmarkEnd w:id="1752"/>
      <w:bookmarkEnd w:id="1753"/>
      <w:bookmarkEnd w:id="1754"/>
    </w:p>
    <w:p w14:paraId="1836A16C" w14:textId="77777777" w:rsidR="00E849B1" w:rsidRPr="0079589D" w:rsidRDefault="00E849B1" w:rsidP="00E849B1">
      <w:pPr>
        <w:rPr>
          <w:lang w:eastAsia="ko-KR"/>
        </w:rPr>
      </w:pPr>
      <w:r w:rsidRPr="0079589D">
        <w:rPr>
          <w:lang w:eastAsia="ko-KR"/>
        </w:rPr>
        <w:t>One off-network MCVideo session includes one media-transmission control entity.</w:t>
      </w:r>
    </w:p>
    <w:p w14:paraId="02DB7645"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3854D3DD" w14:textId="77777777" w:rsidR="00E849B1" w:rsidRPr="0079589D" w:rsidRDefault="00E849B1" w:rsidP="00E849B1">
      <w:pPr>
        <w:rPr>
          <w:lang w:eastAsia="ko-KR"/>
        </w:rPr>
      </w:pPr>
      <w:r w:rsidRPr="0079589D">
        <w:rPr>
          <w:lang w:eastAsia="ko-KR"/>
        </w:rPr>
        <w:t>The MCVideo client:</w:t>
      </w:r>
    </w:p>
    <w:p w14:paraId="295091DE" w14:textId="77777777" w:rsidR="00E849B1" w:rsidRPr="0079589D" w:rsidRDefault="00E849B1" w:rsidP="00E849B1">
      <w:pPr>
        <w:pStyle w:val="B1"/>
      </w:pPr>
      <w:r w:rsidRPr="0079589D">
        <w:t>1)</w:t>
      </w:r>
      <w:r w:rsidRPr="0079589D">
        <w:tab/>
        <w:t>shall include in the session-level section:</w:t>
      </w:r>
    </w:p>
    <w:p w14:paraId="12F8AE32" w14:textId="77777777" w:rsidR="00E849B1" w:rsidRPr="0079589D" w:rsidRDefault="00E849B1" w:rsidP="00E849B1">
      <w:pPr>
        <w:pStyle w:val="B2"/>
      </w:pPr>
      <w:r w:rsidRPr="0079589D">
        <w:t>a)</w:t>
      </w:r>
      <w:r w:rsidRPr="0079589D">
        <w:tab/>
        <w:t>the "o=" field with the &lt;username&gt; portion set to a dash;</w:t>
      </w:r>
    </w:p>
    <w:p w14:paraId="693F5EA5" w14:textId="77777777" w:rsidR="00E849B1" w:rsidRPr="0079589D" w:rsidRDefault="00E849B1" w:rsidP="00E849B1">
      <w:pPr>
        <w:pStyle w:val="B2"/>
      </w:pPr>
      <w:r w:rsidRPr="0079589D">
        <w:t>b)</w:t>
      </w:r>
      <w:r w:rsidRPr="0079589D">
        <w:tab/>
        <w:t>the "s=" field with the &lt;session name&gt; portion set to a dash; and</w:t>
      </w:r>
    </w:p>
    <w:p w14:paraId="3F1EDFC5"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E7B5DC3" w14:textId="77777777" w:rsidR="003A6D07" w:rsidRDefault="003A6D07" w:rsidP="003A6D07">
      <w:pPr>
        <w:pStyle w:val="B1"/>
      </w:pPr>
      <w:r>
        <w:t>2)</w:t>
      </w:r>
      <w:r>
        <w:tab/>
        <w:t>shall include the media-level section for audio component of MCVideo consisting of:</w:t>
      </w:r>
    </w:p>
    <w:p w14:paraId="7DC8C978"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1AE5F350" w14:textId="77777777" w:rsidR="003A6D07" w:rsidRDefault="003A6D07" w:rsidP="00680473">
      <w:pPr>
        <w:pStyle w:val="B2"/>
      </w:pPr>
      <w:r>
        <w:t>b)</w:t>
      </w:r>
      <w:r>
        <w:tab/>
        <w:t>the "i=" field with the &lt;session description&gt; portion set to "audio component of MCVideo";</w:t>
      </w:r>
    </w:p>
    <w:p w14:paraId="02B3FB24" w14:textId="77777777" w:rsidR="003A6D07" w:rsidRDefault="003A6D07" w:rsidP="00680473">
      <w:pPr>
        <w:pStyle w:val="B2"/>
      </w:pPr>
      <w:r>
        <w:t>c)</w:t>
      </w:r>
      <w:r>
        <w:tab/>
        <w:t>the "a=fmtp:" attribute(s), the "a=rtpmap:" attribute(s) or both, indicating the codec(s) and media parameters of the audio component of MCVideo;</w:t>
      </w:r>
    </w:p>
    <w:p w14:paraId="4DB63499"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20CA4FA" w14:textId="77777777" w:rsidR="00E849B1" w:rsidRPr="0079589D" w:rsidRDefault="003A6D07" w:rsidP="003A6D07">
      <w:pPr>
        <w:pStyle w:val="B1"/>
      </w:pPr>
      <w:r w:rsidRPr="00680473">
        <w:rPr>
          <w:lang w:val="en-GB"/>
        </w:rPr>
        <w:t>3</w:t>
      </w:r>
      <w:r w:rsidR="00E849B1" w:rsidRPr="0079589D">
        <w:t>)</w:t>
      </w:r>
      <w:r w:rsidR="00E849B1" w:rsidRPr="0079589D">
        <w:tab/>
        <w:t xml:space="preserve">shall include the media-level section for </w:t>
      </w:r>
      <w:r w:rsidRPr="00680473">
        <w:rPr>
          <w:lang w:val="en-GB"/>
        </w:rPr>
        <w:t>vi</w:t>
      </w:r>
      <w:r>
        <w:rPr>
          <w:lang w:val="en-GB"/>
        </w:rPr>
        <w:t xml:space="preserve">deo component of </w:t>
      </w:r>
      <w:r w:rsidR="00E849B1" w:rsidRPr="0079589D">
        <w:t>MCVideo consisting of:</w:t>
      </w:r>
    </w:p>
    <w:p w14:paraId="1A220209"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5B4C65F" w14:textId="77777777" w:rsidR="00E849B1" w:rsidRPr="0079589D" w:rsidRDefault="00E849B1" w:rsidP="00E849B1">
      <w:pPr>
        <w:pStyle w:val="B2"/>
      </w:pPr>
      <w:r w:rsidRPr="0079589D">
        <w:t>b)</w:t>
      </w:r>
      <w:r w:rsidRPr="0079589D">
        <w:tab/>
        <w:t>the "i=" field with the &lt;session description&gt; portion set to "video</w:t>
      </w:r>
      <w:r w:rsidR="003A6D07" w:rsidRPr="00680473">
        <w:rPr>
          <w:lang w:val="en-GB"/>
        </w:rPr>
        <w:t xml:space="preserve"> c</w:t>
      </w:r>
      <w:r w:rsidR="003A6D07">
        <w:rPr>
          <w:lang w:val="en-GB"/>
        </w:rPr>
        <w:t>omponent of MCVideo</w:t>
      </w:r>
      <w:r w:rsidRPr="0079589D">
        <w:t>";</w:t>
      </w:r>
    </w:p>
    <w:p w14:paraId="232AFFB5"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43A08A63" w14:textId="77777777" w:rsidR="00E849B1" w:rsidRPr="0079589D" w:rsidRDefault="00E849B1" w:rsidP="00E849B1">
      <w:pPr>
        <w:pStyle w:val="EditorsNote"/>
        <w:rPr>
          <w:lang w:eastAsia="zh-CN"/>
        </w:rPr>
      </w:pPr>
      <w:r w:rsidRPr="0079589D">
        <w:rPr>
          <w:lang w:eastAsia="zh-CN"/>
        </w:rPr>
        <w:t>Editor</w:t>
      </w:r>
      <w:r w:rsidR="00585B10">
        <w:rPr>
          <w:lang w:eastAsia="zh-CN"/>
        </w:rPr>
        <w:t>'</w:t>
      </w:r>
      <w:r w:rsidRPr="0079589D">
        <w:rPr>
          <w:lang w:eastAsia="zh-CN"/>
        </w:rPr>
        <w:t>s Note: Inclusion and usage of preferred video codec is FFS.</w:t>
      </w:r>
    </w:p>
    <w:p w14:paraId="00E9C452"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rPr>
          <w:lang w:val="en-GB"/>
        </w:rPr>
        <w:t>r</w:t>
      </w:r>
      <w:r w:rsidRPr="0079589D">
        <w:t>eam uses other than the default IP address; and</w:t>
      </w:r>
    </w:p>
    <w:p w14:paraId="231D34CA" w14:textId="77777777" w:rsidR="00E849B1" w:rsidRPr="0079589D" w:rsidRDefault="003A6D07" w:rsidP="00E849B1">
      <w:pPr>
        <w:pStyle w:val="B1"/>
      </w:pPr>
      <w:r w:rsidRPr="00680473">
        <w:rPr>
          <w:lang w:val="en-GB"/>
        </w:rPr>
        <w:t>4</w:t>
      </w:r>
      <w:r w:rsidR="00E849B1" w:rsidRPr="0079589D">
        <w:t>)</w:t>
      </w:r>
      <w:r w:rsidR="00E849B1" w:rsidRPr="0079589D">
        <w:tab/>
        <w:t>shall include the media-level section for media-transmission control entity consisting of:</w:t>
      </w:r>
    </w:p>
    <w:p w14:paraId="327EE94D"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49C8EBA0"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rPr>
          <w:lang w:val="en-GB"/>
        </w:rPr>
        <w:t>.</w:t>
      </w:r>
    </w:p>
    <w:p w14:paraId="3C04479B" w14:textId="77777777" w:rsidR="00E849B1" w:rsidRPr="0079589D" w:rsidRDefault="00E849B1" w:rsidP="00E849B1">
      <w:pPr>
        <w:pStyle w:val="Heading3"/>
        <w:rPr>
          <w:lang w:val="en-IN"/>
        </w:rPr>
      </w:pPr>
      <w:bookmarkStart w:id="1755" w:name="_Toc20152654"/>
      <w:bookmarkStart w:id="1756" w:name="_Toc27495319"/>
      <w:bookmarkStart w:id="1757" w:name="_Toc36108787"/>
      <w:bookmarkStart w:id="1758" w:name="_Toc73958570"/>
      <w:r w:rsidRPr="0079589D">
        <w:rPr>
          <w:lang w:val="en-IN"/>
        </w:rPr>
        <w:t>9.3.2</w:t>
      </w:r>
      <w:r w:rsidRPr="0079589D">
        <w:rPr>
          <w:lang w:val="en-IN"/>
        </w:rPr>
        <w:tab/>
        <w:t>Basic call control</w:t>
      </w:r>
      <w:bookmarkEnd w:id="1755"/>
      <w:bookmarkEnd w:id="1756"/>
      <w:bookmarkEnd w:id="1757"/>
      <w:bookmarkEnd w:id="1758"/>
    </w:p>
    <w:p w14:paraId="0B3BEBD0" w14:textId="77777777" w:rsidR="00E849B1" w:rsidRPr="0079589D" w:rsidRDefault="00E849B1" w:rsidP="00E849B1">
      <w:pPr>
        <w:pStyle w:val="Heading4"/>
        <w:rPr>
          <w:lang w:val="en-IN" w:eastAsia="zh-CN"/>
        </w:rPr>
      </w:pPr>
      <w:bookmarkStart w:id="1759" w:name="_Toc20152655"/>
      <w:bookmarkStart w:id="1760" w:name="_Toc27495320"/>
      <w:bookmarkStart w:id="1761" w:name="_Toc36108788"/>
      <w:bookmarkStart w:id="1762" w:name="_Toc73958571"/>
      <w:r w:rsidRPr="0079589D">
        <w:rPr>
          <w:lang w:val="en-IN"/>
        </w:rPr>
        <w:t>9.3.2.1</w:t>
      </w:r>
      <w:r w:rsidRPr="0079589D">
        <w:rPr>
          <w:lang w:val="en-IN"/>
        </w:rPr>
        <w:tab/>
        <w:t>General</w:t>
      </w:r>
      <w:bookmarkEnd w:id="1759"/>
      <w:bookmarkEnd w:id="1760"/>
      <w:bookmarkEnd w:id="1761"/>
      <w:bookmarkEnd w:id="1762"/>
    </w:p>
    <w:p w14:paraId="14D250A0"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636BB73B"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3661399C" w14:textId="77777777" w:rsidR="00E849B1" w:rsidRPr="0079589D" w:rsidRDefault="00E849B1" w:rsidP="00E849B1">
      <w:pPr>
        <w:pStyle w:val="Heading4"/>
        <w:rPr>
          <w:lang w:val="en-IN" w:eastAsia="zh-CN"/>
        </w:rPr>
      </w:pPr>
      <w:bookmarkStart w:id="1763" w:name="_Toc20152656"/>
      <w:bookmarkStart w:id="1764" w:name="_Toc27495321"/>
      <w:bookmarkStart w:id="1765" w:name="_Toc36108789"/>
      <w:bookmarkStart w:id="1766" w:name="_Toc73958572"/>
      <w:r w:rsidRPr="0079589D">
        <w:rPr>
          <w:lang w:val="en-IN" w:eastAsia="zh-CN"/>
        </w:rPr>
        <w:t>9.3.2.2</w:t>
      </w:r>
      <w:r w:rsidRPr="0079589D">
        <w:rPr>
          <w:lang w:val="en-IN" w:eastAsia="zh-CN"/>
        </w:rPr>
        <w:tab/>
        <w:t>Basic call control state machine</w:t>
      </w:r>
      <w:bookmarkEnd w:id="1763"/>
      <w:bookmarkEnd w:id="1764"/>
      <w:bookmarkEnd w:id="1765"/>
      <w:bookmarkEnd w:id="1766"/>
    </w:p>
    <w:p w14:paraId="4AEBF415"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58FF9E5F"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616B8D0F" w14:textId="77777777" w:rsidR="00E849B1" w:rsidRPr="0079589D" w:rsidRDefault="00E849B1" w:rsidP="00E849B1">
      <w:pPr>
        <w:pStyle w:val="TH"/>
      </w:pPr>
    </w:p>
    <w:bookmarkStart w:id="1767" w:name="_MON_1531145739"/>
    <w:bookmarkEnd w:id="1767"/>
    <w:p w14:paraId="760F5D86" w14:textId="77777777" w:rsidR="00E849B1" w:rsidRPr="0079589D" w:rsidRDefault="00E849B1" w:rsidP="00E849B1">
      <w:pPr>
        <w:pStyle w:val="TH"/>
      </w:pPr>
      <w:r w:rsidRPr="0079589D">
        <w:object w:dxaOrig="17010" w:dyaOrig="11340" w14:anchorId="55C20846">
          <v:shape id="_x0000_i1032" type="#_x0000_t75" style="width:447.15pt;height:298.45pt" o:ole="" fillcolor="window">
            <v:imagedata r:id="rId30" o:title=""/>
          </v:shape>
          <o:OLEObject Type="Embed" ProgID="Word.Picture.8" ShapeID="_x0000_i1032" DrawAspect="Content" ObjectID="_1686344074" r:id="rId31"/>
        </w:object>
      </w:r>
    </w:p>
    <w:p w14:paraId="4683DF28"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4C14D693"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5678A576" w14:textId="77777777" w:rsidR="00E849B1" w:rsidRPr="0079589D" w:rsidRDefault="00E849B1" w:rsidP="00E849B1">
      <w:pPr>
        <w:pStyle w:val="B1"/>
      </w:pPr>
      <w:r w:rsidRPr="0079589D">
        <w:t>a)</w:t>
      </w:r>
      <w:r w:rsidRPr="0079589D">
        <w:tab/>
        <w:t>the stored call identifier of the call;</w:t>
      </w:r>
    </w:p>
    <w:p w14:paraId="6D707475" w14:textId="77777777" w:rsidR="00E849B1" w:rsidRPr="0079589D" w:rsidRDefault="00E849B1" w:rsidP="00E849B1">
      <w:pPr>
        <w:pStyle w:val="B1"/>
      </w:pPr>
      <w:r w:rsidRPr="0079589D">
        <w:t>b)</w:t>
      </w:r>
      <w:r w:rsidRPr="0079589D">
        <w:tab/>
        <w:t>the probe response value of the call;</w:t>
      </w:r>
    </w:p>
    <w:p w14:paraId="0E30AF7B" w14:textId="77777777" w:rsidR="00E849B1" w:rsidRPr="0079589D" w:rsidRDefault="00E849B1" w:rsidP="00E849B1">
      <w:pPr>
        <w:pStyle w:val="B1"/>
      </w:pPr>
      <w:r w:rsidRPr="0079589D">
        <w:t>c)</w:t>
      </w:r>
      <w:r w:rsidRPr="0079589D">
        <w:tab/>
        <w:t>the stored refresh interval of the call;</w:t>
      </w:r>
    </w:p>
    <w:p w14:paraId="7CC8C8A3" w14:textId="77777777" w:rsidR="00E849B1" w:rsidRPr="0079589D" w:rsidRDefault="00E849B1" w:rsidP="00E849B1">
      <w:pPr>
        <w:pStyle w:val="B1"/>
      </w:pPr>
      <w:r w:rsidRPr="0079589D">
        <w:t>d)</w:t>
      </w:r>
      <w:r w:rsidRPr="0079589D">
        <w:tab/>
        <w:t>the stored SDP body of the call;</w:t>
      </w:r>
    </w:p>
    <w:p w14:paraId="3DC615F1" w14:textId="77777777" w:rsidR="00E849B1" w:rsidRPr="0079589D" w:rsidRDefault="00E849B1" w:rsidP="00E849B1">
      <w:pPr>
        <w:pStyle w:val="B1"/>
      </w:pPr>
      <w:r w:rsidRPr="0079589D">
        <w:t>e)</w:t>
      </w:r>
      <w:r w:rsidRPr="0079589D">
        <w:tab/>
        <w:t>the stored originating MCVideo user ID of the call;</w:t>
      </w:r>
    </w:p>
    <w:p w14:paraId="73449AC9" w14:textId="77777777" w:rsidR="00A41BFA" w:rsidRDefault="00E849B1" w:rsidP="00A41BFA">
      <w:pPr>
        <w:pStyle w:val="B1"/>
      </w:pPr>
      <w:r w:rsidRPr="0079589D">
        <w:t>f)</w:t>
      </w:r>
      <w:r w:rsidRPr="0079589D">
        <w:tab/>
        <w:t>the stored MCVideo group ID of the call</w:t>
      </w:r>
      <w:r w:rsidR="00A41BFA">
        <w:t>; and</w:t>
      </w:r>
    </w:p>
    <w:p w14:paraId="29F301DD" w14:textId="77777777" w:rsidR="00E849B1" w:rsidRPr="0079589D" w:rsidRDefault="00A41BFA" w:rsidP="00A41BFA">
      <w:pPr>
        <w:pStyle w:val="B1"/>
      </w:pPr>
      <w:r>
        <w:t>h)</w:t>
      </w:r>
      <w:r w:rsidRPr="0079589D">
        <w:tab/>
      </w:r>
      <w:r w:rsidRPr="0079589D">
        <w:rPr>
          <w:lang w:eastAsia="ko-KR"/>
        </w:rPr>
        <w:t>the stored call start time of the call</w:t>
      </w:r>
      <w:r>
        <w:t>.</w:t>
      </w:r>
    </w:p>
    <w:p w14:paraId="6A9B440A"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585B10">
        <w:rPr>
          <w:lang w:eastAsia="ko-KR"/>
        </w:rPr>
        <w:t>clause</w:t>
      </w:r>
      <w:r w:rsidRPr="0079589D">
        <w:rPr>
          <w:lang w:eastAsia="ko-KR"/>
        </w:rPr>
        <w:t> 9.3.3.2.</w:t>
      </w:r>
    </w:p>
    <w:p w14:paraId="618E1BC8"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23CCB3EE" w14:textId="77777777" w:rsidR="00E849B1" w:rsidRPr="0079589D" w:rsidRDefault="00E849B1" w:rsidP="00E849B1">
      <w:pPr>
        <w:pStyle w:val="Heading4"/>
        <w:rPr>
          <w:lang w:val="en-IN" w:eastAsia="zh-CN"/>
        </w:rPr>
      </w:pPr>
      <w:bookmarkStart w:id="1768" w:name="_Toc20152657"/>
      <w:bookmarkStart w:id="1769" w:name="_Toc27495322"/>
      <w:bookmarkStart w:id="1770" w:name="_Toc36108790"/>
      <w:bookmarkStart w:id="1771" w:name="_Toc73958573"/>
      <w:r w:rsidRPr="0079589D">
        <w:rPr>
          <w:lang w:val="en-IN" w:eastAsia="zh-CN"/>
        </w:rPr>
        <w:t>9.3.2.3</w:t>
      </w:r>
      <w:r w:rsidRPr="0079589D">
        <w:rPr>
          <w:lang w:val="en-IN" w:eastAsia="zh-CN"/>
        </w:rPr>
        <w:tab/>
        <w:t>Call Control states</w:t>
      </w:r>
      <w:bookmarkEnd w:id="1768"/>
      <w:bookmarkEnd w:id="1769"/>
      <w:bookmarkEnd w:id="1770"/>
      <w:bookmarkEnd w:id="1771"/>
    </w:p>
    <w:p w14:paraId="7F1F76FE" w14:textId="77777777" w:rsidR="00E849B1" w:rsidRPr="0079589D" w:rsidRDefault="00E849B1" w:rsidP="00E849B1">
      <w:pPr>
        <w:pStyle w:val="Heading5"/>
        <w:rPr>
          <w:lang w:val="en-IN" w:eastAsia="zh-CN"/>
        </w:rPr>
      </w:pPr>
      <w:bookmarkStart w:id="1772" w:name="_Toc20152658"/>
      <w:bookmarkStart w:id="1773" w:name="_Toc27495323"/>
      <w:bookmarkStart w:id="1774" w:name="_Toc36108791"/>
      <w:bookmarkStart w:id="1775" w:name="_Toc73958574"/>
      <w:r w:rsidRPr="0079589D">
        <w:rPr>
          <w:lang w:val="en-IN" w:eastAsia="zh-CN"/>
        </w:rPr>
        <w:t>9.3.2.3.1</w:t>
      </w:r>
      <w:r w:rsidRPr="0079589D">
        <w:rPr>
          <w:lang w:val="en-IN" w:eastAsia="zh-CN"/>
        </w:rPr>
        <w:tab/>
        <w:t>S1: start-stop</w:t>
      </w:r>
      <w:bookmarkEnd w:id="1772"/>
      <w:bookmarkEnd w:id="1773"/>
      <w:bookmarkEnd w:id="1774"/>
      <w:bookmarkEnd w:id="1775"/>
    </w:p>
    <w:p w14:paraId="7524DDB0" w14:textId="77777777" w:rsidR="00E849B1" w:rsidRPr="0079589D" w:rsidRDefault="00E849B1" w:rsidP="00E849B1">
      <w:r w:rsidRPr="0079589D">
        <w:t>This state exists for UE, when the UE is not part of an ongoing call.</w:t>
      </w:r>
    </w:p>
    <w:p w14:paraId="2259AD0A" w14:textId="77777777" w:rsidR="00E849B1" w:rsidRPr="0079589D" w:rsidRDefault="00E849B1" w:rsidP="00E849B1">
      <w:r w:rsidRPr="0079589D">
        <w:t>This state is the start state of this state machine.</w:t>
      </w:r>
    </w:p>
    <w:p w14:paraId="65501519" w14:textId="77777777" w:rsidR="00E849B1" w:rsidRPr="0079589D" w:rsidRDefault="00E849B1" w:rsidP="00E849B1">
      <w:r w:rsidRPr="0079589D">
        <w:t>This state is the stop state of this state machine.</w:t>
      </w:r>
    </w:p>
    <w:p w14:paraId="4C465053" w14:textId="77777777" w:rsidR="00E849B1" w:rsidRPr="0079589D" w:rsidRDefault="00E849B1" w:rsidP="00E849B1">
      <w:pPr>
        <w:pStyle w:val="Heading5"/>
        <w:rPr>
          <w:lang w:val="en-IN" w:eastAsia="zh-CN"/>
        </w:rPr>
      </w:pPr>
      <w:bookmarkStart w:id="1776" w:name="_Toc20152659"/>
      <w:bookmarkStart w:id="1777" w:name="_Toc27495324"/>
      <w:bookmarkStart w:id="1778" w:name="_Toc36108792"/>
      <w:bookmarkStart w:id="1779" w:name="_Toc73958575"/>
      <w:r w:rsidRPr="0079589D">
        <w:rPr>
          <w:lang w:val="en-IN" w:eastAsia="zh-CN"/>
        </w:rPr>
        <w:t>9.3.2.3.2</w:t>
      </w:r>
      <w:r w:rsidRPr="0079589D">
        <w:rPr>
          <w:lang w:val="en-IN" w:eastAsia="zh-CN"/>
        </w:rPr>
        <w:tab/>
        <w:t>S2: waiting for call announcement</w:t>
      </w:r>
      <w:bookmarkEnd w:id="1776"/>
      <w:bookmarkEnd w:id="1777"/>
      <w:bookmarkEnd w:id="1778"/>
      <w:bookmarkEnd w:id="1779"/>
    </w:p>
    <w:p w14:paraId="40845DBD" w14:textId="77777777" w:rsidR="00E849B1" w:rsidRPr="0079589D" w:rsidRDefault="00E849B1" w:rsidP="00E849B1">
      <w:r w:rsidRPr="0079589D">
        <w:t>This state exists for UE, when the UE has sent a GROUP CALL PROBE message and is waiting for a GROUP CALL ANNOUNCEMENT message.</w:t>
      </w:r>
    </w:p>
    <w:p w14:paraId="310CF07B" w14:textId="77777777" w:rsidR="00E849B1" w:rsidRPr="0079589D" w:rsidRDefault="00E849B1" w:rsidP="00E849B1">
      <w:pPr>
        <w:pStyle w:val="Heading5"/>
        <w:rPr>
          <w:lang w:val="en-IN" w:eastAsia="zh-CN"/>
        </w:rPr>
      </w:pPr>
      <w:bookmarkStart w:id="1780" w:name="_Toc20152660"/>
      <w:bookmarkStart w:id="1781" w:name="_Toc27495325"/>
      <w:bookmarkStart w:id="1782" w:name="_Toc36108793"/>
      <w:bookmarkStart w:id="1783" w:name="_Toc73958576"/>
      <w:r w:rsidRPr="0079589D">
        <w:rPr>
          <w:lang w:val="en-IN" w:eastAsia="zh-CN"/>
        </w:rPr>
        <w:t>9.3.2.3.3</w:t>
      </w:r>
      <w:r w:rsidRPr="0079589D">
        <w:rPr>
          <w:lang w:val="en-IN" w:eastAsia="zh-CN"/>
        </w:rPr>
        <w:tab/>
        <w:t>S3: part of ongoing call</w:t>
      </w:r>
      <w:bookmarkEnd w:id="1780"/>
      <w:bookmarkEnd w:id="1781"/>
      <w:bookmarkEnd w:id="1782"/>
      <w:bookmarkEnd w:id="1783"/>
    </w:p>
    <w:p w14:paraId="587269D6" w14:textId="77777777" w:rsidR="00E849B1" w:rsidRPr="0079589D" w:rsidRDefault="00E849B1" w:rsidP="00E849B1">
      <w:r w:rsidRPr="0079589D">
        <w:t>This state exists for UE, when the UE is part of an ongoing group call.</w:t>
      </w:r>
    </w:p>
    <w:p w14:paraId="385317B3" w14:textId="77777777" w:rsidR="00E849B1" w:rsidRPr="0079589D" w:rsidRDefault="00E849B1" w:rsidP="00E849B1">
      <w:pPr>
        <w:pStyle w:val="Heading5"/>
        <w:rPr>
          <w:lang w:val="en-IN" w:eastAsia="zh-CN"/>
        </w:rPr>
      </w:pPr>
      <w:bookmarkStart w:id="1784" w:name="_Toc20152661"/>
      <w:bookmarkStart w:id="1785" w:name="_Toc27495326"/>
      <w:bookmarkStart w:id="1786" w:name="_Toc36108794"/>
      <w:bookmarkStart w:id="1787" w:name="_Toc73958577"/>
      <w:r w:rsidRPr="0079589D">
        <w:rPr>
          <w:lang w:val="en-IN" w:eastAsia="zh-CN"/>
        </w:rPr>
        <w:t>9.3.2.3.4</w:t>
      </w:r>
      <w:r w:rsidRPr="0079589D">
        <w:rPr>
          <w:lang w:val="en-IN" w:eastAsia="zh-CN"/>
        </w:rPr>
        <w:tab/>
        <w:t>S4: pending user action without confirm indication</w:t>
      </w:r>
      <w:bookmarkEnd w:id="1784"/>
      <w:bookmarkEnd w:id="1785"/>
      <w:bookmarkEnd w:id="1786"/>
      <w:bookmarkEnd w:id="1787"/>
    </w:p>
    <w:p w14:paraId="66C10983"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1696DE7A" w14:textId="77777777" w:rsidR="00E849B1" w:rsidRPr="0079589D" w:rsidRDefault="00E849B1" w:rsidP="00E849B1">
      <w:pPr>
        <w:pStyle w:val="Heading5"/>
        <w:rPr>
          <w:lang w:val="en-IN" w:eastAsia="zh-CN"/>
        </w:rPr>
      </w:pPr>
      <w:bookmarkStart w:id="1788" w:name="_Toc20152662"/>
      <w:bookmarkStart w:id="1789" w:name="_Toc27495327"/>
      <w:bookmarkStart w:id="1790" w:name="_Toc36108795"/>
      <w:bookmarkStart w:id="1791" w:name="_Toc73958578"/>
      <w:r w:rsidRPr="0079589D">
        <w:rPr>
          <w:lang w:val="en-IN" w:eastAsia="zh-CN"/>
        </w:rPr>
        <w:t>9.3.2.3.5</w:t>
      </w:r>
      <w:r w:rsidRPr="0079589D">
        <w:rPr>
          <w:lang w:val="en-IN" w:eastAsia="zh-CN"/>
        </w:rPr>
        <w:tab/>
        <w:t xml:space="preserve">S5: pending user action </w:t>
      </w:r>
      <w:r w:rsidRPr="0079589D">
        <w:rPr>
          <w:lang w:val="en-IN"/>
        </w:rPr>
        <w:t>with confirm indication</w:t>
      </w:r>
      <w:bookmarkEnd w:id="1788"/>
      <w:bookmarkEnd w:id="1789"/>
      <w:bookmarkEnd w:id="1790"/>
      <w:bookmarkEnd w:id="1791"/>
    </w:p>
    <w:p w14:paraId="34E1B9C6"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52A0B765" w14:textId="77777777" w:rsidR="00E849B1" w:rsidRPr="0079589D" w:rsidRDefault="00E849B1" w:rsidP="00E849B1">
      <w:pPr>
        <w:pStyle w:val="Heading5"/>
        <w:rPr>
          <w:lang w:val="en-IN" w:eastAsia="zh-CN"/>
        </w:rPr>
      </w:pPr>
      <w:bookmarkStart w:id="1792" w:name="_Toc20152663"/>
      <w:bookmarkStart w:id="1793" w:name="_Toc27495328"/>
      <w:bookmarkStart w:id="1794" w:name="_Toc36108796"/>
      <w:bookmarkStart w:id="1795" w:name="_Toc73958579"/>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1792"/>
      <w:bookmarkEnd w:id="1793"/>
      <w:bookmarkEnd w:id="1794"/>
      <w:bookmarkEnd w:id="1795"/>
    </w:p>
    <w:p w14:paraId="7AA88F0E"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2F850579" w14:textId="77777777" w:rsidR="00E849B1" w:rsidRPr="0079589D" w:rsidRDefault="00E849B1" w:rsidP="00E849B1">
      <w:pPr>
        <w:pStyle w:val="Heading5"/>
        <w:rPr>
          <w:lang w:val="en-IN" w:eastAsia="zh-CN"/>
        </w:rPr>
      </w:pPr>
      <w:bookmarkStart w:id="1796" w:name="_Toc20152664"/>
      <w:bookmarkStart w:id="1797" w:name="_Toc27495329"/>
      <w:bookmarkStart w:id="1798" w:name="_Toc36108797"/>
      <w:bookmarkStart w:id="1799" w:name="_Toc73958580"/>
      <w:r w:rsidRPr="0079589D">
        <w:rPr>
          <w:lang w:val="en-IN" w:eastAsia="zh-CN"/>
        </w:rPr>
        <w:t>9.3.2.3.7</w:t>
      </w:r>
      <w:r w:rsidRPr="0079589D">
        <w:rPr>
          <w:lang w:val="en-IN" w:eastAsia="zh-CN"/>
        </w:rPr>
        <w:tab/>
        <w:t>S7: waiting for call announcement after call release</w:t>
      </w:r>
      <w:bookmarkEnd w:id="1796"/>
      <w:bookmarkEnd w:id="1797"/>
      <w:bookmarkEnd w:id="1798"/>
      <w:bookmarkEnd w:id="1799"/>
    </w:p>
    <w:p w14:paraId="1D2FB053"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498C30ED" w14:textId="77777777" w:rsidR="00E849B1" w:rsidRPr="0079589D" w:rsidRDefault="00E849B1" w:rsidP="00E849B1">
      <w:pPr>
        <w:pStyle w:val="Heading4"/>
        <w:rPr>
          <w:rFonts w:eastAsia="Malgun Gothic"/>
          <w:lang w:val="en-IN"/>
        </w:rPr>
      </w:pPr>
      <w:bookmarkStart w:id="1800" w:name="_Toc20152665"/>
      <w:bookmarkStart w:id="1801" w:name="_Toc27495330"/>
      <w:bookmarkStart w:id="1802" w:name="_Toc36108798"/>
      <w:bookmarkStart w:id="1803" w:name="_Toc73958581"/>
      <w:r w:rsidRPr="0079589D">
        <w:rPr>
          <w:rFonts w:eastAsia="Malgun Gothic"/>
          <w:lang w:val="en-IN"/>
        </w:rPr>
        <w:t>9.3.2.4</w:t>
      </w:r>
      <w:r w:rsidRPr="0079589D">
        <w:rPr>
          <w:rFonts w:eastAsia="Malgun Gothic"/>
          <w:lang w:val="en-IN"/>
        </w:rPr>
        <w:tab/>
        <w:t>Procedures</w:t>
      </w:r>
      <w:bookmarkEnd w:id="1800"/>
      <w:bookmarkEnd w:id="1801"/>
      <w:bookmarkEnd w:id="1802"/>
      <w:bookmarkEnd w:id="1803"/>
    </w:p>
    <w:p w14:paraId="223DC699" w14:textId="77777777" w:rsidR="00E849B1" w:rsidRPr="0079589D" w:rsidRDefault="00E849B1" w:rsidP="00E849B1">
      <w:pPr>
        <w:pStyle w:val="Heading5"/>
        <w:rPr>
          <w:lang w:val="en-IN" w:eastAsia="zh-CN"/>
        </w:rPr>
      </w:pPr>
      <w:bookmarkStart w:id="1804" w:name="_Toc20152666"/>
      <w:bookmarkStart w:id="1805" w:name="_Toc27495331"/>
      <w:bookmarkStart w:id="1806" w:name="_Toc36108799"/>
      <w:bookmarkStart w:id="1807" w:name="_Toc73958582"/>
      <w:r w:rsidRPr="0079589D">
        <w:rPr>
          <w:lang w:val="en-IN" w:eastAsia="zh-CN"/>
        </w:rPr>
        <w:t>9.3.2.4.1</w:t>
      </w:r>
      <w:r w:rsidRPr="0079589D">
        <w:rPr>
          <w:lang w:val="en-IN" w:eastAsia="zh-CN"/>
        </w:rPr>
        <w:tab/>
        <w:t>General</w:t>
      </w:r>
      <w:bookmarkEnd w:id="1804"/>
      <w:bookmarkEnd w:id="1805"/>
      <w:bookmarkEnd w:id="1806"/>
      <w:bookmarkEnd w:id="1807"/>
    </w:p>
    <w:p w14:paraId="36F88E89" w14:textId="77777777" w:rsidR="00E849B1" w:rsidRPr="0079589D" w:rsidRDefault="00E849B1" w:rsidP="00E849B1">
      <w:pPr>
        <w:pStyle w:val="Heading6"/>
        <w:rPr>
          <w:lang w:val="en-IN"/>
        </w:rPr>
      </w:pPr>
      <w:bookmarkStart w:id="1808" w:name="_Toc20152667"/>
      <w:bookmarkStart w:id="1809" w:name="_Toc27495332"/>
      <w:bookmarkStart w:id="1810" w:name="_Toc36108800"/>
      <w:bookmarkStart w:id="1811" w:name="_Toc73958583"/>
      <w:r w:rsidRPr="0079589D">
        <w:rPr>
          <w:lang w:val="en-IN"/>
        </w:rPr>
        <w:t>9.3.2.4.1.1</w:t>
      </w:r>
      <w:r w:rsidRPr="0079589D">
        <w:rPr>
          <w:lang w:val="en-IN"/>
        </w:rPr>
        <w:tab/>
        <w:t>Call announcement timer calculation</w:t>
      </w:r>
      <w:bookmarkEnd w:id="1808"/>
      <w:bookmarkEnd w:id="1809"/>
      <w:bookmarkEnd w:id="1810"/>
      <w:bookmarkEnd w:id="1811"/>
    </w:p>
    <w:p w14:paraId="7880E506" w14:textId="77777777" w:rsidR="00E849B1" w:rsidRPr="0079589D" w:rsidRDefault="00E849B1" w:rsidP="00E849B1">
      <w:pPr>
        <w:pStyle w:val="Heading7"/>
        <w:rPr>
          <w:lang w:val="en-IN"/>
        </w:rPr>
      </w:pPr>
      <w:bookmarkStart w:id="1812" w:name="_Toc20152668"/>
      <w:bookmarkStart w:id="1813" w:name="_Toc27495333"/>
      <w:bookmarkStart w:id="1814" w:name="_Toc36108801"/>
      <w:bookmarkStart w:id="1815" w:name="_Toc73958584"/>
      <w:r w:rsidRPr="0079589D">
        <w:rPr>
          <w:lang w:val="en-IN"/>
        </w:rPr>
        <w:t>9.3.2.4.1.1.1</w:t>
      </w:r>
      <w:r w:rsidRPr="0079589D">
        <w:rPr>
          <w:lang w:val="en-IN"/>
        </w:rPr>
        <w:tab/>
        <w:t>Periodic call announcement timer calculation</w:t>
      </w:r>
      <w:bookmarkEnd w:id="1812"/>
      <w:bookmarkEnd w:id="1813"/>
      <w:bookmarkEnd w:id="1814"/>
      <w:bookmarkEnd w:id="1815"/>
    </w:p>
    <w:p w14:paraId="03DF0D6C" w14:textId="77777777" w:rsidR="00E849B1" w:rsidRPr="0079589D" w:rsidRDefault="00E849B1" w:rsidP="00E849B1">
      <w:pPr>
        <w:rPr>
          <w:lang w:eastAsia="ko-KR"/>
        </w:rPr>
      </w:pPr>
      <w:r w:rsidRPr="0079589D">
        <w:rPr>
          <w:lang w:eastAsia="ko-KR"/>
        </w:rPr>
        <w:t>The MCVideo client:</w:t>
      </w:r>
    </w:p>
    <w:p w14:paraId="1F128DA0"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5CFFF1B"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377A6954"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6E279008" w14:textId="77777777" w:rsidR="00E849B1" w:rsidRPr="0079589D" w:rsidRDefault="00E849B1" w:rsidP="00E849B1">
      <w:pPr>
        <w:pStyle w:val="Heading7"/>
        <w:rPr>
          <w:lang w:val="en-IN"/>
        </w:rPr>
      </w:pPr>
      <w:bookmarkStart w:id="1816" w:name="_Toc20152669"/>
      <w:bookmarkStart w:id="1817" w:name="_Toc27495334"/>
      <w:bookmarkStart w:id="1818" w:name="_Toc36108802"/>
      <w:bookmarkStart w:id="1819" w:name="_Toc73958585"/>
      <w:r w:rsidRPr="0079589D">
        <w:rPr>
          <w:lang w:val="en-IN"/>
        </w:rPr>
        <w:t>9.3.2.4.1.1.2</w:t>
      </w:r>
      <w:r w:rsidRPr="0079589D">
        <w:rPr>
          <w:lang w:val="en-IN"/>
        </w:rPr>
        <w:tab/>
        <w:t>Call announcement timer calculation after CALL PROBE</w:t>
      </w:r>
      <w:bookmarkEnd w:id="1816"/>
      <w:bookmarkEnd w:id="1817"/>
      <w:bookmarkEnd w:id="1818"/>
      <w:bookmarkEnd w:id="1819"/>
    </w:p>
    <w:p w14:paraId="7ECD7EE9" w14:textId="77777777" w:rsidR="00E849B1" w:rsidRPr="0079589D" w:rsidRDefault="00E849B1" w:rsidP="00E849B1">
      <w:pPr>
        <w:rPr>
          <w:lang w:eastAsia="ko-KR"/>
        </w:rPr>
      </w:pPr>
      <w:r w:rsidRPr="0079589D">
        <w:rPr>
          <w:lang w:eastAsia="ko-KR"/>
        </w:rPr>
        <w:t>The MCVideo client:</w:t>
      </w:r>
    </w:p>
    <w:p w14:paraId="2C8AA22A"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5D7BDFED"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44A698D"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65C039FC" w14:textId="77777777" w:rsidR="00E849B1" w:rsidRPr="0079589D" w:rsidRDefault="00E849B1" w:rsidP="00E849B1">
      <w:pPr>
        <w:pStyle w:val="Heading6"/>
        <w:rPr>
          <w:lang w:val="en-IN"/>
        </w:rPr>
      </w:pPr>
      <w:bookmarkStart w:id="1820" w:name="_Toc20152670"/>
      <w:bookmarkStart w:id="1821" w:name="_Toc27495335"/>
      <w:bookmarkStart w:id="1822" w:name="_Toc36108803"/>
      <w:bookmarkStart w:id="1823" w:name="_Toc73958586"/>
      <w:r w:rsidRPr="0079589D">
        <w:rPr>
          <w:lang w:val="en-IN"/>
        </w:rPr>
        <w:t>9.3.2.4.1.2</w:t>
      </w:r>
      <w:r w:rsidRPr="0079589D">
        <w:rPr>
          <w:lang w:val="en-IN"/>
        </w:rPr>
        <w:tab/>
        <w:t>Max duration timer calculation</w:t>
      </w:r>
      <w:bookmarkEnd w:id="1820"/>
      <w:bookmarkEnd w:id="1821"/>
      <w:bookmarkEnd w:id="1822"/>
      <w:bookmarkEnd w:id="1823"/>
    </w:p>
    <w:p w14:paraId="1A7D6AD1" w14:textId="77777777" w:rsidR="00E849B1" w:rsidRPr="0079589D" w:rsidRDefault="00E849B1" w:rsidP="00E849B1">
      <w:r w:rsidRPr="0079589D">
        <w:t>The MCVideo client shall set the TFG6 (max duration) timer as follows:</w:t>
      </w:r>
    </w:p>
    <w:p w14:paraId="5877877A"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7C952BF5"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01C451A4"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37CA8F6"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406AE1E7" w14:textId="77777777" w:rsidR="00E849B1" w:rsidRPr="0079589D" w:rsidRDefault="00E849B1" w:rsidP="00E849B1">
      <w:pPr>
        <w:pStyle w:val="Heading5"/>
        <w:rPr>
          <w:rFonts w:eastAsia="SimSun"/>
          <w:lang w:val="en-IN" w:eastAsia="zh-CN"/>
        </w:rPr>
      </w:pPr>
      <w:bookmarkStart w:id="1824" w:name="_Toc20152671"/>
      <w:bookmarkStart w:id="1825" w:name="_Toc27495336"/>
      <w:bookmarkStart w:id="1826" w:name="_Toc36108804"/>
      <w:bookmarkStart w:id="1827" w:name="_Toc73958587"/>
      <w:r w:rsidRPr="0079589D">
        <w:rPr>
          <w:rFonts w:eastAsia="SimSun"/>
          <w:lang w:val="en-IN" w:eastAsia="zh-CN"/>
        </w:rPr>
        <w:t>9.3.2.4.2</w:t>
      </w:r>
      <w:r w:rsidRPr="0079589D">
        <w:rPr>
          <w:rFonts w:eastAsia="SimSun"/>
          <w:lang w:val="en-IN" w:eastAsia="zh-CN"/>
        </w:rPr>
        <w:tab/>
        <w:t>Call Probe</w:t>
      </w:r>
      <w:bookmarkEnd w:id="1824"/>
      <w:bookmarkEnd w:id="1825"/>
      <w:bookmarkEnd w:id="1826"/>
      <w:bookmarkEnd w:id="1827"/>
    </w:p>
    <w:p w14:paraId="5F69210D" w14:textId="77777777" w:rsidR="00E849B1" w:rsidRPr="0079589D" w:rsidRDefault="00E849B1" w:rsidP="00E849B1">
      <w:pPr>
        <w:pStyle w:val="Heading6"/>
        <w:rPr>
          <w:lang w:val="en-IN" w:eastAsia="zh-CN"/>
        </w:rPr>
      </w:pPr>
      <w:bookmarkStart w:id="1828" w:name="_Toc20152672"/>
      <w:bookmarkStart w:id="1829" w:name="_Toc27495337"/>
      <w:bookmarkStart w:id="1830" w:name="_Toc36108805"/>
      <w:bookmarkStart w:id="1831" w:name="_Toc73958588"/>
      <w:r w:rsidRPr="0079589D">
        <w:rPr>
          <w:lang w:val="en-IN" w:eastAsia="zh-CN"/>
        </w:rPr>
        <w:t>9.3.2.4.2.1</w:t>
      </w:r>
      <w:r w:rsidRPr="0079589D">
        <w:rPr>
          <w:lang w:val="en-IN" w:eastAsia="zh-CN"/>
        </w:rPr>
        <w:tab/>
        <w:t>Call probe initiation</w:t>
      </w:r>
      <w:bookmarkEnd w:id="1828"/>
      <w:bookmarkEnd w:id="1829"/>
      <w:bookmarkEnd w:id="1830"/>
      <w:bookmarkEnd w:id="1831"/>
    </w:p>
    <w:p w14:paraId="5F25CA29" w14:textId="77777777" w:rsidR="00E849B1" w:rsidRPr="0079589D" w:rsidRDefault="00E849B1" w:rsidP="00E849B1">
      <w:r w:rsidRPr="0079589D">
        <w:t>When in the "S1: start-stop" state, upon an indication from an MCVideo user to initiate a group call for an MCVideo group ID, the MCVideo client:</w:t>
      </w:r>
    </w:p>
    <w:p w14:paraId="47C969F3"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14F26E11"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585B10">
        <w:rPr>
          <w:lang w:eastAsia="ko-KR"/>
        </w:rPr>
        <w:t>clause</w:t>
      </w:r>
      <w:r w:rsidRPr="0079589D">
        <w:rPr>
          <w:lang w:eastAsia="ko-KR"/>
        </w:rPr>
        <w:t> 9.3.3.2</w:t>
      </w:r>
      <w:r w:rsidRPr="0079589D">
        <w:t>;</w:t>
      </w:r>
    </w:p>
    <w:p w14:paraId="33752D09" w14:textId="77777777" w:rsidR="00E849B1" w:rsidRPr="0079589D" w:rsidRDefault="00E849B1" w:rsidP="00E849B1">
      <w:pPr>
        <w:pStyle w:val="B1"/>
      </w:pPr>
      <w:r w:rsidRPr="0079589D">
        <w:t>3)</w:t>
      </w:r>
      <w:r w:rsidRPr="0079589D">
        <w:tab/>
        <w:t xml:space="preserve">shall generate a GROUP CALL PROBE message as specified in </w:t>
      </w:r>
      <w:r w:rsidR="00585B10">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314D8837"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66F6693"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585B10">
        <w:t>clause</w:t>
      </w:r>
      <w:r w:rsidRPr="0079589D">
        <w:t> </w:t>
      </w:r>
      <w:r w:rsidRPr="0079589D">
        <w:rPr>
          <w:lang w:eastAsia="ko-KR"/>
        </w:rPr>
        <w:t>9.3.1.1.1;</w:t>
      </w:r>
    </w:p>
    <w:p w14:paraId="7ABEB88A"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01BA8D9B"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6CD7365E"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174DA3CC" w14:textId="77777777" w:rsidR="00E849B1" w:rsidRPr="0079589D" w:rsidRDefault="00E849B1" w:rsidP="00E849B1">
      <w:pPr>
        <w:pStyle w:val="Heading6"/>
        <w:rPr>
          <w:lang w:val="en-IN" w:eastAsia="zh-CN"/>
        </w:rPr>
      </w:pPr>
      <w:bookmarkStart w:id="1832" w:name="_Toc20152673"/>
      <w:bookmarkStart w:id="1833" w:name="_Toc27495338"/>
      <w:bookmarkStart w:id="1834" w:name="_Toc36108806"/>
      <w:bookmarkStart w:id="1835" w:name="_Toc73958589"/>
      <w:r w:rsidRPr="0079589D">
        <w:rPr>
          <w:lang w:val="en-IN" w:eastAsia="zh-CN"/>
        </w:rPr>
        <w:t>9.3.2.4.2.2</w:t>
      </w:r>
      <w:r w:rsidRPr="0079589D">
        <w:rPr>
          <w:lang w:val="en-IN" w:eastAsia="zh-CN"/>
        </w:rPr>
        <w:tab/>
        <w:t>Call probe retransmission</w:t>
      </w:r>
      <w:bookmarkEnd w:id="1832"/>
      <w:bookmarkEnd w:id="1833"/>
      <w:bookmarkEnd w:id="1834"/>
      <w:bookmarkEnd w:id="1835"/>
    </w:p>
    <w:p w14:paraId="18918607"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21CF87DF" w14:textId="77777777" w:rsidR="00E849B1" w:rsidRPr="0079589D" w:rsidRDefault="00E849B1" w:rsidP="00E849B1">
      <w:pPr>
        <w:pStyle w:val="B1"/>
      </w:pPr>
      <w:r w:rsidRPr="0079589D">
        <w:t>1)</w:t>
      </w:r>
      <w:r w:rsidRPr="0079589D">
        <w:tab/>
        <w:t xml:space="preserve">shall generate a GROUP CALL PROBE message as specified in </w:t>
      </w:r>
      <w:r w:rsidR="00585B10">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319C3ADF"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518B5414"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585B10">
        <w:t>clause</w:t>
      </w:r>
      <w:r w:rsidRPr="0079589D">
        <w:t> </w:t>
      </w:r>
      <w:r w:rsidRPr="0079589D">
        <w:rPr>
          <w:lang w:eastAsia="ko-KR"/>
        </w:rPr>
        <w:t>9.3.1.1.1;</w:t>
      </w:r>
    </w:p>
    <w:p w14:paraId="69255FA6"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59D36215"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D66A65C" w14:textId="77777777" w:rsidR="00E849B1" w:rsidRPr="0079589D" w:rsidRDefault="00E849B1" w:rsidP="00E849B1">
      <w:pPr>
        <w:pStyle w:val="Heading6"/>
        <w:rPr>
          <w:lang w:val="en-IN" w:eastAsia="zh-CN"/>
        </w:rPr>
      </w:pPr>
      <w:bookmarkStart w:id="1836" w:name="_Toc20152674"/>
      <w:bookmarkStart w:id="1837" w:name="_Toc27495339"/>
      <w:bookmarkStart w:id="1838" w:name="_Toc36108807"/>
      <w:bookmarkStart w:id="1839" w:name="_Toc73958590"/>
      <w:r w:rsidRPr="0079589D">
        <w:rPr>
          <w:lang w:val="en-IN" w:eastAsia="zh-CN"/>
        </w:rPr>
        <w:t>9.3.2.4.2.3</w:t>
      </w:r>
      <w:r w:rsidRPr="0079589D">
        <w:rPr>
          <w:lang w:val="en-IN" w:eastAsia="zh-CN"/>
        </w:rPr>
        <w:tab/>
        <w:t>Receiving GROUP CALL PROBE message when participating in the ongoing call</w:t>
      </w:r>
      <w:bookmarkEnd w:id="1836"/>
      <w:bookmarkEnd w:id="1837"/>
      <w:bookmarkEnd w:id="1838"/>
      <w:bookmarkEnd w:id="1839"/>
    </w:p>
    <w:p w14:paraId="0608CC07"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1A87C94A"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641DDD1"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07E79523"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585B10">
        <w:rPr>
          <w:lang w:eastAsia="ko-KR"/>
        </w:rPr>
        <w:t>clause</w:t>
      </w:r>
      <w:r w:rsidRPr="0079589D">
        <w:rPr>
          <w:lang w:eastAsia="ko-KR"/>
        </w:rPr>
        <w:t> 9.3.2.4.1.1.2; and</w:t>
      </w:r>
    </w:p>
    <w:p w14:paraId="5A511D01"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74D29F8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4F3EFB06" w14:textId="77777777" w:rsidR="00E849B1" w:rsidRPr="0079589D" w:rsidRDefault="00E849B1" w:rsidP="00E849B1">
      <w:pPr>
        <w:pStyle w:val="Heading5"/>
        <w:rPr>
          <w:lang w:val="en-IN" w:eastAsia="zh-CN"/>
        </w:rPr>
      </w:pPr>
      <w:bookmarkStart w:id="1840" w:name="_Toc20152675"/>
      <w:bookmarkStart w:id="1841" w:name="_Toc27495340"/>
      <w:bookmarkStart w:id="1842" w:name="_Toc36108808"/>
      <w:bookmarkStart w:id="1843" w:name="_Toc73958591"/>
      <w:r w:rsidRPr="0079589D">
        <w:rPr>
          <w:lang w:val="en-IN" w:eastAsia="zh-CN"/>
        </w:rPr>
        <w:t>9.3.2.4.3</w:t>
      </w:r>
      <w:r w:rsidRPr="0079589D">
        <w:rPr>
          <w:lang w:val="en-IN" w:eastAsia="zh-CN"/>
        </w:rPr>
        <w:tab/>
        <w:t>Call setup</w:t>
      </w:r>
      <w:bookmarkEnd w:id="1840"/>
      <w:bookmarkEnd w:id="1841"/>
      <w:bookmarkEnd w:id="1842"/>
      <w:bookmarkEnd w:id="1843"/>
    </w:p>
    <w:p w14:paraId="3E30EE1F" w14:textId="77777777" w:rsidR="00E849B1" w:rsidRPr="0079589D" w:rsidRDefault="00E849B1" w:rsidP="00E849B1">
      <w:pPr>
        <w:pStyle w:val="Heading6"/>
        <w:rPr>
          <w:lang w:val="en-IN" w:eastAsia="zh-CN"/>
        </w:rPr>
      </w:pPr>
      <w:bookmarkStart w:id="1844" w:name="_Toc20152676"/>
      <w:bookmarkStart w:id="1845" w:name="_Toc27495341"/>
      <w:bookmarkStart w:id="1846" w:name="_Toc36108809"/>
      <w:bookmarkStart w:id="1847" w:name="_Toc73958592"/>
      <w:r w:rsidRPr="0079589D">
        <w:rPr>
          <w:lang w:val="en-IN" w:eastAsia="zh-CN"/>
        </w:rPr>
        <w:t>9.3.2.4.3.1</w:t>
      </w:r>
      <w:r w:rsidRPr="0079589D">
        <w:rPr>
          <w:lang w:val="en-IN" w:eastAsia="zh-CN"/>
        </w:rPr>
        <w:tab/>
        <w:t>Not receiving any response to GROUP CALL PROBE message</w:t>
      </w:r>
      <w:bookmarkEnd w:id="1844"/>
      <w:bookmarkEnd w:id="1845"/>
      <w:bookmarkEnd w:id="1846"/>
      <w:bookmarkEnd w:id="1847"/>
    </w:p>
    <w:p w14:paraId="762BE60A"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0D24F21D"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5D690C57" w14:textId="77777777" w:rsidR="00E849B1" w:rsidRPr="0079589D" w:rsidRDefault="00E849B1" w:rsidP="00E849B1">
      <w:pPr>
        <w:pStyle w:val="B1"/>
      </w:pPr>
      <w:r w:rsidRPr="0079589D">
        <w:t>2)</w:t>
      </w:r>
      <w:r w:rsidRPr="0079589D">
        <w:tab/>
        <w:t xml:space="preserve">shall generate an SDP body as specified in </w:t>
      </w:r>
      <w:r w:rsidR="00585B10">
        <w:t>clause</w:t>
      </w:r>
      <w:r w:rsidRPr="0079589D">
        <w:t> </w:t>
      </w:r>
      <w:r w:rsidRPr="0079589D">
        <w:rPr>
          <w:lang w:eastAsia="ko-KR"/>
        </w:rPr>
        <w:t xml:space="preserve">9.3.1.1.2 and store it as the </w:t>
      </w:r>
      <w:r w:rsidRPr="0079589D">
        <w:t>SDP body of the call</w:t>
      </w:r>
      <w:r w:rsidRPr="0079589D">
        <w:rPr>
          <w:lang w:eastAsia="ko-KR"/>
        </w:rPr>
        <w:t>;</w:t>
      </w:r>
    </w:p>
    <w:p w14:paraId="220B3C3A"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24122FA6"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68BABE15"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5F1B101B"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2C45CBE7"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585B10">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0CAC2C92" w14:textId="77777777" w:rsidR="00E849B1" w:rsidRPr="0079589D" w:rsidRDefault="00E849B1" w:rsidP="00E849B1">
      <w:pPr>
        <w:pStyle w:val="B2"/>
      </w:pPr>
      <w:r w:rsidRPr="0079589D">
        <w:t>a)</w:t>
      </w:r>
      <w:r w:rsidRPr="0079589D">
        <w:tab/>
        <w:t>shall set the Call identifier IE to the stored call identifier of the call;</w:t>
      </w:r>
    </w:p>
    <w:p w14:paraId="443693BD"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7CCE8410" w14:textId="77777777" w:rsidR="00E849B1" w:rsidRPr="0079589D" w:rsidRDefault="00E849B1" w:rsidP="00E849B1">
      <w:pPr>
        <w:pStyle w:val="B2"/>
      </w:pPr>
      <w:r w:rsidRPr="0079589D">
        <w:t>c)</w:t>
      </w:r>
      <w:r w:rsidRPr="0079589D">
        <w:tab/>
        <w:t>shall set the Refresh interval IE to the stored refresh interval of the call;</w:t>
      </w:r>
    </w:p>
    <w:p w14:paraId="19AD41D1"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26C2A6E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4899355"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CE5EC2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1BA2ABC8"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A4CFED"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2FC9A0BF"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65289D92"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585B10">
        <w:t>clause</w:t>
      </w:r>
      <w:r w:rsidRPr="0079589D">
        <w:t> </w:t>
      </w:r>
      <w:r w:rsidRPr="0079589D">
        <w:rPr>
          <w:lang w:eastAsia="ko-KR"/>
        </w:rPr>
        <w:t>9.3.1.1.1;</w:t>
      </w:r>
    </w:p>
    <w:p w14:paraId="6231D03D"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2C0EAB13"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585B10">
        <w:t>clause</w:t>
      </w:r>
      <w:r w:rsidRPr="0079589D">
        <w:t> a.b in 3GPP TS 24.581 </w:t>
      </w:r>
      <w:r w:rsidR="00663E6F" w:rsidRPr="0079589D">
        <w:t>[5]</w:t>
      </w:r>
      <w:r w:rsidRPr="0079589D">
        <w:t>;</w:t>
      </w:r>
    </w:p>
    <w:p w14:paraId="49C5B57E"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40D08874"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1B0F9047"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3F1EA7DE"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161AD2B5" w14:textId="77777777" w:rsidR="00E849B1" w:rsidRPr="0079589D" w:rsidRDefault="00E849B1" w:rsidP="00E849B1">
      <w:pPr>
        <w:pStyle w:val="Heading6"/>
        <w:rPr>
          <w:lang w:val="en-IN" w:eastAsia="zh-CN"/>
        </w:rPr>
      </w:pPr>
      <w:bookmarkStart w:id="1848" w:name="_Toc20152677"/>
      <w:bookmarkStart w:id="1849" w:name="_Toc27495342"/>
      <w:bookmarkStart w:id="1850" w:name="_Toc36108810"/>
      <w:bookmarkStart w:id="1851" w:name="_Toc73958593"/>
      <w:r w:rsidRPr="0079589D">
        <w:rPr>
          <w:lang w:val="en-IN" w:eastAsia="zh-CN"/>
        </w:rPr>
        <w:t>9.3.2.4.3.2</w:t>
      </w:r>
      <w:r w:rsidRPr="0079589D">
        <w:rPr>
          <w:lang w:val="en-IN" w:eastAsia="zh-CN"/>
        </w:rPr>
        <w:tab/>
        <w:t>Receiving a GROUP CALL ANNOUNCEMENT message</w:t>
      </w:r>
      <w:bookmarkEnd w:id="1848"/>
      <w:bookmarkEnd w:id="1849"/>
      <w:bookmarkEnd w:id="1850"/>
      <w:bookmarkEnd w:id="1851"/>
    </w:p>
    <w:p w14:paraId="1E12222D"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38B5E99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35CE5BFC" w14:textId="77777777" w:rsidR="00E849B1" w:rsidRPr="0079589D" w:rsidRDefault="00E849B1" w:rsidP="00E849B1">
      <w:pPr>
        <w:pStyle w:val="B1"/>
      </w:pPr>
      <w:r w:rsidRPr="0079589D">
        <w:t>2)</w:t>
      </w:r>
      <w:r w:rsidRPr="0079589D">
        <w:tab/>
        <w:t>shall stop timer TFG1 (wait for call announcement);</w:t>
      </w:r>
    </w:p>
    <w:p w14:paraId="48AB9323"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9386F37"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50F9874"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2585D34"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2FC5D2B"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68F2D30"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2DC559DD"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585B10">
        <w:t>clause</w:t>
      </w:r>
      <w:r w:rsidRPr="0079589D">
        <w:t> a.b in 3GPP TS 24.581 </w:t>
      </w:r>
      <w:r w:rsidR="00663E6F" w:rsidRPr="0079589D">
        <w:t>[5]</w:t>
      </w:r>
      <w:r w:rsidRPr="0079589D">
        <w:t>;</w:t>
      </w:r>
    </w:p>
    <w:p w14:paraId="07153B72"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549634D1"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21751CCE"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24DECD60" w14:textId="77777777" w:rsidR="00E849B1" w:rsidRPr="0079589D" w:rsidRDefault="00E849B1" w:rsidP="00E849B1">
      <w:pPr>
        <w:pStyle w:val="Heading6"/>
        <w:rPr>
          <w:lang w:val="en-IN" w:eastAsia="zh-CN"/>
        </w:rPr>
      </w:pPr>
      <w:bookmarkStart w:id="1852" w:name="_Toc20152678"/>
      <w:bookmarkStart w:id="1853" w:name="_Toc27495343"/>
      <w:bookmarkStart w:id="1854" w:name="_Toc36108811"/>
      <w:bookmarkStart w:id="1855" w:name="_Toc73958594"/>
      <w:r w:rsidRPr="0079589D">
        <w:rPr>
          <w:lang w:val="en-IN" w:eastAsia="zh-CN"/>
        </w:rPr>
        <w:t>9.3.2.4.3.3</w:t>
      </w:r>
      <w:r w:rsidRPr="0079589D">
        <w:rPr>
          <w:lang w:val="en-IN" w:eastAsia="zh-CN"/>
        </w:rPr>
        <w:tab/>
        <w:t>Receiving a GROUP CALL ANNOUNCEMENT message when not participating in the ongoing call</w:t>
      </w:r>
      <w:bookmarkEnd w:id="1852"/>
      <w:bookmarkEnd w:id="1853"/>
      <w:bookmarkEnd w:id="1854"/>
      <w:bookmarkEnd w:id="1855"/>
    </w:p>
    <w:p w14:paraId="12799ABE"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5E322DB5"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6106BE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7F08F72D"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5FF6D4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30F7D2F"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04421F63"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77BACBFE"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585B10">
        <w:rPr>
          <w:lang w:eastAsia="ko-KR"/>
        </w:rPr>
        <w:t>clause</w:t>
      </w:r>
      <w:r w:rsidRPr="0079589D">
        <w:rPr>
          <w:lang w:eastAsia="ko-KR"/>
        </w:rPr>
        <w:t> 9.3.3.2</w:t>
      </w:r>
      <w:r w:rsidRPr="0079589D">
        <w:t>;</w:t>
      </w:r>
    </w:p>
    <w:p w14:paraId="5430B47E"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6B891F9C"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068E9BB6"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27F8484C"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AFA4168"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6DAC1CA7" w14:textId="77777777" w:rsidR="00E849B1" w:rsidRPr="0079589D" w:rsidRDefault="00E849B1" w:rsidP="00E849B1">
      <w:pPr>
        <w:pStyle w:val="B2"/>
      </w:pPr>
      <w:r w:rsidRPr="0079589D">
        <w:t>a)</w:t>
      </w:r>
      <w:r w:rsidRPr="0079589D">
        <w:tab/>
        <w:t>shall establish a media session based on the stored SDP body of the call;</w:t>
      </w:r>
    </w:p>
    <w:p w14:paraId="7ED425D4"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585B10">
        <w:t>clause</w:t>
      </w:r>
      <w:r w:rsidRPr="0079589D">
        <w:t> a.b in 3GPP TS 24.581 </w:t>
      </w:r>
      <w:r w:rsidR="00663E6F" w:rsidRPr="0079589D">
        <w:t>[5]</w:t>
      </w:r>
      <w:r w:rsidRPr="0079589D">
        <w:t>;</w:t>
      </w:r>
    </w:p>
    <w:p w14:paraId="2BBC3D4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6F8707EE"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2A483870" w14:textId="77777777" w:rsidR="00E849B1" w:rsidRPr="0079589D" w:rsidRDefault="00E849B1" w:rsidP="00E849B1">
      <w:pPr>
        <w:pStyle w:val="B4"/>
      </w:pPr>
      <w:r w:rsidRPr="0079589D">
        <w:t>A)</w:t>
      </w:r>
      <w:r w:rsidRPr="0079589D">
        <w:tab/>
        <w:t>shall set the Call identifier IE to the stored call identifier of the call;</w:t>
      </w:r>
    </w:p>
    <w:p w14:paraId="2FA9E7A5"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24287F4F"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40A8AF6C"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225EA524"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585B10">
        <w:t>clause</w:t>
      </w:r>
      <w:r w:rsidRPr="0079589D">
        <w:t> </w:t>
      </w:r>
      <w:r w:rsidRPr="0079589D">
        <w:rPr>
          <w:lang w:eastAsia="ko-KR"/>
        </w:rPr>
        <w:t>9.3.1.1.1;</w:t>
      </w:r>
    </w:p>
    <w:p w14:paraId="23F226EE"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1BCC2B91"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02B00883"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36432ADC" w14:textId="77777777" w:rsidR="00E849B1" w:rsidRPr="0079589D" w:rsidRDefault="00E849B1" w:rsidP="00E849B1">
      <w:pPr>
        <w:pStyle w:val="Heading6"/>
        <w:rPr>
          <w:lang w:val="en-IN" w:eastAsia="zh-CN"/>
        </w:rPr>
      </w:pPr>
      <w:bookmarkStart w:id="1856" w:name="_Toc20152679"/>
      <w:bookmarkStart w:id="1857" w:name="_Toc27495344"/>
      <w:bookmarkStart w:id="1858" w:name="_Toc36108812"/>
      <w:bookmarkStart w:id="1859" w:name="_Toc73958595"/>
      <w:r w:rsidRPr="0079589D">
        <w:rPr>
          <w:lang w:val="en-IN" w:eastAsia="zh-CN"/>
        </w:rPr>
        <w:t>9.3.2.4.3.4</w:t>
      </w:r>
      <w:r w:rsidRPr="0079589D">
        <w:rPr>
          <w:lang w:val="en-IN" w:eastAsia="zh-CN"/>
        </w:rPr>
        <w:tab/>
        <w:t>MCVideo user accepts the terminating call with confirm indication</w:t>
      </w:r>
      <w:bookmarkEnd w:id="1856"/>
      <w:bookmarkEnd w:id="1857"/>
      <w:bookmarkEnd w:id="1858"/>
      <w:bookmarkEnd w:id="1859"/>
    </w:p>
    <w:p w14:paraId="49D00647"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4C8D9FCB" w14:textId="77777777" w:rsidR="00E849B1" w:rsidRPr="0079589D" w:rsidRDefault="00E849B1" w:rsidP="00E849B1">
      <w:pPr>
        <w:pStyle w:val="B1"/>
      </w:pPr>
      <w:r w:rsidRPr="0079589D">
        <w:t>1)</w:t>
      </w:r>
      <w:r w:rsidRPr="0079589D">
        <w:tab/>
        <w:t>shall establish a media session based on the stored SDP body of the call;</w:t>
      </w:r>
    </w:p>
    <w:p w14:paraId="70380BF4"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585B10">
        <w:t>clause</w:t>
      </w:r>
      <w:r w:rsidRPr="0079589D">
        <w:t> a.b in 3GPP TS 24.581 </w:t>
      </w:r>
      <w:r w:rsidR="00663E6F" w:rsidRPr="0079589D">
        <w:t>[5]</w:t>
      </w:r>
      <w:r w:rsidRPr="0079589D">
        <w:t>;</w:t>
      </w:r>
    </w:p>
    <w:p w14:paraId="312F8E58"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0874A5CE" w14:textId="77777777" w:rsidR="00E849B1" w:rsidRPr="0079589D" w:rsidRDefault="00E849B1" w:rsidP="00E849B1">
      <w:pPr>
        <w:pStyle w:val="B2"/>
      </w:pPr>
      <w:r w:rsidRPr="0079589D">
        <w:t>a)</w:t>
      </w:r>
      <w:r w:rsidRPr="0079589D">
        <w:tab/>
        <w:t>shall set the Call identifier IE to the stored call identifier of the call;</w:t>
      </w:r>
    </w:p>
    <w:p w14:paraId="7E098F86"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FD3F0A7"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10C422F1"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4F7D3D15"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585B10">
        <w:t>clause</w:t>
      </w:r>
      <w:r w:rsidRPr="0079589D">
        <w:t> </w:t>
      </w:r>
      <w:r w:rsidRPr="0079589D">
        <w:rPr>
          <w:lang w:eastAsia="ko-KR"/>
        </w:rPr>
        <w:t>9.3.1.1.1;</w:t>
      </w:r>
    </w:p>
    <w:p w14:paraId="129D3E0D"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3562300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12D90B9B"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B9F0058" w14:textId="77777777" w:rsidR="00E849B1" w:rsidRPr="0079589D" w:rsidRDefault="00E849B1" w:rsidP="00E849B1">
      <w:pPr>
        <w:pStyle w:val="Heading6"/>
        <w:rPr>
          <w:lang w:val="en-IN" w:eastAsia="zh-CN"/>
        </w:rPr>
      </w:pPr>
      <w:bookmarkStart w:id="1860" w:name="_Toc20152680"/>
      <w:bookmarkStart w:id="1861" w:name="_Toc27495345"/>
      <w:bookmarkStart w:id="1862" w:name="_Toc36108813"/>
      <w:bookmarkStart w:id="1863" w:name="_Toc73958596"/>
      <w:r w:rsidRPr="0079589D">
        <w:rPr>
          <w:lang w:val="en-IN" w:eastAsia="zh-CN"/>
        </w:rPr>
        <w:t>9.3.2.4.3.5</w:t>
      </w:r>
      <w:r w:rsidRPr="0079589D">
        <w:rPr>
          <w:lang w:val="en-IN" w:eastAsia="zh-CN"/>
        </w:rPr>
        <w:tab/>
        <w:t>MCVideo user accepts the terminating call without confirm indication</w:t>
      </w:r>
      <w:bookmarkEnd w:id="1860"/>
      <w:bookmarkEnd w:id="1861"/>
      <w:bookmarkEnd w:id="1862"/>
      <w:bookmarkEnd w:id="1863"/>
    </w:p>
    <w:p w14:paraId="0DDCEAF1"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6F2DD127" w14:textId="77777777" w:rsidR="00E849B1" w:rsidRPr="0079589D" w:rsidRDefault="00E849B1" w:rsidP="00E849B1">
      <w:pPr>
        <w:pStyle w:val="B1"/>
      </w:pPr>
      <w:r w:rsidRPr="0079589D">
        <w:t>1)</w:t>
      </w:r>
      <w:r w:rsidRPr="0079589D">
        <w:tab/>
        <w:t>shall establish a media session based on the stored SDP body of the call;</w:t>
      </w:r>
    </w:p>
    <w:p w14:paraId="4BBDA873"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585B10">
        <w:t>clause</w:t>
      </w:r>
      <w:r w:rsidRPr="0079589D">
        <w:t> a.b in 3GPP TS 24.581 </w:t>
      </w:r>
      <w:r w:rsidR="00663E6F" w:rsidRPr="0079589D">
        <w:t>[5]</w:t>
      </w:r>
      <w:r w:rsidRPr="0079589D">
        <w:t>;</w:t>
      </w:r>
    </w:p>
    <w:p w14:paraId="45F4112E"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3F43DD8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2996CA15"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18D33E08" w14:textId="77777777" w:rsidR="00E849B1" w:rsidRPr="0079589D" w:rsidRDefault="00E849B1" w:rsidP="00E849B1">
      <w:pPr>
        <w:pStyle w:val="Heading6"/>
        <w:rPr>
          <w:lang w:val="en-IN" w:eastAsia="zh-CN"/>
        </w:rPr>
      </w:pPr>
      <w:bookmarkStart w:id="1864" w:name="_Toc20152681"/>
      <w:bookmarkStart w:id="1865" w:name="_Toc27495346"/>
      <w:bookmarkStart w:id="1866" w:name="_Toc36108814"/>
      <w:bookmarkStart w:id="1867" w:name="_Toc73958597"/>
      <w:r w:rsidRPr="0079589D">
        <w:rPr>
          <w:lang w:val="en-IN" w:eastAsia="zh-CN"/>
        </w:rPr>
        <w:t>9.3.2.4.3.6</w:t>
      </w:r>
      <w:r w:rsidRPr="0079589D">
        <w:rPr>
          <w:lang w:val="en-IN" w:eastAsia="zh-CN"/>
        </w:rPr>
        <w:tab/>
        <w:t>Receiving GROUP CALL ACCEPT message</w:t>
      </w:r>
      <w:bookmarkEnd w:id="1864"/>
      <w:bookmarkEnd w:id="1865"/>
      <w:bookmarkEnd w:id="1866"/>
      <w:bookmarkEnd w:id="1867"/>
    </w:p>
    <w:p w14:paraId="7AFF676F"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333005CF"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45BB30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CF03C21" w14:textId="77777777" w:rsidR="00E849B1" w:rsidRPr="0079589D" w:rsidRDefault="00E849B1" w:rsidP="00E849B1">
      <w:pPr>
        <w:pStyle w:val="Heading6"/>
        <w:rPr>
          <w:lang w:val="en-IN" w:eastAsia="zh-CN"/>
        </w:rPr>
      </w:pPr>
      <w:bookmarkStart w:id="1868" w:name="_Toc20152682"/>
      <w:bookmarkStart w:id="1869" w:name="_Toc27495347"/>
      <w:bookmarkStart w:id="1870" w:name="_Toc36108815"/>
      <w:bookmarkStart w:id="1871" w:name="_Toc73958598"/>
      <w:r w:rsidRPr="0079589D">
        <w:rPr>
          <w:lang w:val="en-IN" w:eastAsia="zh-CN"/>
        </w:rPr>
        <w:t>9.3.2.4.3.7</w:t>
      </w:r>
      <w:r w:rsidRPr="0079589D">
        <w:rPr>
          <w:lang w:val="en-IN" w:eastAsia="zh-CN"/>
        </w:rPr>
        <w:tab/>
        <w:t>MCVideo user rejects the terminating call</w:t>
      </w:r>
      <w:bookmarkEnd w:id="1868"/>
      <w:bookmarkEnd w:id="1869"/>
      <w:bookmarkEnd w:id="1870"/>
      <w:bookmarkEnd w:id="1871"/>
    </w:p>
    <w:p w14:paraId="073FB25B"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31AA03E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6264B39F"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4C4BBA85"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103F5F67" w14:textId="77777777" w:rsidR="00E849B1" w:rsidRPr="0079589D" w:rsidRDefault="00E849B1" w:rsidP="00E849B1">
      <w:pPr>
        <w:pStyle w:val="Heading6"/>
        <w:rPr>
          <w:lang w:val="en-IN" w:eastAsia="zh-CN"/>
        </w:rPr>
      </w:pPr>
      <w:bookmarkStart w:id="1872" w:name="_Toc20152683"/>
      <w:bookmarkStart w:id="1873" w:name="_Toc27495348"/>
      <w:bookmarkStart w:id="1874" w:name="_Toc36108816"/>
      <w:bookmarkStart w:id="1875" w:name="_Toc73958599"/>
      <w:r w:rsidRPr="0079589D">
        <w:rPr>
          <w:lang w:val="en-IN" w:eastAsia="zh-CN"/>
        </w:rPr>
        <w:t>9.3.2.4.3.8</w:t>
      </w:r>
      <w:r w:rsidRPr="0079589D">
        <w:rPr>
          <w:lang w:val="en-IN" w:eastAsia="zh-CN"/>
        </w:rPr>
        <w:tab/>
        <w:t>MCVideo user does not act on terminating call</w:t>
      </w:r>
      <w:bookmarkEnd w:id="1872"/>
      <w:bookmarkEnd w:id="1873"/>
      <w:bookmarkEnd w:id="1874"/>
      <w:bookmarkEnd w:id="1875"/>
    </w:p>
    <w:p w14:paraId="6A3BB926"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103AD2A1"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3BAF2C93"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4A4DE52F" w14:textId="77777777" w:rsidR="00E849B1" w:rsidRPr="0079589D" w:rsidRDefault="00E849B1" w:rsidP="00E849B1">
      <w:pPr>
        <w:pStyle w:val="Heading5"/>
        <w:rPr>
          <w:lang w:val="en-IN" w:eastAsia="zh-CN"/>
        </w:rPr>
      </w:pPr>
      <w:bookmarkStart w:id="1876" w:name="_Toc20152684"/>
      <w:bookmarkStart w:id="1877" w:name="_Toc27495349"/>
      <w:bookmarkStart w:id="1878" w:name="_Toc36108817"/>
      <w:bookmarkStart w:id="1879" w:name="_Toc73958600"/>
      <w:r w:rsidRPr="0079589D">
        <w:rPr>
          <w:lang w:val="en-IN" w:eastAsia="zh-CN"/>
        </w:rPr>
        <w:t>9.3.2.4.4</w:t>
      </w:r>
      <w:r w:rsidRPr="0079589D">
        <w:rPr>
          <w:lang w:val="en-IN" w:eastAsia="zh-CN"/>
        </w:rPr>
        <w:tab/>
        <w:t>Periodic group call announcement</w:t>
      </w:r>
      <w:bookmarkEnd w:id="1876"/>
      <w:bookmarkEnd w:id="1877"/>
      <w:bookmarkEnd w:id="1878"/>
      <w:bookmarkEnd w:id="1879"/>
    </w:p>
    <w:p w14:paraId="295E177D" w14:textId="77777777" w:rsidR="00E849B1" w:rsidRPr="0079589D" w:rsidRDefault="00E849B1" w:rsidP="00E849B1">
      <w:pPr>
        <w:pStyle w:val="Heading6"/>
        <w:rPr>
          <w:lang w:val="en-IN" w:eastAsia="zh-CN"/>
        </w:rPr>
      </w:pPr>
      <w:bookmarkStart w:id="1880" w:name="_Toc20152685"/>
      <w:bookmarkStart w:id="1881" w:name="_Toc27495350"/>
      <w:bookmarkStart w:id="1882" w:name="_Toc36108818"/>
      <w:bookmarkStart w:id="1883" w:name="_Toc73958601"/>
      <w:r w:rsidRPr="0079589D">
        <w:rPr>
          <w:lang w:val="en-IN" w:eastAsia="zh-CN"/>
        </w:rPr>
        <w:t>9.3.2.4.4.1</w:t>
      </w:r>
      <w:r w:rsidRPr="0079589D">
        <w:rPr>
          <w:lang w:val="en-IN" w:eastAsia="zh-CN"/>
        </w:rPr>
        <w:tab/>
        <w:t>Sending periodic call announcement</w:t>
      </w:r>
      <w:bookmarkEnd w:id="1880"/>
      <w:bookmarkEnd w:id="1881"/>
      <w:bookmarkEnd w:id="1882"/>
      <w:bookmarkEnd w:id="1883"/>
    </w:p>
    <w:p w14:paraId="19B7E0F7"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3E3E334E"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73430D6D" w14:textId="77777777" w:rsidR="00E849B1" w:rsidRPr="0079589D" w:rsidRDefault="00E849B1" w:rsidP="00E849B1">
      <w:pPr>
        <w:pStyle w:val="B2"/>
      </w:pPr>
      <w:r w:rsidRPr="0079589D">
        <w:t>a)</w:t>
      </w:r>
      <w:r w:rsidRPr="0079589D">
        <w:tab/>
        <w:t>shall set the Call identifier IE to the stored call identifier of the call;</w:t>
      </w:r>
    </w:p>
    <w:p w14:paraId="6E67037C"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00FD93AD" w14:textId="77777777" w:rsidR="00E849B1" w:rsidRPr="0079589D" w:rsidRDefault="00E849B1" w:rsidP="00E849B1">
      <w:pPr>
        <w:pStyle w:val="B2"/>
      </w:pPr>
      <w:r w:rsidRPr="0079589D">
        <w:t>c)</w:t>
      </w:r>
      <w:r w:rsidRPr="0079589D">
        <w:tab/>
        <w:t>shall set the Refresh interval IE to the stored refresh interval of the call;</w:t>
      </w:r>
    </w:p>
    <w:p w14:paraId="1B170F6B"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5EB73EDB"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6F34BBC"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2EAD4A4F"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49087877"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650236CF"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20FD8B47"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39D4E1BC" w14:textId="77777777" w:rsidR="00E849B1" w:rsidRPr="0079589D" w:rsidRDefault="00E849B1" w:rsidP="00E849B1">
      <w:pPr>
        <w:pStyle w:val="B1"/>
        <w:rPr>
          <w:lang w:eastAsia="ko-KR"/>
        </w:rPr>
      </w:pPr>
      <w:r w:rsidRPr="0079589D">
        <w:rPr>
          <w:lang w:eastAsia="ko-KR"/>
        </w:rPr>
        <w:t>2)</w:t>
      </w:r>
      <w:r w:rsidR="00585B10">
        <w:rPr>
          <w:lang w:eastAsia="ko-KR"/>
        </w:rPr>
        <w:tab/>
      </w:r>
      <w:r w:rsidRPr="0079589D">
        <w:rPr>
          <w:lang w:eastAsia="ko-KR"/>
        </w:rPr>
        <w:t xml:space="preserve">shall send the GROUP CALL ANNOUNCEMENT message </w:t>
      </w:r>
      <w:r w:rsidRPr="0079589D">
        <w:t xml:space="preserve">as specified in </w:t>
      </w:r>
      <w:r w:rsidR="00585B10">
        <w:t>clause</w:t>
      </w:r>
      <w:r w:rsidRPr="0079589D">
        <w:t> </w:t>
      </w:r>
      <w:r w:rsidRPr="0079589D">
        <w:rPr>
          <w:lang w:eastAsia="ko-KR"/>
        </w:rPr>
        <w:t>9.3.2.1.1.1;</w:t>
      </w:r>
    </w:p>
    <w:p w14:paraId="36E4B2F4"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7EB20351"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0E3641F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528DB78F" w14:textId="77777777" w:rsidR="00E849B1" w:rsidRPr="0079589D" w:rsidRDefault="00E849B1" w:rsidP="00E849B1">
      <w:pPr>
        <w:pStyle w:val="Heading6"/>
        <w:rPr>
          <w:lang w:val="en-IN" w:eastAsia="zh-CN"/>
        </w:rPr>
      </w:pPr>
      <w:bookmarkStart w:id="1884" w:name="_Toc20152686"/>
      <w:bookmarkStart w:id="1885" w:name="_Toc27495351"/>
      <w:bookmarkStart w:id="1886" w:name="_Toc36108819"/>
      <w:bookmarkStart w:id="1887" w:name="_Toc73958602"/>
      <w:r w:rsidRPr="0079589D">
        <w:rPr>
          <w:lang w:val="en-IN" w:eastAsia="zh-CN"/>
        </w:rPr>
        <w:t>9.3.2.4.4.2</w:t>
      </w:r>
      <w:r w:rsidRPr="0079589D">
        <w:rPr>
          <w:lang w:val="en-IN" w:eastAsia="zh-CN"/>
        </w:rPr>
        <w:tab/>
        <w:t>Receiving periodic call announcement</w:t>
      </w:r>
      <w:bookmarkEnd w:id="1884"/>
      <w:bookmarkEnd w:id="1885"/>
      <w:bookmarkEnd w:id="1886"/>
      <w:bookmarkEnd w:id="1887"/>
    </w:p>
    <w:p w14:paraId="21C7DB71"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B3A468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55AFB581"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50D2EC41" w14:textId="77777777" w:rsidR="00E849B1" w:rsidRPr="0079589D" w:rsidRDefault="00E849B1" w:rsidP="00E849B1">
      <w:pPr>
        <w:rPr>
          <w:lang w:eastAsia="ko-KR"/>
        </w:rPr>
      </w:pPr>
      <w:r w:rsidRPr="0079589D">
        <w:rPr>
          <w:lang w:eastAsia="ko-KR"/>
        </w:rPr>
        <w:t>the MCVideo client,</w:t>
      </w:r>
    </w:p>
    <w:p w14:paraId="46BE640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110F9E3C"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w:t>
      </w:r>
    </w:p>
    <w:p w14:paraId="1F3620CA"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7A94B9AD"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36A408F3" w14:textId="77777777" w:rsidR="00E849B1" w:rsidRPr="0079589D" w:rsidRDefault="00E849B1" w:rsidP="00E849B1">
      <w:pPr>
        <w:pStyle w:val="Heading5"/>
        <w:rPr>
          <w:rFonts w:eastAsia="SimSun"/>
          <w:lang w:val="en-IN" w:eastAsia="zh-CN"/>
        </w:rPr>
      </w:pPr>
      <w:bookmarkStart w:id="1888" w:name="_Toc20152687"/>
      <w:bookmarkStart w:id="1889" w:name="_Toc27495352"/>
      <w:bookmarkStart w:id="1890" w:name="_Toc36108820"/>
      <w:bookmarkStart w:id="1891" w:name="_Toc73958603"/>
      <w:r w:rsidRPr="0079589D">
        <w:rPr>
          <w:rFonts w:eastAsia="SimSun"/>
          <w:lang w:val="en-IN" w:eastAsia="zh-CN"/>
        </w:rPr>
        <w:t>9.3.2.4.5</w:t>
      </w:r>
      <w:r w:rsidRPr="0079589D">
        <w:rPr>
          <w:rFonts w:eastAsia="SimSun"/>
          <w:lang w:val="en-IN" w:eastAsia="zh-CN"/>
        </w:rPr>
        <w:tab/>
        <w:t>Call release</w:t>
      </w:r>
      <w:bookmarkEnd w:id="1888"/>
      <w:bookmarkEnd w:id="1889"/>
      <w:bookmarkEnd w:id="1890"/>
      <w:bookmarkEnd w:id="1891"/>
    </w:p>
    <w:p w14:paraId="4DF829B8" w14:textId="77777777" w:rsidR="00E849B1" w:rsidRPr="0079589D" w:rsidRDefault="00E849B1" w:rsidP="00E849B1">
      <w:pPr>
        <w:pStyle w:val="Heading6"/>
        <w:rPr>
          <w:lang w:val="en-IN" w:eastAsia="zh-CN"/>
        </w:rPr>
      </w:pPr>
      <w:bookmarkStart w:id="1892" w:name="_Toc20152688"/>
      <w:bookmarkStart w:id="1893" w:name="_Toc27495353"/>
      <w:bookmarkStart w:id="1894" w:name="_Toc36108821"/>
      <w:bookmarkStart w:id="1895" w:name="_Toc73958604"/>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1892"/>
      <w:bookmarkEnd w:id="1893"/>
      <w:bookmarkEnd w:id="1894"/>
      <w:bookmarkEnd w:id="1895"/>
    </w:p>
    <w:p w14:paraId="446550B5"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DD619ED" w14:textId="77777777" w:rsidR="00E849B1" w:rsidRPr="0079589D" w:rsidRDefault="00E849B1" w:rsidP="00E849B1">
      <w:pPr>
        <w:pStyle w:val="B1"/>
      </w:pPr>
      <w:r w:rsidRPr="0079589D">
        <w:t>1)</w:t>
      </w:r>
      <w:r w:rsidRPr="0079589D">
        <w:tab/>
        <w:t>shall release the media session, if established;</w:t>
      </w:r>
    </w:p>
    <w:p w14:paraId="19AD81B3"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30557962"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5A1E77C5"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5DE5B23B"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FF37054" w14:textId="77777777" w:rsidR="00E849B1" w:rsidRPr="0079589D" w:rsidRDefault="00E849B1" w:rsidP="00E849B1">
      <w:pPr>
        <w:pStyle w:val="Heading6"/>
        <w:rPr>
          <w:lang w:val="en-IN" w:eastAsia="zh-CN"/>
        </w:rPr>
      </w:pPr>
      <w:bookmarkStart w:id="1896" w:name="_Toc20152689"/>
      <w:bookmarkStart w:id="1897" w:name="_Toc27495354"/>
      <w:bookmarkStart w:id="1898" w:name="_Toc36108822"/>
      <w:bookmarkStart w:id="1899" w:name="_Toc73958605"/>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1896"/>
      <w:bookmarkEnd w:id="1897"/>
      <w:bookmarkEnd w:id="1898"/>
      <w:bookmarkEnd w:id="1899"/>
    </w:p>
    <w:p w14:paraId="492919C3"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48CE201C"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6B2BCF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2076389"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0824D84"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1E4BD7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F46138A"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7E6878A3"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8E8FE74"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6D7657B8" w14:textId="77777777" w:rsidR="00E849B1" w:rsidRPr="0079589D" w:rsidRDefault="00E849B1" w:rsidP="00E849B1">
      <w:pPr>
        <w:pStyle w:val="Heading6"/>
        <w:rPr>
          <w:lang w:val="en-IN" w:eastAsia="zh-CN"/>
        </w:rPr>
      </w:pPr>
      <w:bookmarkStart w:id="1900" w:name="_Toc20152690"/>
      <w:bookmarkStart w:id="1901" w:name="_Toc27495355"/>
      <w:bookmarkStart w:id="1902" w:name="_Toc36108823"/>
      <w:bookmarkStart w:id="1903" w:name="_Toc73958606"/>
      <w:r w:rsidRPr="0079589D">
        <w:rPr>
          <w:lang w:val="en-IN" w:eastAsia="zh-CN"/>
        </w:rPr>
        <w:t>9.3.2.4.5.3</w:t>
      </w:r>
      <w:r w:rsidRPr="0079589D">
        <w:rPr>
          <w:lang w:val="en-IN" w:eastAsia="zh-CN"/>
        </w:rPr>
        <w:tab/>
        <w:t>MCVideo user initiates originating call for rejected or released call</w:t>
      </w:r>
      <w:bookmarkEnd w:id="1900"/>
      <w:bookmarkEnd w:id="1901"/>
      <w:bookmarkEnd w:id="1902"/>
      <w:bookmarkEnd w:id="1903"/>
    </w:p>
    <w:p w14:paraId="701014CB"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33FA9FC4"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30CFEAF6" w14:textId="77777777" w:rsidR="00E849B1" w:rsidRPr="0079589D" w:rsidRDefault="00E849B1" w:rsidP="00E849B1">
      <w:pPr>
        <w:pStyle w:val="B1"/>
      </w:pPr>
      <w:r w:rsidRPr="0079589D">
        <w:t>2)</w:t>
      </w:r>
      <w:r w:rsidRPr="0079589D">
        <w:tab/>
        <w:t>shall establish a media session based on the stored SDP body of the call;</w:t>
      </w:r>
    </w:p>
    <w:p w14:paraId="3375A128"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585B10">
        <w:t>clause</w:t>
      </w:r>
      <w:r w:rsidRPr="0079589D">
        <w:t> a.b in 3GPP TS 24.581 </w:t>
      </w:r>
      <w:r w:rsidR="00663E6F" w:rsidRPr="0079589D">
        <w:t>[5]</w:t>
      </w:r>
      <w:r w:rsidRPr="0079589D">
        <w:t>;</w:t>
      </w:r>
    </w:p>
    <w:p w14:paraId="42B44171"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183F519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585B10">
        <w:t>clause</w:t>
      </w:r>
      <w:r w:rsidRPr="0079589D">
        <w:t> 9.3.2.4.1.1.1</w:t>
      </w:r>
      <w:r w:rsidRPr="0079589D">
        <w:rPr>
          <w:lang w:eastAsia="ko-KR"/>
        </w:rPr>
        <w:t>; and</w:t>
      </w:r>
    </w:p>
    <w:p w14:paraId="5029B08C"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6A66C884" w14:textId="77777777" w:rsidR="00E849B1" w:rsidRPr="0079589D" w:rsidRDefault="00E849B1" w:rsidP="00E849B1">
      <w:pPr>
        <w:pStyle w:val="Heading6"/>
        <w:rPr>
          <w:lang w:val="en-IN" w:eastAsia="zh-CN"/>
        </w:rPr>
      </w:pPr>
      <w:bookmarkStart w:id="1904" w:name="_Toc20152691"/>
      <w:bookmarkStart w:id="1905" w:name="_Toc27495356"/>
      <w:bookmarkStart w:id="1906" w:name="_Toc36108824"/>
      <w:bookmarkStart w:id="1907" w:name="_Toc73958607"/>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1904"/>
      <w:bookmarkEnd w:id="1905"/>
      <w:bookmarkEnd w:id="1906"/>
      <w:bookmarkEnd w:id="1907"/>
    </w:p>
    <w:p w14:paraId="0427721C"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78513CD6"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5F97E570"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6149D1BA"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67FFB6D1"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58155F7E"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46FD505F"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7F01200E"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6937A73A"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17175CE0" w14:textId="77777777" w:rsidR="00E849B1" w:rsidRPr="0079589D" w:rsidRDefault="00E849B1" w:rsidP="00E849B1">
      <w:pPr>
        <w:pStyle w:val="Heading6"/>
        <w:rPr>
          <w:lang w:val="en-IN" w:eastAsia="zh-CN"/>
        </w:rPr>
      </w:pPr>
      <w:bookmarkStart w:id="1908" w:name="_Toc20152692"/>
      <w:bookmarkStart w:id="1909" w:name="_Toc27495357"/>
      <w:bookmarkStart w:id="1910" w:name="_Toc36108825"/>
      <w:bookmarkStart w:id="1911" w:name="_Toc73958608"/>
      <w:r w:rsidRPr="0079589D">
        <w:rPr>
          <w:lang w:val="en-IN" w:eastAsia="zh-CN"/>
        </w:rPr>
        <w:t>9.3.2.4.5.5</w:t>
      </w:r>
      <w:r w:rsidRPr="0079589D">
        <w:rPr>
          <w:lang w:val="en-IN" w:eastAsia="zh-CN"/>
        </w:rPr>
        <w:tab/>
        <w:t>MCVideo user leaves the call when GROUP CALL PROBE was sent</w:t>
      </w:r>
      <w:bookmarkEnd w:id="1908"/>
      <w:bookmarkEnd w:id="1909"/>
      <w:bookmarkEnd w:id="1910"/>
      <w:bookmarkEnd w:id="1911"/>
    </w:p>
    <w:p w14:paraId="7652BA10"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5EB8FCF5"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79CD3AA9"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515068AB" w14:textId="77777777" w:rsidR="00E849B1" w:rsidRPr="0079589D" w:rsidRDefault="00E849B1" w:rsidP="00E849B1">
      <w:pPr>
        <w:pStyle w:val="Heading6"/>
        <w:rPr>
          <w:lang w:val="en-IN" w:eastAsia="zh-CN"/>
        </w:rPr>
      </w:pPr>
      <w:bookmarkStart w:id="1912" w:name="_Toc20152693"/>
      <w:bookmarkStart w:id="1913" w:name="_Toc27495358"/>
      <w:bookmarkStart w:id="1914" w:name="_Toc36108826"/>
      <w:bookmarkStart w:id="1915" w:name="_Toc73958609"/>
      <w:r w:rsidRPr="0079589D">
        <w:rPr>
          <w:lang w:val="en-IN" w:eastAsia="zh-CN"/>
        </w:rPr>
        <w:t>9.3.2.4.5.6</w:t>
      </w:r>
      <w:r w:rsidRPr="0079589D">
        <w:rPr>
          <w:lang w:val="en-IN"/>
        </w:rPr>
        <w:tab/>
      </w:r>
      <w:r w:rsidRPr="0079589D">
        <w:rPr>
          <w:lang w:val="en-IN" w:eastAsia="zh-CN"/>
        </w:rPr>
        <w:t>MCVideo user initiates originating call for released call</w:t>
      </w:r>
      <w:bookmarkEnd w:id="1912"/>
      <w:bookmarkEnd w:id="1913"/>
      <w:bookmarkEnd w:id="1914"/>
      <w:bookmarkEnd w:id="1915"/>
    </w:p>
    <w:p w14:paraId="14CC4AF4"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C643C84"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2C7297E7" w14:textId="77777777" w:rsidR="00E849B1" w:rsidRPr="0079589D" w:rsidRDefault="00E849B1" w:rsidP="00E849B1">
      <w:pPr>
        <w:pStyle w:val="B1"/>
      </w:pPr>
      <w:r w:rsidRPr="0079589D">
        <w:t>2)</w:t>
      </w:r>
      <w:r w:rsidRPr="0079589D">
        <w:tab/>
        <w:t xml:space="preserve">shall generate a GROUP CALL PROBE message as specified in </w:t>
      </w:r>
      <w:r w:rsidR="00585B10">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433A4DD0"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2EC7F6AF"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585B10">
        <w:t>clause</w:t>
      </w:r>
      <w:r w:rsidRPr="0079589D">
        <w:t> </w:t>
      </w:r>
      <w:r w:rsidRPr="0079589D">
        <w:rPr>
          <w:lang w:eastAsia="ko-KR"/>
        </w:rPr>
        <w:t>9.3.1.1.1;</w:t>
      </w:r>
    </w:p>
    <w:p w14:paraId="484F7469"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2B31BC02"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2E0666BA"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469FCAC8" w14:textId="77777777" w:rsidR="00E849B1" w:rsidRPr="0079589D" w:rsidRDefault="00E849B1" w:rsidP="00E849B1">
      <w:pPr>
        <w:pStyle w:val="Heading6"/>
        <w:rPr>
          <w:lang w:val="en-IN" w:eastAsia="zh-CN"/>
        </w:rPr>
      </w:pPr>
      <w:bookmarkStart w:id="1916" w:name="_Toc20152694"/>
      <w:bookmarkStart w:id="1917" w:name="_Toc27495359"/>
      <w:bookmarkStart w:id="1918" w:name="_Toc36108827"/>
      <w:bookmarkStart w:id="1919" w:name="_Toc73958610"/>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1916"/>
      <w:bookmarkEnd w:id="1917"/>
      <w:bookmarkEnd w:id="1918"/>
      <w:bookmarkEnd w:id="1919"/>
    </w:p>
    <w:p w14:paraId="7B3332FE"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76384064"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0B41EC"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5ECF5D8"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EA023A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4084A2BF"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645480"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130A878C"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15FEBF8F"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69077F2E" w14:textId="77777777" w:rsidR="00E849B1" w:rsidRPr="0079589D" w:rsidRDefault="00E849B1" w:rsidP="00E849B1">
      <w:pPr>
        <w:pStyle w:val="Heading6"/>
        <w:rPr>
          <w:lang w:val="en-IN" w:eastAsia="zh-CN"/>
        </w:rPr>
      </w:pPr>
      <w:bookmarkStart w:id="1920" w:name="_Toc20152695"/>
      <w:bookmarkStart w:id="1921" w:name="_Toc27495360"/>
      <w:bookmarkStart w:id="1922" w:name="_Toc36108828"/>
      <w:bookmarkStart w:id="1923" w:name="_Toc73958611"/>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1920"/>
      <w:bookmarkEnd w:id="1921"/>
      <w:bookmarkEnd w:id="1922"/>
      <w:bookmarkEnd w:id="1923"/>
    </w:p>
    <w:p w14:paraId="5FA6E452"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20920B1D"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1DC10B8A"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11E462DC"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01B14E78" w14:textId="77777777" w:rsidR="00E849B1" w:rsidRPr="0079589D" w:rsidRDefault="00E849B1" w:rsidP="00E849B1">
      <w:pPr>
        <w:pStyle w:val="Heading6"/>
        <w:rPr>
          <w:lang w:val="en-IN" w:eastAsia="zh-CN"/>
        </w:rPr>
      </w:pPr>
      <w:bookmarkStart w:id="1924" w:name="_Toc20152696"/>
      <w:bookmarkStart w:id="1925" w:name="_Toc27495361"/>
      <w:bookmarkStart w:id="1926" w:name="_Toc36108829"/>
      <w:bookmarkStart w:id="1927" w:name="_Toc73958612"/>
      <w:r w:rsidRPr="0079589D">
        <w:rPr>
          <w:lang w:val="en-IN" w:eastAsia="zh-CN"/>
        </w:rPr>
        <w:t>9.3.2.4.5.9</w:t>
      </w:r>
      <w:r w:rsidRPr="0079589D">
        <w:rPr>
          <w:lang w:val="en-IN" w:eastAsia="zh-CN"/>
        </w:rPr>
        <w:tab/>
        <w:t>Max duration reached</w:t>
      </w:r>
      <w:bookmarkEnd w:id="1924"/>
      <w:bookmarkEnd w:id="1925"/>
      <w:bookmarkEnd w:id="1926"/>
      <w:bookmarkEnd w:id="1927"/>
    </w:p>
    <w:p w14:paraId="0A1BFC15"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EA264BB" w14:textId="77777777" w:rsidR="00E849B1" w:rsidRPr="0079589D" w:rsidRDefault="00E849B1" w:rsidP="00E849B1">
      <w:pPr>
        <w:pStyle w:val="B1"/>
      </w:pPr>
      <w:r w:rsidRPr="0079589D">
        <w:t>1)</w:t>
      </w:r>
      <w:r w:rsidRPr="0079589D">
        <w:tab/>
        <w:t>shall release the media session;</w:t>
      </w:r>
    </w:p>
    <w:p w14:paraId="66FF461E"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6A31E90D"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17C6971B"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389F9231" w14:textId="77777777" w:rsidR="00E849B1" w:rsidRPr="0079589D" w:rsidRDefault="00E849B1" w:rsidP="00E849B1">
      <w:pPr>
        <w:pStyle w:val="Heading5"/>
        <w:rPr>
          <w:rFonts w:eastAsia="SimSun"/>
          <w:lang w:val="en-IN" w:eastAsia="zh-CN"/>
        </w:rPr>
      </w:pPr>
      <w:bookmarkStart w:id="1928" w:name="_Toc20152697"/>
      <w:bookmarkStart w:id="1929" w:name="_Toc27495362"/>
      <w:bookmarkStart w:id="1930" w:name="_Toc36108830"/>
      <w:bookmarkStart w:id="1931" w:name="_Toc73958613"/>
      <w:r w:rsidRPr="0079589D">
        <w:rPr>
          <w:rFonts w:eastAsia="SimSun"/>
          <w:lang w:val="en-IN" w:eastAsia="zh-CN"/>
        </w:rPr>
        <w:t>9.3.2.4.6</w:t>
      </w:r>
      <w:r w:rsidRPr="0079589D">
        <w:rPr>
          <w:rFonts w:eastAsia="SimSun"/>
          <w:lang w:val="en-IN" w:eastAsia="zh-CN"/>
        </w:rPr>
        <w:tab/>
        <w:t>Merge of calls</w:t>
      </w:r>
      <w:bookmarkEnd w:id="1928"/>
      <w:bookmarkEnd w:id="1929"/>
      <w:bookmarkEnd w:id="1930"/>
      <w:bookmarkEnd w:id="1931"/>
    </w:p>
    <w:p w14:paraId="5CB84228" w14:textId="77777777" w:rsidR="00E849B1" w:rsidRPr="0079589D" w:rsidRDefault="00E849B1" w:rsidP="00E849B1">
      <w:pPr>
        <w:pStyle w:val="Heading6"/>
        <w:rPr>
          <w:lang w:val="en-IN" w:eastAsia="zh-CN"/>
        </w:rPr>
      </w:pPr>
      <w:bookmarkStart w:id="1932" w:name="_Toc20152698"/>
      <w:bookmarkStart w:id="1933" w:name="_Toc27495363"/>
      <w:bookmarkStart w:id="1934" w:name="_Toc36108831"/>
      <w:bookmarkStart w:id="1935" w:name="_Toc73958614"/>
      <w:r w:rsidRPr="0079589D">
        <w:rPr>
          <w:lang w:val="en-IN" w:eastAsia="zh-CN"/>
        </w:rPr>
        <w:t>9.3.2.4.6.1</w:t>
      </w:r>
      <w:r w:rsidRPr="0079589D">
        <w:rPr>
          <w:lang w:val="en-IN" w:eastAsia="zh-CN"/>
        </w:rPr>
        <w:tab/>
        <w:t>Merge of two calls</w:t>
      </w:r>
      <w:bookmarkEnd w:id="1932"/>
      <w:bookmarkEnd w:id="1933"/>
      <w:bookmarkEnd w:id="1934"/>
      <w:bookmarkEnd w:id="1935"/>
    </w:p>
    <w:p w14:paraId="23CEE900"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53CD7120"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0B79C773" w14:textId="77777777" w:rsidR="00E849B1" w:rsidRPr="0079589D" w:rsidRDefault="00E849B1" w:rsidP="00E849B1">
      <w:pPr>
        <w:pStyle w:val="B1"/>
      </w:pPr>
      <w:r w:rsidRPr="0079589D">
        <w:t>2)</w:t>
      </w:r>
      <w:r w:rsidRPr="0079589D">
        <w:tab/>
        <w:t>the Call identifier IE is different from the stored call identifier of the call;</w:t>
      </w:r>
    </w:p>
    <w:p w14:paraId="59E52CB1" w14:textId="77777777" w:rsidR="00E849B1" w:rsidRPr="0079589D" w:rsidRDefault="00E849B1" w:rsidP="00E849B1">
      <w:r w:rsidRPr="0079589D">
        <w:t>then:</w:t>
      </w:r>
    </w:p>
    <w:p w14:paraId="47F058B1"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6A876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67C8722B"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0FD0BEFB"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563B511D" w14:textId="77777777" w:rsidR="00E849B1" w:rsidRPr="0079589D" w:rsidRDefault="00E849B1" w:rsidP="00E849B1">
      <w:pPr>
        <w:rPr>
          <w:lang w:eastAsia="ko-KR"/>
        </w:rPr>
      </w:pPr>
      <w:r w:rsidRPr="0079589D">
        <w:rPr>
          <w:lang w:eastAsia="ko-KR"/>
        </w:rPr>
        <w:t>the MCVideo client:</w:t>
      </w:r>
    </w:p>
    <w:p w14:paraId="3CA3ACA3"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E22C0A7"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4645C5E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7DC5CC83"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843B421"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4862174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585B10">
        <w:t>clause</w:t>
      </w:r>
      <w:r w:rsidRPr="0079589D">
        <w:t> a.b in 3GPP TS 24.581 </w:t>
      </w:r>
      <w:r w:rsidR="00663E6F" w:rsidRPr="0079589D">
        <w:t>[5]</w:t>
      </w:r>
      <w:r w:rsidRPr="0079589D">
        <w:t>;</w:t>
      </w:r>
    </w:p>
    <w:p w14:paraId="7622D41A"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312FF231"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585B10">
        <w:t>clause</w:t>
      </w:r>
      <w:r w:rsidRPr="0079589D">
        <w:t> 9.3.2.4.1.2</w:t>
      </w:r>
      <w:r w:rsidRPr="0079589D">
        <w:rPr>
          <w:lang w:eastAsia="ko-KR"/>
        </w:rPr>
        <w:t>;</w:t>
      </w:r>
    </w:p>
    <w:p w14:paraId="176B0850"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002A959F"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585B10">
        <w:t>clause</w:t>
      </w:r>
      <w:r w:rsidRPr="0079589D">
        <w:t> 9.3.2.4.1.1.1</w:t>
      </w:r>
      <w:r w:rsidRPr="0079589D">
        <w:rPr>
          <w:lang w:eastAsia="ko-KR"/>
        </w:rPr>
        <w:t>; and</w:t>
      </w:r>
    </w:p>
    <w:p w14:paraId="7CBA9CD8"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1E20117E" w14:textId="77777777" w:rsidR="00E849B1" w:rsidRPr="0079589D" w:rsidRDefault="00E849B1" w:rsidP="00E849B1">
      <w:pPr>
        <w:pStyle w:val="Heading5"/>
        <w:rPr>
          <w:lang w:val="en-IN" w:eastAsia="zh-CN"/>
        </w:rPr>
      </w:pPr>
      <w:bookmarkStart w:id="1936" w:name="_Toc20152699"/>
      <w:bookmarkStart w:id="1937" w:name="_Toc27495364"/>
      <w:bookmarkStart w:id="1938" w:name="_Toc36108832"/>
      <w:bookmarkStart w:id="1939" w:name="_Toc73958615"/>
      <w:r w:rsidRPr="0079589D">
        <w:rPr>
          <w:lang w:val="en-IN" w:eastAsia="zh-CN"/>
        </w:rPr>
        <w:t>9.3.2.4.7</w:t>
      </w:r>
      <w:r w:rsidRPr="0079589D">
        <w:rPr>
          <w:lang w:val="en-IN" w:eastAsia="zh-CN"/>
        </w:rPr>
        <w:tab/>
        <w:t>Error handling</w:t>
      </w:r>
      <w:bookmarkEnd w:id="1936"/>
      <w:bookmarkEnd w:id="1937"/>
      <w:bookmarkEnd w:id="1938"/>
      <w:bookmarkEnd w:id="1939"/>
    </w:p>
    <w:p w14:paraId="4F4BDCC6" w14:textId="77777777" w:rsidR="00E849B1" w:rsidRPr="0079589D" w:rsidRDefault="00E849B1" w:rsidP="00E849B1">
      <w:pPr>
        <w:pStyle w:val="Heading6"/>
        <w:rPr>
          <w:lang w:val="en-IN" w:eastAsia="zh-CN"/>
        </w:rPr>
      </w:pPr>
      <w:bookmarkStart w:id="1940" w:name="_Toc20152700"/>
      <w:bookmarkStart w:id="1941" w:name="_Toc27495365"/>
      <w:bookmarkStart w:id="1942" w:name="_Toc36108833"/>
      <w:bookmarkStart w:id="1943" w:name="_Toc73958616"/>
      <w:r w:rsidRPr="0079589D">
        <w:rPr>
          <w:lang w:val="en-IN" w:eastAsia="zh-CN"/>
        </w:rPr>
        <w:t>9.3.2.4.7.1</w:t>
      </w:r>
      <w:r w:rsidRPr="0079589D">
        <w:rPr>
          <w:lang w:val="en-IN" w:eastAsia="zh-CN"/>
        </w:rPr>
        <w:tab/>
        <w:t>Unexpected MONP message received</w:t>
      </w:r>
      <w:bookmarkEnd w:id="1940"/>
      <w:bookmarkEnd w:id="1941"/>
      <w:bookmarkEnd w:id="1942"/>
      <w:bookmarkEnd w:id="1943"/>
    </w:p>
    <w:p w14:paraId="2C617524" w14:textId="77777777" w:rsidR="008A1D82" w:rsidRPr="0079589D" w:rsidRDefault="008A1D82" w:rsidP="008A1D82">
      <w:pPr>
        <w:rPr>
          <w:lang w:eastAsia="ko-KR"/>
        </w:rPr>
      </w:pPr>
      <w:bookmarkStart w:id="1944" w:name="_Toc20152701"/>
      <w:bookmarkStart w:id="1945" w:name="_Toc27495366"/>
      <w:bookmarkStart w:id="1946" w:name="_Toc3610883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31D7BE6B" w14:textId="77777777" w:rsidR="00E849B1" w:rsidRPr="0079589D" w:rsidRDefault="00E849B1" w:rsidP="00E849B1">
      <w:pPr>
        <w:pStyle w:val="Heading6"/>
        <w:rPr>
          <w:lang w:val="en-IN" w:eastAsia="zh-CN"/>
        </w:rPr>
      </w:pPr>
      <w:bookmarkStart w:id="1947" w:name="_Toc73958617"/>
      <w:r w:rsidRPr="0079589D">
        <w:rPr>
          <w:lang w:val="en-IN" w:eastAsia="zh-CN"/>
        </w:rPr>
        <w:t>9.3.2.4.7.2</w:t>
      </w:r>
      <w:r w:rsidRPr="0079589D">
        <w:rPr>
          <w:lang w:val="en-IN" w:eastAsia="zh-CN"/>
        </w:rPr>
        <w:tab/>
        <w:t xml:space="preserve">Unexpected indication from </w:t>
      </w:r>
      <w:r w:rsidRPr="0079589D">
        <w:rPr>
          <w:lang w:val="en-IN"/>
        </w:rPr>
        <w:t>MCVideo user</w:t>
      </w:r>
      <w:bookmarkEnd w:id="1944"/>
      <w:bookmarkEnd w:id="1945"/>
      <w:bookmarkEnd w:id="1946"/>
      <w:bookmarkEnd w:id="1947"/>
    </w:p>
    <w:p w14:paraId="3CB0EEA1"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ABF7592" w14:textId="77777777" w:rsidR="00E849B1" w:rsidRPr="0079589D" w:rsidRDefault="00E849B1" w:rsidP="00E849B1">
      <w:pPr>
        <w:pStyle w:val="Heading6"/>
        <w:rPr>
          <w:lang w:val="en-IN" w:eastAsia="zh-CN"/>
        </w:rPr>
      </w:pPr>
      <w:bookmarkStart w:id="1948" w:name="_Toc20152702"/>
      <w:bookmarkStart w:id="1949" w:name="_Toc27495367"/>
      <w:bookmarkStart w:id="1950" w:name="_Toc36108835"/>
      <w:bookmarkStart w:id="1951" w:name="_Toc73958618"/>
      <w:r w:rsidRPr="0079589D">
        <w:rPr>
          <w:lang w:val="en-IN" w:eastAsia="zh-CN"/>
        </w:rPr>
        <w:t>9.3.2.4.7.3</w:t>
      </w:r>
      <w:r w:rsidRPr="0079589D">
        <w:rPr>
          <w:lang w:val="en-IN" w:eastAsia="zh-CN"/>
        </w:rPr>
        <w:tab/>
        <w:t>Unexpected expiration of a timer</w:t>
      </w:r>
      <w:bookmarkEnd w:id="1948"/>
      <w:bookmarkEnd w:id="1949"/>
      <w:bookmarkEnd w:id="1950"/>
      <w:bookmarkEnd w:id="1951"/>
    </w:p>
    <w:p w14:paraId="4E0E4F22"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15FEB72D" w14:textId="77777777" w:rsidR="00E849B1" w:rsidRPr="0079589D" w:rsidRDefault="00E849B1" w:rsidP="00E849B1">
      <w:pPr>
        <w:pStyle w:val="Heading3"/>
        <w:rPr>
          <w:lang w:val="en-IN"/>
        </w:rPr>
      </w:pPr>
      <w:bookmarkStart w:id="1952" w:name="_Toc20152703"/>
      <w:bookmarkStart w:id="1953" w:name="_Toc27495368"/>
      <w:bookmarkStart w:id="1954" w:name="_Toc36108836"/>
      <w:bookmarkStart w:id="1955" w:name="_Toc73958619"/>
      <w:r w:rsidRPr="0079589D">
        <w:rPr>
          <w:lang w:val="en-IN"/>
        </w:rPr>
        <w:t>9.3.3.</w:t>
      </w:r>
      <w:r w:rsidRPr="0079589D">
        <w:rPr>
          <w:lang w:val="en-IN"/>
        </w:rPr>
        <w:tab/>
        <w:t>Call type control</w:t>
      </w:r>
      <w:bookmarkEnd w:id="1952"/>
      <w:bookmarkEnd w:id="1953"/>
      <w:bookmarkEnd w:id="1954"/>
      <w:bookmarkEnd w:id="1955"/>
    </w:p>
    <w:p w14:paraId="67C5FB6F" w14:textId="77777777" w:rsidR="00E849B1" w:rsidRPr="0079589D" w:rsidRDefault="00E849B1" w:rsidP="00E849B1">
      <w:pPr>
        <w:pStyle w:val="Heading4"/>
        <w:rPr>
          <w:lang w:val="en-IN"/>
        </w:rPr>
      </w:pPr>
      <w:bookmarkStart w:id="1956" w:name="_Toc20152704"/>
      <w:bookmarkStart w:id="1957" w:name="_Toc27495369"/>
      <w:bookmarkStart w:id="1958" w:name="_Toc36108837"/>
      <w:bookmarkStart w:id="1959" w:name="_Toc73958620"/>
      <w:r w:rsidRPr="0079589D">
        <w:rPr>
          <w:lang w:val="en-IN"/>
        </w:rPr>
        <w:t>9.3.3.1</w:t>
      </w:r>
      <w:r w:rsidRPr="0079589D">
        <w:rPr>
          <w:lang w:val="en-IN"/>
        </w:rPr>
        <w:tab/>
        <w:t>General</w:t>
      </w:r>
      <w:bookmarkEnd w:id="1956"/>
      <w:bookmarkEnd w:id="1957"/>
      <w:bookmarkEnd w:id="1958"/>
      <w:bookmarkEnd w:id="1959"/>
    </w:p>
    <w:p w14:paraId="314BB31B" w14:textId="77777777" w:rsidR="00E849B1" w:rsidRPr="0079589D" w:rsidRDefault="00E849B1" w:rsidP="00E849B1">
      <w:r w:rsidRPr="0079589D">
        <w:t xml:space="preserve">This state machine exists in parallel with the basic call control state machine for off-network group call as specified in </w:t>
      </w:r>
      <w:r w:rsidR="00585B10">
        <w:t>clause</w:t>
      </w:r>
      <w:r w:rsidRPr="0079589D">
        <w:t> 9.3.2.2.</w:t>
      </w:r>
    </w:p>
    <w:p w14:paraId="4022EE39" w14:textId="77777777" w:rsidR="00E849B1" w:rsidRPr="0079589D" w:rsidRDefault="00E849B1" w:rsidP="00E849B1">
      <w:pPr>
        <w:pStyle w:val="Heading4"/>
        <w:rPr>
          <w:lang w:val="en-IN"/>
        </w:rPr>
      </w:pPr>
      <w:bookmarkStart w:id="1960" w:name="_Toc20152705"/>
      <w:bookmarkStart w:id="1961" w:name="_Toc27495370"/>
      <w:bookmarkStart w:id="1962" w:name="_Toc36108838"/>
      <w:bookmarkStart w:id="1963" w:name="_Toc73958621"/>
      <w:r w:rsidRPr="0079589D">
        <w:rPr>
          <w:lang w:val="en-IN"/>
        </w:rPr>
        <w:t>9.3.3.2</w:t>
      </w:r>
      <w:r w:rsidRPr="0079589D">
        <w:rPr>
          <w:lang w:val="en-IN"/>
        </w:rPr>
        <w:tab/>
        <w:t>Call type control state machine</w:t>
      </w:r>
      <w:bookmarkEnd w:id="1960"/>
      <w:bookmarkEnd w:id="1961"/>
      <w:bookmarkEnd w:id="1962"/>
      <w:bookmarkEnd w:id="1963"/>
    </w:p>
    <w:p w14:paraId="1719CB43"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539798EA" w14:textId="77777777" w:rsidR="00A2479A" w:rsidRDefault="00A2479A" w:rsidP="00E849B1">
      <w:pPr>
        <w:pStyle w:val="TH"/>
        <w:rPr>
          <w:rFonts w:ascii="Times New Roman" w:eastAsia="Malgun Gothic" w:hAnsi="Times New Roman"/>
          <w:lang w:val="fr-FR"/>
        </w:rPr>
      </w:pPr>
      <w:r w:rsidRPr="0079589D">
        <w:rPr>
          <w:rFonts w:ascii="Times New Roman" w:eastAsia="Malgun Gothic" w:hAnsi="Times New Roman"/>
        </w:rPr>
        <w:object w:dxaOrig="12549" w:dyaOrig="12179" w14:anchorId="0FC43A1A">
          <v:shape id="_x0000_i1033" type="#_x0000_t75" style="width:474.8pt;height:461.2pt" o:ole="">
            <v:imagedata r:id="rId32" o:title=""/>
          </v:shape>
          <o:OLEObject Type="Embed" ProgID="Visio.Drawing.11" ShapeID="_x0000_i1033" DrawAspect="Content" ObjectID="_1686344075" r:id="rId33"/>
        </w:object>
      </w:r>
    </w:p>
    <w:p w14:paraId="79D21F19"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0CFFF6F9"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52B26FB8"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2274C7B4"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751E0068"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B028294"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4A5837B7"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355E3A0D" w14:textId="77777777" w:rsidR="00E849B1" w:rsidRPr="0079589D" w:rsidRDefault="00E849B1" w:rsidP="00E849B1">
      <w:pPr>
        <w:pStyle w:val="Heading4"/>
        <w:rPr>
          <w:lang w:val="en-IN" w:eastAsia="zh-CN"/>
        </w:rPr>
      </w:pPr>
      <w:bookmarkStart w:id="1964" w:name="_Toc20152706"/>
      <w:bookmarkStart w:id="1965" w:name="_Toc27495371"/>
      <w:bookmarkStart w:id="1966" w:name="_Toc36108839"/>
      <w:bookmarkStart w:id="1967" w:name="_Toc73958622"/>
      <w:r w:rsidRPr="0079589D">
        <w:rPr>
          <w:lang w:val="en-IN" w:eastAsia="zh-CN"/>
        </w:rPr>
        <w:t>9.3.3.3</w:t>
      </w:r>
      <w:r w:rsidRPr="0079589D">
        <w:rPr>
          <w:lang w:val="en-IN" w:eastAsia="zh-CN"/>
        </w:rPr>
        <w:tab/>
        <w:t>Call type control states</w:t>
      </w:r>
      <w:bookmarkEnd w:id="1964"/>
      <w:bookmarkEnd w:id="1965"/>
      <w:bookmarkEnd w:id="1966"/>
      <w:bookmarkEnd w:id="1967"/>
    </w:p>
    <w:p w14:paraId="7AE5E501" w14:textId="77777777" w:rsidR="00E849B1" w:rsidRPr="0079589D" w:rsidRDefault="00E849B1" w:rsidP="00E849B1">
      <w:pPr>
        <w:pStyle w:val="Heading5"/>
        <w:rPr>
          <w:lang w:val="en-IN" w:eastAsia="zh-CN"/>
        </w:rPr>
      </w:pPr>
      <w:bookmarkStart w:id="1968" w:name="_Toc20152707"/>
      <w:bookmarkStart w:id="1969" w:name="_Toc27495372"/>
      <w:bookmarkStart w:id="1970" w:name="_Toc36108840"/>
      <w:bookmarkStart w:id="1971" w:name="_Toc73958623"/>
      <w:r w:rsidRPr="0079589D">
        <w:rPr>
          <w:lang w:val="en-IN" w:eastAsia="zh-CN"/>
        </w:rPr>
        <w:t>9.3.3.3.1</w:t>
      </w:r>
      <w:r w:rsidRPr="0079589D">
        <w:rPr>
          <w:lang w:val="en-IN" w:eastAsia="zh-CN"/>
        </w:rPr>
        <w:tab/>
        <w:t>T0: waiting for call to establish</w:t>
      </w:r>
      <w:bookmarkEnd w:id="1968"/>
      <w:bookmarkEnd w:id="1969"/>
      <w:bookmarkEnd w:id="1970"/>
      <w:bookmarkEnd w:id="1971"/>
    </w:p>
    <w:p w14:paraId="608F40DC" w14:textId="77777777" w:rsidR="00E849B1" w:rsidRPr="0079589D" w:rsidRDefault="00E849B1" w:rsidP="00E849B1">
      <w:r w:rsidRPr="0079589D">
        <w:t>This state is the start state of this state machine.</w:t>
      </w:r>
    </w:p>
    <w:p w14:paraId="72B82E88" w14:textId="77777777" w:rsidR="00E849B1" w:rsidRPr="0079589D" w:rsidRDefault="00E849B1" w:rsidP="00E849B1">
      <w:pPr>
        <w:pStyle w:val="Heading5"/>
        <w:rPr>
          <w:lang w:val="en-IN" w:eastAsia="zh-CN"/>
        </w:rPr>
      </w:pPr>
      <w:bookmarkStart w:id="1972" w:name="_Toc20152708"/>
      <w:bookmarkStart w:id="1973" w:name="_Toc27495373"/>
      <w:bookmarkStart w:id="1974" w:name="_Toc36108841"/>
      <w:bookmarkStart w:id="1975" w:name="_Toc73958624"/>
      <w:r w:rsidRPr="0079589D">
        <w:rPr>
          <w:lang w:val="en-IN" w:eastAsia="zh-CN"/>
        </w:rPr>
        <w:t>9.3.3.3.2</w:t>
      </w:r>
      <w:r w:rsidRPr="0079589D">
        <w:rPr>
          <w:lang w:val="en-IN" w:eastAsia="zh-CN"/>
        </w:rPr>
        <w:tab/>
        <w:t>T1: in-progress emergency group call</w:t>
      </w:r>
      <w:bookmarkEnd w:id="1972"/>
      <w:bookmarkEnd w:id="1973"/>
      <w:bookmarkEnd w:id="1974"/>
      <w:bookmarkEnd w:id="1975"/>
    </w:p>
    <w:p w14:paraId="1EDE05DA" w14:textId="77777777" w:rsidR="00E849B1" w:rsidRPr="0079589D" w:rsidRDefault="00E849B1" w:rsidP="00E849B1">
      <w:pPr>
        <w:rPr>
          <w:lang w:eastAsia="x-none"/>
        </w:rPr>
      </w:pPr>
      <w:r w:rsidRPr="0079589D">
        <w:t>This state exists for UE, when the UE is part of an in-progress emergency group call.</w:t>
      </w:r>
    </w:p>
    <w:p w14:paraId="46934C25" w14:textId="77777777" w:rsidR="00E849B1" w:rsidRPr="0079589D" w:rsidRDefault="00E849B1" w:rsidP="00E849B1">
      <w:pPr>
        <w:pStyle w:val="Heading5"/>
        <w:rPr>
          <w:lang w:val="en-IN" w:eastAsia="zh-CN"/>
        </w:rPr>
      </w:pPr>
      <w:bookmarkStart w:id="1976" w:name="_Toc20152709"/>
      <w:bookmarkStart w:id="1977" w:name="_Toc27495374"/>
      <w:bookmarkStart w:id="1978" w:name="_Toc36108842"/>
      <w:bookmarkStart w:id="1979" w:name="_Toc73958625"/>
      <w:r w:rsidRPr="0079589D">
        <w:rPr>
          <w:lang w:val="en-IN" w:eastAsia="zh-CN"/>
        </w:rPr>
        <w:t>9.3.3.3.3</w:t>
      </w:r>
      <w:r w:rsidRPr="0079589D">
        <w:rPr>
          <w:lang w:val="en-IN" w:eastAsia="zh-CN"/>
        </w:rPr>
        <w:tab/>
        <w:t>T2: in-progress basic group call</w:t>
      </w:r>
      <w:bookmarkEnd w:id="1976"/>
      <w:bookmarkEnd w:id="1977"/>
      <w:bookmarkEnd w:id="1978"/>
      <w:bookmarkEnd w:id="1979"/>
    </w:p>
    <w:p w14:paraId="1BDCFA04" w14:textId="77777777" w:rsidR="00E849B1" w:rsidRPr="0079589D" w:rsidRDefault="00E849B1" w:rsidP="00E849B1">
      <w:pPr>
        <w:rPr>
          <w:lang w:eastAsia="x-none"/>
        </w:rPr>
      </w:pPr>
      <w:r w:rsidRPr="0079589D">
        <w:t>This state exists for UE, when the UE is part of an in-progress basic group call.</w:t>
      </w:r>
    </w:p>
    <w:p w14:paraId="07702560" w14:textId="77777777" w:rsidR="00E849B1" w:rsidRPr="0079589D" w:rsidRDefault="00E849B1" w:rsidP="00E849B1">
      <w:pPr>
        <w:pStyle w:val="Heading5"/>
        <w:rPr>
          <w:lang w:val="en-IN" w:eastAsia="zh-CN"/>
        </w:rPr>
      </w:pPr>
      <w:bookmarkStart w:id="1980" w:name="_Toc20152710"/>
      <w:bookmarkStart w:id="1981" w:name="_Toc27495375"/>
      <w:bookmarkStart w:id="1982" w:name="_Toc36108843"/>
      <w:bookmarkStart w:id="1983" w:name="_Toc73958626"/>
      <w:r w:rsidRPr="0079589D">
        <w:rPr>
          <w:lang w:val="en-IN" w:eastAsia="zh-CN"/>
        </w:rPr>
        <w:t>9.3.3.3.4</w:t>
      </w:r>
      <w:r w:rsidRPr="0079589D">
        <w:rPr>
          <w:lang w:val="en-IN" w:eastAsia="zh-CN"/>
        </w:rPr>
        <w:tab/>
        <w:t>T3: in-progress imminent peril group call</w:t>
      </w:r>
      <w:bookmarkEnd w:id="1980"/>
      <w:bookmarkEnd w:id="1981"/>
      <w:bookmarkEnd w:id="1982"/>
      <w:bookmarkEnd w:id="1983"/>
    </w:p>
    <w:p w14:paraId="74569702" w14:textId="77777777" w:rsidR="00E849B1" w:rsidRPr="0079589D" w:rsidRDefault="00E849B1" w:rsidP="00E849B1">
      <w:pPr>
        <w:rPr>
          <w:lang w:eastAsia="x-none"/>
        </w:rPr>
      </w:pPr>
      <w:r w:rsidRPr="0079589D">
        <w:t>This state exists for UE, when the UE is part of an in-progress imminent peril group call.</w:t>
      </w:r>
    </w:p>
    <w:p w14:paraId="38EC1E57" w14:textId="77777777" w:rsidR="00E849B1" w:rsidRPr="0079589D" w:rsidRDefault="00E849B1" w:rsidP="00E849B1">
      <w:pPr>
        <w:pStyle w:val="Heading4"/>
        <w:rPr>
          <w:lang w:val="en-IN"/>
        </w:rPr>
      </w:pPr>
      <w:bookmarkStart w:id="1984" w:name="_Toc20152711"/>
      <w:bookmarkStart w:id="1985" w:name="_Toc27495376"/>
      <w:bookmarkStart w:id="1986" w:name="_Toc36108844"/>
      <w:bookmarkStart w:id="1987" w:name="_Toc73958627"/>
      <w:r w:rsidRPr="0079589D">
        <w:rPr>
          <w:lang w:val="en-IN"/>
        </w:rPr>
        <w:t>9.3.3.4</w:t>
      </w:r>
      <w:r w:rsidRPr="0079589D">
        <w:rPr>
          <w:lang w:val="en-IN"/>
        </w:rPr>
        <w:tab/>
        <w:t>Procedures</w:t>
      </w:r>
      <w:bookmarkEnd w:id="1984"/>
      <w:bookmarkEnd w:id="1985"/>
      <w:bookmarkEnd w:id="1986"/>
      <w:bookmarkEnd w:id="1987"/>
    </w:p>
    <w:p w14:paraId="5554B7C3" w14:textId="77777777" w:rsidR="00E849B1" w:rsidRPr="0079589D" w:rsidRDefault="00E849B1" w:rsidP="00E849B1">
      <w:pPr>
        <w:pStyle w:val="Heading5"/>
        <w:rPr>
          <w:lang w:val="en-IN"/>
        </w:rPr>
      </w:pPr>
      <w:bookmarkStart w:id="1988" w:name="_Toc20152712"/>
      <w:bookmarkStart w:id="1989" w:name="_Toc27495377"/>
      <w:bookmarkStart w:id="1990" w:name="_Toc36108845"/>
      <w:bookmarkStart w:id="1991" w:name="_Toc73958628"/>
      <w:r w:rsidRPr="0079589D">
        <w:rPr>
          <w:lang w:val="en-IN"/>
        </w:rPr>
        <w:t>9.3.3.4.1</w:t>
      </w:r>
      <w:r w:rsidRPr="0079589D">
        <w:rPr>
          <w:lang w:val="en-IN"/>
        </w:rPr>
        <w:tab/>
        <w:t>General</w:t>
      </w:r>
      <w:bookmarkEnd w:id="1988"/>
      <w:bookmarkEnd w:id="1989"/>
      <w:bookmarkEnd w:id="1990"/>
      <w:bookmarkEnd w:id="1991"/>
    </w:p>
    <w:p w14:paraId="2E1A8A9C" w14:textId="77777777" w:rsidR="00E849B1" w:rsidRPr="0079589D" w:rsidRDefault="00E849B1" w:rsidP="00E849B1">
      <w:pPr>
        <w:pStyle w:val="Heading6"/>
        <w:rPr>
          <w:lang w:val="en-IN"/>
        </w:rPr>
      </w:pPr>
      <w:bookmarkStart w:id="1992" w:name="_Toc20152713"/>
      <w:bookmarkStart w:id="1993" w:name="_Toc27495378"/>
      <w:bookmarkStart w:id="1994" w:name="_Toc36108846"/>
      <w:bookmarkStart w:id="1995" w:name="_Toc73958629"/>
      <w:r w:rsidRPr="0079589D">
        <w:rPr>
          <w:lang w:val="en-IN"/>
        </w:rPr>
        <w:t>9.3.3.4.1.1</w:t>
      </w:r>
      <w:r w:rsidRPr="0079589D">
        <w:rPr>
          <w:lang w:val="en-IN"/>
        </w:rPr>
        <w:tab/>
        <w:t>Implicit downgrade (emergency) timer calculation</w:t>
      </w:r>
      <w:bookmarkEnd w:id="1992"/>
      <w:bookmarkEnd w:id="1993"/>
      <w:bookmarkEnd w:id="1994"/>
      <w:bookmarkEnd w:id="1995"/>
    </w:p>
    <w:p w14:paraId="4B44432F" w14:textId="77777777" w:rsidR="00E849B1" w:rsidRPr="0079589D" w:rsidRDefault="00E849B1" w:rsidP="00E849B1">
      <w:r w:rsidRPr="0079589D">
        <w:t>The MCVideo client shall set the TFG13 (implicit downgrade emergency) timer as follows:</w:t>
      </w:r>
    </w:p>
    <w:p w14:paraId="14D24AF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629317AF"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0007DA0"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6DE02FE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C9B77E8" w14:textId="77777777" w:rsidR="00E849B1" w:rsidRPr="0079589D" w:rsidRDefault="00E849B1" w:rsidP="00E849B1">
      <w:pPr>
        <w:pStyle w:val="Heading6"/>
        <w:rPr>
          <w:lang w:val="en-IN"/>
        </w:rPr>
      </w:pPr>
      <w:bookmarkStart w:id="1996" w:name="_Toc20152714"/>
      <w:bookmarkStart w:id="1997" w:name="_Toc27495379"/>
      <w:bookmarkStart w:id="1998" w:name="_Toc36108847"/>
      <w:bookmarkStart w:id="1999" w:name="_Toc73958630"/>
      <w:r w:rsidRPr="0079589D">
        <w:rPr>
          <w:lang w:val="en-IN"/>
        </w:rPr>
        <w:t>9.3.3.4.1.2</w:t>
      </w:r>
      <w:r w:rsidRPr="0079589D">
        <w:rPr>
          <w:lang w:val="en-IN"/>
        </w:rPr>
        <w:tab/>
        <w:t>Implicit downgrade (imminent peril) timer calculation</w:t>
      </w:r>
      <w:bookmarkEnd w:id="1996"/>
      <w:bookmarkEnd w:id="1997"/>
      <w:bookmarkEnd w:id="1998"/>
      <w:bookmarkEnd w:id="1999"/>
    </w:p>
    <w:p w14:paraId="0353CCD6" w14:textId="77777777" w:rsidR="00E849B1" w:rsidRPr="0079589D" w:rsidRDefault="00E849B1" w:rsidP="00E849B1">
      <w:r w:rsidRPr="0079589D">
        <w:t>The MCVideo client shall set the TFG14 (implicit downgrade imminent peril) timer as follows:</w:t>
      </w:r>
    </w:p>
    <w:p w14:paraId="40E5E125"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4DFB1326"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341A66F5"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73EC89C9"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546EDA7B" w14:textId="77777777" w:rsidR="00E849B1" w:rsidRPr="0079589D" w:rsidRDefault="00E849B1" w:rsidP="00E849B1">
      <w:pPr>
        <w:pStyle w:val="Heading5"/>
        <w:rPr>
          <w:lang w:val="en-IN"/>
        </w:rPr>
      </w:pPr>
      <w:bookmarkStart w:id="2000" w:name="_Toc20152715"/>
      <w:bookmarkStart w:id="2001" w:name="_Toc27495380"/>
      <w:bookmarkStart w:id="2002" w:name="_Toc36108848"/>
      <w:bookmarkStart w:id="2003" w:name="_Toc73958631"/>
      <w:r w:rsidRPr="0079589D">
        <w:rPr>
          <w:lang w:val="en-IN"/>
        </w:rPr>
        <w:t>9.3.3.4.2</w:t>
      </w:r>
      <w:r w:rsidRPr="0079589D">
        <w:rPr>
          <w:lang w:val="en-IN"/>
        </w:rPr>
        <w:tab/>
        <w:t>User initiated the call probe</w:t>
      </w:r>
      <w:bookmarkEnd w:id="2000"/>
      <w:bookmarkEnd w:id="2001"/>
      <w:bookmarkEnd w:id="2002"/>
      <w:bookmarkEnd w:id="2003"/>
    </w:p>
    <w:p w14:paraId="3BC08144"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632BECB6"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2724E83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DEE827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520FF74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498F50A4"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1A156D3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30C5F7A"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4CB7AC80"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3D619AE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6480085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1ECD3146"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0E8165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22AD94C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78320862"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278933C"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6B5338C"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00875808" w14:textId="77777777" w:rsidR="00E849B1" w:rsidRPr="0079589D" w:rsidRDefault="00E849B1" w:rsidP="00E849B1">
      <w:pPr>
        <w:pStyle w:val="Heading5"/>
        <w:rPr>
          <w:lang w:val="en-IN"/>
        </w:rPr>
      </w:pPr>
      <w:bookmarkStart w:id="2004" w:name="_Toc20152716"/>
      <w:bookmarkStart w:id="2005" w:name="_Toc27495381"/>
      <w:bookmarkStart w:id="2006" w:name="_Toc36108849"/>
      <w:bookmarkStart w:id="2007" w:name="_Toc73958632"/>
      <w:r w:rsidRPr="0079589D">
        <w:rPr>
          <w:lang w:val="en-IN"/>
        </w:rPr>
        <w:t>9.3.3.4.3</w:t>
      </w:r>
      <w:r w:rsidRPr="0079589D">
        <w:rPr>
          <w:lang w:val="en-IN"/>
        </w:rPr>
        <w:tab/>
        <w:t>Received GROUP CALL ANNOUNCEMENT message as a response to GROUP CALL PROBE message</w:t>
      </w:r>
      <w:bookmarkEnd w:id="2004"/>
      <w:bookmarkEnd w:id="2005"/>
      <w:bookmarkEnd w:id="2006"/>
      <w:bookmarkEnd w:id="2007"/>
    </w:p>
    <w:p w14:paraId="6348DA0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7CE16EC6"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6F638F9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989C3F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152FC8A7"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531740D" w14:textId="77777777"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353DF835" w14:textId="77777777" w:rsidR="00E849B1" w:rsidRPr="0079589D" w:rsidRDefault="00A41BFA" w:rsidP="00E849B1">
      <w:pPr>
        <w:pStyle w:val="B2"/>
        <w:rPr>
          <w:rFonts w:eastAsia="Gulim"/>
          <w:lang w:eastAsia="ko-KR"/>
        </w:rPr>
      </w:pPr>
      <w:r w:rsidRPr="00A41BFA">
        <w:rPr>
          <w:rFonts w:eastAsia="Gulim"/>
          <w:lang w:val="en-GB"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585B10">
        <w:rPr>
          <w:lang w:eastAsia="ko-KR"/>
        </w:rPr>
        <w:t>clause</w:t>
      </w:r>
      <w:r w:rsidR="00E849B1" w:rsidRPr="0079589D">
        <w:rPr>
          <w:lang w:eastAsia="ko-KR"/>
        </w:rPr>
        <w:t> 9.3.3.4.1.1</w:t>
      </w:r>
      <w:r w:rsidR="00E849B1" w:rsidRPr="0079589D">
        <w:rPr>
          <w:rFonts w:eastAsia="Gulim"/>
          <w:lang w:eastAsia="ko-KR"/>
        </w:rPr>
        <w:t>; and</w:t>
      </w:r>
    </w:p>
    <w:p w14:paraId="2567C8CC" w14:textId="77777777" w:rsidR="00E849B1" w:rsidRPr="0079589D" w:rsidRDefault="00A41BFA" w:rsidP="00E849B1">
      <w:pPr>
        <w:pStyle w:val="B2"/>
        <w:rPr>
          <w:rFonts w:eastAsia="Gulim"/>
          <w:lang w:eastAsia="ko-KR"/>
        </w:rPr>
      </w:pPr>
      <w:r w:rsidRPr="00A41BFA">
        <w:rPr>
          <w:rFonts w:eastAsia="Gulim"/>
          <w:lang w:val="en-GB"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98EEEC9"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1B6B631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01C573E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EFC12C7"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77691610" w14:textId="77777777"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15805661"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585B10">
        <w:rPr>
          <w:lang w:eastAsia="ko-KR"/>
        </w:rPr>
        <w:t>clause</w:t>
      </w:r>
      <w:r w:rsidRPr="0079589D">
        <w:rPr>
          <w:lang w:eastAsia="ko-KR"/>
        </w:rPr>
        <w:t> 9.3.3.4.1.2</w:t>
      </w:r>
      <w:r w:rsidRPr="0079589D">
        <w:rPr>
          <w:rFonts w:eastAsia="Gulim"/>
          <w:lang w:eastAsia="ko-KR"/>
        </w:rPr>
        <w:t>; and</w:t>
      </w:r>
    </w:p>
    <w:p w14:paraId="777E96BC"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4E699FC9"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4523B4AA"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05D6C503"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B50C31B"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0459B36F" w14:textId="77777777" w:rsidR="00E849B1" w:rsidRPr="0079589D" w:rsidRDefault="00E849B1" w:rsidP="00E849B1">
      <w:pPr>
        <w:pStyle w:val="Heading5"/>
        <w:rPr>
          <w:rFonts w:eastAsia="Malgun Gothic"/>
          <w:lang w:val="en-IN"/>
        </w:rPr>
      </w:pPr>
      <w:bookmarkStart w:id="2008" w:name="_Toc20152717"/>
      <w:bookmarkStart w:id="2009" w:name="_Toc27495382"/>
      <w:bookmarkStart w:id="2010" w:name="_Toc36108850"/>
      <w:bookmarkStart w:id="2011" w:name="_Toc73958633"/>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2008"/>
      <w:bookmarkEnd w:id="2009"/>
      <w:bookmarkEnd w:id="2010"/>
      <w:bookmarkEnd w:id="2011"/>
    </w:p>
    <w:p w14:paraId="00456DE3"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029558AA"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67711E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10F6B03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2D2D158"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CB612FB"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00030440"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0EC6AF4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773F91E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CCC774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B0813A4"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FE64D4C"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1304AD4"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64B38858" w14:textId="77777777" w:rsidR="00E849B1" w:rsidRPr="0079589D" w:rsidRDefault="00E849B1" w:rsidP="00E849B1">
      <w:pPr>
        <w:pStyle w:val="Heading5"/>
        <w:rPr>
          <w:rFonts w:eastAsia="Malgun Gothic"/>
          <w:lang w:val="en-IN"/>
        </w:rPr>
      </w:pPr>
      <w:bookmarkStart w:id="2012" w:name="_Toc20152718"/>
      <w:bookmarkStart w:id="2013" w:name="_Toc27495383"/>
      <w:bookmarkStart w:id="2014" w:name="_Toc36108851"/>
      <w:bookmarkStart w:id="2015" w:name="_Toc73958634"/>
      <w:r w:rsidRPr="0079589D">
        <w:rPr>
          <w:rFonts w:eastAsia="Malgun Gothic"/>
          <w:lang w:val="en-IN"/>
        </w:rPr>
        <w:t>9.3.3.4.5</w:t>
      </w:r>
      <w:r w:rsidRPr="0079589D">
        <w:rPr>
          <w:rFonts w:eastAsia="Malgun Gothic"/>
          <w:lang w:val="en-IN"/>
        </w:rPr>
        <w:tab/>
        <w:t>Received GROUP CALL ANNOUNCEMENT without MCVideo user acknowledgement required</w:t>
      </w:r>
      <w:bookmarkEnd w:id="2012"/>
      <w:bookmarkEnd w:id="2013"/>
      <w:bookmarkEnd w:id="2014"/>
      <w:bookmarkEnd w:id="2015"/>
    </w:p>
    <w:p w14:paraId="5682965F"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6ACFA4C2"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3AF0960C"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3AB90FA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689AEDA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1A9B49E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26DF10A"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585B10">
        <w:rPr>
          <w:lang w:eastAsia="ko-KR"/>
        </w:rPr>
        <w:t>clause</w:t>
      </w:r>
      <w:r w:rsidRPr="0079589D">
        <w:rPr>
          <w:lang w:eastAsia="ko-KR"/>
        </w:rPr>
        <w:t> 9.3.3.4.1.1</w:t>
      </w:r>
      <w:r w:rsidRPr="0079589D">
        <w:rPr>
          <w:rFonts w:eastAsia="Gulim"/>
          <w:lang w:eastAsia="ko-KR"/>
        </w:rPr>
        <w:t>; and</w:t>
      </w:r>
    </w:p>
    <w:p w14:paraId="5EC4DE3A"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418E4FDB"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0B9A56E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3B04CDA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42529BE5"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585B10">
        <w:rPr>
          <w:lang w:eastAsia="ko-KR"/>
        </w:rPr>
        <w:t>clause</w:t>
      </w:r>
      <w:r w:rsidRPr="0079589D">
        <w:rPr>
          <w:lang w:eastAsia="ko-KR"/>
        </w:rPr>
        <w:t> 9.3.3.4.1.2</w:t>
      </w:r>
      <w:r w:rsidRPr="0079589D">
        <w:rPr>
          <w:rFonts w:eastAsia="Gulim"/>
          <w:lang w:eastAsia="ko-KR"/>
        </w:rPr>
        <w:t>; and</w:t>
      </w:r>
    </w:p>
    <w:p w14:paraId="76336F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E424913"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3FFA1ED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7EF0A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15E2435B"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243EBF12" w14:textId="77777777" w:rsidR="00E849B1" w:rsidRPr="0079589D" w:rsidRDefault="00E849B1" w:rsidP="00E849B1">
      <w:pPr>
        <w:pStyle w:val="Heading5"/>
        <w:rPr>
          <w:rFonts w:eastAsia="Malgun Gothic"/>
          <w:lang w:val="en-IN"/>
        </w:rPr>
      </w:pPr>
      <w:bookmarkStart w:id="2016" w:name="_Toc20152719"/>
      <w:bookmarkStart w:id="2017" w:name="_Toc27495384"/>
      <w:bookmarkStart w:id="2018" w:name="_Toc36108852"/>
      <w:bookmarkStart w:id="2019" w:name="_Toc73958635"/>
      <w:r w:rsidRPr="0079589D">
        <w:rPr>
          <w:rFonts w:eastAsia="Malgun Gothic"/>
          <w:lang w:val="en-IN"/>
        </w:rPr>
        <w:t>9.3.3.4.6</w:t>
      </w:r>
      <w:r w:rsidRPr="0079589D">
        <w:rPr>
          <w:rFonts w:eastAsia="Malgun Gothic"/>
          <w:lang w:val="en-IN"/>
        </w:rPr>
        <w:tab/>
        <w:t>Call started</w:t>
      </w:r>
      <w:bookmarkEnd w:id="2016"/>
      <w:bookmarkEnd w:id="2017"/>
      <w:bookmarkEnd w:id="2018"/>
      <w:bookmarkEnd w:id="2019"/>
    </w:p>
    <w:p w14:paraId="1634D42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03BCBCDC"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7AA5F6B8"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4BF6F6E4" w14:textId="77777777" w:rsidR="00E849B1" w:rsidRPr="0079589D" w:rsidRDefault="00E849B1" w:rsidP="00E849B1">
      <w:r w:rsidRPr="0079589D">
        <w:t>the MCVideo client:</w:t>
      </w:r>
    </w:p>
    <w:p w14:paraId="5C6A6104"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7818CEA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585B10">
        <w:rPr>
          <w:lang w:eastAsia="ko-KR"/>
        </w:rPr>
        <w:t>clause</w:t>
      </w:r>
      <w:r w:rsidRPr="0079589D">
        <w:rPr>
          <w:lang w:eastAsia="ko-KR"/>
        </w:rPr>
        <w:t> 9.3.3.4.1.1</w:t>
      </w:r>
      <w:r w:rsidRPr="0079589D">
        <w:rPr>
          <w:rFonts w:eastAsia="Gulim"/>
          <w:lang w:eastAsia="ko-KR"/>
        </w:rPr>
        <w:t>; and</w:t>
      </w:r>
    </w:p>
    <w:p w14:paraId="6ABC2A8A"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4FB8DC8E"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01F2070F"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585B10">
        <w:rPr>
          <w:lang w:eastAsia="ko-KR"/>
        </w:rPr>
        <w:t>clause</w:t>
      </w:r>
      <w:r w:rsidRPr="0079589D">
        <w:rPr>
          <w:lang w:eastAsia="ko-KR"/>
        </w:rPr>
        <w:t> 9.3.3.4.1.2</w:t>
      </w:r>
      <w:r w:rsidRPr="0079589D">
        <w:rPr>
          <w:rFonts w:eastAsia="Gulim"/>
          <w:lang w:eastAsia="ko-KR"/>
        </w:rPr>
        <w:t>; and</w:t>
      </w:r>
    </w:p>
    <w:p w14:paraId="3D058B43"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18BC67C1"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0EE51C80"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0683159F" w14:textId="77777777" w:rsidR="00E849B1" w:rsidRPr="0079589D" w:rsidRDefault="00E849B1" w:rsidP="00E849B1">
      <w:pPr>
        <w:pStyle w:val="Heading5"/>
        <w:rPr>
          <w:lang w:val="en-IN"/>
        </w:rPr>
      </w:pPr>
      <w:bookmarkStart w:id="2020" w:name="_Toc20152720"/>
      <w:bookmarkStart w:id="2021" w:name="_Toc27495385"/>
      <w:bookmarkStart w:id="2022" w:name="_Toc36108853"/>
      <w:bookmarkStart w:id="2023" w:name="_Toc73958636"/>
      <w:r w:rsidRPr="0079589D">
        <w:rPr>
          <w:lang w:val="en-IN"/>
        </w:rPr>
        <w:t>9.3.3.4.7</w:t>
      </w:r>
      <w:r w:rsidRPr="0079589D">
        <w:rPr>
          <w:lang w:val="en-IN"/>
        </w:rPr>
        <w:tab/>
        <w:t>Upgrade call</w:t>
      </w:r>
      <w:bookmarkEnd w:id="2020"/>
      <w:bookmarkEnd w:id="2021"/>
      <w:bookmarkEnd w:id="2022"/>
      <w:bookmarkEnd w:id="2023"/>
    </w:p>
    <w:p w14:paraId="6DE1344C" w14:textId="77777777" w:rsidR="00E849B1" w:rsidRPr="0079589D" w:rsidRDefault="00E849B1" w:rsidP="00E849B1">
      <w:pPr>
        <w:pStyle w:val="Heading6"/>
        <w:rPr>
          <w:lang w:val="en-IN"/>
        </w:rPr>
      </w:pPr>
      <w:bookmarkStart w:id="2024" w:name="_Toc20152721"/>
      <w:bookmarkStart w:id="2025" w:name="_Toc27495386"/>
      <w:bookmarkStart w:id="2026" w:name="_Toc36108854"/>
      <w:bookmarkStart w:id="2027" w:name="_Toc73958637"/>
      <w:r w:rsidRPr="0079589D">
        <w:rPr>
          <w:lang w:val="en-IN"/>
        </w:rPr>
        <w:t>9.3.3.4.7.1</w:t>
      </w:r>
      <w:r w:rsidRPr="0079589D">
        <w:rPr>
          <w:lang w:val="en-IN"/>
        </w:rPr>
        <w:tab/>
        <w:t>Originating user upgrading the call</w:t>
      </w:r>
      <w:bookmarkEnd w:id="2024"/>
      <w:bookmarkEnd w:id="2025"/>
      <w:bookmarkEnd w:id="2026"/>
      <w:bookmarkEnd w:id="2027"/>
    </w:p>
    <w:p w14:paraId="73A04902"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671DC63D"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7C4AFD6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63E76FAB"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40B3CFA8"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585B10">
        <w:rPr>
          <w:lang w:eastAsia="ko-KR"/>
        </w:rPr>
        <w:t>clause</w:t>
      </w:r>
      <w:r w:rsidRPr="0079589D">
        <w:rPr>
          <w:lang w:eastAsia="ko-KR"/>
        </w:rPr>
        <w:t> 9.3.3.4.1.1</w:t>
      </w:r>
      <w:r w:rsidRPr="0079589D">
        <w:rPr>
          <w:rFonts w:eastAsia="Gulim"/>
          <w:lang w:eastAsia="ko-KR"/>
        </w:rPr>
        <w:t xml:space="preserve">; </w:t>
      </w:r>
    </w:p>
    <w:p w14:paraId="4D32466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CC2FC17"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7F4DB3B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62F3E6D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1EAC57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66A5D1B3"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585B10">
        <w:rPr>
          <w:lang w:eastAsia="ko-KR"/>
        </w:rPr>
        <w:t>clause</w:t>
      </w:r>
      <w:r w:rsidRPr="0079589D">
        <w:rPr>
          <w:lang w:eastAsia="ko-KR"/>
        </w:rPr>
        <w:t> 9.3.3.4.1.2</w:t>
      </w:r>
      <w:r w:rsidRPr="0079589D">
        <w:rPr>
          <w:rFonts w:eastAsia="Gulim"/>
          <w:lang w:eastAsia="ko-KR"/>
        </w:rPr>
        <w:t xml:space="preserve"> and</w:t>
      </w:r>
    </w:p>
    <w:p w14:paraId="026AA2B6"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FF0DC0F" w14:textId="77777777" w:rsidR="00E849B1" w:rsidRPr="0079589D" w:rsidRDefault="00E849B1" w:rsidP="00E849B1">
      <w:pPr>
        <w:pStyle w:val="B1"/>
      </w:pPr>
      <w:r w:rsidRPr="0079589D">
        <w:t>3)</w:t>
      </w:r>
      <w:r w:rsidRPr="0079589D">
        <w:tab/>
        <w:t>shall store the current UTC time as last call type change time of the call;</w:t>
      </w:r>
    </w:p>
    <w:p w14:paraId="66371147" w14:textId="77777777" w:rsidR="00E849B1" w:rsidRPr="0079589D" w:rsidRDefault="00E849B1" w:rsidP="00E849B1">
      <w:pPr>
        <w:pStyle w:val="B1"/>
      </w:pPr>
      <w:r w:rsidRPr="0079589D">
        <w:t>4)</w:t>
      </w:r>
      <w:r w:rsidRPr="0079589D">
        <w:tab/>
        <w:t>shall store own MCVideo user ID as last user to change call type of the call;</w:t>
      </w:r>
    </w:p>
    <w:p w14:paraId="699EBBDD"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0999FCC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38342E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0DAB2F67"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7B4649F9"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5290C134"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1650C986"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344FE728"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7863BC53"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253CB158"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246C33BE" w14:textId="77777777" w:rsidR="00E849B1" w:rsidRPr="0079589D" w:rsidRDefault="00E849B1" w:rsidP="00E849B1">
      <w:pPr>
        <w:pStyle w:val="B1"/>
        <w:rPr>
          <w:lang w:eastAsia="ko-KR"/>
        </w:rPr>
      </w:pPr>
      <w:r w:rsidRPr="0079589D">
        <w:rPr>
          <w:lang w:eastAsia="ko-KR"/>
        </w:rPr>
        <w:t>6)</w:t>
      </w:r>
      <w:r w:rsidR="00585B10">
        <w:rPr>
          <w:lang w:eastAsia="ko-KR"/>
        </w:rPr>
        <w:tab/>
      </w:r>
      <w:r w:rsidRPr="0079589D">
        <w:rPr>
          <w:lang w:eastAsia="ko-KR"/>
        </w:rPr>
        <w:t xml:space="preserve">shall send the GROUP CALL ANNOUNCEMENT message </w:t>
      </w:r>
      <w:r w:rsidRPr="0079589D">
        <w:t xml:space="preserve">as specified in </w:t>
      </w:r>
      <w:r w:rsidR="00585B10">
        <w:t>clause</w:t>
      </w:r>
      <w:r w:rsidRPr="0079589D">
        <w:t> </w:t>
      </w:r>
      <w:r w:rsidRPr="0079589D">
        <w:rPr>
          <w:lang w:eastAsia="ko-KR"/>
        </w:rPr>
        <w:t>9.3.1.1.1;</w:t>
      </w:r>
    </w:p>
    <w:p w14:paraId="6609D165" w14:textId="77777777" w:rsidR="00E849B1" w:rsidRPr="0079589D" w:rsidRDefault="00E849B1" w:rsidP="00E849B1">
      <w:pPr>
        <w:pStyle w:val="Heading6"/>
        <w:rPr>
          <w:lang w:val="en-IN"/>
        </w:rPr>
      </w:pPr>
      <w:bookmarkStart w:id="2028" w:name="_Toc20152722"/>
      <w:bookmarkStart w:id="2029" w:name="_Toc27495387"/>
      <w:bookmarkStart w:id="2030" w:name="_Toc36108855"/>
      <w:bookmarkStart w:id="2031" w:name="_Toc73958638"/>
      <w:r w:rsidRPr="0079589D">
        <w:rPr>
          <w:lang w:val="en-IN"/>
        </w:rPr>
        <w:t>9.3.3.4.7.2</w:t>
      </w:r>
      <w:r w:rsidRPr="0079589D">
        <w:rPr>
          <w:lang w:val="en-IN"/>
        </w:rPr>
        <w:tab/>
        <w:t>Terminating UE receiving a GROUP CALL ANNOUNCEMENT message when participating in the ongoing call</w:t>
      </w:r>
      <w:bookmarkEnd w:id="2028"/>
      <w:bookmarkEnd w:id="2029"/>
      <w:bookmarkEnd w:id="2030"/>
      <w:bookmarkEnd w:id="2031"/>
    </w:p>
    <w:p w14:paraId="21B2F393"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693706BF"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7F0ABE00"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5A28066D"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4C8B6A5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1B7ACD1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11BBF01"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7B71AA"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585B10">
        <w:rPr>
          <w:lang w:eastAsia="ko-KR"/>
        </w:rPr>
        <w:t>clause</w:t>
      </w:r>
      <w:r w:rsidRPr="0079589D">
        <w:rPr>
          <w:lang w:eastAsia="ko-KR"/>
        </w:rPr>
        <w:t> 9.3.3.4.1.1</w:t>
      </w:r>
      <w:r w:rsidRPr="0079589D">
        <w:rPr>
          <w:rFonts w:eastAsia="Gulim"/>
          <w:lang w:eastAsia="ko-KR"/>
        </w:rPr>
        <w:t>; and</w:t>
      </w:r>
    </w:p>
    <w:p w14:paraId="0AC45A9B"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9D4A99A"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5E7B42C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39BC965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2E16D17"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585B10">
        <w:rPr>
          <w:lang w:eastAsia="ko-KR"/>
        </w:rPr>
        <w:t>clause</w:t>
      </w:r>
      <w:r w:rsidRPr="0079589D">
        <w:rPr>
          <w:lang w:eastAsia="ko-KR"/>
        </w:rPr>
        <w:t> 9.3.3.4.1.2</w:t>
      </w:r>
      <w:r w:rsidRPr="0079589D">
        <w:rPr>
          <w:rFonts w:eastAsia="Gulim"/>
          <w:lang w:eastAsia="ko-KR"/>
        </w:rPr>
        <w:t>; and</w:t>
      </w:r>
    </w:p>
    <w:p w14:paraId="6D22D622"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6C7DBAD4"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2E75472F"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6438ACC4"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D48BB1C"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1A3F0E32"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001052BC"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0D429D1D"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4F921875"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32C12D78"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37FA2A9D"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1341909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5554DC9A"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339FE16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1797F881"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3C25218A"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77847934"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585B10">
        <w:rPr>
          <w:lang w:eastAsia="ko-KR"/>
        </w:rPr>
        <w:t>clause</w:t>
      </w:r>
      <w:r w:rsidRPr="0079589D">
        <w:rPr>
          <w:lang w:eastAsia="ko-KR"/>
        </w:rPr>
        <w:t> 9.3.3.4.1.1</w:t>
      </w:r>
      <w:r w:rsidRPr="0079589D">
        <w:rPr>
          <w:rFonts w:eastAsia="Gulim"/>
          <w:lang w:eastAsia="ko-KR"/>
        </w:rPr>
        <w:t>; and</w:t>
      </w:r>
    </w:p>
    <w:p w14:paraId="302ACA6F"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74A4D89E"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3170C7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564761F1"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B85337F"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1015338E"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8678CB4"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585B10">
        <w:rPr>
          <w:lang w:eastAsia="ko-KR"/>
        </w:rPr>
        <w:t>clause</w:t>
      </w:r>
      <w:r w:rsidRPr="0079589D">
        <w:rPr>
          <w:lang w:eastAsia="ko-KR"/>
        </w:rPr>
        <w:t> 9.3.3.4.1.2</w:t>
      </w:r>
      <w:r w:rsidRPr="0079589D">
        <w:rPr>
          <w:rFonts w:eastAsia="Gulim"/>
          <w:lang w:eastAsia="ko-KR"/>
        </w:rPr>
        <w:t>; and</w:t>
      </w:r>
    </w:p>
    <w:p w14:paraId="578D9F1E"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6F1E37E8" w14:textId="77777777" w:rsidR="00E849B1" w:rsidRPr="0079589D" w:rsidRDefault="00E849B1" w:rsidP="00E849B1">
      <w:pPr>
        <w:pStyle w:val="Heading5"/>
        <w:rPr>
          <w:lang w:val="en-IN"/>
        </w:rPr>
      </w:pPr>
      <w:bookmarkStart w:id="2032" w:name="_Toc20152723"/>
      <w:bookmarkStart w:id="2033" w:name="_Toc27495388"/>
      <w:bookmarkStart w:id="2034" w:name="_Toc36108856"/>
      <w:bookmarkStart w:id="2035" w:name="_Toc73958639"/>
      <w:r w:rsidRPr="0079589D">
        <w:rPr>
          <w:lang w:val="en-IN"/>
        </w:rPr>
        <w:t>9.3.3.4.8</w:t>
      </w:r>
      <w:r w:rsidRPr="0079589D">
        <w:rPr>
          <w:lang w:val="en-IN"/>
        </w:rPr>
        <w:tab/>
        <w:t>Downgrade call</w:t>
      </w:r>
      <w:bookmarkEnd w:id="2032"/>
      <w:bookmarkEnd w:id="2033"/>
      <w:bookmarkEnd w:id="2034"/>
      <w:bookmarkEnd w:id="2035"/>
    </w:p>
    <w:p w14:paraId="7553C2B4" w14:textId="77777777" w:rsidR="00E849B1" w:rsidRPr="0079589D" w:rsidRDefault="00E849B1" w:rsidP="00E849B1">
      <w:pPr>
        <w:pStyle w:val="Heading6"/>
        <w:rPr>
          <w:lang w:val="en-IN"/>
        </w:rPr>
      </w:pPr>
      <w:bookmarkStart w:id="2036" w:name="_Toc20152724"/>
      <w:bookmarkStart w:id="2037" w:name="_Toc27495389"/>
      <w:bookmarkStart w:id="2038" w:name="_Toc36108857"/>
      <w:bookmarkStart w:id="2039" w:name="_Toc73958640"/>
      <w:r w:rsidRPr="0079589D">
        <w:rPr>
          <w:lang w:val="en-IN"/>
        </w:rPr>
        <w:t>9.3.3.4.8.1</w:t>
      </w:r>
      <w:r w:rsidRPr="0079589D">
        <w:rPr>
          <w:lang w:val="en-IN"/>
        </w:rPr>
        <w:tab/>
        <w:t>Originating user downgrading emergency group call</w:t>
      </w:r>
      <w:bookmarkEnd w:id="2036"/>
      <w:bookmarkEnd w:id="2037"/>
      <w:bookmarkEnd w:id="2038"/>
      <w:bookmarkEnd w:id="2039"/>
    </w:p>
    <w:p w14:paraId="2961644F"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1851FA5A" w14:textId="77777777" w:rsidR="00E849B1" w:rsidRPr="0079589D" w:rsidRDefault="00E849B1" w:rsidP="00E849B1">
      <w:pPr>
        <w:pStyle w:val="B1"/>
      </w:pPr>
      <w:r w:rsidRPr="0079589D">
        <w:t>1)</w:t>
      </w:r>
      <w:r w:rsidRPr="0079589D">
        <w:tab/>
        <w:t>the MCVideo user who upgraded the MCVideo group call; or</w:t>
      </w:r>
    </w:p>
    <w:p w14:paraId="1BFE0565"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7B21BE18" w14:textId="77777777" w:rsidR="00E849B1" w:rsidRPr="0079589D" w:rsidRDefault="00E849B1" w:rsidP="00E849B1">
      <w:r w:rsidRPr="0079589D">
        <w:t>to downgrade "EMERGENCY GROUP CALL", the MCVideo client:</w:t>
      </w:r>
    </w:p>
    <w:p w14:paraId="588686B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BEB1F2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617F57D" w14:textId="77777777" w:rsidR="00E849B1" w:rsidRPr="0079589D" w:rsidRDefault="00E849B1" w:rsidP="00E849B1">
      <w:pPr>
        <w:pStyle w:val="B1"/>
      </w:pPr>
      <w:r w:rsidRPr="0079589D">
        <w:t>3)</w:t>
      </w:r>
      <w:r w:rsidRPr="0079589D">
        <w:tab/>
        <w:t>shall set current UTC time as last call type change time of the call;</w:t>
      </w:r>
    </w:p>
    <w:p w14:paraId="203184B8" w14:textId="77777777" w:rsidR="00E849B1" w:rsidRPr="0079589D" w:rsidRDefault="00E849B1" w:rsidP="00E849B1">
      <w:pPr>
        <w:pStyle w:val="B1"/>
      </w:pPr>
      <w:r w:rsidRPr="0079589D">
        <w:t>4)</w:t>
      </w:r>
      <w:r w:rsidRPr="0079589D">
        <w:tab/>
        <w:t>shall store own MCVideo user ID as last user to change call type of the call;</w:t>
      </w:r>
    </w:p>
    <w:p w14:paraId="26BD4530"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613FAB5"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0785DB68"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53EDC9B"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47A1E626"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907105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0F0B30A7" w14:textId="77777777" w:rsidR="00E849B1" w:rsidRPr="0079589D" w:rsidRDefault="00E849B1" w:rsidP="00E849B1">
      <w:pPr>
        <w:pStyle w:val="B1"/>
        <w:rPr>
          <w:lang w:eastAsia="ko-KR"/>
        </w:rPr>
      </w:pPr>
      <w:r w:rsidRPr="0079589D">
        <w:rPr>
          <w:lang w:eastAsia="ko-KR"/>
        </w:rPr>
        <w:t>6)</w:t>
      </w:r>
      <w:r w:rsidR="00585B10">
        <w:rPr>
          <w:lang w:eastAsia="ko-KR"/>
        </w:rPr>
        <w:tab/>
      </w:r>
      <w:r w:rsidRPr="0079589D">
        <w:rPr>
          <w:lang w:eastAsia="ko-KR"/>
        </w:rPr>
        <w:t xml:space="preserve">shall send the GROUP CALL EMERGENCY END message </w:t>
      </w:r>
      <w:r w:rsidRPr="0079589D">
        <w:t xml:space="preserve">as specified in </w:t>
      </w:r>
      <w:r w:rsidR="00585B10">
        <w:t>clause</w:t>
      </w:r>
      <w:r w:rsidRPr="0079589D">
        <w:t> </w:t>
      </w:r>
      <w:r w:rsidRPr="0079589D">
        <w:rPr>
          <w:lang w:eastAsia="ko-KR"/>
        </w:rPr>
        <w:t>9.3.1.1.1;</w:t>
      </w:r>
    </w:p>
    <w:p w14:paraId="3B5635F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7561CAAD"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43A94FA6"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161766F"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3096614" w14:textId="77777777" w:rsidR="00E849B1" w:rsidRPr="0079589D" w:rsidRDefault="00E849B1" w:rsidP="00E849B1">
      <w:pPr>
        <w:pStyle w:val="Heading6"/>
        <w:rPr>
          <w:lang w:val="en-IN"/>
        </w:rPr>
      </w:pPr>
      <w:bookmarkStart w:id="2040" w:name="_Toc20152725"/>
      <w:bookmarkStart w:id="2041" w:name="_Toc27495390"/>
      <w:bookmarkStart w:id="2042" w:name="_Toc36108858"/>
      <w:bookmarkStart w:id="2043" w:name="_Toc73958641"/>
      <w:r w:rsidRPr="0079589D">
        <w:rPr>
          <w:lang w:val="en-IN"/>
        </w:rPr>
        <w:t>9.3.3.4.8.2</w:t>
      </w:r>
      <w:r w:rsidRPr="0079589D">
        <w:rPr>
          <w:lang w:val="en-IN"/>
        </w:rPr>
        <w:tab/>
        <w:t>Retransmitting GROUP CALL EMERGENCY END</w:t>
      </w:r>
      <w:bookmarkEnd w:id="2040"/>
      <w:bookmarkEnd w:id="2041"/>
      <w:bookmarkEnd w:id="2042"/>
      <w:bookmarkEnd w:id="2043"/>
    </w:p>
    <w:p w14:paraId="3A9DDA5E"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54CF1E77"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28D09EA9"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66394A8"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154AD404"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2B44EE7"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A43EFA1"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6B4CA2C4" w14:textId="77777777" w:rsidR="00E849B1" w:rsidRPr="0079589D" w:rsidRDefault="00E849B1" w:rsidP="00E849B1">
      <w:pPr>
        <w:pStyle w:val="B1"/>
        <w:rPr>
          <w:lang w:eastAsia="ko-KR"/>
        </w:rPr>
      </w:pPr>
      <w:r w:rsidRPr="0079589D">
        <w:rPr>
          <w:lang w:eastAsia="ko-KR"/>
        </w:rPr>
        <w:t>2)</w:t>
      </w:r>
      <w:r w:rsidR="00585B10">
        <w:rPr>
          <w:lang w:eastAsia="ko-KR"/>
        </w:rPr>
        <w:tab/>
      </w:r>
      <w:r w:rsidRPr="0079589D">
        <w:rPr>
          <w:lang w:eastAsia="ko-KR"/>
        </w:rPr>
        <w:t xml:space="preserve">shall send the GROUP CALL EMERGENCY END message </w:t>
      </w:r>
      <w:r w:rsidRPr="0079589D">
        <w:t xml:space="preserve">as specified in </w:t>
      </w:r>
      <w:r w:rsidR="00585B10">
        <w:t>clause</w:t>
      </w:r>
      <w:r w:rsidRPr="0079589D">
        <w:t> </w:t>
      </w:r>
      <w:r w:rsidRPr="0079589D">
        <w:rPr>
          <w:lang w:eastAsia="ko-KR"/>
        </w:rPr>
        <w:t>9.3.1.1.1;</w:t>
      </w:r>
    </w:p>
    <w:p w14:paraId="760D2AA4"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7229D61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4A06AAE3"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7CD69669" w14:textId="77777777" w:rsidR="00E849B1" w:rsidRPr="0079589D" w:rsidRDefault="00E849B1" w:rsidP="00E849B1">
      <w:pPr>
        <w:pStyle w:val="Heading6"/>
        <w:rPr>
          <w:lang w:val="en-IN"/>
        </w:rPr>
      </w:pPr>
      <w:bookmarkStart w:id="2044" w:name="_Toc20152726"/>
      <w:bookmarkStart w:id="2045" w:name="_Toc27495391"/>
      <w:bookmarkStart w:id="2046" w:name="_Toc36108859"/>
      <w:bookmarkStart w:id="2047" w:name="_Toc73958642"/>
      <w:r w:rsidRPr="0079589D">
        <w:rPr>
          <w:lang w:val="en-IN"/>
        </w:rPr>
        <w:t>9.3.3.4.8.3</w:t>
      </w:r>
      <w:r w:rsidRPr="0079589D">
        <w:rPr>
          <w:lang w:val="en-IN"/>
        </w:rPr>
        <w:tab/>
        <w:t>Terminating user downgrading emergency group call</w:t>
      </w:r>
      <w:bookmarkEnd w:id="2044"/>
      <w:bookmarkEnd w:id="2045"/>
      <w:bookmarkEnd w:id="2046"/>
      <w:bookmarkEnd w:id="2047"/>
    </w:p>
    <w:p w14:paraId="4F553314"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129566B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0891B21A"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586A5773"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2A9C5FA"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61CAA36"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54BAC1C5"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1BA87F7B" w14:textId="77777777" w:rsidR="00E849B1" w:rsidRPr="0079589D" w:rsidRDefault="00E849B1" w:rsidP="00E849B1">
      <w:pPr>
        <w:pStyle w:val="Heading6"/>
        <w:rPr>
          <w:lang w:val="en-IN"/>
        </w:rPr>
      </w:pPr>
      <w:bookmarkStart w:id="2048" w:name="_Toc20152727"/>
      <w:bookmarkStart w:id="2049" w:name="_Toc27495392"/>
      <w:bookmarkStart w:id="2050" w:name="_Toc36108860"/>
      <w:bookmarkStart w:id="2051" w:name="_Toc73958643"/>
      <w:r w:rsidRPr="0079589D">
        <w:rPr>
          <w:lang w:val="en-IN"/>
        </w:rPr>
        <w:t>9.3.3.4.8.4</w:t>
      </w:r>
      <w:r w:rsidRPr="0079589D">
        <w:rPr>
          <w:lang w:val="en-IN"/>
        </w:rPr>
        <w:tab/>
        <w:t>Originating user downgrading imminent peril group call</w:t>
      </w:r>
      <w:bookmarkEnd w:id="2048"/>
      <w:bookmarkEnd w:id="2049"/>
      <w:bookmarkEnd w:id="2050"/>
      <w:bookmarkEnd w:id="2051"/>
    </w:p>
    <w:p w14:paraId="2A2F4E27"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73D5F80B" w14:textId="77777777" w:rsidR="00E849B1" w:rsidRPr="0079589D" w:rsidRDefault="00E849B1" w:rsidP="00E849B1">
      <w:pPr>
        <w:pStyle w:val="B1"/>
      </w:pPr>
      <w:r w:rsidRPr="0079589D">
        <w:t>1)</w:t>
      </w:r>
      <w:r w:rsidRPr="0079589D">
        <w:tab/>
        <w:t>the MCVideo user who upgraded the call; or</w:t>
      </w:r>
    </w:p>
    <w:p w14:paraId="7299C1F1"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0FB235D0" w14:textId="77777777" w:rsidR="00E849B1" w:rsidRPr="0079589D" w:rsidRDefault="00E849B1" w:rsidP="00E849B1">
      <w:r w:rsidRPr="0079589D">
        <w:t>to downgrade "IMMINENT PERIL GROUP CALL", the MCVideo client:</w:t>
      </w:r>
    </w:p>
    <w:p w14:paraId="42C71865"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6AFFBE7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03BE5E0" w14:textId="77777777" w:rsidR="00E849B1" w:rsidRPr="0079589D" w:rsidRDefault="00E849B1" w:rsidP="00E849B1">
      <w:pPr>
        <w:pStyle w:val="B1"/>
      </w:pPr>
      <w:r w:rsidRPr="0079589D">
        <w:t>3)</w:t>
      </w:r>
      <w:r w:rsidRPr="0079589D">
        <w:tab/>
        <w:t>shall set current UTC time as last call type change time of the call;</w:t>
      </w:r>
    </w:p>
    <w:p w14:paraId="44EEB730" w14:textId="77777777" w:rsidR="00E849B1" w:rsidRPr="0079589D" w:rsidRDefault="00E849B1" w:rsidP="00E849B1">
      <w:pPr>
        <w:pStyle w:val="B1"/>
      </w:pPr>
      <w:r w:rsidRPr="0079589D">
        <w:t>4)</w:t>
      </w:r>
      <w:r w:rsidRPr="0079589D">
        <w:tab/>
        <w:t>shall store own MCVideo user ID as last user to change call type of the call;</w:t>
      </w:r>
    </w:p>
    <w:p w14:paraId="14F68D2C"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51929791"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FCD738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7D725A5"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63CBE59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0347421"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757E364"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585B10">
        <w:t>clause</w:t>
      </w:r>
      <w:r w:rsidRPr="0079589D">
        <w:t> </w:t>
      </w:r>
      <w:r w:rsidRPr="0079589D">
        <w:rPr>
          <w:lang w:eastAsia="ko-KR"/>
        </w:rPr>
        <w:t>9.3.1.1.1;</w:t>
      </w:r>
    </w:p>
    <w:p w14:paraId="21BB3F28"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2772B47B"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76828914"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08D1BF87"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71AD49E0" w14:textId="77777777" w:rsidR="00E849B1" w:rsidRPr="0079589D" w:rsidRDefault="00E849B1" w:rsidP="00E849B1">
      <w:pPr>
        <w:pStyle w:val="Heading6"/>
        <w:rPr>
          <w:lang w:val="en-IN"/>
        </w:rPr>
      </w:pPr>
      <w:bookmarkStart w:id="2052" w:name="_Toc20152728"/>
      <w:bookmarkStart w:id="2053" w:name="_Toc27495393"/>
      <w:bookmarkStart w:id="2054" w:name="_Toc36108861"/>
      <w:bookmarkStart w:id="2055" w:name="_Toc73958644"/>
      <w:r w:rsidRPr="0079589D">
        <w:rPr>
          <w:lang w:val="en-IN"/>
        </w:rPr>
        <w:t>9.3.3.4.8.5</w:t>
      </w:r>
      <w:r w:rsidRPr="0079589D">
        <w:rPr>
          <w:lang w:val="en-IN"/>
        </w:rPr>
        <w:tab/>
        <w:t>Retransmitting GROUP CALL IMMINENT PERIL END</w:t>
      </w:r>
      <w:bookmarkEnd w:id="2052"/>
      <w:bookmarkEnd w:id="2053"/>
      <w:bookmarkEnd w:id="2054"/>
      <w:bookmarkEnd w:id="2055"/>
    </w:p>
    <w:p w14:paraId="1FF7FA2F"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07458E75"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1276C685"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1AA8FA4"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75570A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63D07E7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50910229"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660CB1B0" w14:textId="77777777" w:rsidR="00E849B1" w:rsidRPr="0079589D" w:rsidRDefault="00E849B1" w:rsidP="00E849B1">
      <w:pPr>
        <w:pStyle w:val="B1"/>
        <w:rPr>
          <w:lang w:eastAsia="ko-KR"/>
        </w:rPr>
      </w:pPr>
      <w:r w:rsidRPr="0079589D">
        <w:rPr>
          <w:lang w:eastAsia="ko-KR"/>
        </w:rPr>
        <w:t>2)</w:t>
      </w:r>
      <w:r w:rsidR="00585B10">
        <w:rPr>
          <w:lang w:eastAsia="ko-KR"/>
        </w:rPr>
        <w:tab/>
      </w:r>
      <w:r w:rsidRPr="0079589D">
        <w:rPr>
          <w:lang w:eastAsia="ko-KR"/>
        </w:rPr>
        <w:t xml:space="preserve">shall send the GROUP CALL IMMINENT PERIL END message </w:t>
      </w:r>
      <w:r w:rsidRPr="0079589D">
        <w:t xml:space="preserve">as specified in </w:t>
      </w:r>
      <w:r w:rsidR="00585B10">
        <w:t>clause</w:t>
      </w:r>
      <w:r w:rsidRPr="0079589D">
        <w:t> </w:t>
      </w:r>
      <w:r w:rsidRPr="0079589D">
        <w:rPr>
          <w:lang w:eastAsia="ko-KR"/>
        </w:rPr>
        <w:t>9.3.1.1.1;</w:t>
      </w:r>
    </w:p>
    <w:p w14:paraId="1009A221"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5C9D82C2"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21AE4437"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357BAF7F" w14:textId="77777777" w:rsidR="00E849B1" w:rsidRPr="0079589D" w:rsidRDefault="00E849B1" w:rsidP="00E849B1">
      <w:pPr>
        <w:pStyle w:val="Heading6"/>
        <w:rPr>
          <w:lang w:val="en-IN"/>
        </w:rPr>
      </w:pPr>
      <w:bookmarkStart w:id="2056" w:name="_Toc20152729"/>
      <w:bookmarkStart w:id="2057" w:name="_Toc27495394"/>
      <w:bookmarkStart w:id="2058" w:name="_Toc36108862"/>
      <w:bookmarkStart w:id="2059" w:name="_Toc73958645"/>
      <w:r w:rsidRPr="0079589D">
        <w:rPr>
          <w:lang w:val="en-IN"/>
        </w:rPr>
        <w:t>9.3.3.4.8.6</w:t>
      </w:r>
      <w:r w:rsidRPr="0079589D">
        <w:rPr>
          <w:lang w:val="en-IN"/>
        </w:rPr>
        <w:tab/>
        <w:t>Terminating user downgrading imminent peril group call</w:t>
      </w:r>
      <w:bookmarkEnd w:id="2056"/>
      <w:bookmarkEnd w:id="2057"/>
      <w:bookmarkEnd w:id="2058"/>
      <w:bookmarkEnd w:id="2059"/>
    </w:p>
    <w:p w14:paraId="650879D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1137441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103BDA0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632931A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E6313C9"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9FAD55E"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26D85EB4"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55B5D410" w14:textId="77777777" w:rsidR="00E849B1" w:rsidRPr="0079589D" w:rsidRDefault="00E849B1" w:rsidP="00E849B1">
      <w:pPr>
        <w:pStyle w:val="Heading6"/>
        <w:rPr>
          <w:lang w:val="en-IN"/>
        </w:rPr>
      </w:pPr>
      <w:bookmarkStart w:id="2060" w:name="_Toc20152730"/>
      <w:bookmarkStart w:id="2061" w:name="_Toc27495395"/>
      <w:bookmarkStart w:id="2062" w:name="_Toc36108863"/>
      <w:bookmarkStart w:id="2063" w:name="_Toc73958646"/>
      <w:r w:rsidRPr="0079589D">
        <w:rPr>
          <w:lang w:val="en-IN"/>
        </w:rPr>
        <w:t>9.3.3.4.8.7</w:t>
      </w:r>
      <w:r w:rsidRPr="0079589D">
        <w:rPr>
          <w:lang w:val="en-IN"/>
        </w:rPr>
        <w:tab/>
        <w:t>Implicit emergency priority end</w:t>
      </w:r>
      <w:bookmarkEnd w:id="2060"/>
      <w:bookmarkEnd w:id="2061"/>
      <w:bookmarkEnd w:id="2062"/>
      <w:bookmarkEnd w:id="2063"/>
    </w:p>
    <w:p w14:paraId="3B955E40"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6C4DA16D" w14:textId="77777777" w:rsidR="00E849B1" w:rsidRPr="0079589D" w:rsidRDefault="00E849B1" w:rsidP="00E849B1">
      <w:pPr>
        <w:pStyle w:val="B1"/>
      </w:pPr>
      <w:r w:rsidRPr="0079589D">
        <w:t>1)</w:t>
      </w:r>
      <w:r w:rsidRPr="0079589D">
        <w:tab/>
        <w:t>shall store the current UTC time as the stored last call type change time of the call;</w:t>
      </w:r>
    </w:p>
    <w:p w14:paraId="7936CD2D"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466A3DD8"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4D3631A"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C8DE244"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1A2E346E" w14:textId="77777777" w:rsidR="00E849B1" w:rsidRPr="0079589D" w:rsidRDefault="00E849B1" w:rsidP="00E849B1">
      <w:pPr>
        <w:pStyle w:val="Heading6"/>
        <w:rPr>
          <w:lang w:val="en-IN"/>
        </w:rPr>
      </w:pPr>
      <w:bookmarkStart w:id="2064" w:name="_Toc20152731"/>
      <w:bookmarkStart w:id="2065" w:name="_Toc27495396"/>
      <w:bookmarkStart w:id="2066" w:name="_Toc36108864"/>
      <w:bookmarkStart w:id="2067" w:name="_Toc73958647"/>
      <w:r w:rsidRPr="0079589D">
        <w:rPr>
          <w:lang w:val="en-IN"/>
        </w:rPr>
        <w:t>9.3.3.4.8.8</w:t>
      </w:r>
      <w:r w:rsidRPr="0079589D">
        <w:rPr>
          <w:lang w:val="en-IN"/>
        </w:rPr>
        <w:tab/>
        <w:t>Implicit imminent peril priority end</w:t>
      </w:r>
      <w:bookmarkEnd w:id="2064"/>
      <w:bookmarkEnd w:id="2065"/>
      <w:bookmarkEnd w:id="2066"/>
      <w:bookmarkEnd w:id="2067"/>
    </w:p>
    <w:p w14:paraId="799E1ED3"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42116DB4" w14:textId="77777777" w:rsidR="00E849B1" w:rsidRPr="0079589D" w:rsidRDefault="00E849B1" w:rsidP="00E849B1">
      <w:pPr>
        <w:pStyle w:val="B1"/>
      </w:pPr>
      <w:r w:rsidRPr="0079589D">
        <w:t>1)</w:t>
      </w:r>
      <w:r w:rsidRPr="0079589D">
        <w:tab/>
        <w:t>shall store the current UTC time as the stored last call type change time of the call;</w:t>
      </w:r>
    </w:p>
    <w:p w14:paraId="31AA5F58"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70187B5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640F100"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346A8DF4"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76D49457" w14:textId="77777777" w:rsidR="00E849B1" w:rsidRPr="0079589D" w:rsidRDefault="00E849B1" w:rsidP="00E849B1">
      <w:pPr>
        <w:pStyle w:val="Heading5"/>
        <w:rPr>
          <w:rFonts w:eastAsia="Malgun Gothic"/>
          <w:lang w:val="en-IN"/>
        </w:rPr>
      </w:pPr>
      <w:bookmarkStart w:id="2068" w:name="_Toc20152732"/>
      <w:bookmarkStart w:id="2069" w:name="_Toc27495397"/>
      <w:bookmarkStart w:id="2070" w:name="_Toc36108865"/>
      <w:bookmarkStart w:id="2071" w:name="_Toc73958648"/>
      <w:r w:rsidRPr="0079589D">
        <w:rPr>
          <w:rFonts w:eastAsia="Malgun Gothic"/>
          <w:lang w:val="en-IN"/>
        </w:rPr>
        <w:t>9.3.3.4.9</w:t>
      </w:r>
      <w:r w:rsidRPr="0079589D">
        <w:rPr>
          <w:rFonts w:eastAsia="Malgun Gothic"/>
          <w:lang w:val="en-IN"/>
        </w:rPr>
        <w:tab/>
        <w:t>Merge of two calls</w:t>
      </w:r>
      <w:bookmarkEnd w:id="2068"/>
      <w:bookmarkEnd w:id="2069"/>
      <w:bookmarkEnd w:id="2070"/>
      <w:bookmarkEnd w:id="2071"/>
    </w:p>
    <w:p w14:paraId="544BD17A"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7BB02988"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30363C0C" w14:textId="77777777" w:rsidR="00E849B1" w:rsidRPr="0079589D" w:rsidRDefault="00E849B1" w:rsidP="00E849B1">
      <w:pPr>
        <w:pStyle w:val="B1"/>
      </w:pPr>
      <w:r w:rsidRPr="0079589D">
        <w:t>2)</w:t>
      </w:r>
      <w:r w:rsidRPr="0079589D">
        <w:tab/>
        <w:t>the Call identifier IE is different from the stored call identifier of the call;</w:t>
      </w:r>
    </w:p>
    <w:p w14:paraId="2BAA52BB" w14:textId="77777777" w:rsidR="00E849B1" w:rsidRPr="0079589D" w:rsidRDefault="00E849B1" w:rsidP="00E849B1">
      <w:r w:rsidRPr="0079589D">
        <w:t>then:</w:t>
      </w:r>
    </w:p>
    <w:p w14:paraId="4034968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3C7F23D7"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748EB96E"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226CB85C"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3FE95D97" w14:textId="77777777" w:rsidR="00E849B1" w:rsidRPr="0079589D" w:rsidRDefault="00E849B1" w:rsidP="00E849B1">
      <w:pPr>
        <w:rPr>
          <w:lang w:eastAsia="ko-KR"/>
        </w:rPr>
      </w:pPr>
      <w:r w:rsidRPr="0079589D">
        <w:rPr>
          <w:lang w:eastAsia="ko-KR"/>
        </w:rPr>
        <w:t>the MCVideo client:</w:t>
      </w:r>
    </w:p>
    <w:p w14:paraId="76B83E39"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1537FEC8"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035EBB1"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4F9F9F2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39A930F9"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2AC894D4"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6C0250B8"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FDF9C87"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3084C049"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6FD170CE" w14:textId="77777777" w:rsidR="00E849B1" w:rsidRPr="0079589D" w:rsidRDefault="00E849B1" w:rsidP="00E849B1">
      <w:pPr>
        <w:pStyle w:val="Heading5"/>
        <w:rPr>
          <w:lang w:val="en-IN"/>
        </w:rPr>
      </w:pPr>
      <w:bookmarkStart w:id="2072" w:name="_Toc20152733"/>
      <w:bookmarkStart w:id="2073" w:name="_Toc27495398"/>
      <w:bookmarkStart w:id="2074" w:name="_Toc36108866"/>
      <w:bookmarkStart w:id="2075" w:name="_Toc73958649"/>
      <w:r w:rsidRPr="0079589D">
        <w:rPr>
          <w:lang w:val="en-IN"/>
        </w:rPr>
        <w:t>9.3.3.4.10</w:t>
      </w:r>
      <w:r w:rsidRPr="0079589D">
        <w:rPr>
          <w:lang w:val="en-IN"/>
        </w:rPr>
        <w:tab/>
        <w:t>Call release after call establishment</w:t>
      </w:r>
      <w:bookmarkEnd w:id="2072"/>
      <w:bookmarkEnd w:id="2073"/>
      <w:bookmarkEnd w:id="2074"/>
      <w:bookmarkEnd w:id="2075"/>
    </w:p>
    <w:p w14:paraId="50E18931"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77590E77"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2E8CDA20"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6C98D0DE"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D91CD49"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1D7D2E15"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665D96D2" w14:textId="77777777" w:rsidR="00E849B1" w:rsidRPr="0079589D" w:rsidRDefault="00E849B1" w:rsidP="00E849B1">
      <w:pPr>
        <w:pStyle w:val="Heading5"/>
        <w:rPr>
          <w:rFonts w:eastAsia="Malgun Gothic"/>
          <w:lang w:val="en-IN"/>
        </w:rPr>
      </w:pPr>
      <w:bookmarkStart w:id="2076" w:name="_Toc20152734"/>
      <w:bookmarkStart w:id="2077" w:name="_Toc27495399"/>
      <w:bookmarkStart w:id="2078" w:name="_Toc36108867"/>
      <w:bookmarkStart w:id="2079" w:name="_Toc73958650"/>
      <w:r w:rsidRPr="0079589D">
        <w:rPr>
          <w:rFonts w:eastAsia="Malgun Gothic"/>
          <w:lang w:val="en-IN"/>
        </w:rPr>
        <w:t>9.3.3.4.11</w:t>
      </w:r>
      <w:r w:rsidRPr="0079589D">
        <w:rPr>
          <w:rFonts w:eastAsia="Malgun Gothic"/>
          <w:lang w:val="en-IN"/>
        </w:rPr>
        <w:tab/>
        <w:t>Call release or reject before call establishment</w:t>
      </w:r>
      <w:bookmarkEnd w:id="2076"/>
      <w:bookmarkEnd w:id="2077"/>
      <w:bookmarkEnd w:id="2078"/>
      <w:bookmarkEnd w:id="2079"/>
    </w:p>
    <w:p w14:paraId="2F6FE329"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726A72CF"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78C36402"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AE0A7D2"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17931050"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7FE58BA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242A6CAB" w14:textId="77777777" w:rsidR="00E849B1" w:rsidRPr="0079589D" w:rsidRDefault="00E849B1" w:rsidP="00E849B1">
      <w:pPr>
        <w:pStyle w:val="Heading5"/>
        <w:rPr>
          <w:lang w:val="en-IN"/>
        </w:rPr>
      </w:pPr>
      <w:bookmarkStart w:id="2080" w:name="_Toc20152735"/>
      <w:bookmarkStart w:id="2081" w:name="_Toc27495400"/>
      <w:bookmarkStart w:id="2082" w:name="_Toc36108868"/>
      <w:bookmarkStart w:id="2083" w:name="_Toc73958651"/>
      <w:r w:rsidRPr="0079589D">
        <w:rPr>
          <w:lang w:val="en-IN"/>
        </w:rPr>
        <w:t>9.3.3.4.12</w:t>
      </w:r>
      <w:r w:rsidRPr="0079589D">
        <w:rPr>
          <w:lang w:val="en-IN"/>
        </w:rPr>
        <w:tab/>
        <w:t>Error handling</w:t>
      </w:r>
      <w:bookmarkEnd w:id="2080"/>
      <w:bookmarkEnd w:id="2081"/>
      <w:bookmarkEnd w:id="2082"/>
      <w:bookmarkEnd w:id="2083"/>
    </w:p>
    <w:p w14:paraId="0A979332" w14:textId="77777777" w:rsidR="00E849B1" w:rsidRPr="0079589D" w:rsidRDefault="00E849B1" w:rsidP="00E849B1">
      <w:pPr>
        <w:pStyle w:val="Heading6"/>
        <w:rPr>
          <w:lang w:val="en-IN"/>
        </w:rPr>
      </w:pPr>
      <w:bookmarkStart w:id="2084" w:name="_Toc20152736"/>
      <w:bookmarkStart w:id="2085" w:name="_Toc27495401"/>
      <w:bookmarkStart w:id="2086" w:name="_Toc36108869"/>
      <w:bookmarkStart w:id="2087" w:name="_Toc73958652"/>
      <w:r w:rsidRPr="0079589D">
        <w:rPr>
          <w:lang w:val="en-IN"/>
        </w:rPr>
        <w:t>9.3.3.4.12.1</w:t>
      </w:r>
      <w:r w:rsidRPr="0079589D">
        <w:rPr>
          <w:lang w:val="en-IN"/>
        </w:rPr>
        <w:tab/>
        <w:t>Unexpected MONP message received</w:t>
      </w:r>
      <w:bookmarkEnd w:id="2084"/>
      <w:bookmarkEnd w:id="2085"/>
      <w:bookmarkEnd w:id="2086"/>
      <w:bookmarkEnd w:id="2087"/>
    </w:p>
    <w:p w14:paraId="73F6AC0B" w14:textId="77777777" w:rsidR="008A1D82" w:rsidRPr="0079589D" w:rsidRDefault="008A1D82" w:rsidP="008A1D82">
      <w:pPr>
        <w:rPr>
          <w:lang w:eastAsia="ko-KR"/>
        </w:rPr>
      </w:pPr>
      <w:bookmarkStart w:id="2088" w:name="_Toc20152737"/>
      <w:bookmarkStart w:id="2089" w:name="_Toc27495402"/>
      <w:bookmarkStart w:id="2090" w:name="_Toc3610887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59331BC1" w14:textId="77777777" w:rsidR="00E849B1" w:rsidRPr="0079589D" w:rsidRDefault="00E849B1" w:rsidP="00E849B1">
      <w:pPr>
        <w:pStyle w:val="Heading6"/>
        <w:rPr>
          <w:lang w:val="en-IN"/>
        </w:rPr>
      </w:pPr>
      <w:bookmarkStart w:id="2091" w:name="_Toc73958653"/>
      <w:r w:rsidRPr="0079589D">
        <w:rPr>
          <w:lang w:val="en-IN"/>
        </w:rPr>
        <w:t>9.3.3.4.12.2</w:t>
      </w:r>
      <w:r w:rsidRPr="0079589D">
        <w:rPr>
          <w:lang w:val="en-IN"/>
        </w:rPr>
        <w:tab/>
        <w:t>Unexpected indication from MCVideo user</w:t>
      </w:r>
      <w:bookmarkEnd w:id="2088"/>
      <w:bookmarkEnd w:id="2089"/>
      <w:bookmarkEnd w:id="2090"/>
      <w:bookmarkEnd w:id="2091"/>
    </w:p>
    <w:p w14:paraId="18BC9B66"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6A25B31" w14:textId="77777777" w:rsidR="00E849B1" w:rsidRPr="0079589D" w:rsidRDefault="00E849B1" w:rsidP="00E849B1">
      <w:pPr>
        <w:pStyle w:val="Heading6"/>
        <w:rPr>
          <w:lang w:val="en-IN"/>
        </w:rPr>
      </w:pPr>
      <w:bookmarkStart w:id="2092" w:name="_Toc20152738"/>
      <w:bookmarkStart w:id="2093" w:name="_Toc27495403"/>
      <w:bookmarkStart w:id="2094" w:name="_Toc36108871"/>
      <w:bookmarkStart w:id="2095" w:name="_Toc73958654"/>
      <w:r w:rsidRPr="0079589D">
        <w:rPr>
          <w:lang w:val="en-IN"/>
        </w:rPr>
        <w:t>9.3.3.4.12.3</w:t>
      </w:r>
      <w:r w:rsidRPr="0079589D">
        <w:rPr>
          <w:lang w:val="en-IN"/>
        </w:rPr>
        <w:tab/>
        <w:t>Unexpected expiration of a timer</w:t>
      </w:r>
      <w:bookmarkEnd w:id="2092"/>
      <w:bookmarkEnd w:id="2093"/>
      <w:bookmarkEnd w:id="2094"/>
      <w:bookmarkEnd w:id="2095"/>
    </w:p>
    <w:p w14:paraId="6D91370C"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76F9B5CD" w14:textId="77777777" w:rsidR="003654C6" w:rsidRPr="0079589D" w:rsidRDefault="003654C6" w:rsidP="003654C6">
      <w:pPr>
        <w:pStyle w:val="Heading2"/>
        <w:rPr>
          <w:lang w:val="en-IN"/>
        </w:rPr>
      </w:pPr>
      <w:bookmarkStart w:id="2096" w:name="_Toc20152739"/>
      <w:bookmarkStart w:id="2097" w:name="_Toc27495404"/>
      <w:bookmarkStart w:id="2098" w:name="_Toc36108872"/>
      <w:bookmarkStart w:id="2099" w:name="_Toc73958655"/>
      <w:r w:rsidRPr="0079589D">
        <w:rPr>
          <w:lang w:val="en-IN"/>
        </w:rPr>
        <w:t>9.4</w:t>
      </w:r>
      <w:r w:rsidRPr="0079589D">
        <w:rPr>
          <w:lang w:val="en-IN"/>
        </w:rPr>
        <w:tab/>
        <w:t>Off-network Broadcast group call</w:t>
      </w:r>
      <w:bookmarkEnd w:id="2096"/>
      <w:bookmarkEnd w:id="2097"/>
      <w:bookmarkEnd w:id="2098"/>
      <w:bookmarkEnd w:id="2099"/>
    </w:p>
    <w:p w14:paraId="64C06FC8" w14:textId="77777777" w:rsidR="003654C6" w:rsidRPr="0079589D" w:rsidRDefault="003654C6" w:rsidP="003654C6">
      <w:pPr>
        <w:pStyle w:val="Heading3"/>
        <w:rPr>
          <w:lang w:val="en-IN"/>
        </w:rPr>
      </w:pPr>
      <w:bookmarkStart w:id="2100" w:name="_Toc20152740"/>
      <w:bookmarkStart w:id="2101" w:name="_Toc27495405"/>
      <w:bookmarkStart w:id="2102" w:name="_Toc36108873"/>
      <w:bookmarkStart w:id="2103" w:name="_Toc73958656"/>
      <w:r w:rsidRPr="0079589D">
        <w:rPr>
          <w:lang w:val="en-IN"/>
        </w:rPr>
        <w:t>9.4.1</w:t>
      </w:r>
      <w:r w:rsidRPr="0079589D">
        <w:rPr>
          <w:lang w:val="en-IN"/>
        </w:rPr>
        <w:tab/>
        <w:t>General</w:t>
      </w:r>
      <w:bookmarkEnd w:id="2100"/>
      <w:bookmarkEnd w:id="2101"/>
      <w:bookmarkEnd w:id="2102"/>
      <w:bookmarkEnd w:id="2103"/>
    </w:p>
    <w:p w14:paraId="458D44AA" w14:textId="77777777" w:rsidR="003654C6" w:rsidRPr="0079589D" w:rsidRDefault="003654C6" w:rsidP="003654C6">
      <w:pPr>
        <w:pStyle w:val="Heading3"/>
        <w:rPr>
          <w:rFonts w:eastAsia="Malgun Gothic"/>
          <w:lang w:val="en-IN"/>
        </w:rPr>
      </w:pPr>
      <w:bookmarkStart w:id="2104" w:name="_Toc20152741"/>
      <w:bookmarkStart w:id="2105" w:name="_Toc27495406"/>
      <w:bookmarkStart w:id="2106" w:name="_Toc36108874"/>
      <w:bookmarkStart w:id="2107" w:name="_Toc73958657"/>
      <w:r w:rsidRPr="0079589D">
        <w:rPr>
          <w:rFonts w:eastAsia="Malgun Gothic"/>
          <w:lang w:val="en-IN"/>
        </w:rPr>
        <w:t>9.4.2</w:t>
      </w:r>
      <w:r w:rsidRPr="0079589D">
        <w:rPr>
          <w:rFonts w:eastAsia="Malgun Gothic"/>
          <w:lang w:val="en-IN"/>
        </w:rPr>
        <w:tab/>
        <w:t>Basic call control</w:t>
      </w:r>
      <w:bookmarkEnd w:id="2104"/>
      <w:bookmarkEnd w:id="2105"/>
      <w:bookmarkEnd w:id="2106"/>
      <w:bookmarkEnd w:id="2107"/>
    </w:p>
    <w:p w14:paraId="57901502" w14:textId="77777777" w:rsidR="003654C6" w:rsidRPr="0079589D" w:rsidRDefault="003654C6" w:rsidP="003654C6">
      <w:pPr>
        <w:pStyle w:val="Heading4"/>
        <w:rPr>
          <w:rFonts w:eastAsia="Malgun Gothic"/>
          <w:lang w:val="en-IN"/>
        </w:rPr>
      </w:pPr>
      <w:bookmarkStart w:id="2108" w:name="_Toc20152742"/>
      <w:bookmarkStart w:id="2109" w:name="_Toc27495407"/>
      <w:bookmarkStart w:id="2110" w:name="_Toc36108875"/>
      <w:bookmarkStart w:id="2111" w:name="_Toc73958658"/>
      <w:r w:rsidRPr="0079589D">
        <w:rPr>
          <w:rFonts w:eastAsia="Malgun Gothic"/>
          <w:lang w:val="en-IN"/>
        </w:rPr>
        <w:t>9.4.2.1</w:t>
      </w:r>
      <w:r w:rsidRPr="0079589D">
        <w:rPr>
          <w:rFonts w:eastAsia="Malgun Gothic"/>
          <w:lang w:val="en-IN"/>
        </w:rPr>
        <w:tab/>
        <w:t>General</w:t>
      </w:r>
      <w:bookmarkEnd w:id="2108"/>
      <w:bookmarkEnd w:id="2109"/>
      <w:bookmarkEnd w:id="2110"/>
      <w:bookmarkEnd w:id="2111"/>
    </w:p>
    <w:p w14:paraId="4D82D31B" w14:textId="77777777" w:rsidR="003654C6" w:rsidRPr="0079589D" w:rsidRDefault="003654C6" w:rsidP="003654C6">
      <w:pPr>
        <w:pStyle w:val="Heading4"/>
        <w:rPr>
          <w:rFonts w:eastAsia="Malgun Gothic"/>
          <w:lang w:val="en-IN"/>
        </w:rPr>
      </w:pPr>
      <w:bookmarkStart w:id="2112" w:name="_Toc20152743"/>
      <w:bookmarkStart w:id="2113" w:name="_Toc27495408"/>
      <w:bookmarkStart w:id="2114" w:name="_Toc36108876"/>
      <w:bookmarkStart w:id="2115" w:name="_Toc73958659"/>
      <w:r w:rsidRPr="0079589D">
        <w:rPr>
          <w:rFonts w:eastAsia="Malgun Gothic"/>
          <w:lang w:val="en-IN"/>
        </w:rPr>
        <w:t>9.4.2.2</w:t>
      </w:r>
      <w:r w:rsidRPr="0079589D">
        <w:rPr>
          <w:rFonts w:eastAsia="Malgun Gothic"/>
          <w:lang w:val="en-IN"/>
        </w:rPr>
        <w:tab/>
        <w:t>Broadcast group call control state machine</w:t>
      </w:r>
      <w:bookmarkEnd w:id="2112"/>
      <w:bookmarkEnd w:id="2113"/>
      <w:bookmarkEnd w:id="2114"/>
      <w:bookmarkEnd w:id="2115"/>
    </w:p>
    <w:p w14:paraId="2EE9836F"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4F63FDE2" w14:textId="77777777" w:rsidR="003654C6" w:rsidRPr="0079589D" w:rsidRDefault="003654C6" w:rsidP="003654C6">
      <w:pPr>
        <w:pStyle w:val="TH"/>
      </w:pPr>
      <w:r w:rsidRPr="0079589D">
        <w:object w:dxaOrig="9454" w:dyaOrig="7167" w14:anchorId="75F5B4A9">
          <v:shape id="_x0000_i1034" type="#_x0000_t75" style="width:472.7pt;height:358.45pt" o:ole="">
            <v:imagedata r:id="rId34" o:title=""/>
          </v:shape>
          <o:OLEObject Type="Embed" ProgID="Visio.Drawing.11" ShapeID="_x0000_i1034" DrawAspect="Content" ObjectID="_1686344076" r:id="rId35"/>
        </w:object>
      </w:r>
    </w:p>
    <w:p w14:paraId="4A0FA8A8" w14:textId="77777777" w:rsidR="003654C6" w:rsidRPr="0079589D" w:rsidRDefault="003654C6" w:rsidP="003654C6">
      <w:pPr>
        <w:pStyle w:val="TF"/>
        <w:rPr>
          <w:lang w:eastAsia="zh-CN"/>
        </w:rPr>
      </w:pPr>
      <w:r w:rsidRPr="0079589D">
        <w:rPr>
          <w:lang w:eastAsia="zh-CN"/>
        </w:rPr>
        <w:t>Figure 9.4.2.2-1: Broadcast group call control state machine</w:t>
      </w:r>
    </w:p>
    <w:p w14:paraId="55C621E7" w14:textId="77777777" w:rsidR="003654C6" w:rsidRPr="0079589D" w:rsidRDefault="003654C6" w:rsidP="003654C6">
      <w:pPr>
        <w:pStyle w:val="Heading4"/>
        <w:rPr>
          <w:rFonts w:eastAsia="Malgun Gothic"/>
          <w:lang w:val="en-IN"/>
        </w:rPr>
      </w:pPr>
      <w:bookmarkStart w:id="2116" w:name="_Toc20152744"/>
      <w:bookmarkStart w:id="2117" w:name="_Toc27495409"/>
      <w:bookmarkStart w:id="2118" w:name="_Toc36108877"/>
      <w:bookmarkStart w:id="2119" w:name="_Toc73958660"/>
      <w:r w:rsidRPr="0079589D">
        <w:rPr>
          <w:rFonts w:eastAsia="Malgun Gothic"/>
          <w:lang w:val="en-IN"/>
        </w:rPr>
        <w:t>9.4.2.3</w:t>
      </w:r>
      <w:r w:rsidRPr="0079589D">
        <w:rPr>
          <w:rFonts w:eastAsia="Malgun Gothic"/>
          <w:lang w:val="en-IN"/>
        </w:rPr>
        <w:tab/>
        <w:t>Broadcast group call Control states</w:t>
      </w:r>
      <w:bookmarkEnd w:id="2116"/>
      <w:bookmarkEnd w:id="2117"/>
      <w:bookmarkEnd w:id="2118"/>
      <w:bookmarkEnd w:id="2119"/>
    </w:p>
    <w:p w14:paraId="2D0F71D6" w14:textId="77777777" w:rsidR="003654C6" w:rsidRPr="0079589D" w:rsidRDefault="003654C6" w:rsidP="003654C6">
      <w:pPr>
        <w:pStyle w:val="Heading5"/>
        <w:rPr>
          <w:rFonts w:eastAsia="Malgun Gothic"/>
          <w:lang w:val="en-IN"/>
        </w:rPr>
      </w:pPr>
      <w:bookmarkStart w:id="2120" w:name="_Toc20152745"/>
      <w:bookmarkStart w:id="2121" w:name="_Toc27495410"/>
      <w:bookmarkStart w:id="2122" w:name="_Toc36108878"/>
      <w:bookmarkStart w:id="2123" w:name="_Toc73958661"/>
      <w:r w:rsidRPr="0079589D">
        <w:rPr>
          <w:rFonts w:eastAsia="Malgun Gothic"/>
          <w:lang w:val="en-IN"/>
        </w:rPr>
        <w:t>9.4.2.3.1</w:t>
      </w:r>
      <w:r w:rsidRPr="0079589D">
        <w:rPr>
          <w:rFonts w:eastAsia="Malgun Gothic"/>
          <w:lang w:val="en-IN"/>
        </w:rPr>
        <w:tab/>
        <w:t>B1: start-stop</w:t>
      </w:r>
      <w:bookmarkEnd w:id="2120"/>
      <w:bookmarkEnd w:id="2121"/>
      <w:bookmarkEnd w:id="2122"/>
      <w:bookmarkEnd w:id="2123"/>
    </w:p>
    <w:p w14:paraId="448EED31"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3A2E5175" w14:textId="77777777" w:rsidR="003654C6" w:rsidRPr="0079589D" w:rsidRDefault="003654C6" w:rsidP="003654C6">
      <w:pPr>
        <w:pStyle w:val="Heading5"/>
        <w:rPr>
          <w:rFonts w:eastAsia="Malgun Gothic"/>
          <w:lang w:val="en-IN"/>
        </w:rPr>
      </w:pPr>
      <w:bookmarkStart w:id="2124" w:name="_Toc20152746"/>
      <w:bookmarkStart w:id="2125" w:name="_Toc27495411"/>
      <w:bookmarkStart w:id="2126" w:name="_Toc36108879"/>
      <w:bookmarkStart w:id="2127" w:name="_Toc73958662"/>
      <w:r w:rsidRPr="0079589D">
        <w:rPr>
          <w:rFonts w:eastAsia="Malgun Gothic"/>
          <w:lang w:val="en-IN"/>
        </w:rPr>
        <w:t>9.4.2.3.2</w:t>
      </w:r>
      <w:r w:rsidRPr="0079589D">
        <w:rPr>
          <w:rFonts w:eastAsia="Malgun Gothic"/>
          <w:lang w:val="en-IN"/>
        </w:rPr>
        <w:tab/>
        <w:t>B2: in-progress broadcast group call</w:t>
      </w:r>
      <w:bookmarkEnd w:id="2124"/>
      <w:bookmarkEnd w:id="2125"/>
      <w:bookmarkEnd w:id="2126"/>
      <w:bookmarkEnd w:id="2127"/>
    </w:p>
    <w:p w14:paraId="1DF7DB7C"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48ABDFB1" w14:textId="77777777" w:rsidR="003654C6" w:rsidRPr="0079589D" w:rsidRDefault="003654C6" w:rsidP="003654C6">
      <w:pPr>
        <w:pStyle w:val="Heading5"/>
        <w:rPr>
          <w:rFonts w:eastAsia="Malgun Gothic"/>
          <w:lang w:val="en-IN"/>
        </w:rPr>
      </w:pPr>
      <w:bookmarkStart w:id="2128" w:name="_Toc20152747"/>
      <w:bookmarkStart w:id="2129" w:name="_Toc27495412"/>
      <w:bookmarkStart w:id="2130" w:name="_Toc36108880"/>
      <w:bookmarkStart w:id="2131" w:name="_Toc73958663"/>
      <w:r w:rsidRPr="0079589D">
        <w:rPr>
          <w:rFonts w:eastAsia="Malgun Gothic"/>
          <w:lang w:val="en-IN"/>
        </w:rPr>
        <w:t>9.4.2.3.3</w:t>
      </w:r>
      <w:r w:rsidRPr="0079589D">
        <w:rPr>
          <w:rFonts w:eastAsia="Malgun Gothic"/>
          <w:lang w:val="en-IN"/>
        </w:rPr>
        <w:tab/>
        <w:t>B3: pending user action</w:t>
      </w:r>
      <w:bookmarkEnd w:id="2128"/>
      <w:bookmarkEnd w:id="2129"/>
      <w:bookmarkEnd w:id="2130"/>
      <w:bookmarkEnd w:id="2131"/>
    </w:p>
    <w:p w14:paraId="04B15342"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21D3C92B" w14:textId="77777777" w:rsidR="003654C6" w:rsidRPr="0079589D" w:rsidRDefault="003654C6" w:rsidP="003654C6">
      <w:pPr>
        <w:pStyle w:val="Heading5"/>
        <w:rPr>
          <w:rFonts w:eastAsia="Malgun Gothic"/>
          <w:lang w:val="en-IN" w:eastAsia="zh-CN"/>
        </w:rPr>
      </w:pPr>
      <w:bookmarkStart w:id="2132" w:name="_Toc20152748"/>
      <w:bookmarkStart w:id="2133" w:name="_Toc27495413"/>
      <w:bookmarkStart w:id="2134" w:name="_Toc36108881"/>
      <w:bookmarkStart w:id="2135" w:name="_Toc73958664"/>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132"/>
      <w:bookmarkEnd w:id="2133"/>
      <w:bookmarkEnd w:id="2134"/>
      <w:bookmarkEnd w:id="2135"/>
    </w:p>
    <w:p w14:paraId="54D94751"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E91E051" w14:textId="77777777" w:rsidR="003654C6" w:rsidRPr="0079589D" w:rsidRDefault="003654C6" w:rsidP="003654C6">
      <w:pPr>
        <w:pStyle w:val="Heading4"/>
        <w:rPr>
          <w:rFonts w:eastAsia="Malgun Gothic"/>
          <w:lang w:val="en-IN"/>
        </w:rPr>
      </w:pPr>
      <w:bookmarkStart w:id="2136" w:name="_Toc20152749"/>
      <w:bookmarkStart w:id="2137" w:name="_Toc27495414"/>
      <w:bookmarkStart w:id="2138" w:name="_Toc36108882"/>
      <w:bookmarkStart w:id="2139" w:name="_Toc73958665"/>
      <w:r w:rsidRPr="0079589D">
        <w:rPr>
          <w:rFonts w:eastAsia="Malgun Gothic"/>
          <w:lang w:val="en-IN"/>
        </w:rPr>
        <w:t>9.4.2.4</w:t>
      </w:r>
      <w:r w:rsidRPr="0079589D">
        <w:rPr>
          <w:rFonts w:eastAsia="Malgun Gothic"/>
          <w:lang w:val="en-IN"/>
        </w:rPr>
        <w:tab/>
        <w:t>Procedures</w:t>
      </w:r>
      <w:bookmarkEnd w:id="2136"/>
      <w:bookmarkEnd w:id="2137"/>
      <w:bookmarkEnd w:id="2138"/>
      <w:bookmarkEnd w:id="2139"/>
    </w:p>
    <w:p w14:paraId="2D5760DD" w14:textId="77777777" w:rsidR="003654C6" w:rsidRPr="0079589D" w:rsidRDefault="003654C6" w:rsidP="003654C6">
      <w:pPr>
        <w:pStyle w:val="Heading5"/>
        <w:rPr>
          <w:rFonts w:eastAsia="Malgun Gothic"/>
          <w:lang w:val="en-IN" w:eastAsia="zh-CN"/>
        </w:rPr>
      </w:pPr>
      <w:bookmarkStart w:id="2140" w:name="_Toc20152750"/>
      <w:bookmarkStart w:id="2141" w:name="_Toc27495415"/>
      <w:bookmarkStart w:id="2142" w:name="_Toc36108883"/>
      <w:bookmarkStart w:id="2143" w:name="_Toc73958666"/>
      <w:r w:rsidRPr="0079589D">
        <w:rPr>
          <w:rFonts w:eastAsia="Malgun Gothic"/>
          <w:lang w:val="en-IN" w:eastAsia="zh-CN"/>
        </w:rPr>
        <w:t>9.4.2.4.1</w:t>
      </w:r>
      <w:r w:rsidRPr="0079589D">
        <w:rPr>
          <w:rFonts w:eastAsia="Malgun Gothic"/>
          <w:lang w:val="en-IN" w:eastAsia="zh-CN"/>
        </w:rPr>
        <w:tab/>
        <w:t>User initiating a broadcast group call</w:t>
      </w:r>
      <w:bookmarkEnd w:id="2140"/>
      <w:bookmarkEnd w:id="2141"/>
      <w:bookmarkEnd w:id="2142"/>
      <w:bookmarkEnd w:id="2143"/>
    </w:p>
    <w:p w14:paraId="0C2BC52C"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0637D605" w14:textId="77777777" w:rsidR="003654C6" w:rsidRPr="0079589D" w:rsidRDefault="003654C6" w:rsidP="003654C6">
      <w:pPr>
        <w:pStyle w:val="B1"/>
        <w:rPr>
          <w:lang w:eastAsia="ko-KR"/>
        </w:rPr>
      </w:pPr>
      <w:r w:rsidRPr="0079589D">
        <w:t>1)</w:t>
      </w:r>
      <w:r w:rsidRPr="0079589D">
        <w:tab/>
        <w:t xml:space="preserve">shall generate an SDP body as specified in </w:t>
      </w:r>
      <w:r w:rsidR="00585B10">
        <w:t>clause</w:t>
      </w:r>
      <w:r w:rsidRPr="0079589D">
        <w:t> </w:t>
      </w:r>
      <w:r w:rsidRPr="0079589D">
        <w:rPr>
          <w:lang w:eastAsia="ko-KR"/>
        </w:rPr>
        <w:t xml:space="preserve">9.3.1.1.2 and store it as the </w:t>
      </w:r>
      <w:r w:rsidRPr="0079589D">
        <w:t>SDP body of the call</w:t>
      </w:r>
      <w:r w:rsidRPr="0079589D">
        <w:rPr>
          <w:lang w:eastAsia="ko-KR"/>
        </w:rPr>
        <w:t>;</w:t>
      </w:r>
    </w:p>
    <w:p w14:paraId="271A37AA"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33D630ED"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B1FC878"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4D5A6B4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585B10">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0D33C4C" w14:textId="77777777" w:rsidR="003654C6" w:rsidRPr="0079589D" w:rsidRDefault="003654C6" w:rsidP="003654C6">
      <w:pPr>
        <w:pStyle w:val="B2"/>
      </w:pPr>
      <w:r w:rsidRPr="0079589D">
        <w:t>a)</w:t>
      </w:r>
      <w:r w:rsidRPr="0079589D">
        <w:tab/>
        <w:t>shall set the Call identifier IE to the stored call identifier of the call;</w:t>
      </w:r>
    </w:p>
    <w:p w14:paraId="62BCE27C" w14:textId="77777777" w:rsidR="003654C6" w:rsidRPr="0079589D" w:rsidRDefault="003654C6" w:rsidP="003654C6">
      <w:pPr>
        <w:pStyle w:val="B2"/>
      </w:pPr>
      <w:r w:rsidRPr="0079589D">
        <w:t>b)</w:t>
      </w:r>
      <w:r w:rsidRPr="0079589D">
        <w:tab/>
        <w:t>shall set the Call type IE to the stored current call type;</w:t>
      </w:r>
    </w:p>
    <w:p w14:paraId="034995B4"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900C806"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6E06596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04A0E9B7"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2C32B992"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585B10">
        <w:t>clause</w:t>
      </w:r>
      <w:r w:rsidRPr="0079589D">
        <w:t> a.b in 3GPP TS 24.581 [5];</w:t>
      </w:r>
    </w:p>
    <w:p w14:paraId="3105D056"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585B10">
        <w:t>clause</w:t>
      </w:r>
      <w:r w:rsidRPr="0079589D">
        <w:t> </w:t>
      </w:r>
      <w:r w:rsidRPr="0079589D">
        <w:rPr>
          <w:lang w:eastAsia="ko-KR"/>
        </w:rPr>
        <w:t>9.3.1.1.1;</w:t>
      </w:r>
    </w:p>
    <w:p w14:paraId="471632DB"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9A9DD91"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44A5CDA1"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27CE7E0B" w14:textId="77777777" w:rsidR="003654C6" w:rsidRPr="0079589D" w:rsidRDefault="003654C6" w:rsidP="003654C6">
      <w:pPr>
        <w:pStyle w:val="Heading5"/>
        <w:rPr>
          <w:rFonts w:eastAsia="Malgun Gothic"/>
          <w:lang w:val="en-IN" w:eastAsia="zh-CN"/>
        </w:rPr>
      </w:pPr>
      <w:bookmarkStart w:id="2144" w:name="_Toc20152751"/>
      <w:bookmarkStart w:id="2145" w:name="_Toc27495416"/>
      <w:bookmarkStart w:id="2146" w:name="_Toc36108884"/>
      <w:bookmarkStart w:id="2147" w:name="_Toc73958667"/>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144"/>
      <w:bookmarkEnd w:id="2145"/>
      <w:bookmarkEnd w:id="2146"/>
      <w:bookmarkEnd w:id="2147"/>
    </w:p>
    <w:p w14:paraId="37C63CB2"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4B134431"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D2BE93D"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89F900B"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7C65C963"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67EBE189"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5F38274C"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08488958" w14:textId="77777777" w:rsidR="003654C6" w:rsidRPr="0079589D" w:rsidRDefault="003654C6" w:rsidP="003654C6">
      <w:pPr>
        <w:pStyle w:val="B2"/>
      </w:pPr>
      <w:r w:rsidRPr="0079589D">
        <w:t>i)</w:t>
      </w:r>
      <w:r w:rsidRPr="0079589D">
        <w:tab/>
        <w:t>shall start timer TFB3 (waiting for the user); and</w:t>
      </w:r>
    </w:p>
    <w:p w14:paraId="61C9BCAC" w14:textId="77777777" w:rsidR="003654C6" w:rsidRPr="0079589D" w:rsidRDefault="003654C6" w:rsidP="003654C6">
      <w:pPr>
        <w:pStyle w:val="B2"/>
      </w:pPr>
      <w:r w:rsidRPr="0079589D">
        <w:t>ii)</w:t>
      </w:r>
      <w:r w:rsidRPr="0079589D">
        <w:tab/>
        <w:t>shall enter the "B3: pending user action" state; and</w:t>
      </w:r>
    </w:p>
    <w:p w14:paraId="13580C2C"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33D7A6DD" w14:textId="77777777" w:rsidR="003654C6" w:rsidRPr="0079589D" w:rsidRDefault="003654C6" w:rsidP="003654C6">
      <w:pPr>
        <w:pStyle w:val="B2"/>
      </w:pPr>
      <w:r w:rsidRPr="0079589D">
        <w:t>i)</w:t>
      </w:r>
      <w:r w:rsidRPr="0079589D">
        <w:tab/>
        <w:t>shall establish a media session based on the stored SDP body of the call;</w:t>
      </w:r>
    </w:p>
    <w:p w14:paraId="73292C92"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585B10">
        <w:t>clause</w:t>
      </w:r>
      <w:r w:rsidRPr="0079589D">
        <w:t> a.b in 3GPP TS 24.581 [5];</w:t>
      </w:r>
    </w:p>
    <w:p w14:paraId="0D9FD766" w14:textId="77777777" w:rsidR="003654C6" w:rsidRPr="0079589D" w:rsidRDefault="003654C6" w:rsidP="003654C6">
      <w:pPr>
        <w:pStyle w:val="B2"/>
      </w:pPr>
      <w:r w:rsidRPr="0079589D">
        <w:rPr>
          <w:lang w:eastAsia="ko-KR"/>
        </w:rPr>
        <w:t>iii)</w:t>
      </w:r>
      <w:r w:rsidRPr="0079589D">
        <w:tab/>
        <w:t>shall start timer TFB1 (max duration); and</w:t>
      </w:r>
    </w:p>
    <w:p w14:paraId="48172F5C" w14:textId="77777777" w:rsidR="003654C6" w:rsidRPr="0079589D" w:rsidRDefault="003654C6" w:rsidP="003654C6">
      <w:pPr>
        <w:pStyle w:val="B2"/>
      </w:pPr>
      <w:r w:rsidRPr="0079589D">
        <w:t>iv)</w:t>
      </w:r>
      <w:r w:rsidRPr="0079589D">
        <w:tab/>
        <w:t>shall enter the "B2: in-progress broadcast group call" state.</w:t>
      </w:r>
    </w:p>
    <w:p w14:paraId="3C80A4F4" w14:textId="77777777" w:rsidR="003654C6" w:rsidRPr="0079589D" w:rsidRDefault="003654C6" w:rsidP="003654C6">
      <w:pPr>
        <w:pStyle w:val="Heading5"/>
        <w:rPr>
          <w:lang w:val="en-IN"/>
        </w:rPr>
      </w:pPr>
      <w:bookmarkStart w:id="2148" w:name="_Toc20152752"/>
      <w:bookmarkStart w:id="2149" w:name="_Toc27495417"/>
      <w:bookmarkStart w:id="2150" w:name="_Toc36108885"/>
      <w:bookmarkStart w:id="2151" w:name="_Toc73958668"/>
      <w:r w:rsidRPr="0079589D">
        <w:rPr>
          <w:lang w:val="en-IN"/>
        </w:rPr>
        <w:t>9.4.2.4.3</w:t>
      </w:r>
      <w:r w:rsidRPr="0079589D">
        <w:rPr>
          <w:lang w:val="en-IN"/>
        </w:rPr>
        <w:tab/>
        <w:t>MCVideo user accepts the terminating call</w:t>
      </w:r>
      <w:bookmarkEnd w:id="2148"/>
      <w:bookmarkEnd w:id="2149"/>
      <w:bookmarkEnd w:id="2150"/>
      <w:bookmarkEnd w:id="2151"/>
    </w:p>
    <w:p w14:paraId="2E44F7E3"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26E691BD" w14:textId="77777777" w:rsidR="003654C6" w:rsidRPr="0079589D" w:rsidRDefault="003654C6" w:rsidP="003654C6">
      <w:pPr>
        <w:pStyle w:val="B1"/>
      </w:pPr>
      <w:r w:rsidRPr="0079589D">
        <w:t>1)</w:t>
      </w:r>
      <w:r w:rsidRPr="0079589D">
        <w:tab/>
        <w:t>shall establish a media session based on the stored SDP body of the call;</w:t>
      </w:r>
    </w:p>
    <w:p w14:paraId="7671C411"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585B10">
        <w:t>clause</w:t>
      </w:r>
      <w:r w:rsidRPr="0079589D">
        <w:t> a.b in 3GPP TS 24.581 [5];</w:t>
      </w:r>
    </w:p>
    <w:p w14:paraId="057BBA2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76A185A4"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2D90E11C"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2A18C4D1" w14:textId="77777777" w:rsidR="003654C6" w:rsidRPr="0079589D" w:rsidRDefault="003654C6" w:rsidP="003654C6">
      <w:pPr>
        <w:pStyle w:val="Heading5"/>
        <w:rPr>
          <w:rFonts w:eastAsia="Malgun Gothic"/>
          <w:lang w:val="en-IN"/>
        </w:rPr>
      </w:pPr>
      <w:bookmarkStart w:id="2152" w:name="_Toc20152753"/>
      <w:bookmarkStart w:id="2153" w:name="_Toc27495418"/>
      <w:bookmarkStart w:id="2154" w:name="_Toc36108886"/>
      <w:bookmarkStart w:id="2155" w:name="_Toc73958669"/>
      <w:r w:rsidRPr="0079589D">
        <w:rPr>
          <w:rFonts w:eastAsia="Malgun Gothic"/>
          <w:lang w:val="en-IN"/>
        </w:rPr>
        <w:t>9.4.2.4.4</w:t>
      </w:r>
      <w:r w:rsidRPr="0079589D">
        <w:rPr>
          <w:rFonts w:eastAsia="Malgun Gothic"/>
          <w:lang w:val="en-IN"/>
        </w:rPr>
        <w:tab/>
        <w:t>MCVideo user rejects the terminating call</w:t>
      </w:r>
      <w:bookmarkEnd w:id="2152"/>
      <w:bookmarkEnd w:id="2153"/>
      <w:bookmarkEnd w:id="2154"/>
      <w:bookmarkEnd w:id="2155"/>
    </w:p>
    <w:p w14:paraId="13435102"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18876D5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1E7AF54E"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E21827B" w14:textId="77777777" w:rsidR="003654C6" w:rsidRPr="0079589D" w:rsidRDefault="003654C6" w:rsidP="003654C6">
      <w:pPr>
        <w:pStyle w:val="Heading5"/>
        <w:rPr>
          <w:lang w:val="en-IN" w:eastAsia="zh-CN"/>
        </w:rPr>
      </w:pPr>
      <w:bookmarkStart w:id="2156" w:name="_Toc20152754"/>
      <w:bookmarkStart w:id="2157" w:name="_Toc27495419"/>
      <w:bookmarkStart w:id="2158" w:name="_Toc36108887"/>
      <w:bookmarkStart w:id="2159" w:name="_Toc73958670"/>
      <w:r w:rsidRPr="0079589D">
        <w:rPr>
          <w:lang w:val="en-IN" w:eastAsia="zh-CN"/>
        </w:rPr>
        <w:t>9.4.2.4.5</w:t>
      </w:r>
      <w:r w:rsidRPr="0079589D">
        <w:rPr>
          <w:lang w:val="en-IN" w:eastAsia="zh-CN"/>
        </w:rPr>
        <w:tab/>
        <w:t>MCVideo user does not act on terminating call</w:t>
      </w:r>
      <w:bookmarkEnd w:id="2156"/>
      <w:bookmarkEnd w:id="2157"/>
      <w:bookmarkEnd w:id="2158"/>
      <w:bookmarkEnd w:id="2159"/>
    </w:p>
    <w:p w14:paraId="16979E06"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5196110A"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051883B4" w14:textId="77777777" w:rsidR="003654C6" w:rsidRPr="0079589D" w:rsidRDefault="003654C6" w:rsidP="003654C6">
      <w:pPr>
        <w:pStyle w:val="Heading5"/>
        <w:rPr>
          <w:lang w:val="en-IN" w:eastAsia="zh-CN"/>
        </w:rPr>
      </w:pPr>
      <w:bookmarkStart w:id="2160" w:name="_Toc20152755"/>
      <w:bookmarkStart w:id="2161" w:name="_Toc27495420"/>
      <w:bookmarkStart w:id="2162" w:name="_Toc36108888"/>
      <w:bookmarkStart w:id="2163" w:name="_Toc73958671"/>
      <w:r w:rsidRPr="0079589D">
        <w:rPr>
          <w:lang w:val="en-IN" w:eastAsia="zh-CN"/>
        </w:rPr>
        <w:t>9.4.2.4.6</w:t>
      </w:r>
      <w:r w:rsidRPr="0079589D">
        <w:rPr>
          <w:lang w:val="en-IN" w:eastAsia="zh-CN"/>
        </w:rPr>
        <w:tab/>
        <w:t>Terminating user releasing the call</w:t>
      </w:r>
      <w:bookmarkEnd w:id="2160"/>
      <w:bookmarkEnd w:id="2161"/>
      <w:bookmarkEnd w:id="2162"/>
      <w:bookmarkEnd w:id="2163"/>
    </w:p>
    <w:p w14:paraId="1881466B"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327728ED" w14:textId="77777777" w:rsidR="003654C6" w:rsidRPr="0079589D" w:rsidRDefault="003654C6" w:rsidP="003654C6">
      <w:pPr>
        <w:pStyle w:val="B1"/>
      </w:pPr>
      <w:r w:rsidRPr="0079589D">
        <w:t>1)</w:t>
      </w:r>
      <w:r w:rsidRPr="0079589D">
        <w:tab/>
        <w:t>shall release the media session;</w:t>
      </w:r>
    </w:p>
    <w:p w14:paraId="2069CC77"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15D5A5D5"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4047A37C" w14:textId="77777777" w:rsidR="003654C6" w:rsidRPr="0079589D" w:rsidRDefault="003654C6" w:rsidP="003654C6">
      <w:pPr>
        <w:pStyle w:val="Heading5"/>
        <w:rPr>
          <w:lang w:val="en-IN" w:eastAsia="zh-CN"/>
        </w:rPr>
      </w:pPr>
      <w:bookmarkStart w:id="2164" w:name="_Toc20152756"/>
      <w:bookmarkStart w:id="2165" w:name="_Toc27495421"/>
      <w:bookmarkStart w:id="2166" w:name="_Toc36108889"/>
      <w:bookmarkStart w:id="2167" w:name="_Toc73958672"/>
      <w:r w:rsidRPr="0079589D">
        <w:rPr>
          <w:lang w:val="en-IN" w:eastAsia="zh-CN"/>
        </w:rPr>
        <w:t>9.4.2.4.7</w:t>
      </w:r>
      <w:r w:rsidRPr="0079589D">
        <w:rPr>
          <w:lang w:val="en-IN" w:eastAsia="zh-CN"/>
        </w:rPr>
        <w:tab/>
        <w:t>Originating user releasing the call</w:t>
      </w:r>
      <w:bookmarkEnd w:id="2164"/>
      <w:bookmarkEnd w:id="2165"/>
      <w:bookmarkEnd w:id="2166"/>
      <w:bookmarkEnd w:id="2167"/>
    </w:p>
    <w:p w14:paraId="1757B45A"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1AAE8E2E" w14:textId="77777777" w:rsidR="003654C6" w:rsidRPr="0079589D" w:rsidRDefault="003654C6" w:rsidP="003654C6">
      <w:pPr>
        <w:pStyle w:val="B1"/>
      </w:pPr>
      <w:r w:rsidRPr="0079589D">
        <w:t>1)</w:t>
      </w:r>
      <w:r w:rsidRPr="0079589D">
        <w:tab/>
        <w:t>shall release the media session;</w:t>
      </w:r>
    </w:p>
    <w:p w14:paraId="35913801"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585B10">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1F1E482C" w14:textId="77777777" w:rsidR="003654C6" w:rsidRPr="0079589D" w:rsidRDefault="003654C6" w:rsidP="003654C6">
      <w:pPr>
        <w:pStyle w:val="B2"/>
      </w:pPr>
      <w:r w:rsidRPr="0079589D">
        <w:t>a)</w:t>
      </w:r>
      <w:r w:rsidRPr="0079589D">
        <w:tab/>
        <w:t>shall set the Call identifier IE to the stored call identifier of the call;</w:t>
      </w:r>
    </w:p>
    <w:p w14:paraId="67C3703C"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4FB5AD19"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07BE893A"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585B10">
        <w:t>clause</w:t>
      </w:r>
      <w:r w:rsidRPr="0079589D">
        <w:t> </w:t>
      </w:r>
      <w:r w:rsidRPr="0079589D">
        <w:rPr>
          <w:lang w:eastAsia="ko-KR"/>
        </w:rPr>
        <w:t>9.3.1.1.1;</w:t>
      </w:r>
    </w:p>
    <w:p w14:paraId="33A33430"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1715DF2B"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3D1F4445"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738AE820" w14:textId="77777777" w:rsidR="003654C6" w:rsidRPr="0079589D" w:rsidRDefault="003654C6" w:rsidP="003654C6">
      <w:pPr>
        <w:pStyle w:val="Heading5"/>
        <w:rPr>
          <w:lang w:val="en-IN" w:eastAsia="zh-CN"/>
        </w:rPr>
      </w:pPr>
      <w:bookmarkStart w:id="2168" w:name="_Toc20152757"/>
      <w:bookmarkStart w:id="2169" w:name="_Toc27495422"/>
      <w:bookmarkStart w:id="2170" w:name="_Toc36108890"/>
      <w:bookmarkStart w:id="2171" w:name="_Toc73958673"/>
      <w:r w:rsidRPr="0079589D">
        <w:rPr>
          <w:lang w:val="en-IN" w:eastAsia="zh-CN"/>
        </w:rPr>
        <w:t>9.4.2.4.8</w:t>
      </w:r>
      <w:r w:rsidRPr="0079589D">
        <w:rPr>
          <w:lang w:val="en-IN" w:eastAsia="zh-CN"/>
        </w:rPr>
        <w:tab/>
        <w:t>Receiving GROUP CALL BROADCAST END message</w:t>
      </w:r>
      <w:bookmarkEnd w:id="2168"/>
      <w:bookmarkEnd w:id="2169"/>
      <w:bookmarkEnd w:id="2170"/>
      <w:bookmarkEnd w:id="2171"/>
    </w:p>
    <w:p w14:paraId="32F80465"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6FCD586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3C54CB9"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331D1EDD"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7F35CCF6" w14:textId="77777777" w:rsidR="003654C6" w:rsidRPr="0079589D" w:rsidRDefault="003654C6" w:rsidP="003654C6">
      <w:pPr>
        <w:pStyle w:val="Heading5"/>
        <w:rPr>
          <w:lang w:val="en-IN" w:eastAsia="zh-CN"/>
        </w:rPr>
      </w:pPr>
      <w:bookmarkStart w:id="2172" w:name="_Toc20152758"/>
      <w:bookmarkStart w:id="2173" w:name="_Toc27495423"/>
      <w:bookmarkStart w:id="2174" w:name="_Toc36108891"/>
      <w:bookmarkStart w:id="2175" w:name="_Toc73958674"/>
      <w:r w:rsidRPr="0079589D">
        <w:rPr>
          <w:lang w:val="en-IN" w:eastAsia="zh-CN"/>
        </w:rPr>
        <w:t>9.4.2.4.9</w:t>
      </w:r>
      <w:r w:rsidRPr="0079589D">
        <w:rPr>
          <w:lang w:val="en-IN" w:eastAsia="zh-CN"/>
        </w:rPr>
        <w:tab/>
        <w:t>Originating UE retransmitting GROUP CALL BROADCAST message</w:t>
      </w:r>
      <w:bookmarkEnd w:id="2172"/>
      <w:bookmarkEnd w:id="2173"/>
      <w:bookmarkEnd w:id="2174"/>
      <w:bookmarkEnd w:id="2175"/>
    </w:p>
    <w:p w14:paraId="4E0500E9"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3100DB1D"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585B10">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08E2B3AA" w14:textId="77777777" w:rsidR="003654C6" w:rsidRPr="0079589D" w:rsidRDefault="003654C6" w:rsidP="003654C6">
      <w:pPr>
        <w:pStyle w:val="B2"/>
      </w:pPr>
      <w:r w:rsidRPr="0079589D">
        <w:t>a)</w:t>
      </w:r>
      <w:r w:rsidRPr="0079589D">
        <w:tab/>
        <w:t>shall set the Call identifier IE to the stored call identifier of the call;</w:t>
      </w:r>
    </w:p>
    <w:p w14:paraId="7C134936" w14:textId="77777777" w:rsidR="003654C6" w:rsidRPr="0079589D" w:rsidRDefault="003654C6" w:rsidP="003654C6">
      <w:pPr>
        <w:pStyle w:val="B2"/>
      </w:pPr>
      <w:r w:rsidRPr="0079589D">
        <w:t>b)</w:t>
      </w:r>
      <w:r w:rsidRPr="0079589D">
        <w:tab/>
        <w:t>shall set the Call type IE to the stored current call type;</w:t>
      </w:r>
    </w:p>
    <w:p w14:paraId="0AEC8F43"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040AD85"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3C4D994A"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07FE7AC9"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585B10">
        <w:t>clause</w:t>
      </w:r>
      <w:r w:rsidRPr="0079589D">
        <w:t> </w:t>
      </w:r>
      <w:r w:rsidRPr="0079589D">
        <w:rPr>
          <w:lang w:eastAsia="ko-KR"/>
        </w:rPr>
        <w:t>9.3.1.1.1;</w:t>
      </w:r>
    </w:p>
    <w:p w14:paraId="48B92EC3"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0343BC1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5893A29C" w14:textId="77777777" w:rsidR="003654C6" w:rsidRPr="0079589D" w:rsidRDefault="003654C6" w:rsidP="003654C6">
      <w:pPr>
        <w:pStyle w:val="Heading5"/>
        <w:rPr>
          <w:lang w:val="en-IN" w:eastAsia="zh-CN"/>
        </w:rPr>
      </w:pPr>
      <w:bookmarkStart w:id="2176" w:name="_Toc20152759"/>
      <w:bookmarkStart w:id="2177" w:name="_Toc27495424"/>
      <w:bookmarkStart w:id="2178" w:name="_Toc36108892"/>
      <w:bookmarkStart w:id="2179" w:name="_Toc73958675"/>
      <w:r w:rsidRPr="0079589D">
        <w:rPr>
          <w:lang w:val="en-IN" w:eastAsia="zh-CN"/>
        </w:rPr>
        <w:t>9.4.2.4.10</w:t>
      </w:r>
      <w:r w:rsidRPr="0079589D">
        <w:rPr>
          <w:lang w:val="en-IN" w:eastAsia="zh-CN"/>
        </w:rPr>
        <w:tab/>
        <w:t>Ignoring same call ID</w:t>
      </w:r>
      <w:bookmarkEnd w:id="2176"/>
      <w:bookmarkEnd w:id="2177"/>
      <w:bookmarkEnd w:id="2178"/>
      <w:bookmarkEnd w:id="2179"/>
    </w:p>
    <w:p w14:paraId="32D215DD"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409D8BF0"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70E490E"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7A159A3D" w14:textId="77777777" w:rsidR="003654C6" w:rsidRPr="0079589D" w:rsidRDefault="003654C6" w:rsidP="003654C6">
      <w:pPr>
        <w:pStyle w:val="Heading5"/>
        <w:rPr>
          <w:lang w:val="en-IN" w:eastAsia="zh-CN"/>
        </w:rPr>
      </w:pPr>
      <w:bookmarkStart w:id="2180" w:name="_Toc20152760"/>
      <w:bookmarkStart w:id="2181" w:name="_Toc27495425"/>
      <w:bookmarkStart w:id="2182" w:name="_Toc36108893"/>
      <w:bookmarkStart w:id="2183" w:name="_Toc73958676"/>
      <w:r w:rsidRPr="0079589D">
        <w:rPr>
          <w:lang w:val="en-IN" w:eastAsia="zh-CN"/>
        </w:rPr>
        <w:t>9.4.2.4.11</w:t>
      </w:r>
      <w:r w:rsidRPr="0079589D">
        <w:rPr>
          <w:lang w:val="en-IN" w:eastAsia="zh-CN"/>
        </w:rPr>
        <w:tab/>
        <w:t>Releasing the call</w:t>
      </w:r>
      <w:bookmarkEnd w:id="2180"/>
      <w:bookmarkEnd w:id="2181"/>
      <w:bookmarkEnd w:id="2182"/>
      <w:bookmarkEnd w:id="2183"/>
    </w:p>
    <w:p w14:paraId="29CB159D"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F0900D3" w14:textId="77777777" w:rsidR="003654C6" w:rsidRPr="0079589D" w:rsidRDefault="003654C6" w:rsidP="003654C6">
      <w:pPr>
        <w:pStyle w:val="B1"/>
      </w:pPr>
      <w:r w:rsidRPr="0079589D">
        <w:t>1)</w:t>
      </w:r>
      <w:r w:rsidRPr="0079589D">
        <w:tab/>
        <w:t>shall release the media session;</w:t>
      </w:r>
    </w:p>
    <w:p w14:paraId="477181DB" w14:textId="77777777" w:rsidR="003654C6" w:rsidRPr="0079589D" w:rsidRDefault="003654C6" w:rsidP="003654C6">
      <w:pPr>
        <w:pStyle w:val="B1"/>
      </w:pPr>
      <w:r w:rsidRPr="0079589D">
        <w:t>2)</w:t>
      </w:r>
      <w:r w:rsidRPr="0079589D">
        <w:tab/>
        <w:t>shall clear the stored call identifier;</w:t>
      </w:r>
    </w:p>
    <w:p w14:paraId="688F9B47"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44E222"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35A42F68" w14:textId="77777777" w:rsidR="00E849B1" w:rsidRPr="0079589D" w:rsidRDefault="00E849B1" w:rsidP="00E849B1"/>
    <w:p w14:paraId="76BB88B0" w14:textId="77777777" w:rsidR="00C53C3D" w:rsidRPr="0079589D" w:rsidRDefault="00A03B6C" w:rsidP="00C53C3D">
      <w:pPr>
        <w:pStyle w:val="Heading1"/>
      </w:pPr>
      <w:bookmarkStart w:id="2184" w:name="_Toc20152761"/>
      <w:bookmarkStart w:id="2185" w:name="_Toc27495426"/>
      <w:bookmarkStart w:id="2186" w:name="_Toc36108894"/>
      <w:bookmarkStart w:id="2187" w:name="_Toc73958677"/>
      <w:r w:rsidRPr="0079589D">
        <w:t>10</w:t>
      </w:r>
      <w:r w:rsidR="00C53C3D" w:rsidRPr="0079589D">
        <w:tab/>
      </w:r>
      <w:r w:rsidR="00EA7942" w:rsidRPr="0079589D">
        <w:t>Private call</w:t>
      </w:r>
      <w:bookmarkEnd w:id="2184"/>
      <w:bookmarkEnd w:id="2185"/>
      <w:bookmarkEnd w:id="2186"/>
      <w:bookmarkEnd w:id="2187"/>
    </w:p>
    <w:p w14:paraId="1377B4F6" w14:textId="77777777" w:rsidR="00C53C3D" w:rsidRPr="0079589D" w:rsidRDefault="00A03B6C" w:rsidP="00C53C3D">
      <w:pPr>
        <w:pStyle w:val="Heading2"/>
      </w:pPr>
      <w:bookmarkStart w:id="2188" w:name="_Toc20152762"/>
      <w:bookmarkStart w:id="2189" w:name="_Toc27495427"/>
      <w:bookmarkStart w:id="2190" w:name="_Toc36108895"/>
      <w:bookmarkStart w:id="2191" w:name="_Toc73958678"/>
      <w:r w:rsidRPr="0079589D">
        <w:rPr>
          <w:lang w:val="en-GB"/>
        </w:rPr>
        <w:t>10</w:t>
      </w:r>
      <w:r w:rsidR="00C53C3D" w:rsidRPr="0079589D">
        <w:t>.1</w:t>
      </w:r>
      <w:r w:rsidR="00C53C3D" w:rsidRPr="0079589D">
        <w:tab/>
        <w:t>General</w:t>
      </w:r>
      <w:bookmarkEnd w:id="2188"/>
      <w:bookmarkEnd w:id="2189"/>
      <w:bookmarkEnd w:id="2190"/>
      <w:bookmarkEnd w:id="2191"/>
    </w:p>
    <w:p w14:paraId="7265FFEE" w14:textId="77777777" w:rsidR="00137FC6" w:rsidRDefault="00137FC6" w:rsidP="00137FC6">
      <w:pPr>
        <w:rPr>
          <w:rFonts w:hint="eastAsia"/>
          <w:lang w:eastAsia="ko-KR"/>
        </w:rPr>
      </w:pPr>
      <w:r>
        <w:rPr>
          <w:rFonts w:hint="eastAsia"/>
          <w:lang w:eastAsia="ko-KR"/>
        </w:rPr>
        <w:t xml:space="preserve">This </w:t>
      </w:r>
      <w:r w:rsidR="00585B10">
        <w:rPr>
          <w:rFonts w:hint="eastAsia"/>
          <w:lang w:eastAsia="ko-KR"/>
        </w:rPr>
        <w:t>clause</w:t>
      </w:r>
      <w:r>
        <w:rPr>
          <w:rFonts w:hint="eastAsia"/>
          <w:lang w:eastAsia="ko-KR"/>
        </w:rPr>
        <w:t xml:space="preserve"> describes the private call procedures between two MCVideo clients for on-network and off-network.</w:t>
      </w:r>
    </w:p>
    <w:p w14:paraId="4E184100"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585B10">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585B10">
        <w:rPr>
          <w:lang w:eastAsia="ko-KR"/>
        </w:rPr>
        <w:t>clause</w:t>
      </w:r>
      <w:r>
        <w:rPr>
          <w:lang w:eastAsia="ko-KR"/>
        </w:rPr>
        <w:t> </w:t>
      </w:r>
      <w:r w:rsidRPr="00D231C6">
        <w:rPr>
          <w:lang w:eastAsia="ko-KR"/>
        </w:rPr>
        <w:t>10.2.3</w:t>
      </w:r>
      <w:r w:rsidRPr="00D231C6">
        <w:rPr>
          <w:rFonts w:hint="eastAsia"/>
          <w:lang w:val="en-US" w:eastAsia="ko-KR"/>
        </w:rPr>
        <w:t>.</w:t>
      </w:r>
    </w:p>
    <w:p w14:paraId="13827A70" w14:textId="77777777" w:rsidR="00137FC6" w:rsidRDefault="00137FC6" w:rsidP="00137FC6">
      <w:pPr>
        <w:rPr>
          <w:rFonts w:hint="eastAsia"/>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0F9FE193"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585B10">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039D7170"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4A158F88"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383036F0" w14:textId="77777777" w:rsidR="00C53C3D" w:rsidRPr="0079589D" w:rsidRDefault="00A03B6C" w:rsidP="00C53C3D">
      <w:pPr>
        <w:pStyle w:val="Heading2"/>
      </w:pPr>
      <w:bookmarkStart w:id="2192" w:name="_Toc20152763"/>
      <w:bookmarkStart w:id="2193" w:name="_Toc27495428"/>
      <w:bookmarkStart w:id="2194" w:name="_Toc36108896"/>
      <w:bookmarkStart w:id="2195" w:name="_Toc73958679"/>
      <w:r w:rsidRPr="0079589D">
        <w:rPr>
          <w:lang w:val="en-GB"/>
        </w:rPr>
        <w:t>10</w:t>
      </w:r>
      <w:r w:rsidR="00C53C3D" w:rsidRPr="0079589D">
        <w:t>.2</w:t>
      </w:r>
      <w:r w:rsidR="00C53C3D" w:rsidRPr="0079589D">
        <w:tab/>
      </w:r>
      <w:r w:rsidR="00EA7942" w:rsidRPr="0079589D">
        <w:t>Private call in on-network</w:t>
      </w:r>
      <w:bookmarkEnd w:id="2192"/>
      <w:bookmarkEnd w:id="2193"/>
      <w:bookmarkEnd w:id="2194"/>
      <w:bookmarkEnd w:id="2195"/>
    </w:p>
    <w:p w14:paraId="2CB8698F" w14:textId="77777777" w:rsidR="00EA7942" w:rsidRPr="0079589D" w:rsidRDefault="00A03B6C" w:rsidP="00EA7942">
      <w:pPr>
        <w:pStyle w:val="Heading3"/>
      </w:pPr>
      <w:bookmarkStart w:id="2196" w:name="_Toc20152764"/>
      <w:bookmarkStart w:id="2197" w:name="_Toc27495429"/>
      <w:bookmarkStart w:id="2198" w:name="_Toc36108897"/>
      <w:bookmarkStart w:id="2199" w:name="_Toc73958680"/>
      <w:r w:rsidRPr="0079589D">
        <w:rPr>
          <w:lang w:val="en-GB"/>
        </w:rPr>
        <w:t>10</w:t>
      </w:r>
      <w:r w:rsidR="00EA7942" w:rsidRPr="0079589D">
        <w:t>.2.1</w:t>
      </w:r>
      <w:r w:rsidR="00EA7942" w:rsidRPr="0079589D">
        <w:tab/>
        <w:t>General</w:t>
      </w:r>
      <w:bookmarkEnd w:id="2196"/>
      <w:bookmarkEnd w:id="2197"/>
      <w:bookmarkEnd w:id="2198"/>
      <w:bookmarkEnd w:id="2199"/>
    </w:p>
    <w:p w14:paraId="39B65AA8"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585B10">
        <w:rPr>
          <w:rFonts w:eastAsia="Malgun Gothic"/>
        </w:rPr>
        <w:t>clause</w:t>
      </w:r>
      <w:r>
        <w:rPr>
          <w:rFonts w:eastAsia="Malgun Gothic"/>
        </w:rPr>
        <w:t> 10.2.2.</w:t>
      </w:r>
    </w:p>
    <w:p w14:paraId="23C0B25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585B10">
        <w:rPr>
          <w:rFonts w:eastAsia="Malgun Gothic"/>
        </w:rPr>
        <w:t>clause</w:t>
      </w:r>
      <w:r>
        <w:rPr>
          <w:rFonts w:eastAsia="Malgun Gothic"/>
        </w:rPr>
        <w:t> 10.2.3.</w:t>
      </w:r>
    </w:p>
    <w:p w14:paraId="3286FFF0"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585B10">
        <w:rPr>
          <w:rFonts w:eastAsia="Malgun Gothic"/>
        </w:rPr>
        <w:t>clause</w:t>
      </w:r>
      <w:r>
        <w:rPr>
          <w:rFonts w:eastAsia="Malgun Gothic"/>
        </w:rPr>
        <w:t> 10.2.4.</w:t>
      </w:r>
    </w:p>
    <w:p w14:paraId="00155A7B"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585B10">
        <w:rPr>
          <w:rFonts w:eastAsia="Malgun Gothic"/>
        </w:rPr>
        <w:t>clause</w:t>
      </w:r>
      <w:r>
        <w:rPr>
          <w:rFonts w:eastAsia="Malgun Gothic"/>
        </w:rPr>
        <w:t> 10.2.5.</w:t>
      </w:r>
    </w:p>
    <w:p w14:paraId="4E3CCE50" w14:textId="77777777" w:rsidR="00EA7942" w:rsidRPr="0079589D" w:rsidRDefault="00A03B6C" w:rsidP="00EA7942">
      <w:pPr>
        <w:pStyle w:val="Heading3"/>
      </w:pPr>
      <w:bookmarkStart w:id="2200" w:name="_Toc20152765"/>
      <w:bookmarkStart w:id="2201" w:name="_Toc27495430"/>
      <w:bookmarkStart w:id="2202" w:name="_Toc36108898"/>
      <w:bookmarkStart w:id="2203" w:name="_Toc73958681"/>
      <w:r w:rsidRPr="0079589D">
        <w:rPr>
          <w:lang w:val="en-GB"/>
        </w:rPr>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2200"/>
      <w:bookmarkEnd w:id="2201"/>
      <w:bookmarkEnd w:id="2202"/>
      <w:bookmarkEnd w:id="2203"/>
    </w:p>
    <w:p w14:paraId="0DC3C4A9" w14:textId="77777777" w:rsidR="00137FC6" w:rsidRDefault="00137FC6" w:rsidP="00137FC6">
      <w:pPr>
        <w:pStyle w:val="Heading4"/>
        <w:rPr>
          <w:rFonts w:eastAsia="Malgun Gothic"/>
        </w:rPr>
      </w:pPr>
      <w:bookmarkStart w:id="2204" w:name="_Toc20152766"/>
      <w:bookmarkStart w:id="2205" w:name="_Toc27495431"/>
      <w:bookmarkStart w:id="2206" w:name="_Toc36108899"/>
      <w:bookmarkStart w:id="2207" w:name="_Toc73958682"/>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204"/>
      <w:bookmarkEnd w:id="2205"/>
      <w:bookmarkEnd w:id="2206"/>
      <w:bookmarkEnd w:id="2207"/>
    </w:p>
    <w:p w14:paraId="2A5C303B" w14:textId="77777777" w:rsidR="00137FC6" w:rsidRDefault="00585B10"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2DB3210D" w14:textId="77777777" w:rsidR="00137FC6" w:rsidRDefault="00137FC6" w:rsidP="00137FC6">
      <w:pPr>
        <w:rPr>
          <w:lang w:eastAsia="ko-KR"/>
        </w:rPr>
      </w:pPr>
      <w:r>
        <w:rPr>
          <w:lang w:eastAsia="ko-KR"/>
        </w:rPr>
        <w:t>For a private call, the MCVideo client shall initiate the call to one MCVideo user</w:t>
      </w:r>
    </w:p>
    <w:p w14:paraId="4C07AC7D" w14:textId="77777777" w:rsidR="00137FC6" w:rsidRPr="00776791" w:rsidRDefault="00137FC6" w:rsidP="00137FC6">
      <w:pPr>
        <w:rPr>
          <w:rFonts w:eastAsia="Malgun Gothic"/>
        </w:rPr>
      </w:pPr>
    </w:p>
    <w:p w14:paraId="5D711D29" w14:textId="77777777" w:rsidR="00137FC6" w:rsidRPr="00A91173" w:rsidRDefault="00137FC6" w:rsidP="00137FC6">
      <w:pPr>
        <w:pStyle w:val="Heading4"/>
        <w:rPr>
          <w:rFonts w:eastAsia="Malgun Gothic"/>
        </w:rPr>
      </w:pPr>
      <w:bookmarkStart w:id="2208" w:name="_Toc20152767"/>
      <w:bookmarkStart w:id="2209" w:name="_Toc27495432"/>
      <w:bookmarkStart w:id="2210" w:name="_Toc36108900"/>
      <w:bookmarkStart w:id="2211" w:name="_Toc73958683"/>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2208"/>
      <w:bookmarkEnd w:id="2209"/>
      <w:bookmarkEnd w:id="2210"/>
      <w:bookmarkEnd w:id="2211"/>
    </w:p>
    <w:p w14:paraId="5778A15C" w14:textId="77777777" w:rsidR="00137FC6" w:rsidRPr="00435348" w:rsidRDefault="00137FC6" w:rsidP="00137FC6">
      <w:pPr>
        <w:pStyle w:val="Heading5"/>
        <w:rPr>
          <w:lang w:eastAsia="ko-KR"/>
        </w:rPr>
      </w:pPr>
      <w:bookmarkStart w:id="2212" w:name="_Toc20152768"/>
      <w:bookmarkStart w:id="2213" w:name="_Toc27495433"/>
      <w:bookmarkStart w:id="2214" w:name="_Toc36108901"/>
      <w:bookmarkStart w:id="2215" w:name="_Toc73958684"/>
      <w:r>
        <w:rPr>
          <w:lang w:eastAsia="ko-KR"/>
        </w:rPr>
        <w:t>10.2.2.</w:t>
      </w:r>
      <w:r>
        <w:rPr>
          <w:lang w:val="en-US" w:eastAsia="ko-KR"/>
        </w:rPr>
        <w:t>2</w:t>
      </w:r>
      <w:r>
        <w:rPr>
          <w:lang w:eastAsia="ko-KR"/>
        </w:rPr>
        <w:t>.1</w:t>
      </w:r>
      <w:r w:rsidRPr="00435348">
        <w:rPr>
          <w:lang w:eastAsia="ko-KR"/>
        </w:rPr>
        <w:tab/>
        <w:t>Client originating procedures</w:t>
      </w:r>
      <w:bookmarkEnd w:id="2212"/>
      <w:bookmarkEnd w:id="2213"/>
      <w:bookmarkEnd w:id="2214"/>
      <w:bookmarkEnd w:id="2215"/>
    </w:p>
    <w:p w14:paraId="49D31CBD"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43026217"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4D79E79E"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58B77B61"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205100F"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6745BE6D"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9A75787"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23D5C085"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5A476623"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002632EC"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547C31EB"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3B93E85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3444AC38"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val="en-GB"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498FA1AE"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585B10">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263A790A"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2C422C88"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01B32438"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50811E68"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585B10">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0478601E"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585B10">
        <w:rPr>
          <w:lang w:eastAsia="ko-KR"/>
        </w:rPr>
        <w:t>clause</w:t>
      </w:r>
      <w:r w:rsidRPr="00435348">
        <w:rPr>
          <w:lang w:eastAsia="ko-KR"/>
        </w:rPr>
        <w:t> 6.4;</w:t>
      </w:r>
    </w:p>
    <w:p w14:paraId="190C0B55"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7E1B8AB3"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01A4F888"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30DF247E"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7B87BA41"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21015C12" w14:textId="77777777"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14:paraId="4C35D191"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585B10">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47B575E7"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1778EAAC"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14CF9477"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7A7F53BF"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01BCC146" w14:textId="77777777" w:rsidR="00F33D41"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r>
        <w:rPr>
          <w:lang w:eastAsia="ko-KR"/>
        </w:rPr>
        <w:t xml:space="preserve"> </w:t>
      </w:r>
    </w:p>
    <w:p w14:paraId="414F49B6"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585B10">
        <w:rPr>
          <w:lang w:eastAsia="ko-KR"/>
        </w:rPr>
        <w:t>clause</w:t>
      </w:r>
      <w:r>
        <w:rPr>
          <w:lang w:eastAsia="ko-KR"/>
        </w:rPr>
        <w:t> 6.2.8.3.4; and</w:t>
      </w:r>
    </w:p>
    <w:p w14:paraId="19CB9633"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324DED28"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728FEE12"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16AD20E0"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0AD3006E"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585B10">
        <w:t>clause</w:t>
      </w:r>
      <w:r>
        <w:t> 6.2.8.</w:t>
      </w:r>
      <w:r w:rsidRPr="0071707F">
        <w:rPr>
          <w:lang w:val="en-US"/>
        </w:rPr>
        <w:t>3</w:t>
      </w:r>
      <w:r>
        <w:t>.5</w:t>
      </w:r>
      <w:r w:rsidRPr="0073469F">
        <w:t>.</w:t>
      </w:r>
    </w:p>
    <w:p w14:paraId="5BC42146"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585B10">
        <w:t>clause</w:t>
      </w:r>
      <w:r>
        <w:t> 6.2.8.3.7.</w:t>
      </w:r>
    </w:p>
    <w:p w14:paraId="0E3D65CE" w14:textId="77777777" w:rsidR="00137FC6" w:rsidRPr="00435348" w:rsidRDefault="00137FC6" w:rsidP="00137FC6">
      <w:pPr>
        <w:pStyle w:val="Heading5"/>
        <w:rPr>
          <w:lang w:eastAsia="ko-KR"/>
        </w:rPr>
      </w:pPr>
      <w:bookmarkStart w:id="2216" w:name="_Toc20152769"/>
      <w:bookmarkStart w:id="2217" w:name="_Toc27495434"/>
      <w:bookmarkStart w:id="2218" w:name="_Toc36108902"/>
      <w:bookmarkStart w:id="2219" w:name="_Toc73958685"/>
      <w:r>
        <w:rPr>
          <w:lang w:val="en-US" w:eastAsia="ko-KR"/>
        </w:rPr>
        <w:t>10.2.2.2.2</w:t>
      </w:r>
      <w:r w:rsidRPr="00435348">
        <w:rPr>
          <w:lang w:eastAsia="ko-KR"/>
        </w:rPr>
        <w:tab/>
        <w:t>Client terminating procedures</w:t>
      </w:r>
      <w:bookmarkEnd w:id="2216"/>
      <w:bookmarkEnd w:id="2217"/>
      <w:bookmarkEnd w:id="2218"/>
      <w:bookmarkEnd w:id="2219"/>
    </w:p>
    <w:p w14:paraId="64774E79"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500A7277"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3BD61865" w14:textId="77777777" w:rsidR="00137FC6" w:rsidRPr="00435348" w:rsidRDefault="00137FC6" w:rsidP="00137FC6">
      <w:pPr>
        <w:pStyle w:val="B1"/>
      </w:pPr>
      <w:r w:rsidRPr="00435348">
        <w:t>1)</w:t>
      </w:r>
      <w:r w:rsidRPr="00435348">
        <w:tab/>
        <w:t>may reject the SIP INVITE request if any of the following conditions are met:</w:t>
      </w:r>
    </w:p>
    <w:p w14:paraId="1F72BA61"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 &lt;MaxCall&gt;,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0F64CCFE"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918F721"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3DCD7213" w14:textId="77777777" w:rsidR="00137FC6" w:rsidRPr="00435348" w:rsidRDefault="00137FC6" w:rsidP="00137FC6">
      <w:pPr>
        <w:pStyle w:val="B2"/>
      </w:pPr>
      <w:r w:rsidRPr="00435348">
        <w:t>otherwise, continue with the rest of the steps.</w:t>
      </w:r>
    </w:p>
    <w:p w14:paraId="0D9E0884"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02B9599E"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585B10">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585B10">
        <w:rPr>
          <w:lang w:eastAsia="ko-KR"/>
        </w:rPr>
        <w:t>clause</w:t>
      </w:r>
      <w:r w:rsidRPr="00435348">
        <w:rPr>
          <w:lang w:eastAsia="ko-KR"/>
        </w:rPr>
        <w:t>;</w:t>
      </w:r>
    </w:p>
    <w:p w14:paraId="1BAFB594"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3ED5A49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25172931"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0494007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3CE28988"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9C2F800"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7B110C9"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4EDDC15D"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2C4FFE8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3E4508B"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585B10">
        <w:rPr>
          <w:lang w:eastAsia="ko-KR"/>
        </w:rPr>
        <w:t>clause</w:t>
      </w:r>
      <w:r w:rsidRPr="00435348">
        <w:t> 4.4; and</w:t>
      </w:r>
    </w:p>
    <w:p w14:paraId="38F2B39F" w14:textId="77777777" w:rsidR="00137FC6" w:rsidRPr="00435348" w:rsidRDefault="00137FC6" w:rsidP="00137FC6">
      <w:pPr>
        <w:pStyle w:val="B2"/>
      </w:pPr>
      <w:r w:rsidRPr="00435348">
        <w:t>e)</w:t>
      </w:r>
      <w:r w:rsidRPr="00435348">
        <w:tab/>
        <w:t>if the signature of the MIKEY-SAKKE I_MESSAGE was successfully validated:</w:t>
      </w:r>
    </w:p>
    <w:p w14:paraId="51E1AD68"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9C6560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8DF5649"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1AFDFF25"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1D31F301"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044288F"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585B10">
        <w:rPr>
          <w:lang w:eastAsia="ko-KR"/>
        </w:rPr>
        <w:t>clause</w:t>
      </w:r>
      <w:r w:rsidR="00137FC6" w:rsidRPr="00435348">
        <w:t> </w:t>
      </w:r>
      <w:r w:rsidR="00137FC6" w:rsidRPr="00435348">
        <w:rPr>
          <w:lang w:eastAsia="ko-KR"/>
        </w:rPr>
        <w:t>6.2.3.1.1 if one of the following conditions are met:</w:t>
      </w:r>
    </w:p>
    <w:p w14:paraId="71D4BC74"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094EAB6D"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2A131CB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A40463B"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585B10">
        <w:rPr>
          <w:lang w:eastAsia="ko-KR"/>
        </w:rPr>
        <w:t>clause</w:t>
      </w:r>
      <w:r w:rsidR="00137FC6" w:rsidRPr="00435348">
        <w:t> </w:t>
      </w:r>
      <w:r w:rsidR="00137FC6" w:rsidRPr="00435348">
        <w:rPr>
          <w:lang w:eastAsia="ko-KR"/>
        </w:rPr>
        <w:t>6.2.3.2.1 if either of the following conditions are met:</w:t>
      </w:r>
    </w:p>
    <w:p w14:paraId="4ED32B69"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16353D27"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1377CB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75B848D0"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39CE4AA0"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3A11A7B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525C6EF9"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3F1A2F95"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585B10">
        <w:rPr>
          <w:noProof/>
        </w:rPr>
        <w:t>clause</w:t>
      </w:r>
      <w:r w:rsidRPr="00435348">
        <w:rPr>
          <w:noProof/>
        </w:rPr>
        <w:t> </w:t>
      </w:r>
      <w:r>
        <w:rPr>
          <w:noProof/>
        </w:rPr>
        <w:t>10.2.5</w:t>
      </w:r>
      <w:r w:rsidRPr="00435348">
        <w:rPr>
          <w:noProof/>
        </w:rPr>
        <w:t>.2.</w:t>
      </w:r>
    </w:p>
    <w:p w14:paraId="6AA03AE5" w14:textId="77777777" w:rsidR="00137FC6" w:rsidRPr="00435348" w:rsidRDefault="00137FC6" w:rsidP="00137FC6">
      <w:pPr>
        <w:pStyle w:val="Heading5"/>
        <w:rPr>
          <w:lang w:eastAsia="ko-KR"/>
        </w:rPr>
      </w:pPr>
      <w:bookmarkStart w:id="2220" w:name="_Toc20152770"/>
      <w:bookmarkStart w:id="2221" w:name="_Toc27495435"/>
      <w:bookmarkStart w:id="2222" w:name="_Toc36108903"/>
      <w:bookmarkStart w:id="2223" w:name="_Toc73958686"/>
      <w:r>
        <w:rPr>
          <w:lang w:val="en-US" w:eastAsia="ko-KR"/>
        </w:rPr>
        <w:t>10.2.2.2.3</w:t>
      </w:r>
      <w:r w:rsidRPr="00435348">
        <w:rPr>
          <w:lang w:eastAsia="ko-KR"/>
        </w:rPr>
        <w:tab/>
        <w:t>Client terminating procedures for reception of SIP re-INVITE request</w:t>
      </w:r>
      <w:bookmarkEnd w:id="2220"/>
      <w:bookmarkEnd w:id="2221"/>
      <w:bookmarkEnd w:id="2222"/>
      <w:bookmarkEnd w:id="2223"/>
    </w:p>
    <w:p w14:paraId="2000663E" w14:textId="77777777" w:rsidR="00137FC6" w:rsidRPr="00435348" w:rsidRDefault="00137FC6" w:rsidP="00137FC6">
      <w:r w:rsidRPr="00435348">
        <w:t xml:space="preserve">This </w:t>
      </w:r>
      <w:r w:rsidR="00585B10">
        <w:t>clause</w:t>
      </w:r>
      <w:r w:rsidRPr="00435348">
        <w:t xml:space="preserve"> covers on-demand session.</w:t>
      </w:r>
    </w:p>
    <w:p w14:paraId="4A5F2673"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3F52E005"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6968FC47"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BA30F2C"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98A13F4"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012C52FB"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1C782AC5"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90D9B43"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2A0A3A90"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6575609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63080049"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44FFD28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53C4F00"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15AF7132"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0696358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4B8F3B07"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50D858FA"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16DA5C12"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520ACB92"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03308040"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585B10">
        <w:t>clause</w:t>
      </w:r>
      <w:r w:rsidR="00137FC6" w:rsidRPr="00435348">
        <w:t> 6.2.2</w:t>
      </w:r>
      <w:r w:rsidR="00137FC6" w:rsidRPr="00435348">
        <w:rPr>
          <w:lang w:eastAsia="ko-KR"/>
        </w:rPr>
        <w:t>;</w:t>
      </w:r>
    </w:p>
    <w:p w14:paraId="76B4D36A" w14:textId="77777777" w:rsidR="00137FC6" w:rsidRPr="00435348" w:rsidRDefault="00F33D41" w:rsidP="00137FC6">
      <w:pPr>
        <w:pStyle w:val="B1"/>
      </w:pPr>
      <w:r w:rsidRPr="00F33D41">
        <w:rPr>
          <w:lang w:val="en-GB"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121F843F" w14:textId="77777777" w:rsidR="00137FC6" w:rsidRPr="00435348" w:rsidRDefault="00F33D41" w:rsidP="00137FC6">
      <w:pPr>
        <w:pStyle w:val="B1"/>
        <w:rPr>
          <w:lang w:eastAsia="ko-KR"/>
        </w:rPr>
      </w:pPr>
      <w:r w:rsidRPr="00F33D41">
        <w:rPr>
          <w:lang w:val="en-GB"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E211D4E" w14:textId="77777777" w:rsidR="00F33D41" w:rsidRDefault="00F33D41" w:rsidP="00F33D41">
      <w:pPr>
        <w:pStyle w:val="Heading5"/>
      </w:pPr>
      <w:bookmarkStart w:id="2224" w:name="_Toc20152771"/>
      <w:bookmarkStart w:id="2225" w:name="_Toc27495436"/>
      <w:bookmarkStart w:id="2226" w:name="_Toc36108904"/>
      <w:bookmarkStart w:id="2227" w:name="_Toc73958687"/>
      <w:r>
        <w:rPr>
          <w:lang w:val="en-US" w:eastAsia="ko-KR"/>
        </w:rPr>
        <w:t>10.2.2.2.4</w:t>
      </w:r>
      <w:r w:rsidRPr="0073469F">
        <w:tab/>
      </w:r>
      <w:r>
        <w:t>MCVideo</w:t>
      </w:r>
      <w:r w:rsidRPr="0073469F">
        <w:t xml:space="preserve"> in-progress emergency cancel</w:t>
      </w:r>
      <w:bookmarkEnd w:id="2224"/>
      <w:bookmarkEnd w:id="2225"/>
      <w:bookmarkEnd w:id="2226"/>
      <w:bookmarkEnd w:id="2227"/>
    </w:p>
    <w:p w14:paraId="376E30EC" w14:textId="77777777" w:rsidR="00F33D41" w:rsidRPr="004951C1" w:rsidRDefault="00F33D41" w:rsidP="00F33D41">
      <w:r w:rsidRPr="006F4E4A">
        <w:t xml:space="preserve">This </w:t>
      </w:r>
      <w:r w:rsidR="00585B10">
        <w:t>clause</w:t>
      </w:r>
      <w:r w:rsidRPr="006F4E4A">
        <w:t xml:space="preserve"> covers on-demand session.</w:t>
      </w:r>
    </w:p>
    <w:p w14:paraId="1957A3AE"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522F0ACC" w14:textId="77777777" w:rsidR="00F33D41" w:rsidRDefault="00F33D41" w:rsidP="00F33D41">
      <w:r>
        <w:t>The MCVideo client:</w:t>
      </w:r>
    </w:p>
    <w:p w14:paraId="71BE23F9"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585B10">
        <w:t>clause</w:t>
      </w:r>
      <w:r w:rsidRPr="004358FD">
        <w:t xml:space="preserve"> 6.2.8.3.1.2, the </w:t>
      </w:r>
      <w:r>
        <w:t>MCVideo</w:t>
      </w:r>
      <w:r w:rsidRPr="004358FD">
        <w:t xml:space="preserve"> client:</w:t>
      </w:r>
    </w:p>
    <w:p w14:paraId="26770EEE"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40848386" w14:textId="77777777" w:rsidR="00F33D41" w:rsidRPr="0045201D" w:rsidRDefault="00F33D41" w:rsidP="00F33D41">
      <w:pPr>
        <w:pStyle w:val="B2"/>
      </w:pPr>
      <w:r w:rsidRPr="00732A96">
        <w:t>b)</w:t>
      </w:r>
      <w:r w:rsidRPr="00732A96">
        <w:tab/>
        <w:t xml:space="preserve">shall skip the remaining steps of the current </w:t>
      </w:r>
      <w:r w:rsidR="00585B10">
        <w:t>clause</w:t>
      </w:r>
      <w:r w:rsidRPr="00732A96">
        <w:t>;</w:t>
      </w:r>
    </w:p>
    <w:p w14:paraId="36B674F6"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585B10">
        <w:t>clause</w:t>
      </w:r>
      <w:r w:rsidRPr="0073469F">
        <w:t> </w:t>
      </w:r>
      <w:r>
        <w:rPr>
          <w:noProof/>
        </w:rPr>
        <w:t>6.2.8.3.6</w:t>
      </w:r>
      <w:r w:rsidRPr="0073469F">
        <w:t>;</w:t>
      </w:r>
    </w:p>
    <w:p w14:paraId="10B1CD93"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585B10">
        <w:t>clause</w:t>
      </w:r>
      <w:r>
        <w:t> 6.2.8.3</w:t>
      </w:r>
      <w:r w:rsidRPr="0073469F">
        <w:t>.</w:t>
      </w:r>
      <w:r>
        <w:t>8</w:t>
      </w:r>
      <w:r w:rsidRPr="0073469F">
        <w:t>;</w:t>
      </w:r>
    </w:p>
    <w:p w14:paraId="10282977" w14:textId="77777777" w:rsidR="00F33D41" w:rsidRDefault="00F33D41" w:rsidP="00F33D41">
      <w:pPr>
        <w:pStyle w:val="B1"/>
      </w:pPr>
      <w:r>
        <w:t>4</w:t>
      </w:r>
      <w:r w:rsidRPr="0073469F">
        <w:t>)</w:t>
      </w:r>
      <w:r w:rsidRPr="0073469F">
        <w:tab/>
        <w:t xml:space="preserve">shall include a Resource-Priority header field and comply with the procedures in </w:t>
      </w:r>
      <w:r w:rsidR="00585B10">
        <w:t>clause</w:t>
      </w:r>
      <w:r w:rsidRPr="0073469F">
        <w:t> 6.2.8.</w:t>
      </w:r>
      <w:r>
        <w:t>3.3;</w:t>
      </w:r>
    </w:p>
    <w:p w14:paraId="6FCB8262"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6D55E6BB"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13817AF7"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585B10">
        <w:t>clause</w:t>
      </w:r>
      <w:r>
        <w:t> 6.4; and</w:t>
      </w:r>
    </w:p>
    <w:p w14:paraId="6956FFEA" w14:textId="77777777" w:rsidR="00F33D41" w:rsidRPr="0073469F" w:rsidRDefault="00F33D41" w:rsidP="00F33D41">
      <w:pPr>
        <w:pStyle w:val="B1"/>
      </w:pPr>
      <w:r>
        <w:t>7</w:t>
      </w:r>
      <w:r w:rsidRPr="0073469F">
        <w:t>)</w:t>
      </w:r>
      <w:r w:rsidRPr="0073469F">
        <w:tab/>
        <w:t>shall send the SIP re-INVITE request according to 3GPP TS 24.229 [4].</w:t>
      </w:r>
    </w:p>
    <w:p w14:paraId="49A497F6"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4A669E0B" w14:textId="77777777" w:rsidR="00F33D41" w:rsidRPr="0073469F" w:rsidRDefault="00F33D41" w:rsidP="00F33D41">
      <w:pPr>
        <w:pStyle w:val="B1"/>
      </w:pPr>
      <w:r w:rsidRPr="0073469F">
        <w:t>1)</w:t>
      </w:r>
      <w:r w:rsidRPr="0073469F">
        <w:tab/>
        <w:t>shall interact with the user plane as specified in 3GPP TS 24.380 [5];</w:t>
      </w:r>
    </w:p>
    <w:p w14:paraId="5DC9F87E"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284ED437"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732FFEAB"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585B10">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1349EB46"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15D3875E"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6EFCD7B2"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74EBAA7E"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0FF89418"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4E561AFC"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585B10">
        <w:t>clause</w:t>
      </w:r>
      <w:r>
        <w:t> 6.2.8.3.7.</w:t>
      </w:r>
    </w:p>
    <w:p w14:paraId="58560D36" w14:textId="77777777" w:rsidR="00F33D41" w:rsidRDefault="00F33D41" w:rsidP="00F33D41">
      <w:pPr>
        <w:pStyle w:val="Heading5"/>
        <w:rPr>
          <w:lang w:eastAsia="ko-KR"/>
        </w:rPr>
      </w:pPr>
      <w:bookmarkStart w:id="2228" w:name="_Toc20152772"/>
      <w:bookmarkStart w:id="2229" w:name="_Toc27495437"/>
      <w:bookmarkStart w:id="2230" w:name="_Toc36108905"/>
      <w:bookmarkStart w:id="2231" w:name="_Toc73958688"/>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228"/>
      <w:bookmarkEnd w:id="2229"/>
      <w:bookmarkEnd w:id="2230"/>
      <w:bookmarkEnd w:id="2231"/>
    </w:p>
    <w:p w14:paraId="7845BE62" w14:textId="77777777" w:rsidR="00F33D41" w:rsidRPr="004951C1" w:rsidRDefault="00F33D41" w:rsidP="00F33D41">
      <w:r w:rsidRPr="006F4E4A">
        <w:t xml:space="preserve">This </w:t>
      </w:r>
      <w:r w:rsidR="00585B10">
        <w:t>clause</w:t>
      </w:r>
      <w:r w:rsidRPr="006F4E4A">
        <w:t xml:space="preserve"> covers both on-demand session and pre-established sessions.</w:t>
      </w:r>
    </w:p>
    <w:p w14:paraId="26A5B9C7"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3ED4CAA7"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585B10">
        <w:t>clause</w:t>
      </w:r>
      <w:r>
        <w:t> 6.2.8.3.2</w:t>
      </w:r>
      <w:r w:rsidRPr="0073469F">
        <w:t>;</w:t>
      </w:r>
    </w:p>
    <w:p w14:paraId="046F4DD3"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585B10">
        <w:t>clause</w:t>
      </w:r>
      <w:r>
        <w:t> 6.2.8.3.3.</w:t>
      </w:r>
    </w:p>
    <w:p w14:paraId="3D09535F"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29D03470"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7866C2"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585B10">
        <w:t>clause</w:t>
      </w:r>
      <w:r>
        <w:t> 6.4; and</w:t>
      </w:r>
    </w:p>
    <w:p w14:paraId="2D0AF18D" w14:textId="77777777" w:rsidR="00F33D41" w:rsidRPr="0073469F" w:rsidRDefault="00F33D41" w:rsidP="00F33D41">
      <w:pPr>
        <w:pStyle w:val="B1"/>
      </w:pPr>
      <w:r>
        <w:t>5</w:t>
      </w:r>
      <w:r w:rsidRPr="0073469F">
        <w:t>)</w:t>
      </w:r>
      <w:r w:rsidRPr="0073469F">
        <w:tab/>
        <w:t>shall send the SIP re-INVITE request according to 3GPP TS 24.229 [4].</w:t>
      </w:r>
    </w:p>
    <w:p w14:paraId="17E1763B"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3F817E44" w14:textId="77777777" w:rsidR="00F33D41" w:rsidRDefault="00F33D41" w:rsidP="00F33D41">
      <w:pPr>
        <w:pStyle w:val="B1"/>
      </w:pPr>
      <w:r w:rsidRPr="0073469F">
        <w:t>1)</w:t>
      </w:r>
      <w:r w:rsidRPr="0073469F">
        <w:tab/>
        <w:t xml:space="preserve">shall interact with the user plane as specified in 3GPP TS 24.380 [5]; </w:t>
      </w:r>
      <w:r>
        <w:t>and</w:t>
      </w:r>
    </w:p>
    <w:p w14:paraId="65D5BF75" w14:textId="77777777" w:rsidR="00F33D41" w:rsidRPr="0073469F" w:rsidRDefault="00F33D41" w:rsidP="00F33D41">
      <w:pPr>
        <w:pStyle w:val="B1"/>
      </w:pPr>
      <w:r w:rsidRPr="0073469F">
        <w:t>2)</w:t>
      </w:r>
      <w:r w:rsidRPr="0073469F">
        <w:tab/>
        <w:t>shall perform the action</w:t>
      </w:r>
      <w:r>
        <w:t xml:space="preserve">s specified in </w:t>
      </w:r>
      <w:r w:rsidR="00585B10">
        <w:t>clause</w:t>
      </w:r>
      <w:r>
        <w:t> 6.2.8.3</w:t>
      </w:r>
      <w:r w:rsidRPr="0073469F">
        <w:t>.4.</w:t>
      </w:r>
    </w:p>
    <w:p w14:paraId="541ED3A7"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585B10">
        <w:t>clause</w:t>
      </w:r>
      <w:r>
        <w:t> 6.2.8.3</w:t>
      </w:r>
      <w:r w:rsidRPr="0073469F">
        <w:t>.5.</w:t>
      </w:r>
    </w:p>
    <w:p w14:paraId="3DAA99F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585B10">
        <w:t>clause</w:t>
      </w:r>
      <w:r>
        <w:t> 6.2.8.3.7</w:t>
      </w:r>
    </w:p>
    <w:p w14:paraId="54E07815" w14:textId="77777777" w:rsidR="00137FC6" w:rsidRPr="0073469F" w:rsidRDefault="00137FC6" w:rsidP="00137FC6">
      <w:pPr>
        <w:pStyle w:val="Heading4"/>
        <w:rPr>
          <w:rFonts w:eastAsia="Malgun Gothic"/>
        </w:rPr>
      </w:pPr>
      <w:bookmarkStart w:id="2232" w:name="_Toc20152773"/>
      <w:bookmarkStart w:id="2233" w:name="_Toc27495438"/>
      <w:bookmarkStart w:id="2234" w:name="_Toc36108906"/>
      <w:bookmarkStart w:id="2235" w:name="_Toc73958689"/>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232"/>
      <w:bookmarkEnd w:id="2233"/>
      <w:bookmarkEnd w:id="2234"/>
      <w:bookmarkEnd w:id="2235"/>
    </w:p>
    <w:p w14:paraId="426BAD0C" w14:textId="77777777" w:rsidR="00137FC6" w:rsidRPr="0073469F" w:rsidRDefault="00137FC6" w:rsidP="00137FC6">
      <w:pPr>
        <w:pStyle w:val="Heading5"/>
      </w:pPr>
      <w:bookmarkStart w:id="2236" w:name="_Toc20152774"/>
      <w:bookmarkStart w:id="2237" w:name="_Toc27495439"/>
      <w:bookmarkStart w:id="2238" w:name="_Toc36108907"/>
      <w:bookmarkStart w:id="2239" w:name="_Toc73958690"/>
      <w:r>
        <w:t>10.2.2.3</w:t>
      </w:r>
      <w:r w:rsidRPr="0073469F">
        <w:t>.1</w:t>
      </w:r>
      <w:r w:rsidRPr="0073469F">
        <w:tab/>
      </w:r>
      <w:r w:rsidRPr="0073469F">
        <w:rPr>
          <w:lang w:eastAsia="ko-KR"/>
        </w:rPr>
        <w:t>O</w:t>
      </w:r>
      <w:r w:rsidRPr="0073469F">
        <w:t>riginating procedures</w:t>
      </w:r>
      <w:bookmarkEnd w:id="2236"/>
      <w:bookmarkEnd w:id="2237"/>
      <w:bookmarkEnd w:id="2238"/>
      <w:bookmarkEnd w:id="2239"/>
    </w:p>
    <w:p w14:paraId="37DA8305" w14:textId="77777777" w:rsidR="00137FC6" w:rsidRPr="00196E08" w:rsidRDefault="00137FC6" w:rsidP="00137FC6">
      <w:pPr>
        <w:pStyle w:val="Heading6"/>
        <w:rPr>
          <w:lang w:eastAsia="ko-KR"/>
        </w:rPr>
      </w:pPr>
      <w:bookmarkStart w:id="2240" w:name="_Toc20152775"/>
      <w:bookmarkStart w:id="2241" w:name="_Toc27495440"/>
      <w:bookmarkStart w:id="2242" w:name="_Toc36108908"/>
      <w:bookmarkStart w:id="2243" w:name="_Toc73958691"/>
      <w:r>
        <w:rPr>
          <w:lang w:eastAsia="ko-KR"/>
        </w:rPr>
        <w:t>10.2.2.3</w:t>
      </w:r>
      <w:r w:rsidRPr="0073469F">
        <w:rPr>
          <w:lang w:eastAsia="ko-KR"/>
        </w:rPr>
        <w:t>.1.1</w:t>
      </w:r>
      <w:r w:rsidRPr="0073469F">
        <w:rPr>
          <w:lang w:eastAsia="ko-KR"/>
        </w:rPr>
        <w:tab/>
        <w:t>On-demand private call</w:t>
      </w:r>
      <w:bookmarkEnd w:id="2240"/>
      <w:bookmarkEnd w:id="2241"/>
      <w:bookmarkEnd w:id="2242"/>
      <w:bookmarkEnd w:id="2243"/>
    </w:p>
    <w:p w14:paraId="54E1329A"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5E5F2B57"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40E89F1"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3CCE9427"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5C167F72"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66242C1A"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14BCCCAC"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585B10">
        <w:t>clause</w:t>
      </w:r>
      <w:r w:rsidRPr="009A6C5F">
        <w:t> 7.3</w:t>
      </w:r>
      <w:r>
        <w:t>.</w:t>
      </w:r>
    </w:p>
    <w:p w14:paraId="2A049330"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585B10">
        <w:t>clause</w:t>
      </w:r>
      <w:r w:rsidRPr="009A6C5F">
        <w:t> 4.4</w:t>
      </w:r>
      <w:r>
        <w:t>, and shall not continue with any of the remaining steps;</w:t>
      </w:r>
    </w:p>
    <w:p w14:paraId="0C8F74D4" w14:textId="77777777" w:rsidR="00137FC6" w:rsidRDefault="00137FC6" w:rsidP="00137FC6">
      <w:pPr>
        <w:pStyle w:val="B1"/>
      </w:pPr>
      <w:r>
        <w:t>5)</w:t>
      </w:r>
      <w:r>
        <w:tab/>
        <w:t>shall:</w:t>
      </w:r>
    </w:p>
    <w:p w14:paraId="76819B11" w14:textId="77777777" w:rsidR="00137FC6" w:rsidRDefault="00137FC6" w:rsidP="00137FC6">
      <w:pPr>
        <w:pStyle w:val="B2"/>
      </w:pPr>
      <w:r>
        <w:t>a)</w:t>
      </w:r>
      <w:r>
        <w:tab/>
        <w:t xml:space="preserve">if the &lt;session-type&gt; is set to "private", determine that the call is a private call; </w:t>
      </w:r>
    </w:p>
    <w:p w14:paraId="6526C1E7" w14:textId="77777777" w:rsidR="00137FC6" w:rsidRDefault="00137FC6" w:rsidP="00137FC6">
      <w:pPr>
        <w:pStyle w:val="B1"/>
      </w:pPr>
      <w:r>
        <w:t>6)</w:t>
      </w:r>
      <w:r>
        <w:tab/>
        <w:t>if the call is a:</w:t>
      </w:r>
    </w:p>
    <w:p w14:paraId="1AE995F5" w14:textId="77777777" w:rsidR="00137FC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identity; </w:t>
      </w:r>
    </w:p>
    <w:p w14:paraId="0E2AA615"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585B10">
        <w:t>clause</w:t>
      </w:r>
      <w:r w:rsidRPr="009A6C5F">
        <w:t> 4.4</w:t>
      </w:r>
      <w:r>
        <w:t>, and shall not continue with any of the remaining steps;</w:t>
      </w:r>
    </w:p>
    <w:p w14:paraId="15323173"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585B10">
        <w:t>clause</w:t>
      </w:r>
      <w:r w:rsidRPr="009A6C5F">
        <w:t> 4.4</w:t>
      </w:r>
      <w:r w:rsidRPr="0073469F">
        <w:t xml:space="preserve">, </w:t>
      </w:r>
      <w:r>
        <w:t xml:space="preserve">and shall not </w:t>
      </w:r>
      <w:r w:rsidRPr="0073469F">
        <w:t xml:space="preserve">continue </w:t>
      </w:r>
      <w:r>
        <w:t>with the rest of the steps;</w:t>
      </w:r>
    </w:p>
    <w:p w14:paraId="419FB6A2"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585B10">
        <w:t>clause</w:t>
      </w:r>
      <w:r w:rsidRPr="009A6C5F">
        <w:t> 4.4</w:t>
      </w:r>
      <w:r w:rsidRPr="0073469F">
        <w:t xml:space="preserve">, </w:t>
      </w:r>
      <w:r>
        <w:t xml:space="preserve">and shall not </w:t>
      </w:r>
      <w:r w:rsidRPr="0073469F">
        <w:t xml:space="preserve">continue </w:t>
      </w:r>
      <w:r>
        <w:t>with the rest of the steps;</w:t>
      </w:r>
    </w:p>
    <w:p w14:paraId="272E44FD"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585B10">
        <w:t>clause</w:t>
      </w:r>
      <w:r w:rsidRPr="009A6C5F">
        <w:t> 4.4</w:t>
      </w:r>
      <w:r w:rsidRPr="0073469F">
        <w:t xml:space="preserve">, </w:t>
      </w:r>
      <w:r>
        <w:t xml:space="preserve">and shall not </w:t>
      </w:r>
      <w:r w:rsidRPr="0073469F">
        <w:t xml:space="preserve">continue </w:t>
      </w:r>
      <w:r>
        <w:t>with the rest of the steps</w:t>
      </w:r>
      <w:r w:rsidRPr="0073469F">
        <w:t>;</w:t>
      </w:r>
    </w:p>
    <w:p w14:paraId="3519531C" w14:textId="77777777" w:rsidR="00137FC6" w:rsidRPr="00196E08" w:rsidRDefault="00137FC6" w:rsidP="00137FC6">
      <w:pPr>
        <w:pStyle w:val="B1"/>
      </w:pPr>
      <w:r>
        <w:t>11)</w:t>
      </w:r>
      <w:r>
        <w:tab/>
        <w:t>if the call is a private call and:</w:t>
      </w:r>
    </w:p>
    <w:p w14:paraId="279631AA"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585B10">
        <w:t>clause</w:t>
      </w:r>
      <w:r w:rsidRPr="009A6C5F">
        <w:t> 4.4</w:t>
      </w:r>
      <w:r w:rsidRPr="0073469F">
        <w:t xml:space="preserve">, </w:t>
      </w:r>
      <w:r>
        <w:t xml:space="preserve">and shall not </w:t>
      </w:r>
      <w:r w:rsidRPr="0073469F">
        <w:t xml:space="preserve">continue </w:t>
      </w:r>
      <w:r>
        <w:t>with the rest of the steps</w:t>
      </w:r>
      <w:r w:rsidRPr="0073469F">
        <w:t>;</w:t>
      </w:r>
    </w:p>
    <w:p w14:paraId="47FC0E17"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585B10">
        <w:t>clause</w:t>
      </w:r>
      <w:r w:rsidRPr="0073469F">
        <w:t> 4.4</w:t>
      </w:r>
      <w:r>
        <w:t>,</w:t>
      </w:r>
      <w:r w:rsidRPr="0073469F">
        <w:t xml:space="preserve"> </w:t>
      </w:r>
      <w:r>
        <w:t xml:space="preserve">and shall not </w:t>
      </w:r>
      <w:r w:rsidRPr="0073469F">
        <w:t xml:space="preserve">continue </w:t>
      </w:r>
      <w:r>
        <w:t>with the rest of the steps</w:t>
      </w:r>
      <w:r w:rsidRPr="0073469F">
        <w:t>;</w:t>
      </w:r>
    </w:p>
    <w:p w14:paraId="2BB55F33" w14:textId="77777777" w:rsidR="00137FC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xml:space="preserve"> [25]) and: </w:t>
      </w:r>
    </w:p>
    <w:p w14:paraId="6811EF02"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130B0482"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28B8AE78" w14:textId="77777777" w:rsidR="00137FC6" w:rsidRDefault="00137FC6" w:rsidP="00137FC6">
      <w:pPr>
        <w:pStyle w:val="B2"/>
      </w:pPr>
      <w:r>
        <w:t>then:</w:t>
      </w:r>
    </w:p>
    <w:p w14:paraId="5009F0C2"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585B10">
        <w:t>clause</w:t>
      </w:r>
      <w:r w:rsidRPr="009A6C5F">
        <w:t xml:space="preserve"> 4.4</w:t>
      </w:r>
      <w:r>
        <w:t xml:space="preserve"> and shall not continue with the rest of the steps</w:t>
      </w:r>
      <w:r w:rsidRPr="0028489C">
        <w:t>;</w:t>
      </w:r>
    </w:p>
    <w:p w14:paraId="2866210A"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710E38F3"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585B10">
        <w:t>clause</w:t>
      </w:r>
      <w:r w:rsidRPr="0073469F">
        <w:t> 6.3.2.1.3</w:t>
      </w:r>
      <w:r w:rsidRPr="00AD5BD5">
        <w:t xml:space="preserve"> </w:t>
      </w:r>
      <w:r>
        <w:t>with the following clarifications:</w:t>
      </w:r>
    </w:p>
    <w:p w14:paraId="49ABA495"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585B10">
        <w:t>clause</w:t>
      </w:r>
      <w:r>
        <w:t> 6.3.2.1.3 is set to "private"</w:t>
      </w:r>
      <w:r>
        <w:rPr>
          <w:lang w:eastAsia="ko-KR"/>
        </w:rPr>
        <w:t>; and</w:t>
      </w:r>
    </w:p>
    <w:p w14:paraId="58D5CDF5"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585B10">
        <w:rPr>
          <w:lang w:eastAsia="ko-KR"/>
        </w:rPr>
        <w:t>clause</w:t>
      </w:r>
      <w:r>
        <w:rPr>
          <w:lang w:eastAsia="ko-KR"/>
        </w:rPr>
        <w:t> 6.3.2.1.3;</w:t>
      </w:r>
    </w:p>
    <w:p w14:paraId="1D4B0413"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61E81F19"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0FDE5E4" w14:textId="77777777" w:rsidR="00137FC6" w:rsidRPr="00AD5BD5" w:rsidRDefault="00137FC6" w:rsidP="00137FC6">
      <w:pPr>
        <w:pStyle w:val="B1"/>
      </w:pPr>
      <w:r>
        <w:t>1</w:t>
      </w:r>
      <w:r>
        <w:rPr>
          <w:lang w:val="en-US"/>
        </w:rPr>
        <w:t>6</w:t>
      </w:r>
      <w:r>
        <w:t>)</w:t>
      </w:r>
      <w:r>
        <w:tab/>
        <w:t>if the call is a private call and:</w:t>
      </w:r>
    </w:p>
    <w:p w14:paraId="47690D35"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42C78A2"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585B10">
        <w:t>clause</w:t>
      </w:r>
      <w:r w:rsidRPr="0073469F">
        <w:t xml:space="preserve"> 4.4, </w:t>
      </w:r>
      <w:r>
        <w:t xml:space="preserve">and shall not </w:t>
      </w:r>
      <w:r w:rsidRPr="0073469F">
        <w:t xml:space="preserve">continue </w:t>
      </w:r>
      <w:r>
        <w:t>with the rest of the steps;</w:t>
      </w:r>
    </w:p>
    <w:p w14:paraId="591C922D"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3820B272"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6AA10B"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585B10">
        <w:t>clause</w:t>
      </w:r>
      <w:r w:rsidRPr="0073469F">
        <w:t> 6.3.2.1.1.1;</w:t>
      </w:r>
    </w:p>
    <w:p w14:paraId="6AB116D5"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26C5E28A"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109096F6"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15FC1225"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585B10">
        <w:t>clause</w:t>
      </w:r>
      <w:r w:rsidRPr="0073469F">
        <w:t> </w:t>
      </w:r>
      <w:r w:rsidRPr="0073469F">
        <w:rPr>
          <w:lang w:eastAsia="ko-KR"/>
        </w:rPr>
        <w:t>6.3.2.1.5.1;</w:t>
      </w:r>
    </w:p>
    <w:p w14:paraId="0250C074"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6EF3DFA7"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1CD80EBF"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27BA705B" w14:textId="77777777" w:rsidR="00137FC6" w:rsidRPr="0073469F" w:rsidRDefault="00137FC6" w:rsidP="00137FC6">
      <w:r w:rsidRPr="0073469F">
        <w:t>Upon receiving a SIP 200 (OK) response, the participating</w:t>
      </w:r>
      <w:r>
        <w:t xml:space="preserve"> MCVideo</w:t>
      </w:r>
      <w:r w:rsidRPr="0073469F">
        <w:t xml:space="preserve"> function:</w:t>
      </w:r>
    </w:p>
    <w:p w14:paraId="36752B06"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585B10">
        <w:t>clause</w:t>
      </w:r>
      <w:r w:rsidRPr="0073469F">
        <w:t> 6.3.2.1.5.2;</w:t>
      </w:r>
    </w:p>
    <w:p w14:paraId="48006876" w14:textId="77777777" w:rsidR="00137FC6" w:rsidRPr="0073469F" w:rsidRDefault="00137FC6" w:rsidP="00137FC6">
      <w:pPr>
        <w:pStyle w:val="B1"/>
      </w:pPr>
      <w:r w:rsidRPr="0073469F">
        <w:t>2)</w:t>
      </w:r>
      <w:r w:rsidRPr="0073469F">
        <w:tab/>
        <w:t xml:space="preserve">shall include in the SIP 200 (OK) response an SDP answer as specified in the </w:t>
      </w:r>
      <w:r w:rsidR="00585B10">
        <w:t>clause</w:t>
      </w:r>
      <w:r w:rsidRPr="0073469F">
        <w:t> 6.3.2.1.2.1;</w:t>
      </w:r>
    </w:p>
    <w:p w14:paraId="52B44431"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68A8F705"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3519783F"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2D26E546"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83686D8"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6EDFF331"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2081A021"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27E8D93F" w14:textId="77777777" w:rsidR="00137FC6" w:rsidRPr="0073469F" w:rsidRDefault="00137FC6" w:rsidP="00137FC6">
      <w:pPr>
        <w:pStyle w:val="Heading6"/>
        <w:rPr>
          <w:lang w:eastAsia="ko-KR"/>
        </w:rPr>
      </w:pPr>
      <w:bookmarkStart w:id="2244" w:name="_Toc20152776"/>
      <w:bookmarkStart w:id="2245" w:name="_Toc27495441"/>
      <w:bookmarkStart w:id="2246" w:name="_Toc36108909"/>
      <w:bookmarkStart w:id="2247" w:name="_Toc73958692"/>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244"/>
      <w:bookmarkEnd w:id="2245"/>
      <w:bookmarkEnd w:id="2246"/>
      <w:bookmarkEnd w:id="2247"/>
    </w:p>
    <w:p w14:paraId="2AE315C3" w14:textId="77777777" w:rsidR="00137FC6" w:rsidRDefault="00137FC6" w:rsidP="00137FC6">
      <w:r w:rsidRPr="0073469F">
        <w:t>Upon receipt of a "SIP REFER request for a pre-established session", with</w:t>
      </w:r>
      <w:r>
        <w:t>:</w:t>
      </w:r>
    </w:p>
    <w:p w14:paraId="64C6A571"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w:t>
      </w:r>
      <w:r w:rsidR="00FB2B00">
        <w:rPr>
          <w:lang w:eastAsia="ko-KR"/>
        </w:rPr>
        <w:t xml:space="preserve"> </w:t>
      </w:r>
      <w:r>
        <w:rPr>
          <w:lang w:eastAsia="ko-KR"/>
        </w:rPr>
        <w:t>URI set to the MCVideo ID of the called user(s);</w:t>
      </w:r>
    </w:p>
    <w:p w14:paraId="33C5C475" w14:textId="77777777"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450E7F44" w14:textId="77777777" w:rsidR="00137FC6" w:rsidRDefault="00137FC6" w:rsidP="00137FC6">
      <w:pPr>
        <w:pStyle w:val="B1"/>
      </w:pPr>
      <w:r>
        <w:t>3)</w:t>
      </w:r>
      <w:r>
        <w:tab/>
        <w:t>a Content-ID header field set to the "cid" URL;</w:t>
      </w:r>
    </w:p>
    <w:p w14:paraId="58352779" w14:textId="77777777" w:rsidR="00137FC6" w:rsidRPr="0073469F" w:rsidRDefault="00137FC6" w:rsidP="00137FC6">
      <w:r>
        <w:t>the participating function:</w:t>
      </w:r>
    </w:p>
    <w:p w14:paraId="0A3829A6"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27A26CDE"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1D3756E5"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585B10">
        <w:t>clause</w:t>
      </w:r>
      <w:r w:rsidRPr="0073469F">
        <w:t> 4.4</w:t>
      </w:r>
      <w:r>
        <w:t>, and shall not continue with any of the remaining steps;</w:t>
      </w:r>
    </w:p>
    <w:p w14:paraId="6F0D4549"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585B10">
        <w:t>clause</w:t>
      </w:r>
      <w:r w:rsidRPr="0073469F">
        <w:t xml:space="preserve"> 4.4, </w:t>
      </w:r>
      <w:r>
        <w:t xml:space="preserve">and shall not </w:t>
      </w:r>
      <w:r w:rsidRPr="0073469F">
        <w:t xml:space="preserve">continue </w:t>
      </w:r>
      <w:r>
        <w:t>with the rest of the steps;</w:t>
      </w:r>
    </w:p>
    <w:p w14:paraId="6B280744"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79AB9E61"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585B10">
        <w:t>clause</w:t>
      </w:r>
      <w:r w:rsidRPr="0073469F">
        <w:t> 4.4</w:t>
      </w:r>
      <w:r>
        <w:t>, and shall not continue with any of the remaining steps;</w:t>
      </w:r>
    </w:p>
    <w:p w14:paraId="47E7F7FB"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2921450E"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585B10">
        <w:t>clause</w:t>
      </w:r>
      <w:r w:rsidRPr="0073469F">
        <w:t> 4.4</w:t>
      </w:r>
      <w:r>
        <w:t>, and shall not continue with any of the remaining steps; or</w:t>
      </w:r>
    </w:p>
    <w:p w14:paraId="7C630100" w14:textId="77777777" w:rsidR="00137FC6" w:rsidRPr="00001EFF" w:rsidRDefault="00137FC6" w:rsidP="00137FC6">
      <w:pPr>
        <w:pStyle w:val="B2"/>
      </w:pPr>
      <w:r>
        <w:t>b)</w:t>
      </w:r>
      <w:r>
        <w:tab/>
        <w:t>set to "private", determine that the call is a private call;</w:t>
      </w:r>
    </w:p>
    <w:p w14:paraId="7D2A51CF" w14:textId="77777777" w:rsidR="00137FC6" w:rsidRDefault="00137FC6" w:rsidP="00137FC6">
      <w:pPr>
        <w:pStyle w:val="B1"/>
      </w:pPr>
      <w:r>
        <w:t>7)</w:t>
      </w:r>
      <w:r>
        <w:tab/>
        <w:t>if the call is a:</w:t>
      </w:r>
    </w:p>
    <w:p w14:paraId="5B91794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76E71F44"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585B10">
        <w:t>clause</w:t>
      </w:r>
      <w:r w:rsidRPr="0073469F">
        <w:t> 4.4</w:t>
      </w:r>
      <w:r>
        <w:t>, and shall not continue with any of the remaining steps;</w:t>
      </w:r>
    </w:p>
    <w:p w14:paraId="1BA7588F"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585B10">
        <w:t>clause</w:t>
      </w:r>
      <w:r w:rsidRPr="0073469F">
        <w:t> 4.4;</w:t>
      </w:r>
    </w:p>
    <w:p w14:paraId="7DFD2C4E" w14:textId="77777777" w:rsidR="00137FC6" w:rsidRDefault="00137FC6" w:rsidP="00137FC6">
      <w:pPr>
        <w:pStyle w:val="B1"/>
      </w:pPr>
      <w:r>
        <w:rPr>
          <w:lang w:eastAsia="ko-KR"/>
        </w:rPr>
        <w:t>10</w:t>
      </w:r>
      <w:r w:rsidRPr="0073469F">
        <w:t>)</w:t>
      </w:r>
      <w:r w:rsidRPr="0073469F">
        <w:tab/>
      </w:r>
      <w:r>
        <w:t>if the call is a private call:</w:t>
      </w:r>
    </w:p>
    <w:p w14:paraId="74999BAD"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585B10">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585B10">
        <w:t>clause</w:t>
      </w:r>
      <w:r w:rsidRPr="0073469F">
        <w:t> 4.4</w:t>
      </w:r>
      <w:r>
        <w:t>, and shall not continue with the rest of the steps</w:t>
      </w:r>
      <w:r w:rsidRPr="0073469F">
        <w:t>;</w:t>
      </w:r>
    </w:p>
    <w:p w14:paraId="43F6390E"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585B10">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585B10">
        <w:t>clause</w:t>
      </w:r>
      <w:r w:rsidRPr="0073469F">
        <w:t> 4.4</w:t>
      </w:r>
      <w:r w:rsidRPr="002B0120">
        <w:t xml:space="preserve"> </w:t>
      </w:r>
      <w:r>
        <w:t>and shall not continue with the rest of the steps</w:t>
      </w:r>
      <w:r w:rsidRPr="0073469F">
        <w:t>;</w:t>
      </w:r>
    </w:p>
    <w:p w14:paraId="57F795A4"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585B10">
        <w:t>clause</w:t>
      </w:r>
      <w:r w:rsidRPr="0073469F">
        <w:t xml:space="preserve"> 4.4, </w:t>
      </w:r>
      <w:r>
        <w:t xml:space="preserve">and shall not </w:t>
      </w:r>
      <w:r w:rsidRPr="0073469F">
        <w:t xml:space="preserve">continue </w:t>
      </w:r>
      <w:r>
        <w:t>with the rest of the steps;</w:t>
      </w:r>
    </w:p>
    <w:p w14:paraId="5034A053"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0DF771A3" w14:textId="77777777" w:rsidR="00137FC6" w:rsidRPr="00001EFF" w:rsidRDefault="00137FC6" w:rsidP="00137FC6">
      <w:pPr>
        <w:pStyle w:val="B3"/>
      </w:pPr>
      <w:r>
        <w:t>i</w:t>
      </w:r>
      <w:r w:rsidRPr="00001EFF">
        <w:t>)</w:t>
      </w:r>
      <w:r w:rsidRPr="00001EFF">
        <w:tab/>
        <w:t>if the SIP</w:t>
      </w:r>
      <w:r w:rsidR="007E6094">
        <w:t xml:space="preserve"> </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68CF39C0"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70E77C26" w14:textId="77777777" w:rsidR="00137FC6" w:rsidRDefault="00137FC6" w:rsidP="00137FC6">
      <w:pPr>
        <w:pStyle w:val="B3"/>
      </w:pPr>
      <w:r>
        <w:t>then:</w:t>
      </w:r>
    </w:p>
    <w:p w14:paraId="7B92B23D"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585B10">
        <w:t>clause</w:t>
      </w:r>
      <w:r w:rsidR="007E6094">
        <w:t> </w:t>
      </w:r>
      <w:r w:rsidRPr="0028489C">
        <w:t>4.4</w:t>
      </w:r>
      <w:r>
        <w:t xml:space="preserve"> and shall not continue with the rest of the steps</w:t>
      </w:r>
      <w:r w:rsidRPr="0028489C">
        <w:t>;</w:t>
      </w:r>
    </w:p>
    <w:p w14:paraId="45CCD8DA"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rPr>
          <w:lang w:val="en-GB"/>
        </w:rPr>
        <w:t>6</w:t>
      </w:r>
      <w:r w:rsidR="00786869">
        <w:rPr>
          <w:lang w:val="en-GB"/>
        </w:rPr>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5EA8056D"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6EE50574" w14:textId="77777777" w:rsidR="00137FC6" w:rsidRPr="0073469F" w:rsidRDefault="00137FC6" w:rsidP="00137FC6">
      <w:pPr>
        <w:pStyle w:val="NO"/>
      </w:pPr>
      <w:r w:rsidRPr="0073469F">
        <w:t>NOTE</w:t>
      </w:r>
      <w:r>
        <w:t> </w:t>
      </w:r>
      <w:r w:rsidR="007E6094">
        <w:t>1</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30F31B1"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58F24B8F"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585B10">
        <w:t>clause</w:t>
      </w:r>
      <w:r w:rsidRPr="0073469F">
        <w:t> 6.3.2.1.4</w:t>
      </w:r>
      <w:r w:rsidRPr="00001EFF">
        <w:t xml:space="preserve"> </w:t>
      </w:r>
      <w:r>
        <w:t>with the following clarifications:</w:t>
      </w:r>
    </w:p>
    <w:p w14:paraId="62499B3E" w14:textId="77777777" w:rsidR="00137FC6" w:rsidRDefault="00137FC6" w:rsidP="00137FC6">
      <w:pPr>
        <w:pStyle w:val="B2"/>
        <w:rPr>
          <w:lang w:eastAsia="ko-KR"/>
        </w:rPr>
      </w:pPr>
      <w:r>
        <w:t>a)</w:t>
      </w:r>
      <w:r>
        <w:tab/>
        <w:t>if the conditions in step</w:t>
      </w:r>
      <w:r w:rsidR="007E6094">
        <w:t> </w:t>
      </w:r>
      <w:r>
        <w:t xml:space="preserve">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585B10">
        <w:t>clause</w:t>
      </w:r>
      <w:r>
        <w:t> 6.3.2.1.4 is set to "private"</w:t>
      </w:r>
      <w:r>
        <w:rPr>
          <w:lang w:eastAsia="ko-KR"/>
        </w:rPr>
        <w:t>; and</w:t>
      </w:r>
    </w:p>
    <w:p w14:paraId="3CD581C0" w14:textId="77777777" w:rsidR="00137FC6" w:rsidRPr="00001EFF" w:rsidRDefault="00137FC6" w:rsidP="00137FC6">
      <w:pPr>
        <w:pStyle w:val="B2"/>
        <w:rPr>
          <w:lang w:eastAsia="ko-KR"/>
        </w:rPr>
      </w:pPr>
      <w:r>
        <w:rPr>
          <w:lang w:eastAsia="ko-KR"/>
        </w:rPr>
        <w:t>b)</w:t>
      </w:r>
      <w:r>
        <w:rPr>
          <w:lang w:eastAsia="ko-KR"/>
        </w:rPr>
        <w:tab/>
        <w:t>if the conditions in step</w:t>
      </w:r>
      <w:r w:rsidR="007E6094">
        <w:rPr>
          <w:lang w:eastAsia="ko-KR"/>
        </w:rPr>
        <w:t> </w:t>
      </w:r>
      <w:r>
        <w:rPr>
          <w:lang w:eastAsia="ko-KR"/>
        </w:rPr>
        <w:t>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585B10">
        <w:rPr>
          <w:lang w:eastAsia="ko-KR"/>
        </w:rPr>
        <w:t>clause</w:t>
      </w:r>
      <w:r>
        <w:rPr>
          <w:lang w:eastAsia="ko-KR"/>
        </w:rPr>
        <w:t> 6.3.2.1.3;</w:t>
      </w:r>
    </w:p>
    <w:p w14:paraId="65DF6FA0"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47CA34E7"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335C4B59"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76C36F78"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42983C24" w14:textId="77777777" w:rsidR="00137FC6" w:rsidRDefault="00137FC6" w:rsidP="00137FC6">
      <w:pPr>
        <w:pStyle w:val="B2"/>
      </w:pPr>
      <w:r>
        <w:t>c</w:t>
      </w:r>
      <w:r w:rsidRPr="00616F75">
        <w:t>)</w:t>
      </w:r>
      <w:r w:rsidRPr="00616F75">
        <w:tab/>
        <w:t>if a Priv-Answer-Mode header field containing the value of "Auto" has not been copied to the outgoing SIP INVITE</w:t>
      </w:r>
      <w:r>
        <w:t xml:space="preserve"> request as specified in step</w:t>
      </w:r>
      <w:r w:rsidR="007E6094">
        <w:t> </w:t>
      </w:r>
      <w:r>
        <w:t>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547FA22"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1553C804" w14:textId="77777777" w:rsidR="00137FC6" w:rsidRPr="003C20F6" w:rsidRDefault="00137FC6" w:rsidP="00137FC6">
      <w:pPr>
        <w:pStyle w:val="NO"/>
      </w:pPr>
      <w:r w:rsidRPr="000C0EFD">
        <w:t>NOTE </w:t>
      </w:r>
      <w:r w:rsidR="007E6094">
        <w:t>2</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4A2CF6E0"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3A07DCC5"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AAD52E6" w14:textId="77777777" w:rsidR="00137FC6" w:rsidRPr="0073469F" w:rsidRDefault="00137FC6" w:rsidP="00137FC6">
      <w:pPr>
        <w:pStyle w:val="B1"/>
      </w:pPr>
      <w:r w:rsidRPr="0073469F">
        <w:t>1)</w:t>
      </w:r>
      <w:r w:rsidRPr="0073469F">
        <w:tab/>
        <w:t>shall discard the received SIP responses without forwarding them.</w:t>
      </w:r>
    </w:p>
    <w:p w14:paraId="46521985"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6A9E698"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4F0048E8"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58F9D781"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03CD46EF" w14:textId="77777777" w:rsidR="00137FC6" w:rsidRDefault="00137FC6" w:rsidP="00137FC6">
      <w:pPr>
        <w:pStyle w:val="Heading6"/>
        <w:rPr>
          <w:lang w:eastAsia="ko-KR"/>
        </w:rPr>
      </w:pPr>
      <w:bookmarkStart w:id="2248" w:name="_Toc20152777"/>
      <w:bookmarkStart w:id="2249" w:name="_Toc27495442"/>
      <w:bookmarkStart w:id="2250" w:name="_Toc36108910"/>
      <w:bookmarkStart w:id="2251" w:name="_Toc73958693"/>
      <w:r>
        <w:rPr>
          <w:lang w:eastAsia="ko-KR"/>
        </w:rPr>
        <w:t>10.2.2.3.1.3</w:t>
      </w:r>
      <w:r w:rsidRPr="0073469F">
        <w:rPr>
          <w:lang w:eastAsia="ko-KR"/>
        </w:rPr>
        <w:tab/>
      </w:r>
      <w:r>
        <w:rPr>
          <w:lang w:eastAsia="ko-KR"/>
        </w:rPr>
        <w:t>Receipt of SIP re-INVITE for MCVideo private call from the served user</w:t>
      </w:r>
      <w:bookmarkEnd w:id="2248"/>
      <w:bookmarkEnd w:id="2249"/>
      <w:bookmarkEnd w:id="2250"/>
      <w:bookmarkEnd w:id="2251"/>
    </w:p>
    <w:p w14:paraId="7526F4D8" w14:textId="77777777" w:rsidR="00137FC6" w:rsidRPr="004951C1" w:rsidRDefault="00137FC6" w:rsidP="00137FC6">
      <w:r w:rsidRPr="006F4E4A">
        <w:t xml:space="preserve">This </w:t>
      </w:r>
      <w:r w:rsidR="00585B10">
        <w:t>clause</w:t>
      </w:r>
      <w:r w:rsidRPr="006F4E4A">
        <w:t xml:space="preserve"> covers both on-demand session and pre-established sessions.</w:t>
      </w:r>
    </w:p>
    <w:p w14:paraId="728C013F"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0018B49E"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4ED5C613"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7A1C94FA"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8C2CA3"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D993FC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585B10">
        <w:t>clause</w:t>
      </w:r>
      <w:r>
        <w:t> 7.3.</w:t>
      </w:r>
    </w:p>
    <w:p w14:paraId="5B2FC772"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530355AD"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41FAB1F4"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585B10">
        <w:t>clause</w:t>
      </w:r>
      <w:r w:rsidRPr="0073469F">
        <w:t> 6.3.2.1.</w:t>
      </w:r>
      <w:r>
        <w:t>9</w:t>
      </w:r>
      <w:r w:rsidRPr="0073469F">
        <w:t>;</w:t>
      </w:r>
    </w:p>
    <w:p w14:paraId="4989AAE4"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416DD115"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2CFAEDD1"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585B10">
        <w:t>clause</w:t>
      </w:r>
      <w:r w:rsidRPr="0073469F">
        <w:t> </w:t>
      </w:r>
      <w:r w:rsidRPr="00F7225B">
        <w:t>6.3.2.1.1</w:t>
      </w:r>
      <w:r>
        <w:t>.2;</w:t>
      </w:r>
    </w:p>
    <w:p w14:paraId="318246F0"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DE8411F"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2173D99" w14:textId="77777777" w:rsidR="00137FC6" w:rsidRPr="0073469F" w:rsidRDefault="00137FC6" w:rsidP="00137FC6">
      <w:r w:rsidRPr="0073469F">
        <w:t>Upon receiving a SIP 200 (OK) response, the participating</w:t>
      </w:r>
      <w:r>
        <w:t xml:space="preserve"> MCVideo</w:t>
      </w:r>
      <w:r w:rsidRPr="0073469F">
        <w:t xml:space="preserve"> function:</w:t>
      </w:r>
    </w:p>
    <w:p w14:paraId="50A2C975"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585B10">
        <w:t>clause</w:t>
      </w:r>
      <w:r w:rsidRPr="0073469F">
        <w:t> 6.3.2.1.5.2;</w:t>
      </w:r>
    </w:p>
    <w:p w14:paraId="10177429"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585B10">
        <w:t>clause</w:t>
      </w:r>
      <w:r w:rsidRPr="0073469F">
        <w:t> 6.3.2.1.2.1;</w:t>
      </w:r>
    </w:p>
    <w:p w14:paraId="6ED00D87"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3EA3DC91"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2F518F80"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66FAFFC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4632A2A6"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1F9686BC"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CBB9843" w14:textId="77777777" w:rsidR="00137FC6" w:rsidRPr="0073469F" w:rsidRDefault="00137FC6" w:rsidP="00137FC6">
      <w:pPr>
        <w:pStyle w:val="Heading5"/>
        <w:rPr>
          <w:lang w:eastAsia="ko-KR"/>
        </w:rPr>
      </w:pPr>
      <w:bookmarkStart w:id="2252" w:name="_Toc20152778"/>
      <w:bookmarkStart w:id="2253" w:name="_Toc27495443"/>
      <w:bookmarkStart w:id="2254" w:name="_Toc36108911"/>
      <w:bookmarkStart w:id="2255" w:name="_Toc73958694"/>
      <w:r>
        <w:rPr>
          <w:lang w:eastAsia="ko-KR"/>
        </w:rPr>
        <w:t>10.2.2.3</w:t>
      </w:r>
      <w:r w:rsidRPr="0073469F">
        <w:rPr>
          <w:lang w:eastAsia="ko-KR"/>
        </w:rPr>
        <w:t>.2</w:t>
      </w:r>
      <w:r w:rsidRPr="0073469F">
        <w:rPr>
          <w:lang w:eastAsia="ko-KR"/>
        </w:rPr>
        <w:tab/>
        <w:t>Terminating procedures</w:t>
      </w:r>
      <w:bookmarkEnd w:id="2252"/>
      <w:bookmarkEnd w:id="2253"/>
      <w:bookmarkEnd w:id="2254"/>
      <w:bookmarkEnd w:id="2255"/>
    </w:p>
    <w:p w14:paraId="73CD247E" w14:textId="77777777" w:rsidR="00137FC6" w:rsidRPr="0073469F" w:rsidRDefault="00137FC6" w:rsidP="00137FC6">
      <w:r w:rsidRPr="0073469F">
        <w:t xml:space="preserve">This </w:t>
      </w:r>
      <w:r w:rsidR="00585B10">
        <w:t>clause</w:t>
      </w:r>
      <w:r w:rsidRPr="0073469F">
        <w:t xml:space="preserve"> covers both on demand session and pre-established session.</w:t>
      </w:r>
    </w:p>
    <w:p w14:paraId="1FFDF42E"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6C8D4CAB"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03C332A9"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585B10">
        <w:t>clause</w:t>
      </w:r>
      <w:r w:rsidRPr="0073469F">
        <w:t> 4.4</w:t>
      </w:r>
      <w:r>
        <w:t>, and shall not</w:t>
      </w:r>
      <w:r w:rsidRPr="0073469F">
        <w:t xml:space="preserve"> continue with the rest of the steps;</w:t>
      </w:r>
    </w:p>
    <w:p w14:paraId="727B3EA8"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585B10">
        <w:rPr>
          <w:lang w:eastAsia="ko-KR"/>
        </w:rPr>
        <w:t>clause</w:t>
      </w:r>
      <w:r>
        <w:rPr>
          <w:lang w:eastAsia="ko-KR"/>
        </w:rPr>
        <w:t xml:space="preserve"> 7.3.3 or </w:t>
      </w:r>
      <w:r w:rsidR="00585B10">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585B10">
        <w:t>clause</w:t>
      </w:r>
      <w:r w:rsidRPr="0073469F">
        <w:t> 4.4</w:t>
      </w:r>
      <w:r>
        <w:t xml:space="preserve"> and shall not</w:t>
      </w:r>
      <w:r w:rsidRPr="0073469F">
        <w:t xml:space="preserve"> continue with the rest of the steps;</w:t>
      </w:r>
    </w:p>
    <w:p w14:paraId="7D1F94E2"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3F9FAAFF"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6B6FCD14"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585B10">
        <w:t>clause</w:t>
      </w:r>
      <w:r w:rsidRPr="0073469F">
        <w:t> 4.4;</w:t>
      </w:r>
    </w:p>
    <w:p w14:paraId="3B1B6D4E" w14:textId="77777777" w:rsidR="00137FC6" w:rsidRPr="0073469F" w:rsidRDefault="00137FC6" w:rsidP="00137FC6">
      <w:pPr>
        <w:pStyle w:val="B1"/>
      </w:pPr>
      <w:r>
        <w:t>7</w:t>
      </w:r>
      <w:r w:rsidRPr="0073469F">
        <w:t>)</w:t>
      </w:r>
      <w:r w:rsidRPr="0073469F">
        <w:tab/>
        <w:t xml:space="preserve">shall perform the automatic commencement procedures specified in </w:t>
      </w:r>
      <w:r w:rsidR="00585B10">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263D18B0"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10E8D921"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585B10">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585B10">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4FDE7B83"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25353718" w14:textId="77777777" w:rsidR="00137FC6" w:rsidRPr="0073469F" w:rsidRDefault="00137FC6" w:rsidP="00137FC6">
      <w:pPr>
        <w:pStyle w:val="B1"/>
      </w:pPr>
      <w:r>
        <w:t>8</w:t>
      </w:r>
      <w:r w:rsidRPr="0073469F">
        <w:t>)</w:t>
      </w:r>
      <w:r w:rsidRPr="0073469F">
        <w:tab/>
        <w:t xml:space="preserve">shall perform the manual commencement procedures specified in </w:t>
      </w:r>
      <w:r w:rsidR="00585B10">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058F59C8"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6773FAC3"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585B10">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585B10">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6767F204"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19BC61DE" w14:textId="77777777" w:rsidR="00137FC6" w:rsidRPr="0073469F" w:rsidRDefault="00137FC6" w:rsidP="00137FC6">
      <w:pPr>
        <w:pStyle w:val="Heading5"/>
        <w:rPr>
          <w:lang w:eastAsia="ko-KR"/>
        </w:rPr>
      </w:pPr>
      <w:bookmarkStart w:id="2256" w:name="_Toc20152779"/>
      <w:bookmarkStart w:id="2257" w:name="_Toc27495444"/>
      <w:bookmarkStart w:id="2258" w:name="_Toc36108912"/>
      <w:bookmarkStart w:id="2259" w:name="_Toc73958695"/>
      <w:r>
        <w:rPr>
          <w:lang w:eastAsia="ko-KR"/>
        </w:rPr>
        <w:t>10.2.2.3.3</w:t>
      </w:r>
      <w:r w:rsidRPr="0073469F">
        <w:rPr>
          <w:lang w:eastAsia="ko-KR"/>
        </w:rPr>
        <w:tab/>
      </w:r>
      <w:r>
        <w:rPr>
          <w:lang w:eastAsia="ko-KR"/>
        </w:rPr>
        <w:t>Receipt of SIP re-INVITE request by terminating participating function</w:t>
      </w:r>
      <w:bookmarkEnd w:id="2256"/>
      <w:bookmarkEnd w:id="2257"/>
      <w:bookmarkEnd w:id="2258"/>
      <w:bookmarkEnd w:id="2259"/>
    </w:p>
    <w:p w14:paraId="6B033007" w14:textId="77777777" w:rsidR="00137FC6" w:rsidRDefault="00137FC6" w:rsidP="00137FC6">
      <w:r>
        <w:t xml:space="preserve">This </w:t>
      </w:r>
      <w:r w:rsidR="00585B10">
        <w:t>clause</w:t>
      </w:r>
      <w:r>
        <w:t xml:space="preserve"> covers the on-demand session case only.</w:t>
      </w:r>
    </w:p>
    <w:p w14:paraId="74566717"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1BDC296"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7DEB741"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16290C63"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3FCCE84A"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32F82CCF" w14:textId="77777777" w:rsidR="00137FC6" w:rsidRDefault="00137FC6" w:rsidP="00137FC6">
      <w:pPr>
        <w:pStyle w:val="B1"/>
      </w:pPr>
      <w:r>
        <w:t>4)</w:t>
      </w:r>
      <w:r>
        <w:tab/>
        <w:t xml:space="preserve">shall generate a SIP re-INVITE as specified in </w:t>
      </w:r>
      <w:r w:rsidR="00585B10">
        <w:t>clause</w:t>
      </w:r>
      <w:r>
        <w:t> 6.3.2.2.10;</w:t>
      </w:r>
    </w:p>
    <w:p w14:paraId="75DBD770"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0DE4E6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216C0F20"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498D08CE"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429799EE"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585B10">
        <w:t>clause</w:t>
      </w:r>
      <w:r w:rsidRPr="0073469F">
        <w:t> 6.3.2.2.4.2;</w:t>
      </w:r>
    </w:p>
    <w:p w14:paraId="4CF92A29"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585B10">
        <w:t>clause</w:t>
      </w:r>
      <w:r w:rsidRPr="0073469F">
        <w:t> 6.3.2.2.2.1;</w:t>
      </w:r>
    </w:p>
    <w:p w14:paraId="0DD3338D" w14:textId="77777777" w:rsidR="00137FC6" w:rsidRPr="00813964" w:rsidRDefault="00137FC6" w:rsidP="00137FC6">
      <w:pPr>
        <w:pStyle w:val="B1"/>
      </w:pPr>
      <w:r>
        <w:t>3)</w:t>
      </w:r>
      <w:r>
        <w:tab/>
        <w:t>shall copy the P-Asserted-Identity header field from the incoming SIP 200 (OK) response to the outgoing SIP 200 (OK) response;</w:t>
      </w:r>
    </w:p>
    <w:p w14:paraId="7A6D54BA"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F585FBA"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0C5D3BAA"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FC69B1B" w14:textId="77777777" w:rsidR="00137FC6" w:rsidRPr="0073469F" w:rsidRDefault="00137FC6" w:rsidP="00137FC6">
      <w:pPr>
        <w:pStyle w:val="Heading4"/>
        <w:rPr>
          <w:lang w:eastAsia="ko-KR"/>
        </w:rPr>
      </w:pPr>
      <w:bookmarkStart w:id="2260" w:name="_Toc20152780"/>
      <w:bookmarkStart w:id="2261" w:name="_Toc27495445"/>
      <w:bookmarkStart w:id="2262" w:name="_Toc36108913"/>
      <w:bookmarkStart w:id="2263" w:name="_Toc73958696"/>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2260"/>
      <w:bookmarkEnd w:id="2261"/>
      <w:bookmarkEnd w:id="2262"/>
      <w:bookmarkEnd w:id="2263"/>
    </w:p>
    <w:p w14:paraId="31395D69" w14:textId="77777777" w:rsidR="00137FC6" w:rsidRPr="0073469F" w:rsidRDefault="00137FC6" w:rsidP="00137FC6">
      <w:pPr>
        <w:pStyle w:val="Heading5"/>
        <w:rPr>
          <w:lang w:eastAsia="ko-KR"/>
        </w:rPr>
      </w:pPr>
      <w:bookmarkStart w:id="2264" w:name="_Toc20152781"/>
      <w:bookmarkStart w:id="2265" w:name="_Toc27495446"/>
      <w:bookmarkStart w:id="2266" w:name="_Toc36108914"/>
      <w:bookmarkStart w:id="2267" w:name="_Toc73958697"/>
      <w:r>
        <w:rPr>
          <w:lang w:eastAsia="ko-KR"/>
        </w:rPr>
        <w:t>10.2.2.4</w:t>
      </w:r>
      <w:r w:rsidRPr="0073469F">
        <w:rPr>
          <w:lang w:eastAsia="ko-KR"/>
        </w:rPr>
        <w:t>.1</w:t>
      </w:r>
      <w:r w:rsidRPr="0073469F">
        <w:rPr>
          <w:lang w:eastAsia="ko-KR"/>
        </w:rPr>
        <w:tab/>
        <w:t>Originating procedures</w:t>
      </w:r>
      <w:bookmarkEnd w:id="2264"/>
      <w:bookmarkEnd w:id="2265"/>
      <w:bookmarkEnd w:id="2266"/>
      <w:bookmarkEnd w:id="2267"/>
    </w:p>
    <w:p w14:paraId="00C14FB4" w14:textId="77777777" w:rsidR="00137FC6" w:rsidRPr="0073469F" w:rsidRDefault="00137FC6" w:rsidP="00137FC6">
      <w:r w:rsidRPr="0073469F">
        <w:t xml:space="preserve">This </w:t>
      </w:r>
      <w:r w:rsidR="00585B10">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585B10">
        <w:t>clause</w:t>
      </w:r>
      <w:r w:rsidRPr="0073469F">
        <w:t> </w:t>
      </w:r>
      <w:r>
        <w:rPr>
          <w:lang w:eastAsia="ko-KR"/>
        </w:rPr>
        <w:t>10.2.2.4</w:t>
      </w:r>
      <w:r w:rsidRPr="0073469F">
        <w:rPr>
          <w:lang w:eastAsia="ko-KR"/>
        </w:rPr>
        <w:t>.2</w:t>
      </w:r>
    </w:p>
    <w:p w14:paraId="131B559B" w14:textId="77777777" w:rsidR="00137FC6" w:rsidRPr="0073469F" w:rsidRDefault="00137FC6" w:rsidP="00137FC6">
      <w:r w:rsidRPr="0073469F">
        <w:t>The controlling</w:t>
      </w:r>
      <w:r>
        <w:t xml:space="preserve"> MCVideo</w:t>
      </w:r>
      <w:r w:rsidRPr="0073469F">
        <w:t xml:space="preserve"> function:</w:t>
      </w:r>
    </w:p>
    <w:p w14:paraId="1AAFCB0B" w14:textId="77777777" w:rsidR="00137FC6" w:rsidRDefault="00137FC6" w:rsidP="00137FC6">
      <w:pPr>
        <w:pStyle w:val="B1"/>
      </w:pPr>
      <w:r w:rsidRPr="0073469F">
        <w:rPr>
          <w:lang w:eastAsia="ko-KR"/>
        </w:rPr>
        <w:t>1)</w:t>
      </w:r>
      <w:r w:rsidRPr="0073469F">
        <w:tab/>
        <w:t xml:space="preserve">shall generate a SIP INVITE request as specified in </w:t>
      </w:r>
      <w:r w:rsidR="00585B10">
        <w:t>clause</w:t>
      </w:r>
      <w:r w:rsidRPr="0073469F">
        <w:t> </w:t>
      </w:r>
      <w:r w:rsidRPr="0073469F">
        <w:rPr>
          <w:lang w:eastAsia="ko-KR"/>
        </w:rPr>
        <w:t>6.3.3.1.2</w:t>
      </w:r>
      <w:r w:rsidRPr="0073469F">
        <w:t>;</w:t>
      </w:r>
    </w:p>
    <w:p w14:paraId="650D18A8" w14:textId="77777777" w:rsidR="00137FC6" w:rsidRDefault="00137FC6" w:rsidP="00137FC6">
      <w:pPr>
        <w:pStyle w:val="NO"/>
      </w:pPr>
      <w:r>
        <w:t>NOTE 1:</w:t>
      </w:r>
      <w:r>
        <w:tab/>
        <w:t xml:space="preserve">As a result of calling </w:t>
      </w:r>
      <w:r w:rsidR="00585B10">
        <w:t>clause</w:t>
      </w:r>
      <w:r>
        <w:t> 6.3.3.1.2, the &lt;mcvideo-calling-user-id&gt; containing the calling user's MCVideo ID is copied into the outgoing SIP INVITE.</w:t>
      </w:r>
    </w:p>
    <w:p w14:paraId="4277DB4E"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585B10">
        <w:t>clause</w:t>
      </w:r>
      <w:r w:rsidRPr="00847D89">
        <w:t> 6.3.3.1.13.2</w:t>
      </w:r>
      <w:r>
        <w:t>:</w:t>
      </w:r>
    </w:p>
    <w:p w14:paraId="0B2521A5"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2A88766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585B10">
        <w:rPr>
          <w:rFonts w:eastAsia="SimSun"/>
        </w:rPr>
        <w:t>clause</w:t>
      </w:r>
      <w:r w:rsidRPr="00A81F04">
        <w:rPr>
          <w:rFonts w:eastAsia="SimSun"/>
        </w:rPr>
        <w:t xml:space="preserve"> 6.3.3.1.13.1, </w:t>
      </w:r>
      <w:r w:rsidRPr="00A81F04">
        <w:rPr>
          <w:rFonts w:eastAsia="SimSun"/>
          <w:lang w:val="en-US"/>
        </w:rPr>
        <w:t xml:space="preserve">perform the procedures specified in </w:t>
      </w:r>
      <w:r w:rsidR="00585B10">
        <w:rPr>
          <w:rFonts w:eastAsia="SimSun"/>
          <w:lang w:val="en-US"/>
        </w:rPr>
        <w:t>clause</w:t>
      </w:r>
      <w:r w:rsidRPr="00A81F04">
        <w:rPr>
          <w:rFonts w:eastAsia="SimSun"/>
          <w:lang w:val="en-US"/>
        </w:rPr>
        <w:t> 6.3.3.1.12</w:t>
      </w:r>
      <w:r>
        <w:rPr>
          <w:rFonts w:eastAsia="SimSun"/>
          <w:lang w:val="en-US"/>
        </w:rPr>
        <w:t>; and</w:t>
      </w:r>
    </w:p>
    <w:p w14:paraId="503347DA"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585B10">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5A584864"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7DE082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6BEAD817"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2B70DF18"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242B758F"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3249C09F"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585B10">
        <w:rPr>
          <w:lang w:val="en-US"/>
        </w:rPr>
        <w:t>clause</w:t>
      </w:r>
      <w:r>
        <w:rPr>
          <w:lang w:val="en-US"/>
        </w:rPr>
        <w:t> 6.3.3.1.19,</w:t>
      </w:r>
      <w:r>
        <w:t xml:space="preserve"> if either of the following conditions is met:</w:t>
      </w:r>
    </w:p>
    <w:p w14:paraId="526F6D2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17BB3F65"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057BD173"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585B10">
        <w:t>clause</w:t>
      </w:r>
      <w:r w:rsidRPr="0073469F">
        <w:t> </w:t>
      </w:r>
      <w:r w:rsidRPr="0073469F">
        <w:rPr>
          <w:lang w:eastAsia="ko-KR"/>
        </w:rPr>
        <w:t>6.3.3.1.1;</w:t>
      </w:r>
    </w:p>
    <w:p w14:paraId="7A1ECE6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0AE0B337"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6947F33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084A3B3B"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22CF0D65"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7C418FB0"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585B10">
        <w:rPr>
          <w:noProof/>
          <w:lang w:eastAsia="ko-KR"/>
        </w:rPr>
        <w:t>clause</w:t>
      </w:r>
      <w:r w:rsidRPr="0073469F">
        <w:rPr>
          <w:noProof/>
          <w:lang w:eastAsia="ko-KR"/>
        </w:rPr>
        <w:t> </w:t>
      </w:r>
      <w:r>
        <w:rPr>
          <w:noProof/>
          <w:lang w:eastAsia="ko-KR"/>
        </w:rPr>
        <w:t>10.2.5</w:t>
      </w:r>
      <w:r w:rsidRPr="0073469F">
        <w:rPr>
          <w:noProof/>
          <w:lang w:eastAsia="ko-KR"/>
        </w:rPr>
        <w:t>.4.</w:t>
      </w:r>
    </w:p>
    <w:p w14:paraId="7A325562" w14:textId="77777777" w:rsidR="00137FC6" w:rsidRPr="0073469F" w:rsidRDefault="00137FC6" w:rsidP="00137FC6">
      <w:pPr>
        <w:pStyle w:val="Heading5"/>
        <w:rPr>
          <w:lang w:eastAsia="ko-KR"/>
        </w:rPr>
      </w:pPr>
      <w:bookmarkStart w:id="2268" w:name="_Toc20152782"/>
      <w:bookmarkStart w:id="2269" w:name="_Toc27495447"/>
      <w:bookmarkStart w:id="2270" w:name="_Toc36108915"/>
      <w:bookmarkStart w:id="2271" w:name="_Toc73958698"/>
      <w:r>
        <w:rPr>
          <w:lang w:eastAsia="ko-KR"/>
        </w:rPr>
        <w:t>10.2.2.4</w:t>
      </w:r>
      <w:r w:rsidRPr="0073469F">
        <w:rPr>
          <w:lang w:eastAsia="ko-KR"/>
        </w:rPr>
        <w:t>.2</w:t>
      </w:r>
      <w:r w:rsidRPr="0073469F">
        <w:rPr>
          <w:lang w:eastAsia="ko-KR"/>
        </w:rPr>
        <w:tab/>
        <w:t>Terminating procedures</w:t>
      </w:r>
      <w:bookmarkEnd w:id="2268"/>
      <w:bookmarkEnd w:id="2269"/>
      <w:bookmarkEnd w:id="2270"/>
      <w:bookmarkEnd w:id="2271"/>
    </w:p>
    <w:p w14:paraId="780299F1" w14:textId="77777777" w:rsidR="00137FC6" w:rsidRDefault="00137FC6" w:rsidP="00137FC6">
      <w:r>
        <w:t xml:space="preserve">In the procedures in this </w:t>
      </w:r>
      <w:r w:rsidR="00585B10">
        <w:t>clause</w:t>
      </w:r>
      <w:r>
        <w:t>:</w:t>
      </w:r>
    </w:p>
    <w:p w14:paraId="16D8B0CF"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1203AB3A"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31CC8220"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0DA8C5FE" w14:textId="77777777" w:rsidR="00137FC6" w:rsidRDefault="00137FC6" w:rsidP="00137FC6">
      <w:r w:rsidRPr="0073469F">
        <w:t>Upon recei</w:t>
      </w:r>
      <w:r>
        <w:t>pt</w:t>
      </w:r>
      <w:r w:rsidRPr="0073469F">
        <w:t xml:space="preserve"> of</w:t>
      </w:r>
      <w:r>
        <w:t>:</w:t>
      </w:r>
    </w:p>
    <w:p w14:paraId="1EC055E0"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53AB397B" w14:textId="77777777" w:rsidR="00137FC6" w:rsidRPr="0073469F" w:rsidRDefault="00137FC6" w:rsidP="00137FC6">
      <w:r w:rsidRPr="0073469F">
        <w:t>the controlling</w:t>
      </w:r>
      <w:r>
        <w:t xml:space="preserve"> MCVideo</w:t>
      </w:r>
      <w:r w:rsidRPr="0073469F">
        <w:t xml:space="preserve"> function:</w:t>
      </w:r>
    </w:p>
    <w:p w14:paraId="6AC90BFB" w14:textId="77777777" w:rsidR="00137FC6" w:rsidRDefault="00137FC6" w:rsidP="00137FC6">
      <w:pPr>
        <w:pStyle w:val="B1"/>
      </w:pPr>
      <w:r w:rsidRPr="0073469F">
        <w:t>1)</w:t>
      </w:r>
      <w:r w:rsidRPr="0073469F">
        <w:tab/>
      </w:r>
      <w:r>
        <w:t>if the &lt;session-type&gt; in the SIP INVITE request is set to "private":</w:t>
      </w:r>
    </w:p>
    <w:p w14:paraId="3DDD9664"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585B10">
        <w:t>clause</w:t>
      </w:r>
      <w:r w:rsidRPr="0073469F">
        <w:t> </w:t>
      </w:r>
      <w:r>
        <w:t>6.3.7.1</w:t>
      </w:r>
      <w:r w:rsidRPr="0073469F">
        <w:t xml:space="preserve"> if it is not allocated</w:t>
      </w:r>
      <w:r>
        <w:t xml:space="preserve"> and skip</w:t>
      </w:r>
      <w:r w:rsidRPr="0073469F">
        <w:t xml:space="preserve"> the rest of the steps;</w:t>
      </w:r>
      <w:r>
        <w:t xml:space="preserve"> and</w:t>
      </w:r>
    </w:p>
    <w:p w14:paraId="78DF5E0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2C283639"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585B10">
        <w:t>clause</w:t>
      </w:r>
      <w:r w:rsidRPr="0073469F">
        <w:t xml:space="preserve"> 4.4, </w:t>
      </w:r>
      <w:r>
        <w:t xml:space="preserve">and shall not </w:t>
      </w:r>
      <w:r w:rsidRPr="0073469F">
        <w:t xml:space="preserve">continue </w:t>
      </w:r>
      <w:r>
        <w:t>with the rest of the steps;</w:t>
      </w:r>
    </w:p>
    <w:p w14:paraId="1DB4FB5B"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585B10">
        <w:t>clause</w:t>
      </w:r>
      <w:r w:rsidRPr="0073469F">
        <w:t xml:space="preserve"> 4.4, </w:t>
      </w:r>
      <w:r>
        <w:t xml:space="preserve">and shall not </w:t>
      </w:r>
      <w:r w:rsidRPr="0073469F">
        <w:t xml:space="preserve">continue </w:t>
      </w:r>
      <w:r>
        <w:t>with the rest of the steps;</w:t>
      </w:r>
    </w:p>
    <w:p w14:paraId="431B92F2"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13E1334C"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585B10">
        <w:t>clause</w:t>
      </w:r>
      <w:r>
        <w:t> </w:t>
      </w:r>
      <w:r w:rsidRPr="00A12782">
        <w:t>6.3.3.1.</w:t>
      </w:r>
      <w:r>
        <w:t>17;</w:t>
      </w:r>
    </w:p>
    <w:p w14:paraId="417994DF"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585B10">
        <w:t>clause</w:t>
      </w:r>
      <w:r w:rsidRPr="009D4EBE">
        <w:t> 6.3.3.1.13.2</w:t>
      </w:r>
      <w:r>
        <w:t>:</w:t>
      </w:r>
    </w:p>
    <w:p w14:paraId="7050F392"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585B10">
        <w:t>clause</w:t>
      </w:r>
      <w:r w:rsidRPr="00902C9C">
        <w:t xml:space="preserve"> 6.3.3.1.14; and</w:t>
      </w:r>
    </w:p>
    <w:p w14:paraId="6C9D0998"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5F85F93D"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1B77E17"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676D0588"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5C7A0FB1" w14:textId="77777777" w:rsidR="00F33D41" w:rsidRDefault="00F33D41" w:rsidP="00F33D41">
      <w:pPr>
        <w:pStyle w:val="B1"/>
      </w:pPr>
      <w:r>
        <w:rPr>
          <w:lang w:val="en-US"/>
        </w:rPr>
        <w:t>8</w:t>
      </w:r>
      <w:r>
        <w:t>)</w:t>
      </w:r>
      <w:r>
        <w:tab/>
      </w:r>
      <w:r w:rsidRPr="00BB5A3B">
        <w:t>if</w:t>
      </w:r>
      <w:r>
        <w:t>:</w:t>
      </w:r>
    </w:p>
    <w:p w14:paraId="51B8D89C" w14:textId="77777777" w:rsidR="00F33D41" w:rsidRPr="00F33D41" w:rsidRDefault="00F33D41" w:rsidP="00F33D41">
      <w:pPr>
        <w:pStyle w:val="B2"/>
        <w:rPr>
          <w:lang w:val="en-GB"/>
        </w:rPr>
      </w:pPr>
      <w:r>
        <w:t>a)</w:t>
      </w:r>
      <w:r>
        <w:tab/>
      </w:r>
      <w:r w:rsidRPr="00BB5A3B">
        <w:t xml:space="preserve">the </w:t>
      </w:r>
      <w:r w:rsidRPr="00133865">
        <w:t xml:space="preserve">received </w:t>
      </w:r>
      <w:r w:rsidRPr="00BB5A3B">
        <w:t>SIP INVITE request contains an emergency indication set to a value of "true"</w:t>
      </w:r>
      <w:r w:rsidRPr="00133865">
        <w:t>;</w:t>
      </w:r>
    </w:p>
    <w:p w14:paraId="3B5AB44F"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21C41A29" w14:textId="77777777" w:rsidR="00F33D41" w:rsidRDefault="00F33D41" w:rsidP="00F33D41">
      <w:pPr>
        <w:pStyle w:val="B2"/>
      </w:pPr>
      <w:r>
        <w:t>c)</w:t>
      </w:r>
      <w:r>
        <w:tab/>
        <w:t>if the &lt;session-type&gt; in the SIP INVITE request is set to "private";</w:t>
      </w:r>
    </w:p>
    <w:p w14:paraId="7B2C5A1A" w14:textId="77777777" w:rsidR="00F33D41" w:rsidRDefault="00F33D41" w:rsidP="00F33D41">
      <w:pPr>
        <w:pStyle w:val="B2"/>
      </w:pPr>
      <w:r>
        <w:t>then:</w:t>
      </w:r>
    </w:p>
    <w:p w14:paraId="6F899506"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C26F182"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4D0BB21C"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585B10">
        <w:t>clause</w:t>
      </w:r>
      <w:r w:rsidR="00137FC6" w:rsidRPr="0073469F">
        <w:t> </w:t>
      </w:r>
      <w:r w:rsidR="00137FC6" w:rsidRPr="0073469F">
        <w:rPr>
          <w:lang w:eastAsia="ko-KR"/>
        </w:rPr>
        <w:t>6.3.3.2.</w:t>
      </w:r>
      <w:r w:rsidR="00137FC6">
        <w:rPr>
          <w:lang w:eastAsia="ko-KR"/>
        </w:rPr>
        <w:t>2</w:t>
      </w:r>
      <w:r w:rsidR="00137FC6" w:rsidRPr="0073469F">
        <w:t>;</w:t>
      </w:r>
    </w:p>
    <w:p w14:paraId="54BCCA9E"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69B5DF32"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585B10">
        <w:rPr>
          <w:lang w:eastAsia="ko-KR"/>
        </w:rPr>
        <w:t>clause</w:t>
      </w:r>
      <w:r w:rsidR="00137FC6">
        <w:rPr>
          <w:lang w:eastAsia="ko-KR"/>
        </w:rPr>
        <w:t> 10.2.2.4.1</w:t>
      </w:r>
      <w:r w:rsidR="00137FC6" w:rsidRPr="0073469F">
        <w:rPr>
          <w:lang w:eastAsia="ko-KR"/>
        </w:rPr>
        <w:t>.</w:t>
      </w:r>
    </w:p>
    <w:p w14:paraId="01406C2A"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1F82496C"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6447769F"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49E948F"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585B10">
        <w:t>clause</w:t>
      </w:r>
      <w:r w:rsidRPr="0073469F">
        <w:t> </w:t>
      </w:r>
      <w:r w:rsidRPr="0073469F">
        <w:rPr>
          <w:lang w:eastAsia="ko-KR"/>
        </w:rPr>
        <w:t>6.3.3.2.3</w:t>
      </w:r>
      <w:r>
        <w:rPr>
          <w:lang w:eastAsia="ko-KR"/>
        </w:rPr>
        <w:t>.2</w:t>
      </w:r>
      <w:r w:rsidRPr="0073469F">
        <w:t xml:space="preserve"> before continuing with the rest of the steps;</w:t>
      </w:r>
    </w:p>
    <w:p w14:paraId="72B5E533"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585B10">
        <w:t>clause</w:t>
      </w:r>
      <w:r w:rsidRPr="0073469F">
        <w:t> </w:t>
      </w:r>
      <w:r w:rsidRPr="0073469F">
        <w:rPr>
          <w:lang w:eastAsia="ko-KR"/>
        </w:rPr>
        <w:t>6.3.3.2.2</w:t>
      </w:r>
      <w:r w:rsidRPr="0073469F">
        <w:t>;</w:t>
      </w:r>
    </w:p>
    <w:p w14:paraId="4726B8A8"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585B10">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w:t>
      </w:r>
      <w:r>
        <w:t>4</w:t>
      </w:r>
      <w:r>
        <w:rPr>
          <w:lang w:val="en-US"/>
        </w:rPr>
        <w:t>;</w:t>
      </w:r>
    </w:p>
    <w:p w14:paraId="3386EADC"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59ECCDFD"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6CA75B78"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6B6CEE65"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D0296CC"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775FDE8E"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585B10">
        <w:t>clause</w:t>
      </w:r>
      <w:r w:rsidRPr="0073469F">
        <w:t> </w:t>
      </w:r>
      <w:r w:rsidRPr="0073469F">
        <w:rPr>
          <w:lang w:eastAsia="ko-KR"/>
        </w:rPr>
        <w:t>6.3.3.2.3</w:t>
      </w:r>
      <w:r>
        <w:rPr>
          <w:lang w:eastAsia="ko-KR"/>
        </w:rPr>
        <w:t>.2</w:t>
      </w:r>
      <w:r w:rsidRPr="0073469F">
        <w:t xml:space="preserve"> before continuing with the rest of the steps;</w:t>
      </w:r>
    </w:p>
    <w:p w14:paraId="33E9F49C"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585B10">
        <w:t>clause</w:t>
      </w:r>
      <w:r w:rsidRPr="0073469F">
        <w:t> </w:t>
      </w:r>
      <w:r w:rsidRPr="0073469F">
        <w:rPr>
          <w:lang w:eastAsia="ko-KR"/>
        </w:rPr>
        <w:t>6.3.3.2.</w:t>
      </w:r>
      <w:r>
        <w:rPr>
          <w:lang w:eastAsia="ko-KR"/>
        </w:rPr>
        <w:t>1</w:t>
      </w:r>
      <w:r w:rsidRPr="0073469F">
        <w:t>;</w:t>
      </w:r>
    </w:p>
    <w:p w14:paraId="3159C470"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5BD1C64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9B006C8"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100E599"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585B10">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w:t>
      </w:r>
      <w:r>
        <w:t>4</w:t>
      </w:r>
      <w:r>
        <w:rPr>
          <w:lang w:val="en-US"/>
        </w:rPr>
        <w:t>;</w:t>
      </w:r>
    </w:p>
    <w:p w14:paraId="6A74E83C"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21FE34D8" w14:textId="77777777" w:rsidR="00F33D41"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303DFD4A"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52AC9E9"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6590DB2A" w14:textId="77777777" w:rsidR="00F33D41" w:rsidRPr="00CB662A" w:rsidRDefault="00F33D41" w:rsidP="00F33D41">
      <w:pPr>
        <w:pStyle w:val="B1"/>
      </w:pPr>
      <w:r>
        <w:t>7)</w:t>
      </w:r>
      <w:r>
        <w:tab/>
        <w:t>if not successful in cancelling or terminating SIP dialogs in step 6) above, may repeat the SIP CANCEL and SIP BYE requests.</w:t>
      </w:r>
    </w:p>
    <w:p w14:paraId="0134CD34"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585B10">
        <w:t>clause</w:t>
      </w:r>
      <w:r w:rsidRPr="003C7933">
        <w:t xml:space="preserve"> 4.4 with the warning text containing the </w:t>
      </w:r>
      <w:r>
        <w:t>mcvideo</w:t>
      </w:r>
      <w:r w:rsidRPr="003C7933">
        <w:t>-warn-code set to "149</w:t>
      </w:r>
      <w:r>
        <w:t xml:space="preserve">", the controlling MCVideo function shall follow the procedures in </w:t>
      </w:r>
      <w:r w:rsidR="00585B10">
        <w:t>clause</w:t>
      </w:r>
      <w:r>
        <w:t> </w:t>
      </w:r>
      <w:r w:rsidRPr="0073469F">
        <w:t>6.</w:t>
      </w:r>
      <w:r>
        <w:t>3.3.1</w:t>
      </w:r>
      <w:r w:rsidRPr="0073469F">
        <w:t>.</w:t>
      </w:r>
      <w:r>
        <w:t>18.</w:t>
      </w:r>
    </w:p>
    <w:p w14:paraId="61B0E96E"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AF7FAE0" w14:textId="77777777" w:rsidR="00F33D41" w:rsidRPr="0073469F" w:rsidRDefault="00F33D41" w:rsidP="00F33D41">
      <w:pPr>
        <w:pStyle w:val="Heading5"/>
        <w:rPr>
          <w:lang w:eastAsia="ko-KR"/>
        </w:rPr>
      </w:pPr>
      <w:bookmarkStart w:id="2272" w:name="_Toc20152783"/>
      <w:bookmarkStart w:id="2273" w:name="_Toc27495448"/>
      <w:bookmarkStart w:id="2274" w:name="_Toc36108916"/>
      <w:bookmarkStart w:id="2275" w:name="_Toc73958699"/>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272"/>
      <w:bookmarkEnd w:id="2273"/>
      <w:bookmarkEnd w:id="2274"/>
      <w:bookmarkEnd w:id="2275"/>
      <w:r>
        <w:rPr>
          <w:lang w:eastAsia="ko-KR"/>
        </w:rPr>
        <w:t xml:space="preserve"> </w:t>
      </w:r>
    </w:p>
    <w:p w14:paraId="7660477A" w14:textId="77777777" w:rsidR="00F33D41" w:rsidRDefault="00F33D41" w:rsidP="00F33D41">
      <w:r>
        <w:t xml:space="preserve">In the procedures in this </w:t>
      </w:r>
      <w:r w:rsidR="00585B10">
        <w:t>clause</w:t>
      </w:r>
      <w:r>
        <w:t>:</w:t>
      </w:r>
    </w:p>
    <w:p w14:paraId="66A306EF"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174DE3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22103154"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6241150B"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5D1234E" w14:textId="77777777" w:rsidR="00F33D41" w:rsidRPr="0045201D" w:rsidRDefault="00F33D41" w:rsidP="00F33D41">
      <w:pPr>
        <w:pStyle w:val="B1"/>
      </w:pPr>
      <w:r>
        <w:t>2)</w:t>
      </w:r>
      <w:r>
        <w:tab/>
        <w:t xml:space="preserve">shall validate the request as described in </w:t>
      </w:r>
      <w:r w:rsidR="00585B10">
        <w:t>clause</w:t>
      </w:r>
      <w:r>
        <w:t> </w:t>
      </w:r>
      <w:r w:rsidRPr="00A12782">
        <w:t>6.3.3.1.</w:t>
      </w:r>
      <w:r>
        <w:t>17;</w:t>
      </w:r>
    </w:p>
    <w:p w14:paraId="73445F25"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585B10">
        <w:t>clause</w:t>
      </w:r>
      <w:r w:rsidRPr="00506131">
        <w:t> 6.3.3.1.13.2</w:t>
      </w:r>
      <w:r>
        <w:t>:</w:t>
      </w:r>
    </w:p>
    <w:p w14:paraId="2102F95E"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585B10">
        <w:t>clause</w:t>
      </w:r>
      <w:r>
        <w:t xml:space="preserve"> 6.3.3.1.14; and</w:t>
      </w:r>
    </w:p>
    <w:p w14:paraId="0A25466C"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530B4459"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7249DD20"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16B509D1"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A464DB3"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361F9D67"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75E635EE"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585B10">
        <w:rPr>
          <w:lang w:eastAsia="ko-KR"/>
        </w:rPr>
        <w:t>clause</w:t>
      </w:r>
      <w:r>
        <w:rPr>
          <w:lang w:eastAsia="ko-KR"/>
        </w:rPr>
        <w:t> 6.3.3.1.13.1</w:t>
      </w:r>
      <w:r>
        <w:t>, shall cache the information that the MCVideo user has sent an MCVideo emergency alert to the targeted user; and</w:t>
      </w:r>
    </w:p>
    <w:p w14:paraId="1BAFF089"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585B10">
        <w:rPr>
          <w:lang w:eastAsia="ko-KR"/>
        </w:rPr>
        <w:t>clause</w:t>
      </w:r>
      <w:r>
        <w:rPr>
          <w:lang w:eastAsia="ko-KR"/>
        </w:rPr>
        <w:t> 11.1.1.4.5</w:t>
      </w:r>
      <w:r w:rsidRPr="0073469F">
        <w:rPr>
          <w:lang w:eastAsia="ko-KR"/>
        </w:rPr>
        <w:t>.</w:t>
      </w:r>
    </w:p>
    <w:p w14:paraId="47AB820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19A7FA3F"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585B10">
        <w:t>clause</w:t>
      </w:r>
      <w:r w:rsidRPr="0073469F">
        <w:t> </w:t>
      </w:r>
      <w:r w:rsidRPr="0073469F">
        <w:rPr>
          <w:lang w:eastAsia="ko-KR"/>
        </w:rPr>
        <w:t>6.3.3.2.3</w:t>
      </w:r>
      <w:r w:rsidRPr="0073469F">
        <w:t xml:space="preserve"> before continuing with the rest of the steps;</w:t>
      </w:r>
    </w:p>
    <w:p w14:paraId="5C38031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6BDBC978"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585B10">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w:t>
      </w:r>
      <w:r>
        <w:t>4.</w:t>
      </w:r>
    </w:p>
    <w:p w14:paraId="69CCF64E"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7711F5F5"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0715C03A"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687C2D3C"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4.4</w:t>
      </w:r>
      <w:r>
        <w:t xml:space="preserve">, the controlling MCVideo function shall follow the procedures in </w:t>
      </w:r>
      <w:r w:rsidR="00585B10">
        <w:t>clause</w:t>
      </w:r>
      <w:r>
        <w:t> </w:t>
      </w:r>
      <w:r w:rsidRPr="0073469F">
        <w:t>6.</w:t>
      </w:r>
      <w:r>
        <w:t>3.3.1</w:t>
      </w:r>
      <w:r w:rsidRPr="0073469F">
        <w:t>.</w:t>
      </w:r>
      <w:r>
        <w:t>18:</w:t>
      </w:r>
    </w:p>
    <w:p w14:paraId="7EE05187"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EA4961C" w14:textId="77777777" w:rsidR="00F33D41" w:rsidRPr="0073469F" w:rsidRDefault="00F33D41" w:rsidP="00F33D41">
      <w:pPr>
        <w:pStyle w:val="Heading5"/>
        <w:rPr>
          <w:lang w:eastAsia="ko-KR"/>
        </w:rPr>
      </w:pPr>
      <w:bookmarkStart w:id="2276" w:name="_Toc20152784"/>
      <w:bookmarkStart w:id="2277" w:name="_Toc27495449"/>
      <w:bookmarkStart w:id="2278" w:name="_Toc36108917"/>
      <w:bookmarkStart w:id="2279" w:name="_Toc73958700"/>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276"/>
      <w:bookmarkEnd w:id="2277"/>
      <w:bookmarkEnd w:id="2278"/>
      <w:bookmarkEnd w:id="2279"/>
      <w:r>
        <w:rPr>
          <w:lang w:eastAsia="ko-KR"/>
        </w:rPr>
        <w:t xml:space="preserve"> </w:t>
      </w:r>
    </w:p>
    <w:p w14:paraId="0B1FA9EF" w14:textId="77777777" w:rsidR="00F33D41" w:rsidRDefault="00F33D41" w:rsidP="00F33D41">
      <w:r>
        <w:t xml:space="preserve">In the procedures in this </w:t>
      </w:r>
      <w:r w:rsidR="00585B10">
        <w:t>clause</w:t>
      </w:r>
      <w:r>
        <w:t>:</w:t>
      </w:r>
    </w:p>
    <w:p w14:paraId="58C6EFBE"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2E83585"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015A25EF"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7A6DE38A"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64BF1B4B" w14:textId="77777777" w:rsidR="00F33D41" w:rsidRPr="0045201D" w:rsidRDefault="00F33D41" w:rsidP="00F33D41">
      <w:pPr>
        <w:pStyle w:val="B1"/>
      </w:pPr>
      <w:r>
        <w:t>2)</w:t>
      </w:r>
      <w:r>
        <w:tab/>
        <w:t xml:space="preserve">shall validate the request as described in </w:t>
      </w:r>
      <w:r w:rsidR="00585B10">
        <w:t>clause</w:t>
      </w:r>
      <w:r>
        <w:t> </w:t>
      </w:r>
      <w:r w:rsidRPr="00A12782">
        <w:t>6.3.3.1.</w:t>
      </w:r>
      <w:r>
        <w:t>17;</w:t>
      </w:r>
    </w:p>
    <w:p w14:paraId="128702DC"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585B10">
        <w:t>clause</w:t>
      </w:r>
      <w:r>
        <w:t> 6.3.3.1.13.4:</w:t>
      </w:r>
    </w:p>
    <w:p w14:paraId="60857A00"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7BA64829"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352B37E5"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585B10">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560C0E5A"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278F7B72"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467F9BB5"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585B10">
        <w:t>clause</w:t>
      </w:r>
      <w:r>
        <w:t> 6.3.3.1.13.4:</w:t>
      </w:r>
    </w:p>
    <w:p w14:paraId="288539AF"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1A02BAA1"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585B10">
        <w:rPr>
          <w:lang w:eastAsia="ko-KR"/>
        </w:rPr>
        <w:t>clause</w:t>
      </w:r>
      <w:r>
        <w:rPr>
          <w:lang w:eastAsia="ko-KR"/>
        </w:rPr>
        <w:t> 6.3.3.1.13.3:</w:t>
      </w:r>
    </w:p>
    <w:p w14:paraId="75BE73F9"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26740E38"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4D525070"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585B10">
        <w:rPr>
          <w:lang w:eastAsia="ko-KR"/>
        </w:rPr>
        <w:t>clause</w:t>
      </w:r>
      <w:r>
        <w:rPr>
          <w:lang w:eastAsia="ko-KR"/>
        </w:rPr>
        <w:t> 11.1.1.4.6</w:t>
      </w:r>
      <w:r w:rsidRPr="0073469F">
        <w:rPr>
          <w:lang w:eastAsia="ko-KR"/>
        </w:rPr>
        <w:t>.</w:t>
      </w:r>
    </w:p>
    <w:p w14:paraId="69E4A73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03EFAA3F"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585B10">
        <w:t>clause</w:t>
      </w:r>
      <w:r w:rsidRPr="0073469F">
        <w:t> </w:t>
      </w:r>
      <w:r w:rsidRPr="0073469F">
        <w:rPr>
          <w:lang w:eastAsia="ko-KR"/>
        </w:rPr>
        <w:t>6.3.3.2.3</w:t>
      </w:r>
      <w:r w:rsidRPr="0073469F">
        <w:t xml:space="preserve"> before continuing with the rest of the steps;</w:t>
      </w:r>
    </w:p>
    <w:p w14:paraId="1C62EE62"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585B10">
        <w:t>clause</w:t>
      </w:r>
      <w:r w:rsidRPr="0073469F">
        <w:t> </w:t>
      </w:r>
      <w:r w:rsidRPr="0073469F">
        <w:rPr>
          <w:lang w:eastAsia="ko-KR"/>
        </w:rPr>
        <w:t>6.3.3.2.2</w:t>
      </w:r>
      <w:r w:rsidRPr="0073469F">
        <w:t>;</w:t>
      </w:r>
    </w:p>
    <w:p w14:paraId="1A5FE19F"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585B10">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w:t>
      </w:r>
      <w:r>
        <w:t>4.</w:t>
      </w:r>
    </w:p>
    <w:p w14:paraId="6B5F5731"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43A0E91D"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0F1BD02F"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390E5BF6"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585B10">
        <w:t>clause</w:t>
      </w:r>
      <w:r>
        <w:t> </w:t>
      </w:r>
      <w:r w:rsidRPr="00562A51">
        <w:t>4.4</w:t>
      </w:r>
      <w:r>
        <w:t xml:space="preserve">, the controlling MCVideo function shall follow the procedures in </w:t>
      </w:r>
      <w:r w:rsidR="00585B10">
        <w:t>clause</w:t>
      </w:r>
      <w:r>
        <w:t> </w:t>
      </w:r>
      <w:r w:rsidRPr="0073469F">
        <w:t>6.</w:t>
      </w:r>
      <w:r>
        <w:t>3.3.1</w:t>
      </w:r>
      <w:r w:rsidRPr="0073469F">
        <w:t>.</w:t>
      </w:r>
      <w:r>
        <w:t>18.</w:t>
      </w:r>
    </w:p>
    <w:p w14:paraId="76EAD1BE"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297D5D03" w14:textId="77777777" w:rsidR="00F33D41" w:rsidRPr="0073469F" w:rsidRDefault="00F33D41" w:rsidP="00F33D41">
      <w:pPr>
        <w:pStyle w:val="Heading5"/>
        <w:rPr>
          <w:lang w:eastAsia="ko-KR"/>
        </w:rPr>
      </w:pPr>
      <w:bookmarkStart w:id="2280" w:name="_Toc20152785"/>
      <w:bookmarkStart w:id="2281" w:name="_Toc27495450"/>
      <w:bookmarkStart w:id="2282" w:name="_Toc36108918"/>
      <w:bookmarkStart w:id="2283" w:name="_Toc73958701"/>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280"/>
      <w:bookmarkEnd w:id="2281"/>
      <w:bookmarkEnd w:id="2282"/>
      <w:bookmarkEnd w:id="2283"/>
    </w:p>
    <w:p w14:paraId="496600A6" w14:textId="77777777" w:rsidR="00F33D41" w:rsidRPr="0073469F" w:rsidRDefault="00F33D41" w:rsidP="00F33D41">
      <w:pPr>
        <w:rPr>
          <w:rFonts w:eastAsia="SimSun"/>
        </w:rPr>
      </w:pPr>
      <w:r w:rsidRPr="0073469F">
        <w:rPr>
          <w:rFonts w:eastAsia="SimSun"/>
        </w:rPr>
        <w:t xml:space="preserve">This </w:t>
      </w:r>
      <w:r w:rsidR="00585B10">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585B10">
        <w:rPr>
          <w:rFonts w:eastAsia="SimSun"/>
        </w:rPr>
        <w:t>clause</w:t>
      </w:r>
      <w:r w:rsidRPr="0073469F">
        <w:rPr>
          <w:rFonts w:eastAsia="SimSun"/>
        </w:rPr>
        <w:t> </w:t>
      </w:r>
      <w:r w:rsidRPr="0073469F">
        <w:rPr>
          <w:lang w:eastAsia="ko-KR"/>
        </w:rPr>
        <w:t>11.</w:t>
      </w:r>
      <w:r>
        <w:rPr>
          <w:lang w:eastAsia="ko-KR"/>
        </w:rPr>
        <w:t>1.1.4.3.</w:t>
      </w:r>
    </w:p>
    <w:p w14:paraId="6933C1DC"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1A101CC"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585B10">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18CE9FAA"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49D00B35"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585B10">
        <w:t>clause</w:t>
      </w:r>
      <w:r w:rsidRPr="00847D89">
        <w:t> 6.3.3.1.13.2</w:t>
      </w:r>
      <w:r>
        <w:t>:</w:t>
      </w:r>
    </w:p>
    <w:p w14:paraId="4D4ADC6A"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4BF69CBC"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585B10">
        <w:rPr>
          <w:rFonts w:eastAsia="SimSun"/>
        </w:rPr>
        <w:t>clause</w:t>
      </w:r>
      <w:r w:rsidRPr="00A81F04">
        <w:rPr>
          <w:rFonts w:eastAsia="SimSun"/>
        </w:rPr>
        <w:t xml:space="preserve"> 6.3.3.1.13.1, </w:t>
      </w:r>
      <w:r w:rsidRPr="00A81F04">
        <w:rPr>
          <w:rFonts w:eastAsia="SimSun"/>
          <w:lang w:val="en-US"/>
        </w:rPr>
        <w:t xml:space="preserve">perform the procedures specified in </w:t>
      </w:r>
      <w:r w:rsidR="00585B10">
        <w:rPr>
          <w:rFonts w:eastAsia="SimSun"/>
          <w:lang w:val="en-US"/>
        </w:rPr>
        <w:t>clause</w:t>
      </w:r>
      <w:r w:rsidRPr="00A81F04">
        <w:rPr>
          <w:rFonts w:eastAsia="SimSun"/>
          <w:lang w:val="en-US"/>
        </w:rPr>
        <w:t> 6.3.3.1.12</w:t>
      </w:r>
      <w:r>
        <w:rPr>
          <w:rFonts w:eastAsia="SimSun"/>
          <w:lang w:val="en-US"/>
        </w:rPr>
        <w:t>; and</w:t>
      </w:r>
    </w:p>
    <w:p w14:paraId="4EE7A40C"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585B10">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278D52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585B10">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73AA7DE8"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6EAD2829"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03EAA8E8"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5C5E7112" w14:textId="77777777" w:rsidR="00F33D41" w:rsidRPr="0073469F" w:rsidRDefault="00F33D41" w:rsidP="00F33D41">
      <w:pPr>
        <w:pStyle w:val="Heading5"/>
        <w:rPr>
          <w:lang w:eastAsia="ko-KR"/>
        </w:rPr>
      </w:pPr>
      <w:bookmarkStart w:id="2284" w:name="_Toc20152786"/>
      <w:bookmarkStart w:id="2285" w:name="_Toc27495451"/>
      <w:bookmarkStart w:id="2286" w:name="_Toc36108919"/>
      <w:bookmarkStart w:id="2287" w:name="_Toc73958702"/>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284"/>
      <w:bookmarkEnd w:id="2285"/>
      <w:bookmarkEnd w:id="2286"/>
      <w:bookmarkEnd w:id="2287"/>
    </w:p>
    <w:p w14:paraId="2E24A07F" w14:textId="77777777" w:rsidR="00F33D41" w:rsidRPr="0073469F" w:rsidRDefault="00F33D41" w:rsidP="00F33D41">
      <w:pPr>
        <w:rPr>
          <w:rFonts w:eastAsia="SimSun"/>
        </w:rPr>
      </w:pPr>
      <w:r w:rsidRPr="0073469F">
        <w:rPr>
          <w:rFonts w:eastAsia="SimSun"/>
        </w:rPr>
        <w:t xml:space="preserve">This </w:t>
      </w:r>
      <w:r w:rsidR="00585B10">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585B10">
        <w:rPr>
          <w:rFonts w:eastAsia="SimSun"/>
        </w:rPr>
        <w:t>clause</w:t>
      </w:r>
      <w:r w:rsidRPr="0073469F">
        <w:rPr>
          <w:rFonts w:eastAsia="SimSun"/>
        </w:rPr>
        <w:t> </w:t>
      </w:r>
      <w:r w:rsidRPr="0073469F">
        <w:rPr>
          <w:lang w:eastAsia="ko-KR"/>
        </w:rPr>
        <w:t>11.</w:t>
      </w:r>
      <w:r>
        <w:rPr>
          <w:lang w:eastAsia="ko-KR"/>
        </w:rPr>
        <w:t>1.1.4.4.</w:t>
      </w:r>
    </w:p>
    <w:p w14:paraId="4E2E03A0"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64DE2A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585B10">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4FCC5C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703B79F1"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585B10">
        <w:t>clause</w:t>
      </w:r>
      <w:r>
        <w:t> 6.3.3.1.13.4:</w:t>
      </w:r>
    </w:p>
    <w:p w14:paraId="34C203EB"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1D2178"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585B10">
        <w:rPr>
          <w:rFonts w:eastAsia="SimSun"/>
        </w:rPr>
        <w:t>clause</w:t>
      </w:r>
      <w:r>
        <w:rPr>
          <w:rFonts w:eastAsia="SimSun"/>
        </w:rPr>
        <w:t> 6.3.3.1.13.3:</w:t>
      </w:r>
    </w:p>
    <w:p w14:paraId="0299BCEF"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5EF1C31C"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7BD70268"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585B10">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02843C9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585B10">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2614C9B7"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068B440F"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7BE9E03"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56C09329" w14:textId="77777777" w:rsidR="00EA7942" w:rsidRPr="0079589D" w:rsidRDefault="00A03B6C" w:rsidP="00EA7942">
      <w:pPr>
        <w:pStyle w:val="Heading3"/>
      </w:pPr>
      <w:bookmarkStart w:id="2288" w:name="_Toc20152787"/>
      <w:bookmarkStart w:id="2289" w:name="_Toc27495452"/>
      <w:bookmarkStart w:id="2290" w:name="_Toc36108920"/>
      <w:bookmarkStart w:id="2291" w:name="_Toc73958703"/>
      <w:r w:rsidRPr="0079589D">
        <w:rPr>
          <w:lang w:val="en-GB"/>
        </w:rPr>
        <w:t>10</w:t>
      </w:r>
      <w:r w:rsidR="00EA7942" w:rsidRPr="0079589D">
        <w:t>.2.3</w:t>
      </w:r>
      <w:r w:rsidR="00EA7942" w:rsidRPr="0079589D">
        <w:tab/>
      </w:r>
      <w:r w:rsidR="00137FC6">
        <w:rPr>
          <w:lang w:val="en-US"/>
        </w:rPr>
        <w:t>Private call without transmission control</w:t>
      </w:r>
      <w:bookmarkEnd w:id="2288"/>
      <w:bookmarkEnd w:id="2289"/>
      <w:bookmarkEnd w:id="2290"/>
      <w:bookmarkEnd w:id="2291"/>
    </w:p>
    <w:p w14:paraId="34DA5CF8" w14:textId="77777777" w:rsidR="00137FC6" w:rsidRPr="0073469F" w:rsidRDefault="00137FC6" w:rsidP="00137FC6">
      <w:pPr>
        <w:pStyle w:val="Heading4"/>
        <w:rPr>
          <w:rFonts w:eastAsia="Malgun Gothic"/>
        </w:rPr>
      </w:pPr>
      <w:bookmarkStart w:id="2292" w:name="_Toc20152788"/>
      <w:bookmarkStart w:id="2293" w:name="_Toc27495453"/>
      <w:bookmarkStart w:id="2294" w:name="_Toc36108921"/>
      <w:bookmarkStart w:id="2295" w:name="_Toc73958704"/>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292"/>
      <w:bookmarkEnd w:id="2293"/>
      <w:bookmarkEnd w:id="2294"/>
      <w:bookmarkEnd w:id="2295"/>
    </w:p>
    <w:p w14:paraId="382D5E1A"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585B10">
        <w:rPr>
          <w:noProof/>
          <w:lang w:eastAsia="ko-KR"/>
        </w:rPr>
        <w:t>clause</w:t>
      </w:r>
      <w:r>
        <w:rPr>
          <w:noProof/>
          <w:lang w:eastAsia="ko-KR"/>
        </w:rPr>
        <w:t xml:space="preserve"> 10.2.2.1.1</w:t>
      </w:r>
      <w:r w:rsidRPr="0073469F">
        <w:rPr>
          <w:noProof/>
          <w:lang w:eastAsia="ko-KR"/>
        </w:rPr>
        <w:t xml:space="preserve"> with the following exceptions:</w:t>
      </w:r>
    </w:p>
    <w:p w14:paraId="3F7FD447"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585B10">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25FF708D" w14:textId="77777777" w:rsidR="00137FC6" w:rsidRPr="0073469F" w:rsidRDefault="00137FC6" w:rsidP="00137FC6">
      <w:pPr>
        <w:pStyle w:val="B1"/>
      </w:pPr>
      <w:r w:rsidRPr="0073469F">
        <w:t>2)</w:t>
      </w:r>
      <w:r w:rsidRPr="0073469F">
        <w:tab/>
        <w:t xml:space="preserve">step </w:t>
      </w:r>
      <w:r>
        <w:t>9</w:t>
      </w:r>
      <w:r w:rsidRPr="0073469F">
        <w:t xml:space="preserve">) of </w:t>
      </w:r>
      <w:r w:rsidR="00585B10">
        <w:t>clause</w:t>
      </w:r>
      <w:r>
        <w:t xml:space="preserve"> </w:t>
      </w:r>
      <w:r>
        <w:rPr>
          <w:noProof/>
          <w:lang w:eastAsia="ko-KR"/>
        </w:rPr>
        <w:t>10.2.2.1.1</w:t>
      </w:r>
      <w:r w:rsidRPr="0073469F">
        <w:t xml:space="preserve"> shall be ignored.</w:t>
      </w:r>
    </w:p>
    <w:p w14:paraId="538D9302"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585B10">
        <w:rPr>
          <w:noProof/>
          <w:lang w:eastAsia="ko-KR"/>
        </w:rPr>
        <w:t>clause</w:t>
      </w:r>
      <w:r>
        <w:rPr>
          <w:noProof/>
          <w:lang w:eastAsia="ko-KR"/>
        </w:rPr>
        <w:t xml:space="preserve"> 10.2.2.1.2</w:t>
      </w:r>
      <w:r w:rsidRPr="0073469F">
        <w:rPr>
          <w:noProof/>
          <w:lang w:eastAsia="ko-KR"/>
        </w:rPr>
        <w:t xml:space="preserve"> for on-demand session.</w:t>
      </w:r>
    </w:p>
    <w:p w14:paraId="794D9FFF" w14:textId="77777777" w:rsidR="00137FC6" w:rsidRPr="0073469F" w:rsidRDefault="00137FC6" w:rsidP="00137FC6">
      <w:pPr>
        <w:pStyle w:val="Heading4"/>
        <w:rPr>
          <w:rFonts w:eastAsia="Malgun Gothic"/>
        </w:rPr>
      </w:pPr>
      <w:bookmarkStart w:id="2296" w:name="_Toc20152789"/>
      <w:bookmarkStart w:id="2297" w:name="_Toc27495454"/>
      <w:bookmarkStart w:id="2298" w:name="_Toc36108922"/>
      <w:bookmarkStart w:id="2299" w:name="_Toc73958705"/>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296"/>
      <w:bookmarkEnd w:id="2297"/>
      <w:bookmarkEnd w:id="2298"/>
      <w:bookmarkEnd w:id="2299"/>
    </w:p>
    <w:p w14:paraId="31FFE589" w14:textId="77777777" w:rsidR="00137FC6" w:rsidRPr="0073469F" w:rsidRDefault="00137FC6" w:rsidP="00137FC6">
      <w:pPr>
        <w:pStyle w:val="Heading5"/>
      </w:pPr>
      <w:bookmarkStart w:id="2300" w:name="_Toc20152790"/>
      <w:bookmarkStart w:id="2301" w:name="_Toc27495455"/>
      <w:bookmarkStart w:id="2302" w:name="_Toc36108923"/>
      <w:bookmarkStart w:id="2303" w:name="_Toc73958706"/>
      <w:r>
        <w:t>10.2.3.2</w:t>
      </w:r>
      <w:r w:rsidRPr="0073469F">
        <w:t>.1</w:t>
      </w:r>
      <w:r w:rsidRPr="0073469F">
        <w:tab/>
      </w:r>
      <w:r w:rsidRPr="0073469F">
        <w:rPr>
          <w:lang w:eastAsia="ko-KR"/>
        </w:rPr>
        <w:t>O</w:t>
      </w:r>
      <w:r w:rsidRPr="0073469F">
        <w:t>riginating procedures</w:t>
      </w:r>
      <w:bookmarkEnd w:id="2300"/>
      <w:bookmarkEnd w:id="2301"/>
      <w:bookmarkEnd w:id="2302"/>
      <w:bookmarkEnd w:id="2303"/>
    </w:p>
    <w:p w14:paraId="411581D3"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585B10">
        <w:rPr>
          <w:noProof/>
          <w:lang w:eastAsia="ko-KR"/>
        </w:rPr>
        <w:t>clause</w:t>
      </w:r>
      <w:r>
        <w:rPr>
          <w:lang w:eastAsia="ko-KR"/>
        </w:rPr>
        <w:t xml:space="preserve"> 10.2.2.4</w:t>
      </w:r>
      <w:r w:rsidRPr="0073469F">
        <w:rPr>
          <w:lang w:eastAsia="ko-KR"/>
        </w:rPr>
        <w:t xml:space="preserve">.1.1 for an on-demand session and shall follow the procedures as specified in </w:t>
      </w:r>
      <w:r w:rsidR="00585B10">
        <w:rPr>
          <w:lang w:eastAsia="ko-KR"/>
        </w:rPr>
        <w:t>clause</w:t>
      </w:r>
      <w:r>
        <w:rPr>
          <w:lang w:eastAsia="ko-KR"/>
        </w:rPr>
        <w:t xml:space="preserve"> 10.2.2.4</w:t>
      </w:r>
      <w:r w:rsidRPr="0073469F">
        <w:rPr>
          <w:lang w:eastAsia="ko-KR"/>
        </w:rPr>
        <w:t>.1.2 for initiation using a pre-established session.</w:t>
      </w:r>
    </w:p>
    <w:p w14:paraId="7122594F" w14:textId="77777777" w:rsidR="00137FC6" w:rsidRPr="0073469F" w:rsidRDefault="00137FC6" w:rsidP="00137FC6">
      <w:pPr>
        <w:pStyle w:val="Heading5"/>
        <w:rPr>
          <w:lang w:eastAsia="ko-KR"/>
        </w:rPr>
      </w:pPr>
      <w:bookmarkStart w:id="2304" w:name="_Toc20152791"/>
      <w:bookmarkStart w:id="2305" w:name="_Toc27495456"/>
      <w:bookmarkStart w:id="2306" w:name="_Toc36108924"/>
      <w:bookmarkStart w:id="2307" w:name="_Toc73958707"/>
      <w:r>
        <w:t>10.2.3</w:t>
      </w:r>
      <w:r w:rsidRPr="0073469F">
        <w:rPr>
          <w:lang w:eastAsia="ko-KR"/>
        </w:rPr>
        <w:t>.2</w:t>
      </w:r>
      <w:r>
        <w:rPr>
          <w:lang w:eastAsia="ko-KR"/>
        </w:rPr>
        <w:t>.2</w:t>
      </w:r>
      <w:r w:rsidRPr="0073469F">
        <w:rPr>
          <w:lang w:eastAsia="ko-KR"/>
        </w:rPr>
        <w:tab/>
        <w:t>Terminating procedures</w:t>
      </w:r>
      <w:bookmarkEnd w:id="2304"/>
      <w:bookmarkEnd w:id="2305"/>
      <w:bookmarkEnd w:id="2306"/>
      <w:bookmarkEnd w:id="2307"/>
    </w:p>
    <w:p w14:paraId="4DC92DD9"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585B10">
        <w:rPr>
          <w:noProof/>
          <w:lang w:eastAsia="ko-KR"/>
        </w:rPr>
        <w:t>clause</w:t>
      </w:r>
      <w:r>
        <w:rPr>
          <w:noProof/>
          <w:lang w:eastAsia="ko-KR"/>
        </w:rPr>
        <w:t xml:space="preserve"> 10.2.2.4.2</w:t>
      </w:r>
      <w:r w:rsidRPr="0073469F">
        <w:rPr>
          <w:noProof/>
          <w:lang w:eastAsia="ko-KR"/>
        </w:rPr>
        <w:t>.</w:t>
      </w:r>
    </w:p>
    <w:p w14:paraId="39F0CB4E" w14:textId="77777777" w:rsidR="00137FC6" w:rsidRPr="0073469F" w:rsidRDefault="00137FC6" w:rsidP="00137FC6">
      <w:pPr>
        <w:pStyle w:val="Heading4"/>
      </w:pPr>
      <w:bookmarkStart w:id="2308" w:name="_Toc20152792"/>
      <w:bookmarkStart w:id="2309" w:name="_Toc27495457"/>
      <w:bookmarkStart w:id="2310" w:name="_Toc36108925"/>
      <w:bookmarkStart w:id="2311" w:name="_Toc73958708"/>
      <w:r>
        <w:t>10.2.3.3</w:t>
      </w:r>
      <w:r w:rsidRPr="0073469F">
        <w:tab/>
        <w:t>Controlling</w:t>
      </w:r>
      <w:r>
        <w:t xml:space="preserve"> MCVideo</w:t>
      </w:r>
      <w:r w:rsidRPr="0073469F">
        <w:t xml:space="preserve"> function procedures</w:t>
      </w:r>
      <w:bookmarkEnd w:id="2308"/>
      <w:bookmarkEnd w:id="2309"/>
      <w:bookmarkEnd w:id="2310"/>
      <w:bookmarkEnd w:id="2311"/>
    </w:p>
    <w:p w14:paraId="65B43145" w14:textId="77777777" w:rsidR="00137FC6" w:rsidRPr="0073469F" w:rsidRDefault="00137FC6" w:rsidP="00137FC6">
      <w:pPr>
        <w:pStyle w:val="Heading5"/>
        <w:rPr>
          <w:lang w:eastAsia="ko-KR"/>
        </w:rPr>
      </w:pPr>
      <w:bookmarkStart w:id="2312" w:name="_Toc20152793"/>
      <w:bookmarkStart w:id="2313" w:name="_Toc27495458"/>
      <w:bookmarkStart w:id="2314" w:name="_Toc36108926"/>
      <w:bookmarkStart w:id="2315" w:name="_Toc73958709"/>
      <w:r>
        <w:rPr>
          <w:lang w:eastAsia="ko-KR"/>
        </w:rPr>
        <w:t>10.2.3.3</w:t>
      </w:r>
      <w:r w:rsidRPr="0073469F">
        <w:rPr>
          <w:lang w:eastAsia="ko-KR"/>
        </w:rPr>
        <w:t>.1</w:t>
      </w:r>
      <w:r w:rsidRPr="0073469F">
        <w:rPr>
          <w:lang w:eastAsia="ko-KR"/>
        </w:rPr>
        <w:tab/>
        <w:t>Originating procedures</w:t>
      </w:r>
      <w:bookmarkEnd w:id="2312"/>
      <w:bookmarkEnd w:id="2313"/>
      <w:bookmarkEnd w:id="2314"/>
      <w:bookmarkEnd w:id="2315"/>
    </w:p>
    <w:p w14:paraId="4CD31E46"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585B10">
        <w:rPr>
          <w:noProof/>
          <w:lang w:eastAsia="ko-KR"/>
        </w:rPr>
        <w:t>clause</w:t>
      </w:r>
      <w:r>
        <w:rPr>
          <w:lang w:eastAsia="ko-KR"/>
        </w:rPr>
        <w:t xml:space="preserve"> 10.2.2.4</w:t>
      </w:r>
      <w:r w:rsidRPr="0073469F">
        <w:rPr>
          <w:lang w:eastAsia="ko-KR"/>
        </w:rPr>
        <w:t>.</w:t>
      </w:r>
    </w:p>
    <w:p w14:paraId="5A3D4715" w14:textId="77777777" w:rsidR="00137FC6" w:rsidRPr="0073469F" w:rsidRDefault="00137FC6" w:rsidP="00137FC6">
      <w:pPr>
        <w:pStyle w:val="Heading5"/>
        <w:rPr>
          <w:lang w:eastAsia="ko-KR"/>
        </w:rPr>
      </w:pPr>
      <w:bookmarkStart w:id="2316" w:name="_Toc20152794"/>
      <w:bookmarkStart w:id="2317" w:name="_Toc27495459"/>
      <w:bookmarkStart w:id="2318" w:name="_Toc36108927"/>
      <w:bookmarkStart w:id="2319" w:name="_Toc73958710"/>
      <w:r>
        <w:rPr>
          <w:lang w:eastAsia="ko-KR"/>
        </w:rPr>
        <w:t>10.2.3.3</w:t>
      </w:r>
      <w:r w:rsidRPr="0073469F">
        <w:rPr>
          <w:lang w:eastAsia="ko-KR"/>
        </w:rPr>
        <w:t>.2</w:t>
      </w:r>
      <w:r w:rsidRPr="0073469F">
        <w:rPr>
          <w:lang w:eastAsia="ko-KR"/>
        </w:rPr>
        <w:tab/>
        <w:t>Terminating procedures</w:t>
      </w:r>
      <w:bookmarkEnd w:id="2316"/>
      <w:bookmarkEnd w:id="2317"/>
      <w:bookmarkEnd w:id="2318"/>
      <w:bookmarkEnd w:id="2319"/>
    </w:p>
    <w:p w14:paraId="7BDCE0CB"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585B10">
        <w:rPr>
          <w:noProof/>
          <w:lang w:eastAsia="ko-KR"/>
        </w:rPr>
        <w:t>clause</w:t>
      </w:r>
      <w:r>
        <w:rPr>
          <w:lang w:eastAsia="ko-KR"/>
        </w:rPr>
        <w:t xml:space="preserve"> 10.2.2.4.2</w:t>
      </w:r>
      <w:r w:rsidRPr="0073469F">
        <w:rPr>
          <w:lang w:eastAsia="ko-KR"/>
        </w:rPr>
        <w:t>.</w:t>
      </w:r>
    </w:p>
    <w:p w14:paraId="63A8C8BA" w14:textId="77777777" w:rsidR="00137FC6" w:rsidRPr="0073469F" w:rsidRDefault="00137FC6" w:rsidP="00137FC6">
      <w:pPr>
        <w:pStyle w:val="Heading3"/>
      </w:pPr>
      <w:bookmarkStart w:id="2320" w:name="_Toc20152795"/>
      <w:bookmarkStart w:id="2321" w:name="_Toc27495460"/>
      <w:bookmarkStart w:id="2322" w:name="_Toc36108928"/>
      <w:bookmarkStart w:id="2323" w:name="_Toc73958711"/>
      <w:r>
        <w:t>10.2.4</w:t>
      </w:r>
      <w:r w:rsidRPr="0073469F">
        <w:tab/>
        <w:t>Ending the private call initiated by</w:t>
      </w:r>
      <w:r>
        <w:t xml:space="preserve"> MCVideo</w:t>
      </w:r>
      <w:r w:rsidRPr="0073469F">
        <w:t xml:space="preserve"> client</w:t>
      </w:r>
      <w:bookmarkEnd w:id="2320"/>
      <w:bookmarkEnd w:id="2321"/>
      <w:bookmarkEnd w:id="2322"/>
      <w:bookmarkEnd w:id="2323"/>
    </w:p>
    <w:p w14:paraId="5D296082" w14:textId="77777777" w:rsidR="00137FC6" w:rsidRPr="0073469F" w:rsidRDefault="00137FC6" w:rsidP="00137FC6">
      <w:pPr>
        <w:pStyle w:val="Heading4"/>
      </w:pPr>
      <w:bookmarkStart w:id="2324" w:name="_Toc20152796"/>
      <w:bookmarkStart w:id="2325" w:name="_Toc27495461"/>
      <w:bookmarkStart w:id="2326" w:name="_Toc36108929"/>
      <w:bookmarkStart w:id="2327" w:name="_Toc73958712"/>
      <w:r>
        <w:t>10.2.4</w:t>
      </w:r>
      <w:r w:rsidRPr="0073469F">
        <w:t>.1</w:t>
      </w:r>
      <w:r w:rsidRPr="0073469F">
        <w:tab/>
      </w:r>
      <w:r>
        <w:t>MCVideo</w:t>
      </w:r>
      <w:r w:rsidRPr="0073469F">
        <w:t xml:space="preserve"> client procedures</w:t>
      </w:r>
      <w:bookmarkEnd w:id="2324"/>
      <w:bookmarkEnd w:id="2325"/>
      <w:bookmarkEnd w:id="2326"/>
      <w:bookmarkEnd w:id="2327"/>
    </w:p>
    <w:p w14:paraId="17684C5F" w14:textId="77777777" w:rsidR="00137FC6" w:rsidRPr="0073469F" w:rsidRDefault="00137FC6" w:rsidP="00137FC6">
      <w:pPr>
        <w:pStyle w:val="Heading5"/>
        <w:rPr>
          <w:lang w:eastAsia="ko-KR"/>
        </w:rPr>
      </w:pPr>
      <w:bookmarkStart w:id="2328" w:name="_Toc20152797"/>
      <w:bookmarkStart w:id="2329" w:name="_Toc27495462"/>
      <w:bookmarkStart w:id="2330" w:name="_Toc36108930"/>
      <w:bookmarkStart w:id="2331" w:name="_Toc73958713"/>
      <w:r>
        <w:rPr>
          <w:lang w:eastAsia="ko-KR"/>
        </w:rPr>
        <w:t>10.2.4</w:t>
      </w:r>
      <w:r w:rsidRPr="0073469F">
        <w:rPr>
          <w:lang w:eastAsia="ko-KR"/>
        </w:rPr>
        <w:t>.1.1</w:t>
      </w:r>
      <w:r w:rsidRPr="0073469F">
        <w:rPr>
          <w:lang w:eastAsia="ko-KR"/>
        </w:rPr>
        <w:tab/>
        <w:t>On-demand private call</w:t>
      </w:r>
      <w:bookmarkEnd w:id="2328"/>
      <w:bookmarkEnd w:id="2329"/>
      <w:bookmarkEnd w:id="2330"/>
      <w:bookmarkEnd w:id="2331"/>
    </w:p>
    <w:p w14:paraId="174696A1" w14:textId="77777777" w:rsidR="00137FC6" w:rsidRPr="0073469F" w:rsidRDefault="00137FC6" w:rsidP="00137FC6">
      <w:pPr>
        <w:pStyle w:val="Heading6"/>
        <w:rPr>
          <w:lang w:eastAsia="ko-KR"/>
        </w:rPr>
      </w:pPr>
      <w:bookmarkStart w:id="2332" w:name="_Toc20152798"/>
      <w:bookmarkStart w:id="2333" w:name="_Toc27495463"/>
      <w:bookmarkStart w:id="2334" w:name="_Toc36108931"/>
      <w:bookmarkStart w:id="2335" w:name="_Toc73958714"/>
      <w:r>
        <w:rPr>
          <w:lang w:eastAsia="ko-KR"/>
        </w:rPr>
        <w:t>10.2.4</w:t>
      </w:r>
      <w:r w:rsidRPr="0073469F">
        <w:rPr>
          <w:lang w:eastAsia="ko-KR"/>
        </w:rPr>
        <w:t>.1.1.1</w:t>
      </w:r>
      <w:r w:rsidRPr="0073469F">
        <w:rPr>
          <w:lang w:eastAsia="ko-KR"/>
        </w:rPr>
        <w:tab/>
        <w:t>Client originating procedures</w:t>
      </w:r>
      <w:bookmarkEnd w:id="2332"/>
      <w:bookmarkEnd w:id="2333"/>
      <w:bookmarkEnd w:id="2334"/>
      <w:bookmarkEnd w:id="2335"/>
    </w:p>
    <w:p w14:paraId="0A0D683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585B10">
        <w:rPr>
          <w:lang w:eastAsia="ko-KR"/>
        </w:rPr>
        <w:t>clause</w:t>
      </w:r>
      <w:r w:rsidRPr="0073469F">
        <w:rPr>
          <w:lang w:eastAsia="ko-KR"/>
        </w:rPr>
        <w:t> 6.2.5.1.</w:t>
      </w:r>
    </w:p>
    <w:p w14:paraId="3F63FBFE" w14:textId="77777777" w:rsidR="00137FC6" w:rsidRPr="0073469F" w:rsidRDefault="00137FC6" w:rsidP="00137FC6">
      <w:pPr>
        <w:pStyle w:val="Heading6"/>
        <w:rPr>
          <w:lang w:eastAsia="ko-KR"/>
        </w:rPr>
      </w:pPr>
      <w:bookmarkStart w:id="2336" w:name="_Toc20152799"/>
      <w:bookmarkStart w:id="2337" w:name="_Toc27495464"/>
      <w:bookmarkStart w:id="2338" w:name="_Toc36108932"/>
      <w:bookmarkStart w:id="2339" w:name="_Toc73958715"/>
      <w:r>
        <w:rPr>
          <w:lang w:eastAsia="ko-KR"/>
        </w:rPr>
        <w:t>10.2.4</w:t>
      </w:r>
      <w:r w:rsidRPr="0073469F">
        <w:rPr>
          <w:lang w:eastAsia="ko-KR"/>
        </w:rPr>
        <w:t>.1.1.2</w:t>
      </w:r>
      <w:r w:rsidRPr="0073469F">
        <w:rPr>
          <w:lang w:eastAsia="ko-KR"/>
        </w:rPr>
        <w:tab/>
        <w:t>Client terminating procedures</w:t>
      </w:r>
      <w:bookmarkEnd w:id="2336"/>
      <w:bookmarkEnd w:id="2337"/>
      <w:bookmarkEnd w:id="2338"/>
      <w:bookmarkEnd w:id="2339"/>
    </w:p>
    <w:p w14:paraId="79C71C5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585B10">
        <w:rPr>
          <w:lang w:eastAsia="ko-KR"/>
        </w:rPr>
        <w:t>clause</w:t>
      </w:r>
      <w:r w:rsidRPr="0073469F">
        <w:rPr>
          <w:lang w:eastAsia="ko-KR"/>
        </w:rPr>
        <w:t> 6.2.6.</w:t>
      </w:r>
    </w:p>
    <w:p w14:paraId="6696D9A5" w14:textId="77777777" w:rsidR="00137FC6" w:rsidRPr="0073469F" w:rsidRDefault="00137FC6" w:rsidP="00137FC6">
      <w:pPr>
        <w:pStyle w:val="Heading4"/>
      </w:pPr>
      <w:bookmarkStart w:id="2340" w:name="_Toc20152800"/>
      <w:bookmarkStart w:id="2341" w:name="_Toc27495465"/>
      <w:bookmarkStart w:id="2342" w:name="_Toc36108933"/>
      <w:bookmarkStart w:id="2343" w:name="_Toc73958716"/>
      <w:r>
        <w:t>10.2.4</w:t>
      </w:r>
      <w:r w:rsidRPr="0073469F">
        <w:t>.2</w:t>
      </w:r>
      <w:r w:rsidRPr="0073469F">
        <w:tab/>
        <w:t>Participating</w:t>
      </w:r>
      <w:r>
        <w:t xml:space="preserve"> MCVideo</w:t>
      </w:r>
      <w:r w:rsidRPr="0073469F">
        <w:t xml:space="preserve"> function procedures</w:t>
      </w:r>
      <w:bookmarkEnd w:id="2340"/>
      <w:bookmarkEnd w:id="2341"/>
      <w:bookmarkEnd w:id="2342"/>
      <w:bookmarkEnd w:id="2343"/>
    </w:p>
    <w:p w14:paraId="44287704" w14:textId="77777777" w:rsidR="00137FC6" w:rsidRPr="0073469F" w:rsidRDefault="00137FC6" w:rsidP="00137FC6">
      <w:pPr>
        <w:pStyle w:val="Heading5"/>
        <w:rPr>
          <w:lang w:eastAsia="ko-KR"/>
        </w:rPr>
      </w:pPr>
      <w:bookmarkStart w:id="2344" w:name="_Toc20152801"/>
      <w:bookmarkStart w:id="2345" w:name="_Toc27495466"/>
      <w:bookmarkStart w:id="2346" w:name="_Toc36108934"/>
      <w:bookmarkStart w:id="2347" w:name="_Toc73958717"/>
      <w:r>
        <w:rPr>
          <w:lang w:eastAsia="ko-KR"/>
        </w:rPr>
        <w:t>10.2.4</w:t>
      </w:r>
      <w:r w:rsidRPr="0073469F">
        <w:rPr>
          <w:lang w:eastAsia="ko-KR"/>
        </w:rPr>
        <w:t>.2.1</w:t>
      </w:r>
      <w:r w:rsidRPr="0073469F">
        <w:rPr>
          <w:lang w:eastAsia="ko-KR"/>
        </w:rPr>
        <w:tab/>
        <w:t>Originating procedures</w:t>
      </w:r>
      <w:bookmarkEnd w:id="2344"/>
      <w:bookmarkEnd w:id="2345"/>
      <w:bookmarkEnd w:id="2346"/>
      <w:bookmarkEnd w:id="2347"/>
    </w:p>
    <w:p w14:paraId="5F6AB9C1" w14:textId="77777777" w:rsidR="00137FC6" w:rsidRPr="0073469F" w:rsidRDefault="00137FC6" w:rsidP="00137FC6">
      <w:pPr>
        <w:pStyle w:val="Heading6"/>
        <w:rPr>
          <w:lang w:eastAsia="ko-KR"/>
        </w:rPr>
      </w:pPr>
      <w:bookmarkStart w:id="2348" w:name="_Toc20152802"/>
      <w:bookmarkStart w:id="2349" w:name="_Toc27495467"/>
      <w:bookmarkStart w:id="2350" w:name="_Toc36108935"/>
      <w:bookmarkStart w:id="2351" w:name="_Toc73958718"/>
      <w:r>
        <w:rPr>
          <w:lang w:eastAsia="ko-KR"/>
        </w:rPr>
        <w:t>10.2.4</w:t>
      </w:r>
      <w:r w:rsidRPr="0073469F">
        <w:rPr>
          <w:lang w:eastAsia="ko-KR"/>
        </w:rPr>
        <w:t>.2.1.1</w:t>
      </w:r>
      <w:r w:rsidRPr="0073469F">
        <w:rPr>
          <w:lang w:eastAsia="ko-KR"/>
        </w:rPr>
        <w:tab/>
        <w:t>Receipt of SIP BYE request for on-demand private call</w:t>
      </w:r>
      <w:bookmarkEnd w:id="2348"/>
      <w:bookmarkEnd w:id="2349"/>
      <w:bookmarkEnd w:id="2350"/>
      <w:bookmarkEnd w:id="2351"/>
    </w:p>
    <w:p w14:paraId="1C651122"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585B10">
        <w:rPr>
          <w:lang w:eastAsia="ko-KR"/>
        </w:rPr>
        <w:t>clause</w:t>
      </w:r>
      <w:r w:rsidRPr="0073469F">
        <w:rPr>
          <w:lang w:eastAsia="ko-KR"/>
        </w:rPr>
        <w:t> 6.3.2.1.6.</w:t>
      </w:r>
    </w:p>
    <w:p w14:paraId="6C4F0E08" w14:textId="77777777" w:rsidR="00137FC6" w:rsidRPr="0073469F" w:rsidRDefault="00137FC6" w:rsidP="00137FC6">
      <w:pPr>
        <w:pStyle w:val="Heading5"/>
        <w:rPr>
          <w:lang w:eastAsia="ko-KR"/>
        </w:rPr>
      </w:pPr>
      <w:bookmarkStart w:id="2352" w:name="_Toc20152803"/>
      <w:bookmarkStart w:id="2353" w:name="_Toc27495468"/>
      <w:bookmarkStart w:id="2354" w:name="_Toc36108936"/>
      <w:bookmarkStart w:id="2355" w:name="_Toc73958719"/>
      <w:r>
        <w:rPr>
          <w:lang w:eastAsia="ko-KR"/>
        </w:rPr>
        <w:t>10.2.4</w:t>
      </w:r>
      <w:r w:rsidRPr="0073469F">
        <w:rPr>
          <w:lang w:eastAsia="ko-KR"/>
        </w:rPr>
        <w:t>.2.2</w:t>
      </w:r>
      <w:r w:rsidRPr="0073469F">
        <w:rPr>
          <w:lang w:eastAsia="ko-KR"/>
        </w:rPr>
        <w:tab/>
        <w:t>Terminating procedures</w:t>
      </w:r>
      <w:bookmarkEnd w:id="2352"/>
      <w:bookmarkEnd w:id="2353"/>
      <w:bookmarkEnd w:id="2354"/>
      <w:bookmarkEnd w:id="2355"/>
    </w:p>
    <w:p w14:paraId="2FDA2A17" w14:textId="77777777" w:rsidR="00137FC6" w:rsidRPr="0073469F" w:rsidRDefault="00137FC6" w:rsidP="00137FC6">
      <w:pPr>
        <w:pStyle w:val="Heading6"/>
        <w:rPr>
          <w:lang w:eastAsia="ko-KR"/>
        </w:rPr>
      </w:pPr>
      <w:bookmarkStart w:id="2356" w:name="_Toc20152804"/>
      <w:bookmarkStart w:id="2357" w:name="_Toc27495469"/>
      <w:bookmarkStart w:id="2358" w:name="_Toc36108937"/>
      <w:bookmarkStart w:id="2359" w:name="_Toc73958720"/>
      <w:r>
        <w:rPr>
          <w:lang w:eastAsia="ko-KR"/>
        </w:rPr>
        <w:t>10.2.4</w:t>
      </w:r>
      <w:r w:rsidRPr="0073469F">
        <w:rPr>
          <w:lang w:eastAsia="ko-KR"/>
        </w:rPr>
        <w:t>.2.2.1</w:t>
      </w:r>
      <w:r w:rsidRPr="0073469F">
        <w:rPr>
          <w:lang w:eastAsia="ko-KR"/>
        </w:rPr>
        <w:tab/>
        <w:t>Receipt of SIP BYE request for private call on-demand</w:t>
      </w:r>
      <w:bookmarkEnd w:id="2356"/>
      <w:bookmarkEnd w:id="2357"/>
      <w:bookmarkEnd w:id="2358"/>
      <w:bookmarkEnd w:id="2359"/>
    </w:p>
    <w:p w14:paraId="5F8D7E75"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585B10">
        <w:rPr>
          <w:lang w:eastAsia="ko-KR"/>
        </w:rPr>
        <w:t>clause</w:t>
      </w:r>
      <w:r w:rsidRPr="0073469F">
        <w:rPr>
          <w:lang w:eastAsia="ko-KR"/>
        </w:rPr>
        <w:t> 6.3.2.2.8.1.</w:t>
      </w:r>
    </w:p>
    <w:p w14:paraId="523940FE" w14:textId="77777777" w:rsidR="00137FC6" w:rsidRPr="0073469F" w:rsidRDefault="00137FC6" w:rsidP="00137FC6">
      <w:pPr>
        <w:pStyle w:val="Heading4"/>
      </w:pPr>
      <w:bookmarkStart w:id="2360" w:name="_Toc20152805"/>
      <w:bookmarkStart w:id="2361" w:name="_Toc27495470"/>
      <w:bookmarkStart w:id="2362" w:name="_Toc36108938"/>
      <w:bookmarkStart w:id="2363" w:name="_Toc73958721"/>
      <w:r>
        <w:t>10.2.4</w:t>
      </w:r>
      <w:r w:rsidRPr="0073469F">
        <w:t>.3</w:t>
      </w:r>
      <w:r w:rsidRPr="0073469F">
        <w:tab/>
        <w:t>Controlling</w:t>
      </w:r>
      <w:r>
        <w:t xml:space="preserve"> MCVideo</w:t>
      </w:r>
      <w:r w:rsidRPr="0073469F">
        <w:t xml:space="preserve"> function procedures</w:t>
      </w:r>
      <w:bookmarkEnd w:id="2360"/>
      <w:bookmarkEnd w:id="2361"/>
      <w:bookmarkEnd w:id="2362"/>
      <w:bookmarkEnd w:id="2363"/>
    </w:p>
    <w:p w14:paraId="797F3F17" w14:textId="77777777" w:rsidR="00137FC6" w:rsidRPr="0073469F" w:rsidRDefault="00137FC6" w:rsidP="00137FC6">
      <w:pPr>
        <w:pStyle w:val="Heading5"/>
        <w:rPr>
          <w:lang w:eastAsia="ko-KR"/>
        </w:rPr>
      </w:pPr>
      <w:bookmarkStart w:id="2364" w:name="_Toc20152806"/>
      <w:bookmarkStart w:id="2365" w:name="_Toc27495471"/>
      <w:bookmarkStart w:id="2366" w:name="_Toc36108939"/>
      <w:bookmarkStart w:id="2367" w:name="_Toc73958722"/>
      <w:r>
        <w:rPr>
          <w:lang w:eastAsia="ko-KR"/>
        </w:rPr>
        <w:t>10.2.4</w:t>
      </w:r>
      <w:r w:rsidRPr="0073469F">
        <w:rPr>
          <w:lang w:eastAsia="ko-KR"/>
        </w:rPr>
        <w:t>.3.1</w:t>
      </w:r>
      <w:r w:rsidRPr="0073469F">
        <w:rPr>
          <w:lang w:eastAsia="ko-KR"/>
        </w:rPr>
        <w:tab/>
        <w:t>Terminating procedures</w:t>
      </w:r>
      <w:bookmarkEnd w:id="2364"/>
      <w:bookmarkEnd w:id="2365"/>
      <w:bookmarkEnd w:id="2366"/>
      <w:bookmarkEnd w:id="2367"/>
    </w:p>
    <w:p w14:paraId="21A447FF"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585B10">
        <w:rPr>
          <w:lang w:eastAsia="ko-KR"/>
        </w:rPr>
        <w:t>clause</w:t>
      </w:r>
      <w:r w:rsidRPr="0073469F">
        <w:rPr>
          <w:lang w:eastAsia="ko-KR"/>
        </w:rPr>
        <w:t> 6.3.3.2.4.</w:t>
      </w:r>
    </w:p>
    <w:p w14:paraId="366AD82E" w14:textId="77777777" w:rsidR="00137FC6" w:rsidRPr="0073469F" w:rsidRDefault="00137FC6" w:rsidP="00137FC6">
      <w:pPr>
        <w:pStyle w:val="Heading3"/>
      </w:pPr>
      <w:bookmarkStart w:id="2368" w:name="_Toc20152807"/>
      <w:bookmarkStart w:id="2369" w:name="_Toc27495472"/>
      <w:bookmarkStart w:id="2370" w:name="_Toc36108940"/>
      <w:bookmarkStart w:id="2371" w:name="_Toc73958723"/>
      <w:r>
        <w:t>10.2.5</w:t>
      </w:r>
      <w:r w:rsidRPr="0073469F">
        <w:tab/>
        <w:t>Ending the private call initiated by the</w:t>
      </w:r>
      <w:r>
        <w:t xml:space="preserve"> MCVideo</w:t>
      </w:r>
      <w:r w:rsidRPr="0073469F">
        <w:t xml:space="preserve"> server</w:t>
      </w:r>
      <w:bookmarkEnd w:id="2368"/>
      <w:bookmarkEnd w:id="2369"/>
      <w:bookmarkEnd w:id="2370"/>
      <w:bookmarkEnd w:id="2371"/>
    </w:p>
    <w:p w14:paraId="3BF42EAF" w14:textId="77777777" w:rsidR="00137FC6" w:rsidRPr="0073469F" w:rsidRDefault="00137FC6" w:rsidP="00137FC6">
      <w:pPr>
        <w:pStyle w:val="Heading4"/>
      </w:pPr>
      <w:bookmarkStart w:id="2372" w:name="_Toc20152808"/>
      <w:bookmarkStart w:id="2373" w:name="_Toc27495473"/>
      <w:bookmarkStart w:id="2374" w:name="_Toc36108941"/>
      <w:bookmarkStart w:id="2375" w:name="_Toc73958724"/>
      <w:r>
        <w:t>10.2.5</w:t>
      </w:r>
      <w:r w:rsidRPr="0073469F">
        <w:t>.1</w:t>
      </w:r>
      <w:r w:rsidRPr="0073469F">
        <w:tab/>
        <w:t>General</w:t>
      </w:r>
      <w:bookmarkEnd w:id="2372"/>
      <w:bookmarkEnd w:id="2373"/>
      <w:bookmarkEnd w:id="2374"/>
      <w:bookmarkEnd w:id="2375"/>
    </w:p>
    <w:p w14:paraId="21AFBE7A" w14:textId="77777777" w:rsidR="00137FC6" w:rsidRDefault="00137FC6" w:rsidP="00137FC6">
      <w:pPr>
        <w:rPr>
          <w:rFonts w:hint="eastAsia"/>
          <w:lang w:eastAsia="ko-KR"/>
        </w:rPr>
      </w:pPr>
      <w:r>
        <w:rPr>
          <w:rFonts w:hint="eastAsia"/>
          <w:lang w:eastAsia="ko-KR"/>
        </w:rPr>
        <w:t xml:space="preserve">This </w:t>
      </w:r>
      <w:r w:rsidR="00585B10">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E2B0C0F"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047A8F11" w14:textId="77777777" w:rsidR="00137FC6" w:rsidRPr="0073469F" w:rsidRDefault="00137FC6" w:rsidP="00137FC6">
      <w:pPr>
        <w:pStyle w:val="Heading4"/>
      </w:pPr>
      <w:bookmarkStart w:id="2376" w:name="_Toc20152809"/>
      <w:bookmarkStart w:id="2377" w:name="_Toc27495474"/>
      <w:bookmarkStart w:id="2378" w:name="_Toc36108942"/>
      <w:bookmarkStart w:id="2379" w:name="_Toc73958725"/>
      <w:r>
        <w:t>10.2.5</w:t>
      </w:r>
      <w:r w:rsidRPr="0073469F">
        <w:t>.2</w:t>
      </w:r>
      <w:r w:rsidR="00585B10">
        <w:tab/>
      </w:r>
      <w:r>
        <w:t>MCVideo</w:t>
      </w:r>
      <w:r w:rsidRPr="0073469F">
        <w:t xml:space="preserve"> client procedures</w:t>
      </w:r>
      <w:bookmarkEnd w:id="2376"/>
      <w:bookmarkEnd w:id="2377"/>
      <w:bookmarkEnd w:id="2378"/>
      <w:bookmarkEnd w:id="2379"/>
    </w:p>
    <w:p w14:paraId="6CCF3D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585B10">
        <w:rPr>
          <w:lang w:eastAsia="ko-KR"/>
        </w:rPr>
        <w:t>clause</w:t>
      </w:r>
      <w:r w:rsidRPr="0073469F">
        <w:rPr>
          <w:lang w:eastAsia="ko-KR"/>
        </w:rPr>
        <w:t> 6.2.6.</w:t>
      </w:r>
    </w:p>
    <w:p w14:paraId="6569703B" w14:textId="77777777" w:rsidR="00137FC6" w:rsidRPr="0073469F" w:rsidRDefault="00137FC6" w:rsidP="00137FC6">
      <w:pPr>
        <w:pStyle w:val="Heading4"/>
      </w:pPr>
      <w:bookmarkStart w:id="2380" w:name="_Toc20152810"/>
      <w:bookmarkStart w:id="2381" w:name="_Toc27495475"/>
      <w:bookmarkStart w:id="2382" w:name="_Toc36108943"/>
      <w:bookmarkStart w:id="2383" w:name="_Toc73958726"/>
      <w:r>
        <w:t>10.2.5</w:t>
      </w:r>
      <w:r w:rsidRPr="0073469F">
        <w:t>.3</w:t>
      </w:r>
      <w:r w:rsidRPr="0073469F">
        <w:tab/>
        <w:t>Participating</w:t>
      </w:r>
      <w:r>
        <w:t xml:space="preserve"> MCVideo</w:t>
      </w:r>
      <w:r w:rsidRPr="0073469F">
        <w:t xml:space="preserve"> function procedures</w:t>
      </w:r>
      <w:bookmarkEnd w:id="2380"/>
      <w:bookmarkEnd w:id="2381"/>
      <w:bookmarkEnd w:id="2382"/>
      <w:bookmarkEnd w:id="2383"/>
    </w:p>
    <w:p w14:paraId="190385D7" w14:textId="77777777" w:rsidR="00137FC6" w:rsidRPr="0073469F" w:rsidRDefault="00137FC6" w:rsidP="00137FC6">
      <w:pPr>
        <w:pStyle w:val="Heading5"/>
        <w:rPr>
          <w:lang w:eastAsia="ko-KR"/>
        </w:rPr>
      </w:pPr>
      <w:bookmarkStart w:id="2384" w:name="_Toc20152811"/>
      <w:bookmarkStart w:id="2385" w:name="_Toc27495476"/>
      <w:bookmarkStart w:id="2386" w:name="_Toc36108944"/>
      <w:bookmarkStart w:id="2387" w:name="_Toc73958727"/>
      <w:r>
        <w:rPr>
          <w:lang w:eastAsia="ko-KR"/>
        </w:rPr>
        <w:t>10.2.5</w:t>
      </w:r>
      <w:r w:rsidRPr="0073469F">
        <w:rPr>
          <w:lang w:eastAsia="ko-KR"/>
        </w:rPr>
        <w:t>.3.1</w:t>
      </w:r>
      <w:r w:rsidRPr="0073469F">
        <w:rPr>
          <w:lang w:eastAsia="ko-KR"/>
        </w:rPr>
        <w:tab/>
        <w:t>Originating procedures</w:t>
      </w:r>
      <w:bookmarkEnd w:id="2384"/>
      <w:bookmarkEnd w:id="2385"/>
      <w:bookmarkEnd w:id="2386"/>
      <w:bookmarkEnd w:id="2387"/>
    </w:p>
    <w:p w14:paraId="37324CFE"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585B10">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585B10">
        <w:rPr>
          <w:lang w:eastAsia="ko-KR"/>
        </w:rPr>
        <w:t>clause</w:t>
      </w:r>
      <w:r w:rsidRPr="0073469F">
        <w:rPr>
          <w:lang w:eastAsia="ko-KR"/>
        </w:rPr>
        <w:t> 6.3.3.1.5.</w:t>
      </w:r>
    </w:p>
    <w:p w14:paraId="1FC0757B" w14:textId="77777777" w:rsidR="00137FC6" w:rsidRPr="0073469F" w:rsidRDefault="00137FC6" w:rsidP="00137FC6">
      <w:pPr>
        <w:pStyle w:val="Heading5"/>
        <w:rPr>
          <w:lang w:eastAsia="ko-KR"/>
        </w:rPr>
      </w:pPr>
      <w:bookmarkStart w:id="2388" w:name="_Toc20152812"/>
      <w:bookmarkStart w:id="2389" w:name="_Toc27495477"/>
      <w:bookmarkStart w:id="2390" w:name="_Toc36108945"/>
      <w:bookmarkStart w:id="2391" w:name="_Toc73958728"/>
      <w:r>
        <w:rPr>
          <w:lang w:eastAsia="ko-KR"/>
        </w:rPr>
        <w:t>10.2.5</w:t>
      </w:r>
      <w:r w:rsidRPr="0073469F">
        <w:rPr>
          <w:lang w:eastAsia="ko-KR"/>
        </w:rPr>
        <w:t>.3.2</w:t>
      </w:r>
      <w:r w:rsidRPr="0073469F">
        <w:rPr>
          <w:lang w:eastAsia="ko-KR"/>
        </w:rPr>
        <w:tab/>
        <w:t>Terminating procedures</w:t>
      </w:r>
      <w:bookmarkEnd w:id="2388"/>
      <w:bookmarkEnd w:id="2389"/>
      <w:bookmarkEnd w:id="2390"/>
      <w:bookmarkEnd w:id="2391"/>
    </w:p>
    <w:p w14:paraId="3567B4EB" w14:textId="77777777" w:rsidR="00137FC6" w:rsidRPr="0073469F" w:rsidRDefault="00137FC6" w:rsidP="00137FC6">
      <w:pPr>
        <w:pStyle w:val="Heading6"/>
        <w:rPr>
          <w:lang w:eastAsia="ko-KR"/>
        </w:rPr>
      </w:pPr>
      <w:bookmarkStart w:id="2392" w:name="_Toc20152813"/>
      <w:bookmarkStart w:id="2393" w:name="_Toc27495478"/>
      <w:bookmarkStart w:id="2394" w:name="_Toc36108946"/>
      <w:bookmarkStart w:id="2395" w:name="_Toc73958729"/>
      <w:r>
        <w:rPr>
          <w:lang w:eastAsia="ko-KR"/>
        </w:rPr>
        <w:t>10.2.5</w:t>
      </w:r>
      <w:r w:rsidRPr="0073469F">
        <w:rPr>
          <w:lang w:eastAsia="ko-KR"/>
        </w:rPr>
        <w:t>.3.2.1</w:t>
      </w:r>
      <w:r w:rsidRPr="0073469F">
        <w:rPr>
          <w:lang w:eastAsia="ko-KR"/>
        </w:rPr>
        <w:tab/>
        <w:t>Receipt of SIP BYE request for private call on-demand</w:t>
      </w:r>
      <w:bookmarkEnd w:id="2392"/>
      <w:bookmarkEnd w:id="2393"/>
      <w:bookmarkEnd w:id="2394"/>
      <w:bookmarkEnd w:id="2395"/>
    </w:p>
    <w:p w14:paraId="66946EE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585B10">
        <w:rPr>
          <w:lang w:eastAsia="ko-KR"/>
        </w:rPr>
        <w:t>clause</w:t>
      </w:r>
      <w:r w:rsidRPr="0073469F">
        <w:rPr>
          <w:lang w:eastAsia="ko-KR"/>
        </w:rPr>
        <w:t> 6.3.2.2.8.1.</w:t>
      </w:r>
    </w:p>
    <w:p w14:paraId="676FF526" w14:textId="77777777" w:rsidR="00137FC6" w:rsidRPr="0073469F" w:rsidRDefault="00137FC6" w:rsidP="00137FC6">
      <w:pPr>
        <w:pStyle w:val="Heading4"/>
      </w:pPr>
      <w:bookmarkStart w:id="2396" w:name="_Toc20152814"/>
      <w:bookmarkStart w:id="2397" w:name="_Toc27495479"/>
      <w:bookmarkStart w:id="2398" w:name="_Toc36108947"/>
      <w:bookmarkStart w:id="2399" w:name="_Toc73958730"/>
      <w:r>
        <w:t>10.2.5</w:t>
      </w:r>
      <w:r w:rsidRPr="0073469F">
        <w:t>.4</w:t>
      </w:r>
      <w:r w:rsidRPr="0073469F">
        <w:tab/>
        <w:t>Controlling</w:t>
      </w:r>
      <w:r>
        <w:t xml:space="preserve"> MCVideo</w:t>
      </w:r>
      <w:r w:rsidRPr="0073469F">
        <w:t xml:space="preserve"> function procedures</w:t>
      </w:r>
      <w:bookmarkEnd w:id="2396"/>
      <w:bookmarkEnd w:id="2397"/>
      <w:bookmarkEnd w:id="2398"/>
      <w:bookmarkEnd w:id="2399"/>
    </w:p>
    <w:p w14:paraId="4D1CB375"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585B10">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585B10">
        <w:rPr>
          <w:lang w:eastAsia="ko-KR"/>
        </w:rPr>
        <w:t>clause</w:t>
      </w:r>
      <w:r w:rsidRPr="0073469F">
        <w:rPr>
          <w:lang w:eastAsia="ko-KR"/>
        </w:rPr>
        <w:t> 6.3.3.1.5.</w:t>
      </w:r>
    </w:p>
    <w:p w14:paraId="611D649F" w14:textId="77777777" w:rsidR="00C53C3D" w:rsidRPr="0079589D" w:rsidRDefault="00A03B6C" w:rsidP="00137FC6">
      <w:pPr>
        <w:pStyle w:val="Heading2"/>
        <w:rPr>
          <w:lang w:val="en-GB" w:eastAsia="zh-CN"/>
        </w:rPr>
      </w:pPr>
      <w:bookmarkStart w:id="2400" w:name="_Toc20152815"/>
      <w:bookmarkStart w:id="2401" w:name="_Toc27495480"/>
      <w:bookmarkStart w:id="2402" w:name="_Toc36108948"/>
      <w:bookmarkStart w:id="2403" w:name="_Toc73958731"/>
      <w:r w:rsidRPr="0079589D">
        <w:rPr>
          <w:lang w:val="en-GB"/>
        </w:rPr>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val="en-GB" w:eastAsia="zh-CN"/>
        </w:rPr>
        <w:t>call</w:t>
      </w:r>
      <w:bookmarkEnd w:id="2400"/>
      <w:bookmarkEnd w:id="2401"/>
      <w:bookmarkEnd w:id="2402"/>
      <w:bookmarkEnd w:id="2403"/>
    </w:p>
    <w:p w14:paraId="3FAA0ECA" w14:textId="77777777" w:rsidR="00EA7942" w:rsidRPr="0079589D" w:rsidRDefault="00A03B6C" w:rsidP="00EA7942">
      <w:pPr>
        <w:pStyle w:val="Heading3"/>
        <w:rPr>
          <w:lang w:val="en-GB"/>
        </w:rPr>
      </w:pPr>
      <w:bookmarkStart w:id="2404" w:name="_Toc20152816"/>
      <w:bookmarkStart w:id="2405" w:name="_Toc27495481"/>
      <w:bookmarkStart w:id="2406" w:name="_Toc36108949"/>
      <w:bookmarkStart w:id="2407" w:name="_Toc73958732"/>
      <w:r w:rsidRPr="0079589D">
        <w:rPr>
          <w:lang w:val="en-GB"/>
        </w:rPr>
        <w:t>10</w:t>
      </w:r>
      <w:r w:rsidR="00EA7942" w:rsidRPr="0079589D">
        <w:t>.3.1</w:t>
      </w:r>
      <w:r w:rsidR="00EA7942" w:rsidRPr="0079589D">
        <w:tab/>
        <w:t>General</w:t>
      </w:r>
      <w:bookmarkEnd w:id="2404"/>
      <w:bookmarkEnd w:id="2405"/>
      <w:bookmarkEnd w:id="2406"/>
      <w:bookmarkEnd w:id="2407"/>
    </w:p>
    <w:p w14:paraId="7A062BDA" w14:textId="77777777" w:rsidR="00F37BB3" w:rsidRPr="0079589D" w:rsidRDefault="00F37BB3" w:rsidP="00F37BB3">
      <w:pPr>
        <w:pStyle w:val="Heading4"/>
      </w:pPr>
      <w:bookmarkStart w:id="2408" w:name="_Toc20152817"/>
      <w:bookmarkStart w:id="2409" w:name="_Toc27495482"/>
      <w:bookmarkStart w:id="2410" w:name="_Toc36108950"/>
      <w:bookmarkStart w:id="2411" w:name="_Toc73958733"/>
      <w:r w:rsidRPr="0079589D">
        <w:t>10.3.1.1</w:t>
      </w:r>
      <w:r w:rsidRPr="0079589D">
        <w:tab/>
        <w:t>Common procedures</w:t>
      </w:r>
      <w:bookmarkEnd w:id="2408"/>
      <w:bookmarkEnd w:id="2409"/>
      <w:bookmarkEnd w:id="2410"/>
      <w:bookmarkEnd w:id="2411"/>
    </w:p>
    <w:p w14:paraId="59CD4D8B" w14:textId="77777777" w:rsidR="00F37BB3" w:rsidRPr="0079589D" w:rsidRDefault="00F37BB3" w:rsidP="00F37BB3">
      <w:pPr>
        <w:pStyle w:val="Heading5"/>
        <w:rPr>
          <w:lang w:eastAsia="zh-CN"/>
        </w:rPr>
      </w:pPr>
      <w:bookmarkStart w:id="2412" w:name="_Toc20152818"/>
      <w:bookmarkStart w:id="2413" w:name="_Toc27495483"/>
      <w:bookmarkStart w:id="2414" w:name="_Toc36108951"/>
      <w:bookmarkStart w:id="2415" w:name="_Toc73958734"/>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2412"/>
      <w:bookmarkEnd w:id="2413"/>
      <w:bookmarkEnd w:id="2414"/>
      <w:bookmarkEnd w:id="2415"/>
    </w:p>
    <w:p w14:paraId="3424B75F" w14:textId="77777777" w:rsidR="00F37BB3" w:rsidRPr="0079589D" w:rsidRDefault="00F37BB3" w:rsidP="00F37BB3">
      <w:pPr>
        <w:rPr>
          <w:lang w:eastAsia="ko-KR"/>
        </w:rPr>
      </w:pPr>
      <w:r w:rsidRPr="0079589D">
        <w:rPr>
          <w:lang w:eastAsia="ko-KR"/>
        </w:rPr>
        <w:t>In order to participate in a private call, the MCVideo client:</w:t>
      </w:r>
    </w:p>
    <w:p w14:paraId="7F9B843C" w14:textId="77777777" w:rsidR="008A1D82" w:rsidRPr="0079589D" w:rsidRDefault="008A1D82" w:rsidP="008A1D82">
      <w:pPr>
        <w:pStyle w:val="B1"/>
        <w:rPr>
          <w:lang w:eastAsia="ko-KR"/>
        </w:rPr>
      </w:pPr>
      <w:r w:rsidRPr="0079589D">
        <w:rPr>
          <w:lang w:eastAsia="ko-KR"/>
        </w:rPr>
        <w:t>1)</w:t>
      </w:r>
      <w:r w:rsidRPr="0079589D">
        <w:rPr>
          <w:lang w:eastAsia="ko-KR"/>
        </w:rPr>
        <w:tab/>
        <w:t xml:space="preserve">shall send the MONP </w:t>
      </w:r>
      <w:r w:rsidRPr="00BE249C">
        <w:rPr>
          <w:lang w:val="en-GB" w:eastAsia="ko-KR"/>
        </w:rPr>
        <w:t>MCVide</w:t>
      </w:r>
      <w:r>
        <w:rPr>
          <w:lang w:eastAsia="ko-KR"/>
        </w:rPr>
        <w:t xml:space="preserve">o </w:t>
      </w:r>
      <w:r w:rsidRPr="0079589D">
        <w:rPr>
          <w:lang w:eastAsia="ko-KR"/>
        </w:rPr>
        <w:t xml:space="preserve">message </w:t>
      </w:r>
      <w:r w:rsidRPr="00BE249C">
        <w:rPr>
          <w:lang w:val="en-GB" w:eastAsia="ko-KR"/>
        </w:rPr>
        <w:t xml:space="preserve">transported in a </w:t>
      </w:r>
      <w:r>
        <w:rPr>
          <w:lang w:eastAsia="ko-KR"/>
        </w:rPr>
        <w:t>MONP MCVIDEO MESSAGE CARRIER message, specified in 3GPP TS 24.379</w:t>
      </w:r>
      <w:r w:rsidRPr="00BE249C">
        <w:rPr>
          <w:lang w:val="en-GB" w:eastAsia="ko-KR"/>
        </w:rPr>
        <w:t> </w:t>
      </w:r>
      <w:r>
        <w:rPr>
          <w:lang w:eastAsia="ko-KR"/>
        </w:rPr>
        <w:t xml:space="preserve">[40 ], </w:t>
      </w:r>
      <w:r w:rsidRPr="0079589D">
        <w:rPr>
          <w:lang w:eastAsia="ko-KR"/>
        </w:rPr>
        <w:t xml:space="preserve"> as a UDP message to the local IP address of the MCVideo user, on UDP port </w:t>
      </w:r>
      <w:r w:rsidRPr="00BE249C">
        <w:rPr>
          <w:lang w:val="en-GB" w:eastAsia="ko-KR"/>
        </w:rPr>
        <w:t>8809</w:t>
      </w:r>
      <w:r>
        <w:rPr>
          <w:lang w:eastAsia="ko-KR"/>
        </w:rPr>
        <w:t xml:space="preserve"> (as specified in 3GPP TS 24,379 [40])</w:t>
      </w:r>
      <w:r w:rsidRPr="0079589D">
        <w:rPr>
          <w:lang w:eastAsia="ko-KR"/>
        </w:rPr>
        <w:t>, with an IP time-to-live set to 255; and</w:t>
      </w:r>
    </w:p>
    <w:p w14:paraId="0C2CF201" w14:textId="77777777" w:rsidR="008A1D82" w:rsidRPr="0079589D" w:rsidRDefault="008A1D82" w:rsidP="008A1D82">
      <w:pPr>
        <w:pStyle w:val="B1"/>
        <w:rPr>
          <w:lang w:eastAsia="ko-KR"/>
        </w:rPr>
      </w:pPr>
      <w:r w:rsidRPr="0079589D">
        <w:rPr>
          <w:lang w:eastAsia="ko-KR"/>
        </w:rPr>
        <w:t>2)</w:t>
      </w:r>
      <w:r w:rsidRPr="0079589D">
        <w:rPr>
          <w:lang w:eastAsia="ko-KR"/>
        </w:rPr>
        <w:tab/>
        <w:t xml:space="preserve">shall treat UDP messages received on the port </w:t>
      </w:r>
      <w:r w:rsidRPr="00BE249C">
        <w:rPr>
          <w:lang w:val="en-GB" w:eastAsia="ko-KR"/>
        </w:rPr>
        <w:t>8809</w:t>
      </w:r>
      <w:r w:rsidRPr="0079589D">
        <w:rPr>
          <w:lang w:eastAsia="ko-KR"/>
        </w:rPr>
        <w:t xml:space="preserve"> as received MONP messages.</w:t>
      </w:r>
    </w:p>
    <w:p w14:paraId="334CBBBF"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21CB6EBF" w14:textId="77777777" w:rsidR="00F37BB3" w:rsidRPr="0079589D" w:rsidRDefault="00F37BB3" w:rsidP="00F37BB3">
      <w:pPr>
        <w:pStyle w:val="Heading5"/>
      </w:pPr>
      <w:bookmarkStart w:id="2416" w:name="_Toc20152819"/>
      <w:bookmarkStart w:id="2417" w:name="_Toc27495484"/>
      <w:bookmarkStart w:id="2418" w:name="_Toc36108952"/>
      <w:bookmarkStart w:id="2419" w:name="_Toc73958735"/>
      <w:r w:rsidRPr="0079589D">
        <w:t>10.3.1.1.2</w:t>
      </w:r>
      <w:r w:rsidRPr="0079589D">
        <w:tab/>
        <w:t>Session description</w:t>
      </w:r>
      <w:bookmarkEnd w:id="2416"/>
      <w:bookmarkEnd w:id="2417"/>
      <w:bookmarkEnd w:id="2418"/>
      <w:bookmarkEnd w:id="2419"/>
    </w:p>
    <w:p w14:paraId="14645F7E" w14:textId="77777777" w:rsidR="00F37BB3" w:rsidRPr="0079589D" w:rsidRDefault="00F37BB3" w:rsidP="00F37BB3">
      <w:pPr>
        <w:rPr>
          <w:lang w:eastAsia="ko-KR"/>
        </w:rPr>
      </w:pPr>
      <w:r w:rsidRPr="0079589D">
        <w:rPr>
          <w:lang w:eastAsia="ko-KR"/>
        </w:rPr>
        <w:t>One off-network MCVideo session includes one media-transmission control entity.</w:t>
      </w:r>
    </w:p>
    <w:p w14:paraId="69B030E6"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2750D660" w14:textId="77777777" w:rsidR="00F37BB3" w:rsidRPr="0079589D" w:rsidRDefault="00F37BB3" w:rsidP="00F37BB3">
      <w:pPr>
        <w:rPr>
          <w:lang w:eastAsia="ko-KR"/>
        </w:rPr>
      </w:pPr>
      <w:r w:rsidRPr="0079589D">
        <w:rPr>
          <w:lang w:eastAsia="ko-KR"/>
        </w:rPr>
        <w:t>The MCVideo client:</w:t>
      </w:r>
    </w:p>
    <w:p w14:paraId="633CED26" w14:textId="77777777" w:rsidR="00F37BB3" w:rsidRPr="0079589D" w:rsidRDefault="00F37BB3" w:rsidP="00F37BB3">
      <w:pPr>
        <w:pStyle w:val="B1"/>
      </w:pPr>
      <w:r w:rsidRPr="0079589D">
        <w:t>1)</w:t>
      </w:r>
      <w:r w:rsidRPr="0079589D">
        <w:tab/>
        <w:t>shall include in the session-level section:</w:t>
      </w:r>
    </w:p>
    <w:p w14:paraId="3362C790" w14:textId="77777777" w:rsidR="00F37BB3" w:rsidRPr="0079589D" w:rsidRDefault="00F37BB3" w:rsidP="00F37BB3">
      <w:pPr>
        <w:pStyle w:val="B2"/>
      </w:pPr>
      <w:r w:rsidRPr="0079589D">
        <w:t>a)</w:t>
      </w:r>
      <w:r w:rsidRPr="0079589D">
        <w:tab/>
        <w:t>the "o=" field with the &lt;username&gt; portion set to a dash;</w:t>
      </w:r>
    </w:p>
    <w:p w14:paraId="6F8EA358" w14:textId="77777777" w:rsidR="00F37BB3" w:rsidRPr="0079589D" w:rsidRDefault="00F37BB3" w:rsidP="00F37BB3">
      <w:pPr>
        <w:pStyle w:val="B2"/>
      </w:pPr>
      <w:r w:rsidRPr="0079589D">
        <w:t>b)</w:t>
      </w:r>
      <w:r w:rsidRPr="0079589D">
        <w:tab/>
        <w:t>the "s=" field with the &lt;session name&gt; portion set to a dash; and</w:t>
      </w:r>
    </w:p>
    <w:p w14:paraId="4E1D6479"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58A45963" w14:textId="77777777" w:rsidR="003A6D07" w:rsidRDefault="003A6D07" w:rsidP="003A6D07">
      <w:pPr>
        <w:pStyle w:val="B1"/>
      </w:pPr>
      <w:r>
        <w:t>2)</w:t>
      </w:r>
      <w:r>
        <w:tab/>
        <w:t>shall include the media-level section for audio component of MCVideo consisting of:</w:t>
      </w:r>
    </w:p>
    <w:p w14:paraId="3406063B"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6629C20C" w14:textId="77777777" w:rsidR="003A6D07" w:rsidRDefault="003A6D07" w:rsidP="00680473">
      <w:pPr>
        <w:pStyle w:val="B2"/>
      </w:pPr>
      <w:r>
        <w:t>b)</w:t>
      </w:r>
      <w:r>
        <w:tab/>
        <w:t>the "i=" field with the &lt;session description&gt; portion set to "audio component of MCVideo";</w:t>
      </w:r>
    </w:p>
    <w:p w14:paraId="6B064489" w14:textId="77777777" w:rsidR="003A6D07" w:rsidRDefault="003A6D07" w:rsidP="00680473">
      <w:pPr>
        <w:pStyle w:val="B2"/>
      </w:pPr>
      <w:r>
        <w:t>c)</w:t>
      </w:r>
      <w:r>
        <w:tab/>
        <w:t>the "a=fmtp:" attribute(s), the "a=rtpmap:" attribute(s) or both, indicating the codec(s) and media parameters of the audio component of MCVideo;</w:t>
      </w:r>
    </w:p>
    <w:p w14:paraId="6A803779"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53DD18F6" w14:textId="77777777" w:rsidR="003A6D07" w:rsidRDefault="003A6D07" w:rsidP="00680473">
      <w:pPr>
        <w:pStyle w:val="B2"/>
      </w:pPr>
      <w:r>
        <w:t>e)</w:t>
      </w:r>
      <w:r>
        <w:tab/>
        <w:t>if the SDP offer is for video pull call:</w:t>
      </w:r>
    </w:p>
    <w:p w14:paraId="641386CF" w14:textId="77777777" w:rsidR="003A6D07" w:rsidRDefault="003A6D07" w:rsidP="00680473">
      <w:pPr>
        <w:pStyle w:val="B2"/>
      </w:pPr>
      <w:r>
        <w:t>i)</w:t>
      </w:r>
      <w:r>
        <w:tab/>
        <w:t>shall include an "a=recvonly" attribute;</w:t>
      </w:r>
    </w:p>
    <w:p w14:paraId="5C278D30" w14:textId="77777777" w:rsidR="00F37BB3" w:rsidRPr="0079589D" w:rsidRDefault="003A6D07" w:rsidP="003A6D07">
      <w:pPr>
        <w:pStyle w:val="B1"/>
      </w:pPr>
      <w:r w:rsidRPr="00680473">
        <w:rPr>
          <w:lang w:val="en-GB"/>
        </w:rPr>
        <w:t>3</w:t>
      </w:r>
      <w:r w:rsidR="00F37BB3" w:rsidRPr="0079589D">
        <w:t>)</w:t>
      </w:r>
      <w:r w:rsidR="00F37BB3" w:rsidRPr="0079589D">
        <w:tab/>
        <w:t xml:space="preserve">shall include the media-level section for </w:t>
      </w:r>
      <w:r w:rsidRPr="00680473">
        <w:rPr>
          <w:lang w:val="en-GB"/>
        </w:rPr>
        <w:t>vi</w:t>
      </w:r>
      <w:r>
        <w:rPr>
          <w:lang w:val="en-GB"/>
        </w:rPr>
        <w:t xml:space="preserve">deo component of </w:t>
      </w:r>
      <w:r w:rsidR="00F37BB3" w:rsidRPr="0079589D">
        <w:t>MCVideo consisting of:</w:t>
      </w:r>
    </w:p>
    <w:p w14:paraId="74604A0B"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2D057F82"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46F96D47"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rPr>
          <w:lang w:val="en-GB"/>
        </w:rPr>
        <w:t>vi</w:t>
      </w:r>
      <w:r w:rsidR="003A6D07">
        <w:rPr>
          <w:lang w:val="en-GB"/>
        </w:rPr>
        <w:t xml:space="preserve">deo component of </w:t>
      </w:r>
      <w:r w:rsidRPr="0079589D">
        <w:t>MCVideo;</w:t>
      </w:r>
    </w:p>
    <w:p w14:paraId="69E20878"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1F6BCEF8" w14:textId="77777777" w:rsidR="00D80019" w:rsidRDefault="00D80019" w:rsidP="00D80019">
      <w:pPr>
        <w:pStyle w:val="B2"/>
      </w:pPr>
      <w:r>
        <w:t>e)</w:t>
      </w:r>
      <w:r>
        <w:tab/>
      </w:r>
      <w:r w:rsidRPr="00EB290B">
        <w:t>if the SDP offer is for video pull call:</w:t>
      </w:r>
    </w:p>
    <w:p w14:paraId="05EFBEBD" w14:textId="77777777" w:rsidR="00D80019" w:rsidRDefault="00D80019" w:rsidP="00D80019">
      <w:pPr>
        <w:pStyle w:val="B3"/>
      </w:pPr>
      <w:r>
        <w:t>i)</w:t>
      </w:r>
      <w:r>
        <w:tab/>
      </w:r>
      <w:r w:rsidRPr="00EB290B">
        <w:t>shall include an "a=recvonly" attribute;</w:t>
      </w:r>
      <w:r>
        <w:t xml:space="preserve"> and</w:t>
      </w:r>
    </w:p>
    <w:p w14:paraId="59750671" w14:textId="77777777" w:rsidR="00F37BB3" w:rsidRPr="0079589D" w:rsidRDefault="00D80019" w:rsidP="00D80019">
      <w:pPr>
        <w:pStyle w:val="B3"/>
      </w:pPr>
      <w:r>
        <w:t>ii)</w:t>
      </w:r>
      <w:r>
        <w:tab/>
        <w:t xml:space="preserve">shall skip step </w:t>
      </w:r>
      <w:r w:rsidR="003A6D07" w:rsidRPr="00680473">
        <w:rPr>
          <w:lang w:val="en-GB"/>
        </w:rPr>
        <w:t>4</w:t>
      </w:r>
      <w:r>
        <w:t>).</w:t>
      </w:r>
    </w:p>
    <w:p w14:paraId="7984F636" w14:textId="77777777" w:rsidR="00F37BB3" w:rsidRPr="0079589D" w:rsidRDefault="003A6D07" w:rsidP="00F37BB3">
      <w:pPr>
        <w:pStyle w:val="B1"/>
      </w:pPr>
      <w:r w:rsidRPr="00680473">
        <w:rPr>
          <w:lang w:val="en-GB"/>
        </w:rPr>
        <w:t>4</w:t>
      </w:r>
      <w:r w:rsidR="00F37BB3" w:rsidRPr="0079589D">
        <w:t>)</w:t>
      </w:r>
      <w:r w:rsidR="00F37BB3" w:rsidRPr="0079589D">
        <w:tab/>
        <w:t>shall include the media-level section for media-transmission control entity consisting of:</w:t>
      </w:r>
    </w:p>
    <w:p w14:paraId="7CE67BA9"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312300F3"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26E83C2D" w14:textId="77777777" w:rsidR="00F37BB3" w:rsidRPr="0079589D" w:rsidRDefault="003A6D07" w:rsidP="00F37BB3">
      <w:pPr>
        <w:pStyle w:val="B1"/>
      </w:pPr>
      <w:r w:rsidRPr="00680473">
        <w:rPr>
          <w:lang w:val="en-GB"/>
        </w:rPr>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36595248" w14:textId="77777777" w:rsidR="00F37BB3" w:rsidRPr="0079589D" w:rsidRDefault="00F37BB3" w:rsidP="00F37BB3">
      <w:pPr>
        <w:pStyle w:val="Heading3"/>
      </w:pPr>
      <w:bookmarkStart w:id="2420" w:name="_Toc20152820"/>
      <w:bookmarkStart w:id="2421" w:name="_Toc27495485"/>
      <w:bookmarkStart w:id="2422" w:name="_Toc36108953"/>
      <w:bookmarkStart w:id="2423" w:name="_Toc73958736"/>
      <w:r w:rsidRPr="0079589D">
        <w:t>10.3.2</w:t>
      </w:r>
      <w:r w:rsidRPr="0079589D">
        <w:tab/>
        <w:t>Basic call control</w:t>
      </w:r>
      <w:bookmarkEnd w:id="2420"/>
      <w:bookmarkEnd w:id="2421"/>
      <w:bookmarkEnd w:id="2422"/>
      <w:bookmarkEnd w:id="2423"/>
    </w:p>
    <w:p w14:paraId="1BB65605" w14:textId="77777777" w:rsidR="00F37BB3" w:rsidRPr="0079589D" w:rsidRDefault="00F37BB3" w:rsidP="00F37BB3">
      <w:pPr>
        <w:pStyle w:val="Heading4"/>
      </w:pPr>
      <w:bookmarkStart w:id="2424" w:name="_Toc20152821"/>
      <w:bookmarkStart w:id="2425" w:name="_Toc27495486"/>
      <w:bookmarkStart w:id="2426" w:name="_Toc36108954"/>
      <w:bookmarkStart w:id="2427" w:name="_Toc73958737"/>
      <w:r w:rsidRPr="0079589D">
        <w:t>10.3.2.1</w:t>
      </w:r>
      <w:r w:rsidRPr="0079589D">
        <w:tab/>
        <w:t>General</w:t>
      </w:r>
      <w:bookmarkEnd w:id="2424"/>
      <w:bookmarkEnd w:id="2425"/>
      <w:bookmarkEnd w:id="2426"/>
      <w:bookmarkEnd w:id="2427"/>
    </w:p>
    <w:p w14:paraId="3D0ECAB1"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7B82D013" w14:textId="77777777" w:rsidR="00F37BB3" w:rsidRPr="0079589D" w:rsidRDefault="00F37BB3" w:rsidP="00F37BB3">
      <w:pPr>
        <w:pStyle w:val="Heading4"/>
      </w:pPr>
      <w:bookmarkStart w:id="2428" w:name="_Toc20152822"/>
      <w:bookmarkStart w:id="2429" w:name="_Toc27495487"/>
      <w:bookmarkStart w:id="2430" w:name="_Toc36108955"/>
      <w:bookmarkStart w:id="2431" w:name="_Toc73958738"/>
      <w:r w:rsidRPr="0079589D">
        <w:t>10.3.2.2</w:t>
      </w:r>
      <w:r w:rsidRPr="0079589D">
        <w:tab/>
        <w:t>Private call control state machine</w:t>
      </w:r>
      <w:bookmarkEnd w:id="2428"/>
      <w:bookmarkEnd w:id="2429"/>
      <w:bookmarkEnd w:id="2430"/>
      <w:bookmarkEnd w:id="2431"/>
    </w:p>
    <w:p w14:paraId="647558B2"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04D87ECF"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00856C06" w14:textId="77777777" w:rsidR="00F37BB3" w:rsidRPr="0079589D" w:rsidRDefault="00F37BB3" w:rsidP="00F37BB3">
      <w:pPr>
        <w:pStyle w:val="TH"/>
      </w:pPr>
      <w:r w:rsidRPr="0079589D">
        <w:rPr>
          <w:rFonts w:ascii="Times New Roman" w:eastAsia="Malgun Gothic" w:hAnsi="Times New Roman"/>
        </w:rPr>
        <w:t xml:space="preserve"> </w:t>
      </w:r>
      <w:r w:rsidRPr="0079589D">
        <w:rPr>
          <w:rFonts w:ascii="Times New Roman" w:eastAsia="Malgun Gothic" w:hAnsi="Times New Roman"/>
        </w:rPr>
        <w:object w:dxaOrig="12698" w:dyaOrig="8800" w14:anchorId="6E20A097">
          <v:shape id="_x0000_i1035" type="#_x0000_t75" style="width:486.25pt;height:337.55pt" o:ole="">
            <v:imagedata r:id="rId36" o:title=""/>
          </v:shape>
          <o:OLEObject Type="Embed" ProgID="Visio.Drawing.11" ShapeID="_x0000_i1035" DrawAspect="Content" ObjectID="_1686344077" r:id="rId37"/>
        </w:object>
      </w:r>
    </w:p>
    <w:p w14:paraId="198DC4B9"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6EC0BCEE" w14:textId="77777777" w:rsidR="00F37BB3" w:rsidRPr="0079589D" w:rsidRDefault="00F37BB3" w:rsidP="00F37BB3">
      <w:pPr>
        <w:pStyle w:val="Heading4"/>
        <w:rPr>
          <w:lang w:eastAsia="zh-CN"/>
        </w:rPr>
      </w:pPr>
      <w:bookmarkStart w:id="2432" w:name="_Toc20152823"/>
      <w:bookmarkStart w:id="2433" w:name="_Toc27495488"/>
      <w:bookmarkStart w:id="2434" w:name="_Toc36108956"/>
      <w:bookmarkStart w:id="2435" w:name="_Toc73958739"/>
      <w:r w:rsidRPr="0079589D">
        <w:rPr>
          <w:lang w:eastAsia="zh-CN"/>
        </w:rPr>
        <w:t>10.3.2</w:t>
      </w:r>
      <w:r w:rsidRPr="0079589D">
        <w:rPr>
          <w:lang w:eastAsia="ko-KR"/>
        </w:rPr>
        <w:t>.3</w:t>
      </w:r>
      <w:r w:rsidRPr="0079589D">
        <w:rPr>
          <w:lang w:eastAsia="zh-CN"/>
        </w:rPr>
        <w:tab/>
        <w:t>Private call control states</w:t>
      </w:r>
      <w:bookmarkEnd w:id="2432"/>
      <w:bookmarkEnd w:id="2433"/>
      <w:bookmarkEnd w:id="2434"/>
      <w:bookmarkEnd w:id="2435"/>
    </w:p>
    <w:p w14:paraId="731CE5FD" w14:textId="77777777" w:rsidR="00F37BB3" w:rsidRPr="0079589D" w:rsidRDefault="00F37BB3" w:rsidP="00F37BB3">
      <w:pPr>
        <w:pStyle w:val="Heading5"/>
        <w:rPr>
          <w:lang w:eastAsia="ko-KR"/>
        </w:rPr>
      </w:pPr>
      <w:bookmarkStart w:id="2436" w:name="_Toc20152824"/>
      <w:bookmarkStart w:id="2437" w:name="_Toc27495489"/>
      <w:bookmarkStart w:id="2438" w:name="_Toc36108957"/>
      <w:bookmarkStart w:id="2439" w:name="_Toc73958740"/>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2436"/>
      <w:bookmarkEnd w:id="2437"/>
      <w:bookmarkEnd w:id="2438"/>
      <w:bookmarkEnd w:id="2439"/>
    </w:p>
    <w:p w14:paraId="36B01651"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1C550190" w14:textId="77777777" w:rsidR="00F37BB3" w:rsidRPr="0079589D" w:rsidRDefault="00F37BB3" w:rsidP="00F37BB3">
      <w:pPr>
        <w:pStyle w:val="Heading5"/>
        <w:rPr>
          <w:lang w:eastAsia="ko-KR"/>
        </w:rPr>
      </w:pPr>
      <w:bookmarkStart w:id="2440" w:name="_Toc20152825"/>
      <w:bookmarkStart w:id="2441" w:name="_Toc27495490"/>
      <w:bookmarkStart w:id="2442" w:name="_Toc36108958"/>
      <w:bookmarkStart w:id="2443" w:name="_Toc73958741"/>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2440"/>
      <w:bookmarkEnd w:id="2441"/>
      <w:bookmarkEnd w:id="2442"/>
      <w:bookmarkEnd w:id="2443"/>
    </w:p>
    <w:p w14:paraId="0429A684"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4CE5C814" w14:textId="77777777" w:rsidR="00F37BB3" w:rsidRPr="0079589D" w:rsidRDefault="00F37BB3" w:rsidP="00F37BB3">
      <w:pPr>
        <w:pStyle w:val="Heading5"/>
        <w:rPr>
          <w:lang w:eastAsia="ko-KR"/>
        </w:rPr>
      </w:pPr>
      <w:bookmarkStart w:id="2444" w:name="_Toc20152826"/>
      <w:bookmarkStart w:id="2445" w:name="_Toc27495491"/>
      <w:bookmarkStart w:id="2446" w:name="_Toc36108959"/>
      <w:bookmarkStart w:id="2447" w:name="_Toc73958742"/>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2444"/>
      <w:bookmarkEnd w:id="2445"/>
      <w:bookmarkEnd w:id="2446"/>
      <w:bookmarkEnd w:id="2447"/>
    </w:p>
    <w:p w14:paraId="263994F6"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0A147836" w14:textId="77777777" w:rsidR="00F37BB3" w:rsidRPr="0079589D" w:rsidRDefault="00F37BB3" w:rsidP="00F37BB3">
      <w:pPr>
        <w:pStyle w:val="Heading5"/>
        <w:rPr>
          <w:lang w:eastAsia="ko-KR"/>
        </w:rPr>
      </w:pPr>
      <w:bookmarkStart w:id="2448" w:name="_Toc20152827"/>
      <w:bookmarkStart w:id="2449" w:name="_Toc27495492"/>
      <w:bookmarkStart w:id="2450" w:name="_Toc36108960"/>
      <w:bookmarkStart w:id="2451" w:name="_Toc73958743"/>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2448"/>
      <w:bookmarkEnd w:id="2449"/>
      <w:bookmarkEnd w:id="2450"/>
      <w:bookmarkEnd w:id="2451"/>
    </w:p>
    <w:p w14:paraId="4E547719"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1969DEDD" w14:textId="77777777" w:rsidR="00F37BB3" w:rsidRPr="0079589D" w:rsidRDefault="00F37BB3" w:rsidP="00F37BB3">
      <w:pPr>
        <w:pStyle w:val="Heading5"/>
        <w:rPr>
          <w:lang w:eastAsia="zh-CN"/>
        </w:rPr>
      </w:pPr>
      <w:bookmarkStart w:id="2452" w:name="_Toc20152828"/>
      <w:bookmarkStart w:id="2453" w:name="_Toc27495493"/>
      <w:bookmarkStart w:id="2454" w:name="_Toc36108961"/>
      <w:bookmarkStart w:id="2455" w:name="_Toc73958744"/>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2452"/>
      <w:bookmarkEnd w:id="2453"/>
      <w:bookmarkEnd w:id="2454"/>
      <w:bookmarkEnd w:id="2455"/>
    </w:p>
    <w:p w14:paraId="0D978387"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089D9136" w14:textId="77777777" w:rsidR="00F37BB3" w:rsidRPr="0079589D" w:rsidRDefault="00F37BB3" w:rsidP="00F37BB3">
      <w:pPr>
        <w:pStyle w:val="Heading5"/>
        <w:rPr>
          <w:lang w:eastAsia="ko-KR"/>
        </w:rPr>
      </w:pPr>
      <w:bookmarkStart w:id="2456" w:name="_Toc20152829"/>
      <w:bookmarkStart w:id="2457" w:name="_Toc27495494"/>
      <w:bookmarkStart w:id="2458" w:name="_Toc36108962"/>
      <w:bookmarkStart w:id="2459" w:name="_Toc73958745"/>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2456"/>
      <w:bookmarkEnd w:id="2457"/>
      <w:bookmarkEnd w:id="2458"/>
      <w:bookmarkEnd w:id="2459"/>
    </w:p>
    <w:p w14:paraId="1FD87CD1"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F391A3E" w14:textId="77777777" w:rsidR="00F37BB3" w:rsidRPr="0079589D" w:rsidRDefault="00F37BB3" w:rsidP="00F37BB3">
      <w:pPr>
        <w:pStyle w:val="Heading4"/>
        <w:rPr>
          <w:rFonts w:eastAsia="Malgun Gothic"/>
        </w:rPr>
      </w:pPr>
      <w:bookmarkStart w:id="2460" w:name="_Toc20152830"/>
      <w:bookmarkStart w:id="2461" w:name="_Toc27495495"/>
      <w:bookmarkStart w:id="2462" w:name="_Toc36108963"/>
      <w:bookmarkStart w:id="2463" w:name="_Toc73958746"/>
      <w:r w:rsidRPr="0079589D">
        <w:rPr>
          <w:rFonts w:eastAsia="Malgun Gothic"/>
        </w:rPr>
        <w:t>10.3.2.4</w:t>
      </w:r>
      <w:r w:rsidRPr="0079589D">
        <w:rPr>
          <w:rFonts w:eastAsia="Malgun Gothic"/>
        </w:rPr>
        <w:tab/>
        <w:t>Procedures</w:t>
      </w:r>
      <w:bookmarkEnd w:id="2460"/>
      <w:bookmarkEnd w:id="2461"/>
      <w:bookmarkEnd w:id="2462"/>
      <w:bookmarkEnd w:id="2463"/>
    </w:p>
    <w:p w14:paraId="5CB09ED4" w14:textId="77777777" w:rsidR="00F37BB3" w:rsidRPr="0079589D" w:rsidRDefault="00F37BB3" w:rsidP="00F37BB3">
      <w:pPr>
        <w:pStyle w:val="Heading5"/>
        <w:rPr>
          <w:lang w:eastAsia="zh-CN"/>
        </w:rPr>
      </w:pPr>
      <w:bookmarkStart w:id="2464" w:name="_Toc20152831"/>
      <w:bookmarkStart w:id="2465" w:name="_Toc27495496"/>
      <w:bookmarkStart w:id="2466" w:name="_Toc36108964"/>
      <w:bookmarkStart w:id="2467" w:name="_Toc73958747"/>
      <w:r w:rsidRPr="0079589D">
        <w:rPr>
          <w:lang w:eastAsia="zh-CN"/>
        </w:rPr>
        <w:t>10.3.2.4.1</w:t>
      </w:r>
      <w:r w:rsidRPr="0079589D">
        <w:rPr>
          <w:lang w:eastAsia="zh-CN"/>
        </w:rPr>
        <w:tab/>
        <w:t>General</w:t>
      </w:r>
      <w:bookmarkEnd w:id="2464"/>
      <w:bookmarkEnd w:id="2465"/>
      <w:bookmarkEnd w:id="2466"/>
      <w:bookmarkEnd w:id="2467"/>
    </w:p>
    <w:p w14:paraId="7ECA10D7" w14:textId="77777777" w:rsidR="00F37BB3" w:rsidRPr="0079589D" w:rsidRDefault="00F37BB3" w:rsidP="00F37BB3">
      <w:pPr>
        <w:pStyle w:val="Heading5"/>
        <w:rPr>
          <w:lang w:eastAsia="ko-KR"/>
        </w:rPr>
      </w:pPr>
      <w:bookmarkStart w:id="2468" w:name="_Toc20152832"/>
      <w:bookmarkStart w:id="2469" w:name="_Toc27495497"/>
      <w:bookmarkStart w:id="2470" w:name="_Toc36108965"/>
      <w:bookmarkStart w:id="2471" w:name="_Toc73958748"/>
      <w:r w:rsidRPr="0079589D">
        <w:t>10.3.</w:t>
      </w:r>
      <w:r w:rsidRPr="0079589D">
        <w:rPr>
          <w:lang w:eastAsia="ko-KR"/>
        </w:rPr>
        <w:t>2.4.2</w:t>
      </w:r>
      <w:r w:rsidRPr="0079589D">
        <w:rPr>
          <w:lang w:eastAsia="ko-KR"/>
        </w:rPr>
        <w:tab/>
        <w:t>Private call setup</w:t>
      </w:r>
      <w:bookmarkEnd w:id="2468"/>
      <w:bookmarkEnd w:id="2469"/>
      <w:bookmarkEnd w:id="2470"/>
      <w:bookmarkEnd w:id="2471"/>
    </w:p>
    <w:p w14:paraId="28F5028A" w14:textId="77777777" w:rsidR="00F37BB3" w:rsidRPr="0079589D" w:rsidRDefault="00F37BB3" w:rsidP="00F37BB3">
      <w:pPr>
        <w:pStyle w:val="Heading6"/>
        <w:rPr>
          <w:lang w:eastAsia="ko-KR"/>
        </w:rPr>
      </w:pPr>
      <w:bookmarkStart w:id="2472" w:name="_Toc20152833"/>
      <w:bookmarkStart w:id="2473" w:name="_Toc27495498"/>
      <w:bookmarkStart w:id="2474" w:name="_Toc36108966"/>
      <w:bookmarkStart w:id="2475" w:name="_Toc73958749"/>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2472"/>
      <w:bookmarkEnd w:id="2473"/>
      <w:bookmarkEnd w:id="2474"/>
      <w:bookmarkEnd w:id="2475"/>
    </w:p>
    <w:p w14:paraId="5A6F3A7A"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78234C0F"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7D29D14F"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84FB943"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35831908"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01640BA5"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585B10">
        <w:rPr>
          <w:lang w:eastAsia="ko-KR"/>
        </w:rPr>
        <w:t>"</w:t>
      </w:r>
      <w:r w:rsidRPr="0079589D">
        <w:rPr>
          <w:lang w:eastAsia="ko-KR"/>
        </w:rPr>
        <w:t>PRIVATE CALL</w:t>
      </w:r>
      <w:r w:rsidR="00585B10">
        <w:rPr>
          <w:lang w:eastAsia="ko-KR"/>
        </w:rPr>
        <w:t>"</w:t>
      </w:r>
      <w:r w:rsidRPr="0079589D">
        <w:rPr>
          <w:lang w:eastAsia="ko-KR"/>
        </w:rPr>
        <w:t xml:space="preserve"> as the current call type;;</w:t>
      </w:r>
    </w:p>
    <w:p w14:paraId="761F7435"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2FBA0918"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EFBBC0F"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A6A32DC"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72E1098"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0D3F5590"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51C22D95"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215B96C8"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1B42E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0867E487" w14:textId="77777777" w:rsidR="00F37BB3" w:rsidRPr="0079589D" w:rsidRDefault="00F37BB3" w:rsidP="00F37BB3">
      <w:pPr>
        <w:pStyle w:val="B1"/>
        <w:rPr>
          <w:lang w:eastAsia="ko-KR"/>
        </w:rPr>
      </w:pPr>
      <w:r w:rsidRPr="0079589D">
        <w:rPr>
          <w:lang w:eastAsia="ko-KR"/>
        </w:rPr>
        <w:t>8)</w:t>
      </w:r>
      <w:r w:rsidRPr="0079589D">
        <w:rPr>
          <w:lang w:eastAsia="ko-KR"/>
        </w:rPr>
        <w:tab/>
        <w:t>shall set the stored current ProSe per-packet priority to value corresponding to MCPTT off-network private call as described in 3GPP TS 24.483 </w:t>
      </w:r>
      <w:r w:rsidR="00701AA8" w:rsidRPr="0079589D">
        <w:rPr>
          <w:lang w:eastAsia="ko-KR"/>
        </w:rPr>
        <w:t>[4]</w:t>
      </w:r>
      <w:r w:rsidRPr="0079589D">
        <w:rPr>
          <w:lang w:eastAsia="ko-KR"/>
        </w:rPr>
        <w:t>.</w:t>
      </w:r>
    </w:p>
    <w:p w14:paraId="14B6B93B"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585B10">
        <w:rPr>
          <w:lang w:eastAsia="ko-KR"/>
        </w:rPr>
        <w:t>clause</w:t>
      </w:r>
      <w:r w:rsidRPr="0079589D">
        <w:rPr>
          <w:lang w:eastAsia="ko-KR"/>
        </w:rPr>
        <w:t> 10.3.1.1.2;</w:t>
      </w:r>
    </w:p>
    <w:p w14:paraId="40ECCA06"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585B10">
        <w:t>clause</w:t>
      </w:r>
      <w:r w:rsidRPr="0079589D">
        <w:t> </w:t>
      </w:r>
      <w:r w:rsidR="000F73C1" w:rsidRPr="0079589D">
        <w:t>17.</w:t>
      </w:r>
      <w:r w:rsidRPr="0079589D">
        <w:t>1.5. In the PRIVATE CALL SETUP REQUEST message, the MCVideo client</w:t>
      </w:r>
      <w:r w:rsidRPr="0079589D">
        <w:rPr>
          <w:lang w:eastAsia="ko-KR"/>
        </w:rPr>
        <w:t>:</w:t>
      </w:r>
    </w:p>
    <w:p w14:paraId="570F2DD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7C5F170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7044E86" w14:textId="77777777" w:rsidR="00F37BB3" w:rsidRPr="0079589D" w:rsidRDefault="00F37BB3" w:rsidP="00F37BB3">
      <w:pPr>
        <w:pStyle w:val="B2"/>
      </w:pPr>
      <w:r w:rsidRPr="0079589D">
        <w:t>c)</w:t>
      </w:r>
      <w:r w:rsidRPr="0079589D">
        <w:tab/>
        <w:t>shall set the MCVideo user ID of the callee IE with the stored callee ID;</w:t>
      </w:r>
    </w:p>
    <w:p w14:paraId="2B454DD0" w14:textId="77777777" w:rsidR="00F37BB3" w:rsidRPr="0079589D" w:rsidRDefault="00F37BB3" w:rsidP="00F37BB3">
      <w:pPr>
        <w:pStyle w:val="B2"/>
      </w:pPr>
      <w:r w:rsidRPr="0079589D">
        <w:t>d)</w:t>
      </w:r>
      <w:r w:rsidRPr="0079589D">
        <w:tab/>
        <w:t>shall set the Commencement mode IE with the stored commencement mode;</w:t>
      </w:r>
    </w:p>
    <w:p w14:paraId="1CC6E3F4" w14:textId="77777777" w:rsidR="00F37BB3" w:rsidRPr="0079589D" w:rsidRDefault="00F37BB3" w:rsidP="00F37BB3">
      <w:pPr>
        <w:pStyle w:val="B2"/>
      </w:pPr>
      <w:r w:rsidRPr="0079589D">
        <w:t>e)</w:t>
      </w:r>
      <w:r w:rsidRPr="0079589D">
        <w:tab/>
        <w:t>shall set the Call type IE with the stored current call type;</w:t>
      </w:r>
    </w:p>
    <w:p w14:paraId="1523D4BF"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1AA55358" w14:textId="77777777" w:rsidR="00F37BB3" w:rsidRPr="0079589D" w:rsidRDefault="00F37BB3" w:rsidP="00F37BB3">
      <w:pPr>
        <w:pStyle w:val="B2"/>
      </w:pPr>
      <w:r w:rsidRPr="0079589D">
        <w:t>g)</w:t>
      </w:r>
      <w:r w:rsidRPr="0079589D">
        <w:tab/>
        <w:t>may set the User location IE with the stored user location.</w:t>
      </w:r>
    </w:p>
    <w:p w14:paraId="537B1409"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585B10">
        <w:t>clause</w:t>
      </w:r>
      <w:r w:rsidRPr="0079589D">
        <w:t> </w:t>
      </w:r>
      <w:r w:rsidRPr="0079589D">
        <w:rPr>
          <w:lang w:eastAsia="ko-KR"/>
        </w:rPr>
        <w:t>10.3.1.1.1;</w:t>
      </w:r>
    </w:p>
    <w:p w14:paraId="33BC7889"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6068DC63"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31DB99C8"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0A76300" w14:textId="77777777" w:rsidR="00F37BB3" w:rsidRPr="0079589D" w:rsidRDefault="00F37BB3" w:rsidP="00F37BB3">
      <w:pPr>
        <w:pStyle w:val="Heading6"/>
        <w:rPr>
          <w:lang w:eastAsia="ko-KR"/>
        </w:rPr>
      </w:pPr>
      <w:bookmarkStart w:id="2476" w:name="_Toc20152834"/>
      <w:bookmarkStart w:id="2477" w:name="_Toc27495499"/>
      <w:bookmarkStart w:id="2478" w:name="_Toc36108967"/>
      <w:bookmarkStart w:id="2479" w:name="_Toc73958750"/>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2476"/>
      <w:bookmarkEnd w:id="2477"/>
      <w:bookmarkEnd w:id="2478"/>
      <w:bookmarkEnd w:id="2479"/>
    </w:p>
    <w:p w14:paraId="408DCC92"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1AEDC127"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2E17ACEB"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5D516C3D"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17B25B3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30614A62"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1F6F5471" w14:textId="77777777" w:rsidR="00F37BB3" w:rsidRPr="0079589D" w:rsidRDefault="00F37BB3" w:rsidP="00F37BB3">
      <w:pPr>
        <w:pStyle w:val="B2"/>
      </w:pPr>
      <w:r w:rsidRPr="0079589D">
        <w:t>c)</w:t>
      </w:r>
      <w:r w:rsidRPr="0079589D">
        <w:tab/>
        <w:t>shall set the MCVideo user ID of the callee IE with the stored callee ID;</w:t>
      </w:r>
    </w:p>
    <w:p w14:paraId="0D07276E" w14:textId="77777777" w:rsidR="00F37BB3" w:rsidRPr="0079589D" w:rsidRDefault="00F37BB3" w:rsidP="00F37BB3">
      <w:pPr>
        <w:pStyle w:val="B2"/>
      </w:pPr>
      <w:r w:rsidRPr="0079589D">
        <w:t>d)</w:t>
      </w:r>
      <w:r w:rsidRPr="0079589D">
        <w:tab/>
        <w:t>shall set the Commencement mode IE with the stored commencement mode;</w:t>
      </w:r>
    </w:p>
    <w:p w14:paraId="66805929" w14:textId="77777777" w:rsidR="00F37BB3" w:rsidRPr="0079589D" w:rsidRDefault="00F37BB3" w:rsidP="00F37BB3">
      <w:pPr>
        <w:pStyle w:val="B2"/>
      </w:pPr>
      <w:r w:rsidRPr="0079589D">
        <w:t>e)</w:t>
      </w:r>
      <w:r w:rsidRPr="0079589D">
        <w:tab/>
        <w:t>shall set the Call type IE with the stored current call type;</w:t>
      </w:r>
    </w:p>
    <w:p w14:paraId="64E96E8E"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6A4336AB" w14:textId="77777777" w:rsidR="00F37BB3" w:rsidRPr="0079589D" w:rsidRDefault="00F37BB3" w:rsidP="00F37BB3">
      <w:pPr>
        <w:pStyle w:val="B2"/>
      </w:pPr>
      <w:r w:rsidRPr="0079589D">
        <w:t>g)</w:t>
      </w:r>
      <w:r w:rsidRPr="0079589D">
        <w:tab/>
        <w:t>may set the User location IE with stored user location.</w:t>
      </w:r>
    </w:p>
    <w:p w14:paraId="2F952C58"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585B10">
        <w:rPr>
          <w:lang w:eastAsia="ko-KR"/>
        </w:rPr>
        <w:t>clause</w:t>
      </w:r>
      <w:r w:rsidRPr="0079589D">
        <w:rPr>
          <w:lang w:eastAsia="ko-KR"/>
        </w:rPr>
        <w:t> 10.3.1.1.1;</w:t>
      </w:r>
    </w:p>
    <w:p w14:paraId="08D2E6DE"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1DEF7D4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7A61A90" w14:textId="77777777" w:rsidR="00F37BB3" w:rsidRPr="0079589D" w:rsidRDefault="00F37BB3" w:rsidP="00F37BB3">
      <w:pPr>
        <w:pStyle w:val="Heading6"/>
        <w:rPr>
          <w:lang w:eastAsia="ko-KR"/>
        </w:rPr>
      </w:pPr>
      <w:bookmarkStart w:id="2480" w:name="_Toc20152835"/>
      <w:bookmarkStart w:id="2481" w:name="_Toc27495500"/>
      <w:bookmarkStart w:id="2482" w:name="_Toc36108968"/>
      <w:bookmarkStart w:id="2483" w:name="_Toc73958751"/>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2480"/>
      <w:bookmarkEnd w:id="2481"/>
      <w:bookmarkEnd w:id="2482"/>
      <w:bookmarkEnd w:id="2483"/>
    </w:p>
    <w:p w14:paraId="0A55ACE7"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13D6E24D"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35B46948" w14:textId="77777777" w:rsidR="00F37BB3" w:rsidRPr="0079589D" w:rsidRDefault="00F37BB3" w:rsidP="00F37BB3">
      <w:pPr>
        <w:pStyle w:val="Heading6"/>
        <w:rPr>
          <w:lang w:eastAsia="ko-KR"/>
        </w:rPr>
      </w:pPr>
      <w:bookmarkStart w:id="2484" w:name="_Toc20152836"/>
      <w:bookmarkStart w:id="2485" w:name="_Toc27495501"/>
      <w:bookmarkStart w:id="2486" w:name="_Toc36108969"/>
      <w:bookmarkStart w:id="2487" w:name="_Toc73958752"/>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2484"/>
      <w:bookmarkEnd w:id="2485"/>
      <w:bookmarkEnd w:id="2486"/>
      <w:bookmarkEnd w:id="2487"/>
    </w:p>
    <w:p w14:paraId="6537C9AB"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28408F25"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4FC0591B" w14:textId="77777777" w:rsidR="00F37BB3" w:rsidRPr="0079589D" w:rsidRDefault="00F37BB3" w:rsidP="00F37BB3">
      <w:pPr>
        <w:pStyle w:val="B1"/>
      </w:pPr>
      <w:r w:rsidRPr="0079589D">
        <w:t>2)</w:t>
      </w:r>
      <w:r w:rsidRPr="0079589D">
        <w:tab/>
        <w:t>shall enter the "P1: ignoring same call id" state.</w:t>
      </w:r>
    </w:p>
    <w:p w14:paraId="21273268" w14:textId="77777777" w:rsidR="00F37BB3" w:rsidRPr="0079589D" w:rsidRDefault="00F37BB3" w:rsidP="00F37BB3">
      <w:pPr>
        <w:pStyle w:val="Heading6"/>
        <w:rPr>
          <w:lang w:eastAsia="ko-KR"/>
        </w:rPr>
      </w:pPr>
      <w:bookmarkStart w:id="2488" w:name="_Toc20152837"/>
      <w:bookmarkStart w:id="2489" w:name="_Toc27495502"/>
      <w:bookmarkStart w:id="2490" w:name="_Toc36108970"/>
      <w:bookmarkStart w:id="2491" w:name="_Toc73958753"/>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2488"/>
      <w:bookmarkEnd w:id="2489"/>
      <w:bookmarkEnd w:id="2490"/>
      <w:bookmarkEnd w:id="2491"/>
    </w:p>
    <w:p w14:paraId="77C59233"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7186A73C"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55CA9A9D"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589A4F93" w14:textId="77777777" w:rsidR="00F37BB3" w:rsidRPr="0079589D" w:rsidRDefault="00F37BB3" w:rsidP="00F37BB3">
      <w:pPr>
        <w:pStyle w:val="Heading6"/>
        <w:rPr>
          <w:lang w:eastAsia="zh-CN"/>
        </w:rPr>
      </w:pPr>
      <w:bookmarkStart w:id="2492" w:name="_Toc20152838"/>
      <w:bookmarkStart w:id="2493" w:name="_Toc27495503"/>
      <w:bookmarkStart w:id="2494" w:name="_Toc36108971"/>
      <w:bookmarkStart w:id="2495" w:name="_Toc73958754"/>
      <w:r w:rsidRPr="0079589D">
        <w:rPr>
          <w:lang w:eastAsia="zh-CN"/>
        </w:rPr>
        <w:t>10.3.2.4.2.6</w:t>
      </w:r>
      <w:r w:rsidRPr="0079589D">
        <w:rPr>
          <w:lang w:eastAsia="zh-CN"/>
        </w:rPr>
        <w:tab/>
      </w:r>
      <w:r w:rsidRPr="0079589D">
        <w:t>No response to private call setup request after waiting for user acknowledgement</w:t>
      </w:r>
      <w:bookmarkEnd w:id="2492"/>
      <w:bookmarkEnd w:id="2493"/>
      <w:bookmarkEnd w:id="2494"/>
      <w:bookmarkEnd w:id="2495"/>
    </w:p>
    <w:p w14:paraId="32EBB2BD"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734CB90"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5F72110D" w14:textId="77777777" w:rsidR="00F37BB3" w:rsidRPr="0079589D" w:rsidRDefault="00F37BB3" w:rsidP="00F37BB3">
      <w:pPr>
        <w:pStyle w:val="B1"/>
      </w:pPr>
      <w:r w:rsidRPr="0079589D">
        <w:t>2)</w:t>
      </w:r>
      <w:r w:rsidRPr="0079589D">
        <w:tab/>
        <w:t>shall release the call control state machine; and</w:t>
      </w:r>
    </w:p>
    <w:p w14:paraId="36051357" w14:textId="77777777" w:rsidR="00F37BB3" w:rsidRPr="0079589D" w:rsidRDefault="00F37BB3" w:rsidP="00F37BB3">
      <w:pPr>
        <w:pStyle w:val="B1"/>
      </w:pPr>
      <w:r w:rsidRPr="0079589D">
        <w:t>3)</w:t>
      </w:r>
      <w:r w:rsidRPr="0079589D">
        <w:tab/>
        <w:t>shall enter the "P1: ignoring same call id" state.</w:t>
      </w:r>
    </w:p>
    <w:p w14:paraId="7BC3AE7E" w14:textId="77777777" w:rsidR="00F37BB3" w:rsidRPr="0079589D" w:rsidRDefault="00F37BB3" w:rsidP="00F37BB3">
      <w:pPr>
        <w:pStyle w:val="Heading6"/>
        <w:rPr>
          <w:lang w:eastAsia="ko-KR"/>
        </w:rPr>
      </w:pPr>
      <w:bookmarkStart w:id="2496" w:name="_Toc20152839"/>
      <w:bookmarkStart w:id="2497" w:name="_Toc27495504"/>
      <w:bookmarkStart w:id="2498" w:name="_Toc36108972"/>
      <w:bookmarkStart w:id="2499" w:name="_Toc73958755"/>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2496"/>
      <w:bookmarkEnd w:id="2497"/>
      <w:bookmarkEnd w:id="2498"/>
      <w:bookmarkEnd w:id="2499"/>
    </w:p>
    <w:p w14:paraId="1D0A1954"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277A613E" w14:textId="77777777" w:rsidR="00F37BB3" w:rsidRPr="0079589D" w:rsidRDefault="00F37BB3" w:rsidP="00F37BB3">
      <w:pPr>
        <w:pStyle w:val="B1"/>
      </w:pPr>
      <w:r w:rsidRPr="0079589D">
        <w:t>1)</w:t>
      </w:r>
      <w:r w:rsidRPr="0079589D">
        <w:tab/>
        <w:t>shall stop timer TFP1 (call setup retransmission), if running;</w:t>
      </w:r>
    </w:p>
    <w:p w14:paraId="1CF14411"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6ECD1105"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4C12ECA5" w14:textId="77777777" w:rsidR="00F37BB3" w:rsidRPr="0079589D" w:rsidRDefault="00F37BB3" w:rsidP="00F37BB3">
      <w:pPr>
        <w:pStyle w:val="B1"/>
      </w:pPr>
      <w:r w:rsidRPr="0079589D">
        <w:t>4)</w:t>
      </w:r>
      <w:r w:rsidRPr="0079589D">
        <w:tab/>
        <w:t>shall release the call control state machine; and</w:t>
      </w:r>
    </w:p>
    <w:p w14:paraId="0D0D4B4A" w14:textId="77777777" w:rsidR="00F37BB3" w:rsidRPr="0079589D" w:rsidRDefault="00F37BB3" w:rsidP="00F37BB3">
      <w:pPr>
        <w:pStyle w:val="B1"/>
      </w:pPr>
      <w:r w:rsidRPr="0079589D">
        <w:t>5)</w:t>
      </w:r>
      <w:r w:rsidRPr="0079589D">
        <w:tab/>
        <w:t>shall enter the "P1: ignoring same call id" state.</w:t>
      </w:r>
    </w:p>
    <w:p w14:paraId="520E0516" w14:textId="77777777" w:rsidR="00F37BB3" w:rsidRPr="0079589D" w:rsidRDefault="00F37BB3" w:rsidP="00F37BB3">
      <w:pPr>
        <w:pStyle w:val="Heading6"/>
        <w:rPr>
          <w:lang w:eastAsia="ko-KR"/>
        </w:rPr>
      </w:pPr>
      <w:bookmarkStart w:id="2500" w:name="_Toc20152840"/>
      <w:bookmarkStart w:id="2501" w:name="_Toc27495505"/>
      <w:bookmarkStart w:id="2502" w:name="_Toc36108973"/>
      <w:bookmarkStart w:id="2503" w:name="_Toc73958756"/>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2500"/>
      <w:bookmarkEnd w:id="2501"/>
      <w:bookmarkEnd w:id="2502"/>
      <w:bookmarkEnd w:id="2503"/>
    </w:p>
    <w:p w14:paraId="7EE60776"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59B93E57" w14:textId="77777777" w:rsidR="00F37BB3" w:rsidRPr="0079589D" w:rsidRDefault="00F37BB3" w:rsidP="00F37BB3">
      <w:pPr>
        <w:pStyle w:val="B1"/>
      </w:pPr>
      <w:r w:rsidRPr="0079589D">
        <w:t>1)</w:t>
      </w:r>
      <w:r w:rsidRPr="0079589D">
        <w:tab/>
        <w:t>shall store the SDP answer IE received in the PRIVATE CALL ACCEPT message as answer SDP;</w:t>
      </w:r>
    </w:p>
    <w:p w14:paraId="32996ED7" w14:textId="77777777" w:rsidR="00F37BB3" w:rsidRPr="0079589D" w:rsidRDefault="00F37BB3" w:rsidP="00F37BB3">
      <w:pPr>
        <w:pStyle w:val="B1"/>
      </w:pPr>
      <w:r w:rsidRPr="0079589D">
        <w:t>2)</w:t>
      </w:r>
      <w:r w:rsidRPr="0079589D">
        <w:tab/>
        <w:t xml:space="preserve">shall generate a PRIVATE CALL ACCEPT ACK message as specified in </w:t>
      </w:r>
      <w:r w:rsidR="00585B10">
        <w:t>clause</w:t>
      </w:r>
      <w:r w:rsidRPr="0079589D">
        <w:t> </w:t>
      </w:r>
      <w:r w:rsidR="000F73C1" w:rsidRPr="0079589D">
        <w:t>17.</w:t>
      </w:r>
      <w:r w:rsidRPr="0079589D">
        <w:t>1.11:</w:t>
      </w:r>
    </w:p>
    <w:p w14:paraId="433E02C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CFD498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5BF9E96D" w14:textId="77777777" w:rsidR="00F37BB3" w:rsidRPr="0079589D" w:rsidRDefault="00F37BB3" w:rsidP="00F37BB3">
      <w:pPr>
        <w:pStyle w:val="B2"/>
      </w:pPr>
      <w:r w:rsidRPr="0079589D">
        <w:t>c)</w:t>
      </w:r>
      <w:r w:rsidRPr="0079589D">
        <w:tab/>
        <w:t>shall set the MCVideo user ID of the callee IE with the stored callee ID.</w:t>
      </w:r>
    </w:p>
    <w:p w14:paraId="1D7CD557"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585B10">
        <w:t>clause</w:t>
      </w:r>
      <w:r w:rsidRPr="0079589D">
        <w:t> 10.3.1.1.1;</w:t>
      </w:r>
    </w:p>
    <w:p w14:paraId="59111CCE" w14:textId="77777777" w:rsidR="00F37BB3" w:rsidRPr="0079589D" w:rsidRDefault="00F37BB3" w:rsidP="00F37BB3">
      <w:pPr>
        <w:pStyle w:val="B1"/>
      </w:pPr>
      <w:r w:rsidRPr="0079589D">
        <w:t>4)</w:t>
      </w:r>
      <w:r w:rsidRPr="0079589D">
        <w:tab/>
        <w:t>shall stop timer TFP1 (call setup retransmission), if running;</w:t>
      </w:r>
    </w:p>
    <w:p w14:paraId="008AFF81"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6F78A438" w14:textId="77777777" w:rsidR="00F37BB3" w:rsidRPr="0079589D" w:rsidRDefault="00F37BB3" w:rsidP="00F37BB3">
      <w:pPr>
        <w:pStyle w:val="B1"/>
      </w:pPr>
      <w:r w:rsidRPr="0079589D">
        <w:t>6)</w:t>
      </w:r>
      <w:r w:rsidRPr="0079589D">
        <w:tab/>
        <w:t>shall establish a media session based on the SDP body of the stored answer SDP;</w:t>
      </w:r>
    </w:p>
    <w:p w14:paraId="0240E692"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585B10">
        <w:t>clause</w:t>
      </w:r>
      <w:r w:rsidRPr="0079589D">
        <w:t> a.b in 3GPP TS 24.581 </w:t>
      </w:r>
      <w:r w:rsidR="00701AA8" w:rsidRPr="0079589D">
        <w:t>[5]</w:t>
      </w:r>
      <w:r w:rsidRPr="0079589D">
        <w:t>;</w:t>
      </w:r>
    </w:p>
    <w:p w14:paraId="0EDA0F30"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E8554FE" w14:textId="77777777" w:rsidR="00F37BB3" w:rsidRPr="0079589D" w:rsidRDefault="00F37BB3" w:rsidP="00F37BB3">
      <w:pPr>
        <w:pStyle w:val="B1"/>
      </w:pPr>
      <w:r w:rsidRPr="0079589D">
        <w:t>9)</w:t>
      </w:r>
      <w:r w:rsidRPr="0079589D">
        <w:tab/>
        <w:t>shall enter the "P4: part of ongoing call" state.</w:t>
      </w:r>
    </w:p>
    <w:p w14:paraId="3C1A79BA" w14:textId="77777777" w:rsidR="00F37BB3" w:rsidRPr="0079589D" w:rsidRDefault="00F37BB3" w:rsidP="00F37BB3">
      <w:pPr>
        <w:pStyle w:val="Heading6"/>
        <w:rPr>
          <w:lang w:eastAsia="ko-KR"/>
        </w:rPr>
      </w:pPr>
      <w:bookmarkStart w:id="2504" w:name="_Toc20152841"/>
      <w:bookmarkStart w:id="2505" w:name="_Toc27495506"/>
      <w:bookmarkStart w:id="2506" w:name="_Toc36108974"/>
      <w:bookmarkStart w:id="2507" w:name="_Toc73958757"/>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2504"/>
      <w:bookmarkEnd w:id="2505"/>
      <w:bookmarkEnd w:id="2506"/>
      <w:bookmarkEnd w:id="2507"/>
    </w:p>
    <w:p w14:paraId="5EBCAC29"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72587B3"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585B10">
        <w:t>clause</w:t>
      </w:r>
      <w:r w:rsidRPr="0079589D">
        <w:t> </w:t>
      </w:r>
      <w:r w:rsidR="000F73C1" w:rsidRPr="0079589D">
        <w:t>17.</w:t>
      </w:r>
      <w:r w:rsidRPr="0079589D">
        <w:t>1.9</w:t>
      </w:r>
      <w:r w:rsidRPr="0079589D">
        <w:rPr>
          <w:lang w:eastAsia="ko-KR"/>
        </w:rPr>
        <w:t>;</w:t>
      </w:r>
    </w:p>
    <w:p w14:paraId="45D39998" w14:textId="77777777" w:rsidR="00F37BB3" w:rsidRPr="0079589D" w:rsidRDefault="00F37BB3" w:rsidP="00F37BB3">
      <w:pPr>
        <w:pStyle w:val="B2"/>
      </w:pPr>
      <w:r w:rsidRPr="0079589D">
        <w:t>a)</w:t>
      </w:r>
      <w:r w:rsidRPr="0079589D">
        <w:tab/>
        <w:t>shall set the Call identifier IE to the stored call identifier;</w:t>
      </w:r>
    </w:p>
    <w:p w14:paraId="61B84591" w14:textId="77777777" w:rsidR="00F37BB3" w:rsidRPr="0079589D" w:rsidRDefault="00F37BB3" w:rsidP="00F37BB3">
      <w:pPr>
        <w:pStyle w:val="B2"/>
      </w:pPr>
      <w:r w:rsidRPr="0079589D">
        <w:t>b)</w:t>
      </w:r>
      <w:r w:rsidRPr="0079589D">
        <w:tab/>
        <w:t>shall set the MCVideo user ID of the caller IE with the stored caller ID; and</w:t>
      </w:r>
    </w:p>
    <w:p w14:paraId="7551B459" w14:textId="77777777" w:rsidR="00F37BB3" w:rsidRPr="0079589D" w:rsidRDefault="00F37BB3" w:rsidP="00F37BB3">
      <w:pPr>
        <w:pStyle w:val="B2"/>
      </w:pPr>
      <w:r w:rsidRPr="0079589D">
        <w:t>c)</w:t>
      </w:r>
      <w:r w:rsidRPr="0079589D">
        <w:tab/>
        <w:t>shall set the MCVideo user ID of the callee IE with the stored callee ID;</w:t>
      </w:r>
    </w:p>
    <w:p w14:paraId="5A80B104"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585B10">
        <w:t>clause</w:t>
      </w:r>
      <w:r w:rsidRPr="0079589D">
        <w:t> 10.3.1.1.1;</w:t>
      </w:r>
    </w:p>
    <w:p w14:paraId="1613DBDE" w14:textId="77777777" w:rsidR="00F37BB3" w:rsidRPr="0079589D" w:rsidRDefault="00F37BB3" w:rsidP="00F37BB3">
      <w:pPr>
        <w:pStyle w:val="B1"/>
      </w:pPr>
      <w:r w:rsidRPr="0079589D">
        <w:t>3)</w:t>
      </w:r>
      <w:r w:rsidRPr="0079589D">
        <w:tab/>
        <w:t>shall start timer TFP3 (private call release retransmission); and</w:t>
      </w:r>
    </w:p>
    <w:p w14:paraId="12E69F54" w14:textId="77777777" w:rsidR="00F37BB3" w:rsidRPr="0079589D" w:rsidRDefault="00F37BB3" w:rsidP="00F37BB3">
      <w:pPr>
        <w:pStyle w:val="B1"/>
        <w:rPr>
          <w:lang w:eastAsia="ko-KR"/>
        </w:rPr>
      </w:pPr>
      <w:r w:rsidRPr="0079589D">
        <w:t>4)</w:t>
      </w:r>
      <w:r w:rsidRPr="0079589D">
        <w:tab/>
        <w:t>shall enter the "P3: waiting for release response" state.</w:t>
      </w:r>
    </w:p>
    <w:p w14:paraId="347B1E87" w14:textId="77777777" w:rsidR="00F37BB3" w:rsidRPr="0079589D" w:rsidRDefault="00F37BB3" w:rsidP="00F37BB3">
      <w:pPr>
        <w:pStyle w:val="Heading5"/>
        <w:rPr>
          <w:rFonts w:eastAsia="Malgun Gothic"/>
        </w:rPr>
      </w:pPr>
      <w:bookmarkStart w:id="2508" w:name="_Toc20152842"/>
      <w:bookmarkStart w:id="2509" w:name="_Toc27495507"/>
      <w:bookmarkStart w:id="2510" w:name="_Toc36108975"/>
      <w:bookmarkStart w:id="2511" w:name="_Toc73958758"/>
      <w:r w:rsidRPr="0079589D">
        <w:rPr>
          <w:rFonts w:eastAsia="Malgun Gothic"/>
        </w:rPr>
        <w:t>10.3.2.4.3</w:t>
      </w:r>
      <w:r w:rsidRPr="0079589D">
        <w:rPr>
          <w:rFonts w:eastAsia="Malgun Gothic"/>
        </w:rPr>
        <w:tab/>
        <w:t>Private call setup in automatic commencement mode</w:t>
      </w:r>
      <w:bookmarkEnd w:id="2508"/>
      <w:bookmarkEnd w:id="2509"/>
      <w:bookmarkEnd w:id="2510"/>
      <w:bookmarkEnd w:id="2511"/>
    </w:p>
    <w:p w14:paraId="724EDFAE" w14:textId="77777777" w:rsidR="00F37BB3" w:rsidRPr="0079589D" w:rsidRDefault="00F37BB3" w:rsidP="00F37BB3">
      <w:pPr>
        <w:pStyle w:val="Heading6"/>
        <w:rPr>
          <w:lang w:eastAsia="ko-KR"/>
        </w:rPr>
      </w:pPr>
      <w:bookmarkStart w:id="2512" w:name="_Toc20152843"/>
      <w:bookmarkStart w:id="2513" w:name="_Toc27495508"/>
      <w:bookmarkStart w:id="2514" w:name="_Toc36108976"/>
      <w:bookmarkStart w:id="2515" w:name="_Toc73958759"/>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2512"/>
      <w:bookmarkEnd w:id="2513"/>
      <w:bookmarkEnd w:id="2514"/>
      <w:bookmarkEnd w:id="2515"/>
    </w:p>
    <w:p w14:paraId="56E810B8"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1FD63C16"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8CBD847"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3F351627" w14:textId="77777777" w:rsidR="00F37BB3" w:rsidRPr="0079589D" w:rsidRDefault="00F37BB3" w:rsidP="00F37BB3">
      <w:pPr>
        <w:pStyle w:val="B1"/>
      </w:pPr>
      <w:r w:rsidRPr="0079589D">
        <w:t>3)</w:t>
      </w:r>
      <w:r w:rsidRPr="0079589D">
        <w:tab/>
        <w:t>shall store own MCVideo user ID as callee ID;</w:t>
      </w:r>
    </w:p>
    <w:p w14:paraId="729FA178"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585B10">
        <w:t>clause</w:t>
      </w:r>
      <w:r w:rsidRPr="0079589D">
        <w:t> </w:t>
      </w:r>
      <w:r w:rsidR="000F73C1" w:rsidRPr="0079589D">
        <w:t>17.</w:t>
      </w:r>
      <w:r w:rsidRPr="0079589D">
        <w:t>1.</w:t>
      </w:r>
      <w:r w:rsidRPr="0079589D">
        <w:rPr>
          <w:lang w:eastAsia="ko-KR"/>
        </w:rPr>
        <w:t>8</w:t>
      </w:r>
      <w:r w:rsidRPr="0079589D">
        <w:t>. In the PRIVATE CALL REJECT message, the MCVideo client:</w:t>
      </w:r>
    </w:p>
    <w:p w14:paraId="7102677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448F9A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7E9E7460"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1FE3789E"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497150B"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630F4A6B"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5CA6DBC9"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084AA3F6" w14:textId="77777777" w:rsidR="00F37BB3" w:rsidRPr="0079589D" w:rsidRDefault="00F37BB3" w:rsidP="00F37BB3">
      <w:pPr>
        <w:pStyle w:val="Heading6"/>
        <w:rPr>
          <w:lang w:eastAsia="zh-CN"/>
        </w:rPr>
      </w:pPr>
      <w:bookmarkStart w:id="2516" w:name="_Toc20152844"/>
      <w:bookmarkStart w:id="2517" w:name="_Toc27495509"/>
      <w:bookmarkStart w:id="2518" w:name="_Toc36108977"/>
      <w:bookmarkStart w:id="2519" w:name="_Toc73958760"/>
      <w:r w:rsidRPr="0079589D">
        <w:rPr>
          <w:lang w:eastAsia="zh-CN"/>
        </w:rPr>
        <w:t>10.3.2.4.3.2</w:t>
      </w:r>
      <w:r w:rsidRPr="0079589D">
        <w:rPr>
          <w:lang w:eastAsia="zh-CN"/>
        </w:rPr>
        <w:tab/>
        <w:t>Responding to private call setup request when not participating in the ongoing call</w:t>
      </w:r>
      <w:bookmarkEnd w:id="2516"/>
      <w:bookmarkEnd w:id="2517"/>
      <w:bookmarkEnd w:id="2518"/>
      <w:bookmarkEnd w:id="2519"/>
    </w:p>
    <w:p w14:paraId="3280C419"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10EFC19C"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58E33EEF" w14:textId="77777777" w:rsidR="00F37BB3" w:rsidRPr="0079589D" w:rsidRDefault="00F37BB3" w:rsidP="00F37BB3">
      <w:pPr>
        <w:pStyle w:val="B1"/>
      </w:pPr>
      <w:r w:rsidRPr="0079589D">
        <w:t>2)</w:t>
      </w:r>
      <w:r w:rsidRPr="0079589D">
        <w:tab/>
        <w:t>shall set the stored current call type to "PRIVATE CALL";</w:t>
      </w:r>
    </w:p>
    <w:p w14:paraId="20F238AF"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07754D98"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3A2E86A7" w14:textId="77777777" w:rsidR="00F37BB3" w:rsidRPr="0079589D" w:rsidRDefault="00F37BB3" w:rsidP="00F37BB3">
      <w:pPr>
        <w:pStyle w:val="B1"/>
      </w:pPr>
      <w:r w:rsidRPr="0079589D">
        <w:t>5)</w:t>
      </w:r>
      <w:r w:rsidRPr="0079589D">
        <w:tab/>
        <w:t>shall store own MCVideo user ID as callee ID;</w:t>
      </w:r>
    </w:p>
    <w:p w14:paraId="25F0849E"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171C73F9"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3999D161"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5D02395F"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395FE820"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585B10">
        <w:t>clause</w:t>
      </w:r>
      <w:r w:rsidRPr="0079589D">
        <w:t> </w:t>
      </w:r>
      <w:r w:rsidR="000F73C1" w:rsidRPr="0079589D">
        <w:t>17.</w:t>
      </w:r>
      <w:r w:rsidRPr="0079589D">
        <w:t>1.8. In the PRIVATE CALL REJECT message, the MCVideo client</w:t>
      </w:r>
      <w:r w:rsidRPr="0079589D">
        <w:rPr>
          <w:lang w:eastAsia="ko-KR"/>
        </w:rPr>
        <w:t>:</w:t>
      </w:r>
    </w:p>
    <w:p w14:paraId="2F58DBB5"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EF17E8D"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190D239" w14:textId="77777777" w:rsidR="00F37BB3" w:rsidRPr="0079589D" w:rsidRDefault="00F37BB3" w:rsidP="00F37BB3">
      <w:pPr>
        <w:pStyle w:val="B3"/>
      </w:pPr>
      <w:r w:rsidRPr="0079589D">
        <w:t>iii)</w:t>
      </w:r>
      <w:r w:rsidRPr="0079589D">
        <w:tab/>
        <w:t>shall set the MCVideo user ID of the callee IE with the stored callee ID;</w:t>
      </w:r>
    </w:p>
    <w:p w14:paraId="7BDD96DE"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7EF1AB65"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585B10">
        <w:t>clause</w:t>
      </w:r>
      <w:r w:rsidRPr="0079589D">
        <w:t> </w:t>
      </w:r>
      <w:r w:rsidRPr="0079589D">
        <w:rPr>
          <w:lang w:eastAsia="ko-KR"/>
        </w:rPr>
        <w:t>10.3.1.1.1; and</w:t>
      </w:r>
    </w:p>
    <w:p w14:paraId="18493F80"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4D15C413"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570FFE0B"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1B91D07A"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43F7A20D"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585B10">
        <w:t>clause</w:t>
      </w:r>
      <w:r w:rsidRPr="0079589D">
        <w:t> 10.3.1.1.2;</w:t>
      </w:r>
    </w:p>
    <w:p w14:paraId="0E109C60" w14:textId="77777777" w:rsidR="00F37BB3" w:rsidRPr="0079589D" w:rsidRDefault="00F37BB3" w:rsidP="00F37BB3">
      <w:pPr>
        <w:pStyle w:val="B3"/>
      </w:pPr>
      <w:r w:rsidRPr="0079589D">
        <w:t>iv)</w:t>
      </w:r>
      <w:r w:rsidRPr="0079589D">
        <w:tab/>
        <w:t xml:space="preserve">shall generate a PRIVATE CALL ACCEPT message as specified in </w:t>
      </w:r>
      <w:r w:rsidR="00585B10">
        <w:t>clause</w:t>
      </w:r>
      <w:r w:rsidRPr="0079589D">
        <w:t> </w:t>
      </w:r>
      <w:r w:rsidR="000F73C1" w:rsidRPr="0079589D">
        <w:t>17.</w:t>
      </w:r>
      <w:r w:rsidRPr="0079589D">
        <w:t>1.7. In the PRIVATE CALL ACCEPT message, the MCVideo client:</w:t>
      </w:r>
    </w:p>
    <w:p w14:paraId="2E4BC593" w14:textId="77777777" w:rsidR="00F37BB3" w:rsidRPr="0079589D" w:rsidRDefault="00F37BB3" w:rsidP="00F37BB3">
      <w:pPr>
        <w:pStyle w:val="B4"/>
      </w:pPr>
      <w:r w:rsidRPr="0079589D">
        <w:t>A)</w:t>
      </w:r>
      <w:r w:rsidRPr="0079589D">
        <w:tab/>
        <w:t>shall set the Call identifier IE to the stored call identifier; and</w:t>
      </w:r>
    </w:p>
    <w:p w14:paraId="2BE762CF" w14:textId="77777777" w:rsidR="00F37BB3" w:rsidRPr="0079589D" w:rsidRDefault="00F37BB3" w:rsidP="00F37BB3">
      <w:pPr>
        <w:pStyle w:val="B4"/>
      </w:pPr>
      <w:r w:rsidRPr="0079589D">
        <w:t>B)</w:t>
      </w:r>
      <w:r w:rsidRPr="0079589D">
        <w:tab/>
        <w:t>shall set the MCVideo user ID of the caller IE with stored caller ID.</w:t>
      </w:r>
    </w:p>
    <w:p w14:paraId="66C660D6" w14:textId="77777777" w:rsidR="00F37BB3" w:rsidRPr="0079589D" w:rsidRDefault="00F37BB3" w:rsidP="00F37BB3">
      <w:pPr>
        <w:pStyle w:val="B4"/>
      </w:pPr>
      <w:r w:rsidRPr="0079589D">
        <w:t>C)</w:t>
      </w:r>
      <w:r w:rsidRPr="0079589D">
        <w:tab/>
        <w:t>shall set the MCVideo user ID of the callee IE with stored callee ID; and</w:t>
      </w:r>
    </w:p>
    <w:p w14:paraId="637DD013" w14:textId="77777777" w:rsidR="00F37BB3" w:rsidRPr="0079589D" w:rsidRDefault="00F37BB3" w:rsidP="00F37BB3">
      <w:pPr>
        <w:pStyle w:val="B4"/>
      </w:pPr>
      <w:r w:rsidRPr="0079589D">
        <w:t>D)</w:t>
      </w:r>
      <w:r w:rsidRPr="0079589D">
        <w:tab/>
        <w:t>shall set the SDP answer IE with the stored answer SDP;</w:t>
      </w:r>
    </w:p>
    <w:p w14:paraId="6CA45D0A"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585B10">
        <w:t>clause</w:t>
      </w:r>
      <w:r w:rsidRPr="0079589D">
        <w:t> 10.3.1.1.1;</w:t>
      </w:r>
    </w:p>
    <w:p w14:paraId="7892374C" w14:textId="77777777" w:rsidR="00F37BB3" w:rsidRPr="0079589D" w:rsidRDefault="00F37BB3" w:rsidP="00F37BB3">
      <w:pPr>
        <w:pStyle w:val="B3"/>
      </w:pPr>
      <w:r w:rsidRPr="0079589D">
        <w:t>vi)</w:t>
      </w:r>
      <w:r w:rsidRPr="0079589D">
        <w:tab/>
        <w:t>shall establish a media session based on the SDP body of the stored answer SDP;</w:t>
      </w:r>
    </w:p>
    <w:p w14:paraId="1C6069C1" w14:textId="77777777" w:rsidR="00F37BB3" w:rsidRPr="0079589D" w:rsidRDefault="00F37BB3" w:rsidP="00F37BB3">
      <w:pPr>
        <w:pStyle w:val="B3"/>
      </w:pPr>
      <w:r w:rsidRPr="0079589D">
        <w:t>vii)</w:t>
      </w:r>
      <w:r w:rsidRPr="0079589D">
        <w:tab/>
        <w:t>shall initialize the counter CFP4 with value set to 1;</w:t>
      </w:r>
    </w:p>
    <w:p w14:paraId="39C5D06E" w14:textId="77777777" w:rsidR="00F37BB3" w:rsidRPr="0079589D" w:rsidRDefault="00F37BB3" w:rsidP="00F37BB3">
      <w:pPr>
        <w:pStyle w:val="B3"/>
      </w:pPr>
      <w:r w:rsidRPr="0079589D">
        <w:t>viii)</w:t>
      </w:r>
      <w:r w:rsidRPr="0079589D">
        <w:tab/>
        <w:t>shall start timer TFP4 (private call accept retransmission); and</w:t>
      </w:r>
    </w:p>
    <w:p w14:paraId="74D9D217" w14:textId="77777777" w:rsidR="00F37BB3" w:rsidRPr="0079589D" w:rsidRDefault="00F37BB3" w:rsidP="00F37BB3">
      <w:pPr>
        <w:pStyle w:val="B3"/>
      </w:pPr>
      <w:r w:rsidRPr="0079589D">
        <w:t>ix)</w:t>
      </w:r>
      <w:r w:rsidRPr="0079589D">
        <w:tab/>
        <w:t>shall enter the "P5: pending" state; and</w:t>
      </w:r>
    </w:p>
    <w:p w14:paraId="635DBD28"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1E2E8AAA" w14:textId="77777777" w:rsidR="00F37BB3" w:rsidRPr="0079589D" w:rsidRDefault="00F37BB3" w:rsidP="00F37BB3">
      <w:pPr>
        <w:pStyle w:val="B1"/>
      </w:pPr>
      <w:r w:rsidRPr="0079589D">
        <w:t>7)</w:t>
      </w:r>
      <w:r w:rsidRPr="0079589D">
        <w:tab/>
        <w:t>if the SDP offer does not contain an "a=key-mgmt" attribute, the MCVideo client:</w:t>
      </w:r>
    </w:p>
    <w:p w14:paraId="7A8A5B25"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585B10">
        <w:rPr>
          <w:lang w:eastAsia="ko-KR"/>
        </w:rPr>
        <w:t>clause</w:t>
      </w:r>
      <w:r w:rsidRPr="0079589D">
        <w:rPr>
          <w:lang w:eastAsia="ko-KR"/>
        </w:rPr>
        <w:t> 10.3.1.1.2;</w:t>
      </w:r>
    </w:p>
    <w:p w14:paraId="28D78DE8"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585B10">
        <w:t>clause</w:t>
      </w:r>
      <w:r w:rsidRPr="0079589D">
        <w:t> </w:t>
      </w:r>
      <w:r w:rsidR="000F73C1" w:rsidRPr="0079589D">
        <w:t>17.</w:t>
      </w:r>
      <w:r w:rsidRPr="0079589D">
        <w:t>1.7</w:t>
      </w:r>
      <w:r w:rsidRPr="0079589D">
        <w:rPr>
          <w:lang w:eastAsia="ko-KR"/>
        </w:rPr>
        <w:t>:</w:t>
      </w:r>
    </w:p>
    <w:p w14:paraId="706BD3AC"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3A457E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02CC503F" w14:textId="77777777" w:rsidR="00F37BB3" w:rsidRPr="0079589D" w:rsidRDefault="00F37BB3" w:rsidP="00F37BB3">
      <w:pPr>
        <w:pStyle w:val="B3"/>
      </w:pPr>
      <w:r w:rsidRPr="0079589D">
        <w:t>iii)</w:t>
      </w:r>
      <w:r w:rsidRPr="0079589D">
        <w:tab/>
        <w:t>shall set the MCVideo user ID of the callee IE with stored callee ID; and</w:t>
      </w:r>
    </w:p>
    <w:p w14:paraId="732F3DF3" w14:textId="77777777" w:rsidR="00F37BB3" w:rsidRPr="0079589D" w:rsidRDefault="00F37BB3" w:rsidP="00F37BB3">
      <w:pPr>
        <w:pStyle w:val="B3"/>
      </w:pPr>
      <w:r w:rsidRPr="0079589D">
        <w:t>iv)</w:t>
      </w:r>
      <w:r w:rsidRPr="0079589D">
        <w:tab/>
        <w:t>shall set the SDP answer IE with the stored answer SDP;</w:t>
      </w:r>
    </w:p>
    <w:p w14:paraId="766894E7"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25255BFA" w14:textId="77777777" w:rsidR="00F37BB3" w:rsidRPr="0079589D" w:rsidRDefault="00F37BB3" w:rsidP="00F37BB3">
      <w:pPr>
        <w:pStyle w:val="B2"/>
      </w:pPr>
      <w:r w:rsidRPr="0079589D">
        <w:t>d)</w:t>
      </w:r>
      <w:r w:rsidRPr="0079589D">
        <w:tab/>
        <w:t>shall establish a media session based on the SDP body of the stored answer SDP;</w:t>
      </w:r>
    </w:p>
    <w:p w14:paraId="25465B9D" w14:textId="77777777" w:rsidR="00F37BB3" w:rsidRPr="0079589D" w:rsidRDefault="00F37BB3" w:rsidP="00F37BB3">
      <w:pPr>
        <w:pStyle w:val="B2"/>
      </w:pPr>
      <w:r w:rsidRPr="0079589D">
        <w:t>e)</w:t>
      </w:r>
      <w:r w:rsidRPr="0079589D">
        <w:tab/>
        <w:t>shall initialize the counter CFP4 with value set to 1;</w:t>
      </w:r>
    </w:p>
    <w:p w14:paraId="17356F0E" w14:textId="77777777" w:rsidR="00F37BB3" w:rsidRPr="0079589D" w:rsidRDefault="00F37BB3" w:rsidP="00F37BB3">
      <w:pPr>
        <w:pStyle w:val="B2"/>
      </w:pPr>
      <w:r w:rsidRPr="0079589D">
        <w:t>f)</w:t>
      </w:r>
      <w:r w:rsidRPr="0079589D">
        <w:tab/>
        <w:t>shall start timer TFP4 (private call accept retransmission); and</w:t>
      </w:r>
    </w:p>
    <w:p w14:paraId="77F21777" w14:textId="77777777" w:rsidR="00F37BB3" w:rsidRPr="0079589D" w:rsidRDefault="00F37BB3" w:rsidP="00F37BB3">
      <w:pPr>
        <w:pStyle w:val="B2"/>
      </w:pPr>
      <w:r w:rsidRPr="0079589D">
        <w:t>g)</w:t>
      </w:r>
      <w:r w:rsidRPr="0079589D">
        <w:tab/>
        <w:t>shall enter the "P5: pending" state.</w:t>
      </w:r>
    </w:p>
    <w:p w14:paraId="1D7B36F4" w14:textId="77777777" w:rsidR="00F37BB3" w:rsidRPr="0079589D" w:rsidRDefault="00F37BB3" w:rsidP="00F37BB3">
      <w:pPr>
        <w:pStyle w:val="Heading6"/>
        <w:rPr>
          <w:lang w:eastAsia="zh-CN"/>
        </w:rPr>
      </w:pPr>
      <w:bookmarkStart w:id="2520" w:name="_Toc20152845"/>
      <w:bookmarkStart w:id="2521" w:name="_Toc27495510"/>
      <w:bookmarkStart w:id="2522" w:name="_Toc36108978"/>
      <w:bookmarkStart w:id="2523" w:name="_Toc73958761"/>
      <w:r w:rsidRPr="0079589D">
        <w:rPr>
          <w:lang w:eastAsia="zh-CN"/>
        </w:rPr>
        <w:t>10.3.2.4.3.3</w:t>
      </w:r>
      <w:r w:rsidRPr="0079589D">
        <w:rPr>
          <w:lang w:eastAsia="zh-CN"/>
        </w:rPr>
        <w:tab/>
        <w:t>Private call accept retransmission</w:t>
      </w:r>
      <w:bookmarkEnd w:id="2520"/>
      <w:bookmarkEnd w:id="2521"/>
      <w:bookmarkEnd w:id="2522"/>
      <w:bookmarkEnd w:id="2523"/>
    </w:p>
    <w:p w14:paraId="1AF7F8E6"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3614434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585B10">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4264FB3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70553D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26DBB5D" w14:textId="77777777" w:rsidR="00F37BB3" w:rsidRPr="0079589D" w:rsidRDefault="00F37BB3" w:rsidP="00F37BB3">
      <w:pPr>
        <w:pStyle w:val="B2"/>
      </w:pPr>
      <w:r w:rsidRPr="0079589D">
        <w:t>c)</w:t>
      </w:r>
      <w:r w:rsidRPr="0079589D">
        <w:tab/>
        <w:t>shall set the MCVideo user ID of the callee IE with the stored callee ID; and</w:t>
      </w:r>
    </w:p>
    <w:p w14:paraId="26B9C657" w14:textId="77777777" w:rsidR="00F37BB3" w:rsidRPr="0079589D" w:rsidRDefault="00F37BB3" w:rsidP="00F37BB3">
      <w:pPr>
        <w:pStyle w:val="B2"/>
      </w:pPr>
      <w:r w:rsidRPr="0079589D">
        <w:t>d)</w:t>
      </w:r>
      <w:r w:rsidRPr="0079589D">
        <w:tab/>
        <w:t>shall set the SDP answer IE with the stored answer SDP;</w:t>
      </w:r>
    </w:p>
    <w:p w14:paraId="3FFAAC21"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0EAA547E"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37782BD5"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18365DD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78BB3501" w14:textId="77777777" w:rsidR="00F37BB3" w:rsidRPr="0079589D" w:rsidRDefault="00F37BB3" w:rsidP="00F37BB3">
      <w:pPr>
        <w:pStyle w:val="Heading6"/>
        <w:rPr>
          <w:lang w:eastAsia="zh-CN"/>
        </w:rPr>
      </w:pPr>
      <w:bookmarkStart w:id="2524" w:name="_Toc20152846"/>
      <w:bookmarkStart w:id="2525" w:name="_Toc27495511"/>
      <w:bookmarkStart w:id="2526" w:name="_Toc36108979"/>
      <w:bookmarkStart w:id="2527" w:name="_Toc73958762"/>
      <w:r w:rsidRPr="0079589D">
        <w:rPr>
          <w:lang w:eastAsia="zh-CN"/>
        </w:rPr>
        <w:t>10.3.2.4.3.4</w:t>
      </w:r>
      <w:r w:rsidRPr="0079589D">
        <w:rPr>
          <w:lang w:eastAsia="zh-CN"/>
        </w:rPr>
        <w:tab/>
        <w:t>Establishing the call</w:t>
      </w:r>
      <w:bookmarkEnd w:id="2524"/>
      <w:bookmarkEnd w:id="2525"/>
      <w:bookmarkEnd w:id="2526"/>
      <w:bookmarkEnd w:id="2527"/>
    </w:p>
    <w:p w14:paraId="40ED6C2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6F5A4F75" w14:textId="77777777" w:rsidR="00F37BB3" w:rsidRPr="0079589D" w:rsidRDefault="00F37BB3" w:rsidP="00F37BB3">
      <w:pPr>
        <w:pStyle w:val="B1"/>
      </w:pPr>
      <w:r w:rsidRPr="0079589D">
        <w:t>1)</w:t>
      </w:r>
      <w:r w:rsidRPr="0079589D">
        <w:tab/>
        <w:t>shall stop timer TFP4</w:t>
      </w:r>
      <w:r w:rsidRPr="0079589D">
        <w:rPr>
          <w:lang w:val="en-GB"/>
        </w:rPr>
        <w:t xml:space="preserve"> </w:t>
      </w:r>
      <w:r w:rsidRPr="0079589D">
        <w:t>(private call accept retransmission);</w:t>
      </w:r>
    </w:p>
    <w:p w14:paraId="76A7260D"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585B10">
        <w:t>clause</w:t>
      </w:r>
      <w:r w:rsidRPr="0079589D">
        <w:t> a.b in 3GPP TS 24.581 </w:t>
      </w:r>
      <w:r w:rsidR="00701AA8" w:rsidRPr="0079589D">
        <w:t>[5]</w:t>
      </w:r>
      <w:r w:rsidRPr="0079589D">
        <w:t>;</w:t>
      </w:r>
    </w:p>
    <w:p w14:paraId="056BA5F4"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0DCA4468"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23AEF731" w14:textId="77777777" w:rsidR="00F37BB3" w:rsidRPr="0079589D" w:rsidRDefault="00F37BB3" w:rsidP="00F37BB3">
      <w:pPr>
        <w:pStyle w:val="Heading6"/>
        <w:rPr>
          <w:lang w:eastAsia="zh-CN"/>
        </w:rPr>
      </w:pPr>
      <w:bookmarkStart w:id="2528" w:name="_Toc20152847"/>
      <w:bookmarkStart w:id="2529" w:name="_Toc27495512"/>
      <w:bookmarkStart w:id="2530" w:name="_Toc36108980"/>
      <w:bookmarkStart w:id="2531" w:name="_Toc73958763"/>
      <w:r w:rsidRPr="0079589D">
        <w:rPr>
          <w:lang w:eastAsia="zh-CN"/>
        </w:rPr>
        <w:t>10.3.2.4.3.5</w:t>
      </w:r>
      <w:r w:rsidRPr="0079589D">
        <w:rPr>
          <w:lang w:eastAsia="zh-CN"/>
        </w:rPr>
        <w:tab/>
        <w:t>Call failure</w:t>
      </w:r>
      <w:bookmarkEnd w:id="2528"/>
      <w:bookmarkEnd w:id="2529"/>
      <w:bookmarkEnd w:id="2530"/>
      <w:bookmarkEnd w:id="2531"/>
    </w:p>
    <w:p w14:paraId="0A4DC921"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65299E8C" w14:textId="77777777" w:rsidR="00F37BB3" w:rsidRPr="0079589D" w:rsidRDefault="00F37BB3" w:rsidP="00F37BB3">
      <w:pPr>
        <w:pStyle w:val="B1"/>
      </w:pPr>
      <w:r w:rsidRPr="0079589D">
        <w:t>1)</w:t>
      </w:r>
      <w:r w:rsidRPr="0079589D">
        <w:tab/>
        <w:t>shall start timer TFP7 (waiting for any message with same call identifier); and</w:t>
      </w:r>
    </w:p>
    <w:p w14:paraId="08B45D78" w14:textId="77777777" w:rsidR="00F37BB3" w:rsidRPr="0079589D" w:rsidRDefault="00F37BB3" w:rsidP="00F37BB3">
      <w:pPr>
        <w:pStyle w:val="B1"/>
      </w:pPr>
      <w:r w:rsidRPr="0079589D">
        <w:t>2)</w:t>
      </w:r>
      <w:r w:rsidRPr="0079589D">
        <w:tab/>
        <w:t>shall enter the "P1: ignoring same call id" state.</w:t>
      </w:r>
    </w:p>
    <w:p w14:paraId="0A727AB2" w14:textId="77777777" w:rsidR="00F37BB3" w:rsidRPr="0079589D" w:rsidRDefault="00F37BB3" w:rsidP="00F37BB3">
      <w:pPr>
        <w:pStyle w:val="B1"/>
      </w:pPr>
    </w:p>
    <w:p w14:paraId="64D9B7AF" w14:textId="77777777" w:rsidR="00F37BB3" w:rsidRPr="0079589D" w:rsidRDefault="00F37BB3" w:rsidP="00F37BB3">
      <w:pPr>
        <w:pStyle w:val="Heading5"/>
        <w:rPr>
          <w:rFonts w:eastAsia="Malgun Gothic"/>
        </w:rPr>
      </w:pPr>
      <w:bookmarkStart w:id="2532" w:name="_Toc20152848"/>
      <w:bookmarkStart w:id="2533" w:name="_Toc27495513"/>
      <w:bookmarkStart w:id="2534" w:name="_Toc36108981"/>
      <w:bookmarkStart w:id="2535" w:name="_Toc73958764"/>
      <w:r w:rsidRPr="0079589D">
        <w:rPr>
          <w:rFonts w:eastAsia="Malgun Gothic"/>
        </w:rPr>
        <w:t>10.3.2.4.4</w:t>
      </w:r>
      <w:r w:rsidRPr="0079589D">
        <w:rPr>
          <w:rFonts w:eastAsia="Malgun Gothic"/>
        </w:rPr>
        <w:tab/>
        <w:t>Private call setup in manual commencement mode</w:t>
      </w:r>
      <w:bookmarkEnd w:id="2532"/>
      <w:bookmarkEnd w:id="2533"/>
      <w:bookmarkEnd w:id="2534"/>
      <w:bookmarkEnd w:id="2535"/>
    </w:p>
    <w:p w14:paraId="0F68972F" w14:textId="77777777" w:rsidR="00F37BB3" w:rsidRPr="0079589D" w:rsidRDefault="00F37BB3" w:rsidP="00F37BB3">
      <w:pPr>
        <w:pStyle w:val="Heading6"/>
        <w:rPr>
          <w:lang w:eastAsia="ko-KR"/>
        </w:rPr>
      </w:pPr>
      <w:bookmarkStart w:id="2536" w:name="_Toc20152849"/>
      <w:bookmarkStart w:id="2537" w:name="_Toc27495514"/>
      <w:bookmarkStart w:id="2538" w:name="_Toc36108982"/>
      <w:bookmarkStart w:id="2539" w:name="_Toc73958765"/>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2536"/>
      <w:bookmarkEnd w:id="2537"/>
      <w:bookmarkEnd w:id="2538"/>
      <w:bookmarkEnd w:id="2539"/>
    </w:p>
    <w:p w14:paraId="3A7C9B0D"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5955054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B97B65" w14:textId="77777777" w:rsidR="00F37BB3" w:rsidRPr="0079589D" w:rsidRDefault="00F37BB3" w:rsidP="00F37BB3">
      <w:pPr>
        <w:pStyle w:val="B1"/>
      </w:pPr>
      <w:r w:rsidRPr="0079589D">
        <w:t>2)</w:t>
      </w:r>
      <w:r w:rsidRPr="0079589D">
        <w:tab/>
        <w:t>shall set the stored current call type to "PRIVATE CALL";</w:t>
      </w:r>
    </w:p>
    <w:p w14:paraId="3FBFA769"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36863931"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564CE2AB" w14:textId="77777777" w:rsidR="00F37BB3" w:rsidRPr="0079589D" w:rsidRDefault="00F37BB3" w:rsidP="00F37BB3">
      <w:pPr>
        <w:pStyle w:val="B1"/>
      </w:pPr>
      <w:r w:rsidRPr="0079589D">
        <w:t>5)</w:t>
      </w:r>
      <w:r w:rsidRPr="0079589D">
        <w:tab/>
        <w:t>shall store own MCVideo user ID as callee ID;</w:t>
      </w:r>
    </w:p>
    <w:p w14:paraId="5EA09A1A"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585B10">
        <w:t>clause</w:t>
      </w:r>
      <w:r w:rsidRPr="0079589D">
        <w:t> </w:t>
      </w:r>
      <w:r w:rsidR="000F73C1" w:rsidRPr="0079589D">
        <w:t>17.</w:t>
      </w:r>
      <w:r w:rsidRPr="0079589D">
        <w:t>1.6</w:t>
      </w:r>
      <w:r w:rsidRPr="0079589D">
        <w:rPr>
          <w:lang w:eastAsia="ko-KR"/>
        </w:rPr>
        <w:t>;</w:t>
      </w:r>
    </w:p>
    <w:p w14:paraId="5244CB6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43D420F"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D1C0008" w14:textId="77777777" w:rsidR="00F37BB3" w:rsidRPr="0079589D" w:rsidRDefault="00F37BB3" w:rsidP="00F37BB3">
      <w:pPr>
        <w:pStyle w:val="B2"/>
      </w:pPr>
      <w:r w:rsidRPr="0079589D">
        <w:t>c)</w:t>
      </w:r>
      <w:r w:rsidRPr="0079589D">
        <w:tab/>
        <w:t>shall set the MCVideo user ID of the callee IE with the stored callee ID;</w:t>
      </w:r>
    </w:p>
    <w:p w14:paraId="263A10CB"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1CA30614" w14:textId="77777777" w:rsidR="00F37BB3" w:rsidRPr="0079589D" w:rsidRDefault="00F37BB3" w:rsidP="00F37BB3">
      <w:pPr>
        <w:pStyle w:val="B1"/>
      </w:pPr>
      <w:r w:rsidRPr="0079589D">
        <w:t>8)</w:t>
      </w:r>
      <w:r w:rsidRPr="0079589D">
        <w:tab/>
        <w:t>shall start timer TFP2 (waiting for call response message); and</w:t>
      </w:r>
    </w:p>
    <w:p w14:paraId="352CE7EF" w14:textId="77777777" w:rsidR="00F37BB3" w:rsidRPr="0079589D" w:rsidRDefault="00F37BB3" w:rsidP="00F37BB3">
      <w:pPr>
        <w:pStyle w:val="B1"/>
      </w:pPr>
      <w:r w:rsidRPr="0079589D">
        <w:t>9)</w:t>
      </w:r>
      <w:r w:rsidRPr="0079589D">
        <w:tab/>
        <w:t>shall enter the "P5: pending" state.</w:t>
      </w:r>
    </w:p>
    <w:p w14:paraId="16CA9E48" w14:textId="77777777" w:rsidR="00F37BB3" w:rsidRPr="0079589D" w:rsidRDefault="00F37BB3" w:rsidP="00F37BB3">
      <w:pPr>
        <w:pStyle w:val="Heading6"/>
        <w:rPr>
          <w:lang w:eastAsia="ko-KR"/>
        </w:rPr>
      </w:pPr>
      <w:bookmarkStart w:id="2540" w:name="_Toc20152850"/>
      <w:bookmarkStart w:id="2541" w:name="_Toc27495515"/>
      <w:bookmarkStart w:id="2542" w:name="_Toc36108983"/>
      <w:bookmarkStart w:id="2543" w:name="_Toc73958766"/>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2540"/>
      <w:bookmarkEnd w:id="2541"/>
      <w:bookmarkEnd w:id="2542"/>
      <w:bookmarkEnd w:id="2543"/>
    </w:p>
    <w:p w14:paraId="7626FD8E"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50DA22C7"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585B10">
        <w:t>clause</w:t>
      </w:r>
      <w:r w:rsidRPr="0079589D">
        <w:t> </w:t>
      </w:r>
      <w:r w:rsidR="000F73C1" w:rsidRPr="0079589D">
        <w:t>17.</w:t>
      </w:r>
      <w:r w:rsidRPr="0079589D">
        <w:t>1.8</w:t>
      </w:r>
      <w:r w:rsidRPr="0079589D">
        <w:rPr>
          <w:lang w:eastAsia="ko-KR"/>
        </w:rPr>
        <w:t>:</w:t>
      </w:r>
    </w:p>
    <w:p w14:paraId="5B74FF3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270A3E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264D69A1" w14:textId="77777777" w:rsidR="00F37BB3" w:rsidRPr="0079589D" w:rsidRDefault="00F37BB3" w:rsidP="00F37BB3">
      <w:pPr>
        <w:pStyle w:val="B2"/>
      </w:pPr>
      <w:r w:rsidRPr="0079589D">
        <w:t>c)</w:t>
      </w:r>
      <w:r w:rsidRPr="0079589D">
        <w:tab/>
        <w:t>shall set the MCVideo user ID of the callee IE with the stored callee ID; and</w:t>
      </w:r>
    </w:p>
    <w:p w14:paraId="02DA179D"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03C89883"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418F8F17"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14A5A" w14:textId="77777777" w:rsidR="00F37BB3" w:rsidRPr="0079589D" w:rsidRDefault="00F37BB3" w:rsidP="00F37BB3">
      <w:pPr>
        <w:pStyle w:val="B1"/>
      </w:pPr>
      <w:r w:rsidRPr="0079589D">
        <w:t>4)</w:t>
      </w:r>
      <w:r w:rsidRPr="0079589D">
        <w:tab/>
        <w:t>shall enter the "P1: ignoring same call id" state.</w:t>
      </w:r>
    </w:p>
    <w:p w14:paraId="043E238F" w14:textId="77777777" w:rsidR="00F37BB3" w:rsidRPr="0079589D" w:rsidRDefault="00F37BB3" w:rsidP="00F37BB3">
      <w:pPr>
        <w:pStyle w:val="Heading6"/>
        <w:rPr>
          <w:lang w:eastAsia="ko-KR"/>
        </w:rPr>
      </w:pPr>
      <w:bookmarkStart w:id="2544" w:name="_Toc20152851"/>
      <w:bookmarkStart w:id="2545" w:name="_Toc27495516"/>
      <w:bookmarkStart w:id="2546" w:name="_Toc36108984"/>
      <w:bookmarkStart w:id="2547" w:name="_Toc73958767"/>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2544"/>
      <w:bookmarkEnd w:id="2545"/>
      <w:bookmarkEnd w:id="2546"/>
      <w:bookmarkEnd w:id="2547"/>
    </w:p>
    <w:p w14:paraId="5EE6D5A7"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589F440E"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7102A580"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0D94063B"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02BFBA1D"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10539240"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585B10">
        <w:t>clause</w:t>
      </w:r>
      <w:r w:rsidRPr="0079589D">
        <w:t> </w:t>
      </w:r>
      <w:r w:rsidR="000F73C1" w:rsidRPr="0079589D">
        <w:t>17.</w:t>
      </w:r>
      <w:r w:rsidRPr="0079589D">
        <w:t>1.8. In the PRIVATE CALL REJECT message, the MCVideo client</w:t>
      </w:r>
      <w:r w:rsidRPr="0079589D">
        <w:rPr>
          <w:lang w:eastAsia="ko-KR"/>
        </w:rPr>
        <w:t>:</w:t>
      </w:r>
    </w:p>
    <w:p w14:paraId="711E5F11"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3531FA66"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95FF232" w14:textId="77777777" w:rsidR="00F37BB3" w:rsidRPr="0079589D" w:rsidRDefault="00F37BB3" w:rsidP="00F37BB3">
      <w:pPr>
        <w:pStyle w:val="B3"/>
      </w:pPr>
      <w:r w:rsidRPr="0079589D">
        <w:t>iii)</w:t>
      </w:r>
      <w:r w:rsidRPr="0079589D">
        <w:tab/>
        <w:t>shall set the MCVideo user ID of the callee IE with the stored callee ID;</w:t>
      </w:r>
    </w:p>
    <w:p w14:paraId="50DB4B8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07ED019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585B10">
        <w:t>clause</w:t>
      </w:r>
      <w:r w:rsidRPr="0079589D">
        <w:t> </w:t>
      </w:r>
      <w:r w:rsidRPr="0079589D">
        <w:rPr>
          <w:lang w:eastAsia="ko-KR"/>
        </w:rPr>
        <w:t>10.3.1.1.1; and</w:t>
      </w:r>
    </w:p>
    <w:p w14:paraId="2A63A4C6"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4BB5175F"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7D4E7060"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539FD0C"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5CAD9E08"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585B10">
        <w:rPr>
          <w:lang w:eastAsia="ko-KR"/>
        </w:rPr>
        <w:t>clause</w:t>
      </w:r>
      <w:r w:rsidRPr="0079589D">
        <w:rPr>
          <w:lang w:eastAsia="ko-KR"/>
        </w:rPr>
        <w:t> 10.3.1.1.2;</w:t>
      </w:r>
    </w:p>
    <w:p w14:paraId="0B948F99" w14:textId="77777777" w:rsidR="00F37BB3" w:rsidRPr="0079589D" w:rsidRDefault="00F37BB3" w:rsidP="00F37BB3">
      <w:pPr>
        <w:pStyle w:val="B3"/>
      </w:pPr>
      <w:r w:rsidRPr="0079589D">
        <w:t>iv)</w:t>
      </w:r>
      <w:r w:rsidRPr="0079589D">
        <w:tab/>
        <w:t xml:space="preserve">shall generate a PRIVATE CALL ACCEPT message as specified in </w:t>
      </w:r>
      <w:r w:rsidR="00585B10">
        <w:t>clause</w:t>
      </w:r>
      <w:r w:rsidRPr="0079589D">
        <w:t> </w:t>
      </w:r>
      <w:r w:rsidR="000F73C1" w:rsidRPr="0079589D">
        <w:t>17.</w:t>
      </w:r>
      <w:r w:rsidRPr="0079589D">
        <w:t>1.7. In the PRIVATE CALL ACCEPT message, the MCVideo client:</w:t>
      </w:r>
    </w:p>
    <w:p w14:paraId="5D558944" w14:textId="77777777" w:rsidR="00F37BB3" w:rsidRPr="0079589D" w:rsidRDefault="00F37BB3" w:rsidP="00F37BB3">
      <w:pPr>
        <w:pStyle w:val="B4"/>
      </w:pPr>
      <w:r w:rsidRPr="0079589D">
        <w:t>A)</w:t>
      </w:r>
      <w:r w:rsidRPr="0079589D">
        <w:tab/>
        <w:t>shall set the Call identifier IE to the stored call identifier;</w:t>
      </w:r>
    </w:p>
    <w:p w14:paraId="357FE7BF" w14:textId="77777777" w:rsidR="00F37BB3" w:rsidRPr="0079589D" w:rsidRDefault="00F37BB3" w:rsidP="00F37BB3">
      <w:pPr>
        <w:pStyle w:val="B4"/>
      </w:pPr>
      <w:r w:rsidRPr="0079589D">
        <w:t>B)</w:t>
      </w:r>
      <w:r w:rsidRPr="0079589D">
        <w:tab/>
        <w:t>shall set the MCVideo user ID of the caller IE with the stored caller ID;</w:t>
      </w:r>
    </w:p>
    <w:p w14:paraId="06EA4F66" w14:textId="77777777" w:rsidR="00F37BB3" w:rsidRPr="0079589D" w:rsidRDefault="00F37BB3" w:rsidP="00F37BB3">
      <w:pPr>
        <w:pStyle w:val="B4"/>
      </w:pPr>
      <w:r w:rsidRPr="0079589D">
        <w:t>C)</w:t>
      </w:r>
      <w:r w:rsidRPr="0079589D">
        <w:tab/>
        <w:t>shall set the MCVideo user ID of the callee IE with the stored callee ID; and</w:t>
      </w:r>
    </w:p>
    <w:p w14:paraId="65F4BAB1" w14:textId="77777777" w:rsidR="00F37BB3" w:rsidRPr="0079589D" w:rsidRDefault="00F37BB3" w:rsidP="00F37BB3">
      <w:pPr>
        <w:pStyle w:val="B4"/>
      </w:pPr>
      <w:r w:rsidRPr="0079589D">
        <w:t>D)</w:t>
      </w:r>
      <w:r w:rsidRPr="0079589D">
        <w:tab/>
        <w:t>shall set the SDP answer IE with the stored answer SDP;</w:t>
      </w:r>
    </w:p>
    <w:p w14:paraId="78AB12CE"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585B10">
        <w:t>clause</w:t>
      </w:r>
      <w:r w:rsidRPr="0079589D">
        <w:t> 10.3.1.1.1;</w:t>
      </w:r>
    </w:p>
    <w:p w14:paraId="55FD685D" w14:textId="77777777" w:rsidR="00F37BB3" w:rsidRPr="0079589D" w:rsidRDefault="00F37BB3" w:rsidP="00F37BB3">
      <w:pPr>
        <w:pStyle w:val="B3"/>
      </w:pPr>
      <w:r w:rsidRPr="0079589D">
        <w:t>vi)</w:t>
      </w:r>
      <w:r w:rsidRPr="0079589D">
        <w:tab/>
        <w:t>shall establish a media session based on the SDP body of the private call;</w:t>
      </w:r>
    </w:p>
    <w:p w14:paraId="7599979E" w14:textId="77777777" w:rsidR="00F37BB3" w:rsidRPr="0079589D" w:rsidRDefault="00F37BB3" w:rsidP="00F37BB3">
      <w:pPr>
        <w:pStyle w:val="B3"/>
      </w:pPr>
      <w:r w:rsidRPr="0079589D">
        <w:t>vii)</w:t>
      </w:r>
      <w:r w:rsidRPr="0079589D">
        <w:tab/>
        <w:t>shall stop timer TFP2 (waiting for call response message);</w:t>
      </w:r>
    </w:p>
    <w:p w14:paraId="205A6E74" w14:textId="77777777" w:rsidR="00F37BB3" w:rsidRPr="0079589D" w:rsidRDefault="00F37BB3" w:rsidP="00F37BB3">
      <w:pPr>
        <w:pStyle w:val="B3"/>
      </w:pPr>
      <w:r w:rsidRPr="0079589D">
        <w:t>viii)</w:t>
      </w:r>
      <w:r w:rsidRPr="0079589D">
        <w:tab/>
        <w:t>shall initialize the counter CFP4 with value set to 1;</w:t>
      </w:r>
    </w:p>
    <w:p w14:paraId="484C1AE7" w14:textId="77777777" w:rsidR="00F37BB3" w:rsidRPr="0079589D" w:rsidRDefault="00F37BB3" w:rsidP="00F37BB3">
      <w:pPr>
        <w:pStyle w:val="B3"/>
      </w:pPr>
      <w:r w:rsidRPr="0079589D">
        <w:t>ix)</w:t>
      </w:r>
      <w:r w:rsidRPr="0079589D">
        <w:tab/>
        <w:t>shall start timer TFP4 (private call accept retransmission); and</w:t>
      </w:r>
    </w:p>
    <w:p w14:paraId="2AB0E3B0" w14:textId="77777777" w:rsidR="00F37BB3" w:rsidRPr="0079589D" w:rsidRDefault="00F37BB3" w:rsidP="00F37BB3">
      <w:pPr>
        <w:pStyle w:val="B3"/>
      </w:pPr>
      <w:r w:rsidRPr="0079589D">
        <w:t>x)</w:t>
      </w:r>
      <w:r w:rsidRPr="0079589D">
        <w:tab/>
        <w:t>shall remain in the "P5: pending" state; and</w:t>
      </w:r>
    </w:p>
    <w:p w14:paraId="5F1BB39F"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44C6CF0D" w14:textId="77777777" w:rsidR="00F37BB3" w:rsidRPr="0079589D" w:rsidRDefault="00F37BB3" w:rsidP="00F37BB3">
      <w:pPr>
        <w:pStyle w:val="B1"/>
      </w:pPr>
      <w:r w:rsidRPr="0079589D">
        <w:t>2)</w:t>
      </w:r>
      <w:r w:rsidRPr="0079589D">
        <w:tab/>
        <w:t>if the SDP offer does not contain an "a=key-mgmt" attribute, the MCVideo client:</w:t>
      </w:r>
    </w:p>
    <w:p w14:paraId="1A01FBF8"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585B10">
        <w:rPr>
          <w:lang w:eastAsia="ko-KR"/>
        </w:rPr>
        <w:t>clause</w:t>
      </w:r>
      <w:r w:rsidRPr="0079589D">
        <w:rPr>
          <w:lang w:eastAsia="ko-KR"/>
        </w:rPr>
        <w:t> 10.3.1.1.2;</w:t>
      </w:r>
    </w:p>
    <w:p w14:paraId="592C0F31"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585B10">
        <w:t>clause</w:t>
      </w:r>
      <w:r w:rsidRPr="0079589D">
        <w:t> </w:t>
      </w:r>
      <w:r w:rsidR="000F73C1" w:rsidRPr="0079589D">
        <w:t>17.</w:t>
      </w:r>
      <w:r w:rsidRPr="0079589D">
        <w:t>1.7. In the PRIVATE CALL ACCEPT message, the MCVideo client</w:t>
      </w:r>
      <w:r w:rsidRPr="0079589D">
        <w:rPr>
          <w:lang w:eastAsia="ko-KR"/>
        </w:rPr>
        <w:t>:</w:t>
      </w:r>
    </w:p>
    <w:p w14:paraId="0A4FAA30" w14:textId="77777777" w:rsidR="00F37BB3" w:rsidRPr="0079589D" w:rsidRDefault="00F37BB3" w:rsidP="00F37BB3">
      <w:pPr>
        <w:pStyle w:val="B3"/>
      </w:pPr>
      <w:r w:rsidRPr="0079589D">
        <w:t>i)</w:t>
      </w:r>
      <w:r w:rsidRPr="0079589D">
        <w:tab/>
        <w:t>shall set the Call identifier IE to the stored call identifier;</w:t>
      </w:r>
    </w:p>
    <w:p w14:paraId="2D40AFAE" w14:textId="77777777" w:rsidR="00F37BB3" w:rsidRPr="0079589D" w:rsidRDefault="00F37BB3" w:rsidP="00F37BB3">
      <w:pPr>
        <w:pStyle w:val="B3"/>
      </w:pPr>
      <w:r w:rsidRPr="0079589D">
        <w:t>ii)</w:t>
      </w:r>
      <w:r w:rsidRPr="0079589D">
        <w:tab/>
        <w:t>shall set the MCVideo user ID of the caller IE with the stored caller ID;</w:t>
      </w:r>
    </w:p>
    <w:p w14:paraId="25A0818D" w14:textId="77777777" w:rsidR="00F37BB3" w:rsidRPr="0079589D" w:rsidRDefault="00F37BB3" w:rsidP="00F37BB3">
      <w:pPr>
        <w:pStyle w:val="B3"/>
      </w:pPr>
      <w:r w:rsidRPr="0079589D">
        <w:t>iii)</w:t>
      </w:r>
      <w:r w:rsidRPr="0079589D">
        <w:tab/>
        <w:t>shall set the MCVideo user ID of the callee IE with the stored callee ID; and</w:t>
      </w:r>
    </w:p>
    <w:p w14:paraId="1996C1D0" w14:textId="77777777" w:rsidR="00F37BB3" w:rsidRPr="0079589D" w:rsidRDefault="00F37BB3" w:rsidP="00F37BB3">
      <w:pPr>
        <w:pStyle w:val="B3"/>
      </w:pPr>
      <w:r w:rsidRPr="0079589D">
        <w:t>iv)</w:t>
      </w:r>
      <w:r w:rsidRPr="0079589D">
        <w:tab/>
        <w:t>shall set the SDP answer IE with the stored answer SDP;</w:t>
      </w:r>
    </w:p>
    <w:p w14:paraId="4795F5E5"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5F0727E8"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3092E7B1" w14:textId="77777777" w:rsidR="00F37BB3" w:rsidRPr="0079589D" w:rsidRDefault="00F37BB3" w:rsidP="00F37BB3">
      <w:pPr>
        <w:pStyle w:val="B2"/>
      </w:pPr>
      <w:r w:rsidRPr="0079589D">
        <w:rPr>
          <w:lang w:eastAsia="ko-KR"/>
        </w:rPr>
        <w:t>e)</w:t>
      </w:r>
      <w:r w:rsidRPr="0079589D">
        <w:tab/>
        <w:t>shall stop timer TFP2 (waiting for call response message);</w:t>
      </w:r>
    </w:p>
    <w:p w14:paraId="0ECF472C" w14:textId="77777777" w:rsidR="00F37BB3" w:rsidRPr="0079589D" w:rsidRDefault="00F37BB3" w:rsidP="00F37BB3">
      <w:pPr>
        <w:pStyle w:val="B2"/>
        <w:rPr>
          <w:lang w:eastAsia="ko-KR"/>
        </w:rPr>
      </w:pPr>
      <w:r w:rsidRPr="0079589D">
        <w:t>f)</w:t>
      </w:r>
      <w:r w:rsidRPr="0079589D">
        <w:tab/>
        <w:t>shall initialize the counter CFP4 with value set to 1;</w:t>
      </w:r>
    </w:p>
    <w:p w14:paraId="40EA1C9B" w14:textId="77777777" w:rsidR="00F37BB3" w:rsidRPr="0079589D" w:rsidRDefault="00F37BB3" w:rsidP="00F37BB3">
      <w:pPr>
        <w:pStyle w:val="B2"/>
      </w:pPr>
      <w:r w:rsidRPr="0079589D">
        <w:t>g)</w:t>
      </w:r>
      <w:r w:rsidRPr="0079589D">
        <w:tab/>
        <w:t>shall start timer TFP4 (private call accept retransmission); and</w:t>
      </w:r>
    </w:p>
    <w:p w14:paraId="705833EF" w14:textId="77777777" w:rsidR="00F37BB3" w:rsidRPr="0079589D" w:rsidRDefault="00F37BB3" w:rsidP="00F37BB3">
      <w:pPr>
        <w:pStyle w:val="B2"/>
      </w:pPr>
      <w:r w:rsidRPr="0079589D">
        <w:t>h)</w:t>
      </w:r>
      <w:r w:rsidRPr="0079589D">
        <w:tab/>
        <w:t>shall remain in the "P5: pending" state.</w:t>
      </w:r>
    </w:p>
    <w:p w14:paraId="02CD3890" w14:textId="77777777" w:rsidR="00F37BB3" w:rsidRPr="0079589D" w:rsidRDefault="00F37BB3" w:rsidP="00F37BB3">
      <w:pPr>
        <w:pStyle w:val="Heading6"/>
        <w:rPr>
          <w:lang w:eastAsia="ko-KR"/>
        </w:rPr>
      </w:pPr>
      <w:bookmarkStart w:id="2548" w:name="_Toc20152852"/>
      <w:bookmarkStart w:id="2549" w:name="_Toc27495517"/>
      <w:bookmarkStart w:id="2550" w:name="_Toc36108985"/>
      <w:bookmarkStart w:id="2551" w:name="_Toc73958768"/>
      <w:r w:rsidRPr="0079589D">
        <w:rPr>
          <w:lang w:eastAsia="zh-CN"/>
        </w:rPr>
        <w:t>10.3.2.4.4.4</w:t>
      </w:r>
      <w:r w:rsidRPr="0079589D">
        <w:rPr>
          <w:lang w:eastAsia="zh-CN"/>
        </w:rPr>
        <w:tab/>
        <w:t>P</w:t>
      </w:r>
      <w:r w:rsidRPr="0079589D">
        <w:rPr>
          <w:lang w:eastAsia="ko-KR"/>
        </w:rPr>
        <w:t>rivate call accept retransmission</w:t>
      </w:r>
      <w:bookmarkEnd w:id="2548"/>
      <w:bookmarkEnd w:id="2549"/>
      <w:bookmarkEnd w:id="2550"/>
      <w:bookmarkEnd w:id="2551"/>
    </w:p>
    <w:p w14:paraId="15FF8C9C"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07C1FB2B"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585B10">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7CD577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BA16EEF"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5B29A695" w14:textId="77777777" w:rsidR="00F37BB3" w:rsidRPr="0079589D" w:rsidRDefault="00F37BB3" w:rsidP="00F37BB3">
      <w:pPr>
        <w:pStyle w:val="B2"/>
      </w:pPr>
      <w:r w:rsidRPr="0079589D">
        <w:t>c)</w:t>
      </w:r>
      <w:r w:rsidRPr="0079589D">
        <w:tab/>
        <w:t>shall set the MCVideo user ID of the callee IE with the stored callee ID; and</w:t>
      </w:r>
    </w:p>
    <w:p w14:paraId="67E88136" w14:textId="77777777" w:rsidR="00F37BB3" w:rsidRPr="0079589D" w:rsidRDefault="00F37BB3" w:rsidP="00F37BB3">
      <w:pPr>
        <w:pStyle w:val="B2"/>
      </w:pPr>
      <w:r w:rsidRPr="0079589D">
        <w:t>d)</w:t>
      </w:r>
      <w:r w:rsidRPr="0079589D">
        <w:tab/>
        <w:t>shall set the SDP answer IE with the stored answer SDP;</w:t>
      </w:r>
    </w:p>
    <w:p w14:paraId="5DB1E1B6"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0C2CEEF1"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32D755A3"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09FD3000"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5127250C" w14:textId="77777777" w:rsidR="00F37BB3" w:rsidRPr="0079589D" w:rsidRDefault="00F37BB3" w:rsidP="00F37BB3">
      <w:pPr>
        <w:pStyle w:val="Heading6"/>
        <w:rPr>
          <w:lang w:eastAsia="zh-CN"/>
        </w:rPr>
      </w:pPr>
      <w:bookmarkStart w:id="2552" w:name="_Toc20152853"/>
      <w:bookmarkStart w:id="2553" w:name="_Toc27495518"/>
      <w:bookmarkStart w:id="2554" w:name="_Toc36108986"/>
      <w:bookmarkStart w:id="2555" w:name="_Toc73958769"/>
      <w:r w:rsidRPr="0079589D">
        <w:rPr>
          <w:lang w:eastAsia="zh-CN"/>
        </w:rPr>
        <w:t>10.3.2.4.4.5</w:t>
      </w:r>
      <w:r w:rsidRPr="0079589D">
        <w:rPr>
          <w:lang w:eastAsia="zh-CN"/>
        </w:rPr>
        <w:tab/>
        <w:t>Establishing the call</w:t>
      </w:r>
      <w:bookmarkEnd w:id="2552"/>
      <w:bookmarkEnd w:id="2553"/>
      <w:bookmarkEnd w:id="2554"/>
      <w:bookmarkEnd w:id="2555"/>
    </w:p>
    <w:p w14:paraId="65C52E46"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588D295E" w14:textId="77777777" w:rsidR="00F37BB3" w:rsidRPr="0079589D" w:rsidRDefault="00F37BB3" w:rsidP="00F37BB3">
      <w:pPr>
        <w:pStyle w:val="B1"/>
      </w:pPr>
      <w:r w:rsidRPr="0079589D">
        <w:t>1)</w:t>
      </w:r>
      <w:r w:rsidRPr="0079589D">
        <w:tab/>
        <w:t>shall stop timer TFP4 (private call accept retransmission);</w:t>
      </w:r>
    </w:p>
    <w:p w14:paraId="3A78D13E"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585B10">
        <w:t>clause</w:t>
      </w:r>
      <w:r w:rsidRPr="0079589D">
        <w:t> a.b in 3GPP TS 24.581 </w:t>
      </w:r>
      <w:r w:rsidR="00701AA8" w:rsidRPr="0079589D">
        <w:t>[5]</w:t>
      </w:r>
      <w:r w:rsidRPr="0079589D">
        <w:t>;</w:t>
      </w:r>
    </w:p>
    <w:p w14:paraId="4800060C"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43F4E1FC" w14:textId="77777777" w:rsidR="00F37BB3" w:rsidRPr="0079589D" w:rsidRDefault="00F37BB3" w:rsidP="00F37BB3">
      <w:pPr>
        <w:pStyle w:val="B1"/>
      </w:pPr>
      <w:r w:rsidRPr="0079589D">
        <w:t>4)</w:t>
      </w:r>
      <w:r w:rsidRPr="0079589D">
        <w:tab/>
        <w:t>shall enter the "P4: part of ongoing call" state.</w:t>
      </w:r>
    </w:p>
    <w:p w14:paraId="248E6268" w14:textId="77777777" w:rsidR="00F37BB3" w:rsidRPr="0079589D" w:rsidRDefault="00F37BB3" w:rsidP="00F37BB3">
      <w:pPr>
        <w:pStyle w:val="Heading6"/>
        <w:rPr>
          <w:lang w:eastAsia="zh-CN"/>
        </w:rPr>
      </w:pPr>
      <w:bookmarkStart w:id="2556" w:name="_Toc20152854"/>
      <w:bookmarkStart w:id="2557" w:name="_Toc27495519"/>
      <w:bookmarkStart w:id="2558" w:name="_Toc36108987"/>
      <w:bookmarkStart w:id="2559" w:name="_Toc73958770"/>
      <w:r w:rsidRPr="0079589D">
        <w:rPr>
          <w:lang w:eastAsia="zh-CN"/>
        </w:rPr>
        <w:t>10.3.2.4.4.6</w:t>
      </w:r>
      <w:r w:rsidRPr="0079589D">
        <w:rPr>
          <w:lang w:eastAsia="zh-CN"/>
        </w:rPr>
        <w:tab/>
        <w:t>Call failure</w:t>
      </w:r>
      <w:bookmarkEnd w:id="2556"/>
      <w:bookmarkEnd w:id="2557"/>
      <w:bookmarkEnd w:id="2558"/>
      <w:bookmarkEnd w:id="2559"/>
    </w:p>
    <w:p w14:paraId="0561EBCD"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189FDDE8" w14:textId="77777777" w:rsidR="00F37BB3" w:rsidRPr="0079589D" w:rsidRDefault="00F37BB3" w:rsidP="00F37BB3">
      <w:pPr>
        <w:pStyle w:val="B1"/>
      </w:pPr>
      <w:r w:rsidRPr="0079589D">
        <w:t>1)</w:t>
      </w:r>
      <w:r w:rsidRPr="0079589D">
        <w:tab/>
        <w:t>shall start timer TFP7 (waiting for any message with same call identifier); and</w:t>
      </w:r>
    </w:p>
    <w:p w14:paraId="4810DD3B" w14:textId="77777777" w:rsidR="00F37BB3" w:rsidRPr="0079589D" w:rsidRDefault="00F37BB3" w:rsidP="00F37BB3">
      <w:pPr>
        <w:pStyle w:val="B1"/>
      </w:pPr>
      <w:r w:rsidRPr="0079589D">
        <w:t>2)</w:t>
      </w:r>
      <w:r w:rsidRPr="0079589D">
        <w:tab/>
        <w:t>shall enter the "P1: ignoring same call id" state.</w:t>
      </w:r>
    </w:p>
    <w:p w14:paraId="4A03F301" w14:textId="77777777" w:rsidR="00F37BB3" w:rsidRPr="0079589D" w:rsidRDefault="00F37BB3" w:rsidP="00F37BB3">
      <w:pPr>
        <w:pStyle w:val="Heading6"/>
        <w:rPr>
          <w:lang w:eastAsia="ko-KR"/>
        </w:rPr>
      </w:pPr>
      <w:bookmarkStart w:id="2560" w:name="_Toc20152855"/>
      <w:bookmarkStart w:id="2561" w:name="_Toc27495520"/>
      <w:bookmarkStart w:id="2562" w:name="_Toc36108988"/>
      <w:bookmarkStart w:id="2563" w:name="_Toc73958771"/>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2560"/>
      <w:bookmarkEnd w:id="2561"/>
      <w:bookmarkEnd w:id="2562"/>
      <w:bookmarkEnd w:id="2563"/>
    </w:p>
    <w:p w14:paraId="148E4DA6"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32459C71"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585B10">
        <w:t>clause</w:t>
      </w:r>
      <w:r w:rsidRPr="0079589D">
        <w:t> </w:t>
      </w:r>
      <w:r w:rsidR="000F73C1" w:rsidRPr="0079589D">
        <w:t>17.</w:t>
      </w:r>
      <w:r w:rsidRPr="0079589D">
        <w:t>1.8</w:t>
      </w:r>
      <w:r w:rsidRPr="0079589D">
        <w:rPr>
          <w:lang w:eastAsia="ko-KR"/>
        </w:rPr>
        <w:t>:</w:t>
      </w:r>
    </w:p>
    <w:p w14:paraId="338F6B4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014310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41AAB5E3" w14:textId="77777777" w:rsidR="00F37BB3" w:rsidRPr="0079589D" w:rsidRDefault="00F37BB3" w:rsidP="00F37BB3">
      <w:pPr>
        <w:pStyle w:val="B2"/>
      </w:pPr>
      <w:r w:rsidRPr="0079589D">
        <w:t>c)</w:t>
      </w:r>
      <w:r w:rsidRPr="0079589D">
        <w:tab/>
        <w:t>shall set the MCVideo user ID of the callee IE with stored callee ID; and</w:t>
      </w:r>
    </w:p>
    <w:p w14:paraId="4D108A19"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0E8EC99C"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16D92810"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23E29EBE"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47F0A9F4" w14:textId="77777777" w:rsidR="00F37BB3" w:rsidRPr="0079589D" w:rsidRDefault="00F37BB3" w:rsidP="00F37BB3">
      <w:pPr>
        <w:pStyle w:val="Heading6"/>
        <w:rPr>
          <w:lang w:eastAsia="ko-KR"/>
        </w:rPr>
      </w:pPr>
      <w:bookmarkStart w:id="2564" w:name="_Toc20152856"/>
      <w:bookmarkStart w:id="2565" w:name="_Toc27495521"/>
      <w:bookmarkStart w:id="2566" w:name="_Toc36108989"/>
      <w:bookmarkStart w:id="2567" w:name="_Toc73958772"/>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2564"/>
      <w:bookmarkEnd w:id="2565"/>
      <w:bookmarkEnd w:id="2566"/>
      <w:bookmarkEnd w:id="2567"/>
    </w:p>
    <w:p w14:paraId="76B4C1B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0F778B28"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585B10">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782227B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15A7B6F"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173E3728" w14:textId="77777777" w:rsidR="00F37BB3" w:rsidRPr="0079589D" w:rsidRDefault="00F37BB3" w:rsidP="00F37BB3">
      <w:pPr>
        <w:pStyle w:val="B2"/>
      </w:pPr>
      <w:r w:rsidRPr="0079589D">
        <w:t>c)</w:t>
      </w:r>
      <w:r w:rsidRPr="0079589D">
        <w:tab/>
        <w:t>shall set the MCVideo user ID of the callee IE with the stored callee ID.</w:t>
      </w:r>
    </w:p>
    <w:p w14:paraId="48D6A73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585B10">
        <w:t>clause</w:t>
      </w:r>
      <w:r w:rsidRPr="0079589D">
        <w:t> </w:t>
      </w:r>
      <w:r w:rsidRPr="0079589D">
        <w:rPr>
          <w:lang w:eastAsia="ko-KR"/>
        </w:rPr>
        <w:t>10.3.1.1.1;</w:t>
      </w:r>
    </w:p>
    <w:p w14:paraId="6DDAA15B"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776D03DC"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2C3A0D07"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A1293FE" w14:textId="77777777" w:rsidR="00F37BB3" w:rsidRPr="0079589D" w:rsidRDefault="00F37BB3" w:rsidP="00F37BB3">
      <w:pPr>
        <w:pStyle w:val="Heading5"/>
        <w:rPr>
          <w:rFonts w:eastAsia="Malgun Gothic"/>
        </w:rPr>
      </w:pPr>
      <w:bookmarkStart w:id="2568" w:name="_Toc20152857"/>
      <w:bookmarkStart w:id="2569" w:name="_Toc27495522"/>
      <w:bookmarkStart w:id="2570" w:name="_Toc36108990"/>
      <w:bookmarkStart w:id="2571" w:name="_Toc73958773"/>
      <w:r w:rsidRPr="0079589D">
        <w:rPr>
          <w:rFonts w:eastAsia="Malgun Gothic"/>
        </w:rPr>
        <w:t>10.3.2.4.5</w:t>
      </w:r>
      <w:r w:rsidRPr="0079589D">
        <w:rPr>
          <w:rFonts w:eastAsia="Malgun Gothic"/>
        </w:rPr>
        <w:tab/>
        <w:t>Private call release</w:t>
      </w:r>
      <w:bookmarkEnd w:id="2568"/>
      <w:bookmarkEnd w:id="2569"/>
      <w:bookmarkEnd w:id="2570"/>
      <w:bookmarkEnd w:id="2571"/>
    </w:p>
    <w:p w14:paraId="45C457EE" w14:textId="77777777" w:rsidR="00F37BB3" w:rsidRPr="0079589D" w:rsidRDefault="00F37BB3" w:rsidP="00F37BB3">
      <w:pPr>
        <w:pStyle w:val="Heading6"/>
        <w:rPr>
          <w:lang w:eastAsia="ko-KR"/>
        </w:rPr>
      </w:pPr>
      <w:bookmarkStart w:id="2572" w:name="_Toc20152858"/>
      <w:bookmarkStart w:id="2573" w:name="_Toc27495523"/>
      <w:bookmarkStart w:id="2574" w:name="_Toc36108991"/>
      <w:bookmarkStart w:id="2575" w:name="_Toc73958774"/>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2572"/>
      <w:bookmarkEnd w:id="2573"/>
      <w:bookmarkEnd w:id="2574"/>
      <w:bookmarkEnd w:id="2575"/>
    </w:p>
    <w:p w14:paraId="186E2B71"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558549B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585B10">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7568FB9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789C0F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5ABC217D" w14:textId="77777777" w:rsidR="00F37BB3" w:rsidRPr="0079589D" w:rsidRDefault="00F37BB3" w:rsidP="00F37BB3">
      <w:pPr>
        <w:pStyle w:val="B2"/>
      </w:pPr>
      <w:r w:rsidRPr="0079589D">
        <w:t>c)</w:t>
      </w:r>
      <w:r w:rsidRPr="0079589D">
        <w:tab/>
        <w:t>shall set the MCVideo user ID of the callee IE with stored callee ID.</w:t>
      </w:r>
    </w:p>
    <w:p w14:paraId="7E5D91DF"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585B10">
        <w:t>clause</w:t>
      </w:r>
      <w:r w:rsidRPr="0079589D">
        <w:t> </w:t>
      </w:r>
      <w:r w:rsidRPr="0079589D">
        <w:rPr>
          <w:lang w:eastAsia="ko-KR"/>
        </w:rPr>
        <w:t>10.3.1.1.1;</w:t>
      </w:r>
    </w:p>
    <w:p w14:paraId="66B21391"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58A58FBF"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628865B5"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25B2A9FF" w14:textId="77777777" w:rsidR="00F37BB3" w:rsidRPr="0079589D" w:rsidRDefault="00F37BB3" w:rsidP="00F37BB3">
      <w:pPr>
        <w:pStyle w:val="Heading6"/>
        <w:rPr>
          <w:lang w:eastAsia="ko-KR"/>
        </w:rPr>
      </w:pPr>
      <w:bookmarkStart w:id="2576" w:name="_Toc20152859"/>
      <w:bookmarkStart w:id="2577" w:name="_Toc27495524"/>
      <w:bookmarkStart w:id="2578" w:name="_Toc36108992"/>
      <w:bookmarkStart w:id="2579" w:name="_Toc73958775"/>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2576"/>
      <w:bookmarkEnd w:id="2577"/>
      <w:bookmarkEnd w:id="2578"/>
      <w:bookmarkEnd w:id="2579"/>
    </w:p>
    <w:p w14:paraId="52305BED"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24436718"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585B10">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48D6CEF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3CE01D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41296C79" w14:textId="77777777" w:rsidR="00F37BB3" w:rsidRPr="0079589D" w:rsidRDefault="00F37BB3" w:rsidP="00F37BB3">
      <w:pPr>
        <w:pStyle w:val="B2"/>
      </w:pPr>
      <w:r w:rsidRPr="0079589D">
        <w:t>c)</w:t>
      </w:r>
      <w:r w:rsidRPr="0079589D">
        <w:tab/>
        <w:t>shall set the MCVideo user ID of the callee IE with the stored callee ID.</w:t>
      </w:r>
    </w:p>
    <w:p w14:paraId="6D333000"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585B10">
        <w:t>clause</w:t>
      </w:r>
      <w:r w:rsidRPr="0079589D">
        <w:t> </w:t>
      </w:r>
      <w:r w:rsidRPr="0079589D">
        <w:rPr>
          <w:lang w:eastAsia="ko-KR"/>
        </w:rPr>
        <w:t>10.3.1.1.1;</w:t>
      </w:r>
    </w:p>
    <w:p w14:paraId="5FC56C3B"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33D5F391"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31EDDD3D"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0D4D45A7" w14:textId="77777777" w:rsidR="00F37BB3" w:rsidRPr="0079589D" w:rsidRDefault="00F37BB3" w:rsidP="00F37BB3">
      <w:pPr>
        <w:pStyle w:val="Heading6"/>
        <w:rPr>
          <w:lang w:eastAsia="ko-KR"/>
        </w:rPr>
      </w:pPr>
      <w:bookmarkStart w:id="2580" w:name="_Toc20152860"/>
      <w:bookmarkStart w:id="2581" w:name="_Toc27495525"/>
      <w:bookmarkStart w:id="2582" w:name="_Toc36108993"/>
      <w:bookmarkStart w:id="2583" w:name="_Toc73958776"/>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2580"/>
      <w:bookmarkEnd w:id="2581"/>
      <w:bookmarkEnd w:id="2582"/>
      <w:bookmarkEnd w:id="2583"/>
    </w:p>
    <w:p w14:paraId="6875DEFF"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F8D9D8"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41C9FAF3"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7CAD210D"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18D9FBB1" w14:textId="77777777" w:rsidR="00F37BB3" w:rsidRPr="0079589D" w:rsidRDefault="00F37BB3" w:rsidP="00F37BB3">
      <w:pPr>
        <w:pStyle w:val="Heading6"/>
        <w:rPr>
          <w:lang w:eastAsia="ko-KR"/>
        </w:rPr>
      </w:pPr>
      <w:bookmarkStart w:id="2584" w:name="_Toc20152861"/>
      <w:bookmarkStart w:id="2585" w:name="_Toc27495526"/>
      <w:bookmarkStart w:id="2586" w:name="_Toc36108994"/>
      <w:bookmarkStart w:id="2587" w:name="_Toc73958777"/>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2584"/>
      <w:bookmarkEnd w:id="2585"/>
      <w:bookmarkEnd w:id="2586"/>
      <w:bookmarkEnd w:id="2587"/>
    </w:p>
    <w:p w14:paraId="7D997476"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0315D7C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585B10">
        <w:t>clause</w:t>
      </w:r>
      <w:r w:rsidRPr="0079589D">
        <w:t> </w:t>
      </w:r>
      <w:r w:rsidR="000F73C1" w:rsidRPr="0079589D">
        <w:t>17.</w:t>
      </w:r>
      <w:r w:rsidRPr="0079589D">
        <w:t>1.10</w:t>
      </w:r>
      <w:r w:rsidRPr="0079589D">
        <w:rPr>
          <w:lang w:eastAsia="ko-KR"/>
        </w:rPr>
        <w:t>;</w:t>
      </w:r>
    </w:p>
    <w:p w14:paraId="7804433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6935EDC"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EAB1295" w14:textId="77777777" w:rsidR="00F37BB3" w:rsidRPr="0079589D" w:rsidRDefault="00F37BB3" w:rsidP="00F37BB3">
      <w:pPr>
        <w:pStyle w:val="B2"/>
      </w:pPr>
      <w:r w:rsidRPr="0079589D">
        <w:t>c)</w:t>
      </w:r>
      <w:r w:rsidRPr="0079589D">
        <w:tab/>
        <w:t>shall set the MCVideo user ID of the callee IE with the stored callee ID.</w:t>
      </w:r>
    </w:p>
    <w:p w14:paraId="33F4D73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585B10">
        <w:t>clause</w:t>
      </w:r>
      <w:r w:rsidRPr="0079589D">
        <w:t> </w:t>
      </w:r>
      <w:r w:rsidRPr="0079589D">
        <w:rPr>
          <w:lang w:eastAsia="ko-KR"/>
        </w:rPr>
        <w:t>10.3.1.1.1;</w:t>
      </w:r>
    </w:p>
    <w:p w14:paraId="52F120D6" w14:textId="77777777" w:rsidR="00F37BB3" w:rsidRPr="0079589D" w:rsidRDefault="00F37BB3" w:rsidP="00F37BB3">
      <w:pPr>
        <w:pStyle w:val="B1"/>
      </w:pPr>
      <w:r w:rsidRPr="0079589D">
        <w:t>3)</w:t>
      </w:r>
      <w:r w:rsidRPr="0079589D">
        <w:tab/>
        <w:t>shall terminate the media session for private call;</w:t>
      </w:r>
    </w:p>
    <w:p w14:paraId="07859301"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2A653800" w14:textId="77777777" w:rsidR="00F37BB3" w:rsidRPr="0079589D" w:rsidRDefault="00F37BB3" w:rsidP="00F37BB3">
      <w:pPr>
        <w:pStyle w:val="B1"/>
      </w:pPr>
      <w:r w:rsidRPr="0079589D">
        <w:t>5)</w:t>
      </w:r>
      <w:r w:rsidRPr="0079589D">
        <w:tab/>
        <w:t>shall enter the "P1: ignoring same call id" state.</w:t>
      </w:r>
    </w:p>
    <w:p w14:paraId="0822190B" w14:textId="77777777" w:rsidR="00F37BB3" w:rsidRPr="0079589D" w:rsidRDefault="00F37BB3" w:rsidP="00F37BB3">
      <w:pPr>
        <w:pStyle w:val="Heading6"/>
        <w:rPr>
          <w:lang w:eastAsia="ko-KR"/>
        </w:rPr>
      </w:pPr>
      <w:bookmarkStart w:id="2588" w:name="_Toc20152862"/>
      <w:bookmarkStart w:id="2589" w:name="_Toc27495527"/>
      <w:bookmarkStart w:id="2590" w:name="_Toc36108995"/>
      <w:bookmarkStart w:id="2591" w:name="_Toc73958778"/>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2588"/>
      <w:bookmarkEnd w:id="2589"/>
      <w:bookmarkEnd w:id="2590"/>
      <w:bookmarkEnd w:id="2591"/>
    </w:p>
    <w:p w14:paraId="1F276196"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4D77FDF"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1A5179B0"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42B60916"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5C877B04"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5487231E" w14:textId="77777777" w:rsidR="00F37BB3" w:rsidRPr="0079589D" w:rsidRDefault="00F37BB3" w:rsidP="00F37BB3">
      <w:pPr>
        <w:pStyle w:val="Heading6"/>
        <w:rPr>
          <w:lang w:eastAsia="zh-CN"/>
        </w:rPr>
      </w:pPr>
      <w:bookmarkStart w:id="2592" w:name="_Toc20152863"/>
      <w:bookmarkStart w:id="2593" w:name="_Toc27495528"/>
      <w:bookmarkStart w:id="2594" w:name="_Toc36108996"/>
      <w:bookmarkStart w:id="2595" w:name="_Toc73958779"/>
      <w:r w:rsidRPr="0079589D">
        <w:rPr>
          <w:lang w:eastAsia="zh-CN"/>
        </w:rPr>
        <w:t>10.3.2.4.5.</w:t>
      </w:r>
      <w:r w:rsidRPr="0079589D">
        <w:rPr>
          <w:lang w:eastAsia="ko-KR"/>
        </w:rPr>
        <w:t>6</w:t>
      </w:r>
      <w:r w:rsidRPr="0079589D">
        <w:rPr>
          <w:lang w:eastAsia="zh-CN"/>
        </w:rPr>
        <w:tab/>
        <w:t>Max duration reached</w:t>
      </w:r>
      <w:bookmarkEnd w:id="2592"/>
      <w:bookmarkEnd w:id="2593"/>
      <w:bookmarkEnd w:id="2594"/>
      <w:bookmarkEnd w:id="2595"/>
    </w:p>
    <w:p w14:paraId="5F5B077E"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423B658F" w14:textId="77777777" w:rsidR="00F37BB3" w:rsidRPr="0079589D" w:rsidRDefault="00F37BB3" w:rsidP="00F37BB3">
      <w:pPr>
        <w:pStyle w:val="B1"/>
      </w:pPr>
      <w:r w:rsidRPr="0079589D">
        <w:t>1)</w:t>
      </w:r>
      <w:r w:rsidRPr="0079589D">
        <w:tab/>
        <w:t>shall terminate the media session;</w:t>
      </w:r>
    </w:p>
    <w:p w14:paraId="7BB3F14B"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413CBBFD"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5204A88F" w14:textId="77777777" w:rsidR="00F37BB3" w:rsidRPr="0079589D" w:rsidRDefault="00F37BB3" w:rsidP="00F37BB3">
      <w:pPr>
        <w:pStyle w:val="Heading6"/>
      </w:pPr>
      <w:bookmarkStart w:id="2596" w:name="_Toc20152864"/>
      <w:bookmarkStart w:id="2597" w:name="_Toc27495529"/>
      <w:bookmarkStart w:id="2598" w:name="_Toc36108997"/>
      <w:bookmarkStart w:id="2599" w:name="_Toc73958780"/>
      <w:r w:rsidRPr="0079589D">
        <w:t>10.3.2.4.5</w:t>
      </w:r>
      <w:r w:rsidRPr="0079589D">
        <w:rPr>
          <w:lang w:eastAsia="zh-CN"/>
        </w:rPr>
        <w:t>.</w:t>
      </w:r>
      <w:r w:rsidRPr="0079589D">
        <w:t>7</w:t>
      </w:r>
      <w:r w:rsidRPr="0079589D">
        <w:rPr>
          <w:lang w:eastAsia="zh-CN"/>
        </w:rPr>
        <w:tab/>
      </w:r>
      <w:r w:rsidRPr="0079589D">
        <w:t>Stop ignoring same call id</w:t>
      </w:r>
      <w:bookmarkEnd w:id="2596"/>
      <w:bookmarkEnd w:id="2597"/>
      <w:bookmarkEnd w:id="2598"/>
      <w:bookmarkEnd w:id="2599"/>
    </w:p>
    <w:p w14:paraId="17C35303"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3B54647F" w14:textId="77777777" w:rsidR="00F37BB3" w:rsidRPr="0079589D" w:rsidRDefault="00F37BB3" w:rsidP="00F37BB3">
      <w:pPr>
        <w:pStyle w:val="B1"/>
      </w:pPr>
      <w:r w:rsidRPr="0079589D">
        <w:t>1)</w:t>
      </w:r>
      <w:r w:rsidRPr="0079589D">
        <w:tab/>
        <w:t>shall clear the stored call identifier; and</w:t>
      </w:r>
    </w:p>
    <w:p w14:paraId="2FA01DC6"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2CA31344" w14:textId="77777777" w:rsidR="00F37BB3" w:rsidRPr="0079589D" w:rsidRDefault="00F37BB3" w:rsidP="00F37BB3">
      <w:pPr>
        <w:pStyle w:val="Heading6"/>
      </w:pPr>
      <w:bookmarkStart w:id="2600" w:name="_Toc20152865"/>
      <w:bookmarkStart w:id="2601" w:name="_Toc27495530"/>
      <w:bookmarkStart w:id="2602" w:name="_Toc36108998"/>
      <w:bookmarkStart w:id="2603" w:name="_Toc73958781"/>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2600"/>
      <w:bookmarkEnd w:id="2601"/>
      <w:bookmarkEnd w:id="2602"/>
      <w:bookmarkEnd w:id="2603"/>
    </w:p>
    <w:p w14:paraId="0726E57C"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7A3E67FC"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4728399D"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6D371AAB" w14:textId="77777777" w:rsidR="00F37BB3" w:rsidRPr="0079589D" w:rsidRDefault="00F37BB3" w:rsidP="00F37BB3">
      <w:pPr>
        <w:pStyle w:val="Heading6"/>
      </w:pPr>
      <w:bookmarkStart w:id="2604" w:name="_Toc20152866"/>
      <w:bookmarkStart w:id="2605" w:name="_Toc27495531"/>
      <w:bookmarkStart w:id="2606" w:name="_Toc36108999"/>
      <w:bookmarkStart w:id="2607" w:name="_Toc73958782"/>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2604"/>
      <w:bookmarkEnd w:id="2605"/>
      <w:bookmarkEnd w:id="2606"/>
      <w:bookmarkEnd w:id="2607"/>
    </w:p>
    <w:p w14:paraId="7606FBC4"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4F592E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5C1175C4"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24DFD5D8" w14:textId="77777777" w:rsidR="00F37BB3" w:rsidRPr="0079589D" w:rsidRDefault="00F37BB3" w:rsidP="00F37BB3">
      <w:pPr>
        <w:pStyle w:val="Heading5"/>
      </w:pPr>
      <w:bookmarkStart w:id="2608" w:name="_Toc20152867"/>
      <w:bookmarkStart w:id="2609" w:name="_Toc27495532"/>
      <w:bookmarkStart w:id="2610" w:name="_Toc36109000"/>
      <w:bookmarkStart w:id="2611" w:name="_Toc73958783"/>
      <w:r w:rsidRPr="0079589D">
        <w:t>10.3.2.4.6</w:t>
      </w:r>
      <w:r w:rsidRPr="0079589D">
        <w:tab/>
        <w:t>Error handling</w:t>
      </w:r>
      <w:bookmarkEnd w:id="2608"/>
      <w:bookmarkEnd w:id="2609"/>
      <w:bookmarkEnd w:id="2610"/>
      <w:bookmarkEnd w:id="2611"/>
    </w:p>
    <w:p w14:paraId="3A1B79B0" w14:textId="77777777" w:rsidR="00F37BB3" w:rsidRPr="0079589D" w:rsidRDefault="00F37BB3" w:rsidP="00F37BB3">
      <w:pPr>
        <w:pStyle w:val="Heading6"/>
      </w:pPr>
      <w:bookmarkStart w:id="2612" w:name="_Toc20152868"/>
      <w:bookmarkStart w:id="2613" w:name="_Toc27495533"/>
      <w:bookmarkStart w:id="2614" w:name="_Toc36109001"/>
      <w:bookmarkStart w:id="2615" w:name="_Toc73958784"/>
      <w:r w:rsidRPr="0079589D">
        <w:t>10.3.2.4.6.1</w:t>
      </w:r>
      <w:r w:rsidRPr="0079589D">
        <w:tab/>
        <w:t>Unexpected MONP message received</w:t>
      </w:r>
      <w:bookmarkEnd w:id="2612"/>
      <w:bookmarkEnd w:id="2613"/>
      <w:bookmarkEnd w:id="2614"/>
      <w:bookmarkEnd w:id="2615"/>
    </w:p>
    <w:p w14:paraId="4B1833F2" w14:textId="77777777" w:rsidR="008A1D82" w:rsidRPr="0079589D" w:rsidRDefault="008A1D82" w:rsidP="008A1D82">
      <w:pPr>
        <w:rPr>
          <w:lang w:eastAsia="ko-KR"/>
        </w:rPr>
      </w:pPr>
      <w:bookmarkStart w:id="2616" w:name="_Toc20152869"/>
      <w:bookmarkStart w:id="2617" w:name="_Toc27495534"/>
      <w:bookmarkStart w:id="2618" w:name="_Toc3610900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A8DB10A" w14:textId="77777777" w:rsidR="00F37BB3" w:rsidRPr="0079589D" w:rsidRDefault="00F37BB3" w:rsidP="00F37BB3">
      <w:pPr>
        <w:pStyle w:val="Heading6"/>
      </w:pPr>
      <w:bookmarkStart w:id="2619" w:name="_Toc73958785"/>
      <w:r w:rsidRPr="0079589D">
        <w:t>10.3.2.4.6.2</w:t>
      </w:r>
      <w:r w:rsidRPr="0079589D">
        <w:tab/>
        <w:t>Unexpected indication from MCVideo user</w:t>
      </w:r>
      <w:bookmarkEnd w:id="2616"/>
      <w:bookmarkEnd w:id="2617"/>
      <w:bookmarkEnd w:id="2618"/>
      <w:bookmarkEnd w:id="2619"/>
    </w:p>
    <w:p w14:paraId="28CDBC94"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7C83BA0" w14:textId="77777777" w:rsidR="00F37BB3" w:rsidRPr="0079589D" w:rsidRDefault="00F37BB3" w:rsidP="00F37BB3">
      <w:pPr>
        <w:pStyle w:val="Heading6"/>
      </w:pPr>
      <w:bookmarkStart w:id="2620" w:name="_Toc20152870"/>
      <w:bookmarkStart w:id="2621" w:name="_Toc27495535"/>
      <w:bookmarkStart w:id="2622" w:name="_Toc36109003"/>
      <w:bookmarkStart w:id="2623" w:name="_Toc73958786"/>
      <w:r w:rsidRPr="0079589D">
        <w:t>10.3.2.4.6.3</w:t>
      </w:r>
      <w:r w:rsidRPr="0079589D">
        <w:tab/>
        <w:t>Unexpected expiration of a timer</w:t>
      </w:r>
      <w:bookmarkEnd w:id="2620"/>
      <w:bookmarkEnd w:id="2621"/>
      <w:bookmarkEnd w:id="2622"/>
      <w:bookmarkEnd w:id="2623"/>
    </w:p>
    <w:p w14:paraId="57A45C5D"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577843B6" w14:textId="77777777" w:rsidR="00F37BB3" w:rsidRPr="0079589D" w:rsidRDefault="00F37BB3" w:rsidP="00F37BB3"/>
    <w:p w14:paraId="3BCA747C" w14:textId="77777777" w:rsidR="00EA7942" w:rsidRPr="0079589D" w:rsidRDefault="00EA7942" w:rsidP="00EA7942">
      <w:pPr>
        <w:pStyle w:val="Heading3"/>
        <w:rPr>
          <w:lang w:val="en-GB"/>
        </w:rPr>
      </w:pPr>
    </w:p>
    <w:p w14:paraId="60E38AF1" w14:textId="77777777" w:rsidR="004C0652" w:rsidRPr="0079589D" w:rsidRDefault="004C0652" w:rsidP="004C0652">
      <w:pPr>
        <w:pStyle w:val="Heading1"/>
      </w:pPr>
      <w:bookmarkStart w:id="2624" w:name="_Toc20152871"/>
      <w:bookmarkStart w:id="2625" w:name="_Toc27495536"/>
      <w:bookmarkStart w:id="2626" w:name="_Toc36109004"/>
      <w:bookmarkStart w:id="2627" w:name="_Toc73958787"/>
      <w:r w:rsidRPr="0079589D">
        <w:t>11</w:t>
      </w:r>
      <w:r w:rsidRPr="0079589D">
        <w:tab/>
        <w:t>Emergency Alert</w:t>
      </w:r>
      <w:bookmarkEnd w:id="2624"/>
      <w:bookmarkEnd w:id="2625"/>
      <w:bookmarkEnd w:id="2626"/>
      <w:bookmarkEnd w:id="2627"/>
    </w:p>
    <w:p w14:paraId="14562DD9" w14:textId="77777777" w:rsidR="004C0652" w:rsidRPr="0079589D" w:rsidRDefault="004C0652" w:rsidP="004C0652">
      <w:pPr>
        <w:pStyle w:val="Heading2"/>
        <w:rPr>
          <w:lang w:val="en-GB"/>
        </w:rPr>
      </w:pPr>
      <w:bookmarkStart w:id="2628" w:name="_Toc20152872"/>
      <w:bookmarkStart w:id="2629" w:name="_Toc27495537"/>
      <w:bookmarkStart w:id="2630" w:name="_Toc36109005"/>
      <w:bookmarkStart w:id="2631" w:name="_Toc73958788"/>
      <w:r w:rsidRPr="0079589D">
        <w:rPr>
          <w:lang w:val="en-GB"/>
        </w:rPr>
        <w:t>11.1</w:t>
      </w:r>
      <w:r w:rsidRPr="0079589D">
        <w:rPr>
          <w:lang w:val="en-GB"/>
        </w:rPr>
        <w:tab/>
        <w:t>General</w:t>
      </w:r>
      <w:bookmarkEnd w:id="2628"/>
      <w:bookmarkEnd w:id="2629"/>
      <w:bookmarkEnd w:id="2630"/>
      <w:bookmarkEnd w:id="2631"/>
    </w:p>
    <w:p w14:paraId="49299FB2" w14:textId="77777777" w:rsidR="00F33D41" w:rsidRDefault="00F33D41" w:rsidP="00F33D41">
      <w:pPr>
        <w:rPr>
          <w:rFonts w:hint="eastAsia"/>
          <w:lang w:eastAsia="ko-KR"/>
        </w:rPr>
      </w:pPr>
      <w:r>
        <w:rPr>
          <w:rFonts w:hint="eastAsia"/>
          <w:lang w:eastAsia="ko-KR"/>
        </w:rPr>
        <w:t xml:space="preserve">This </w:t>
      </w:r>
      <w:r w:rsidR="00585B10">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5CE03C8A" w14:textId="77777777" w:rsidR="00F33D41" w:rsidRPr="000F7D24" w:rsidRDefault="00F33D41" w:rsidP="00F33D41">
      <w:pPr>
        <w:rPr>
          <w:rFonts w:hint="eastAsia"/>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585B10">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585B10">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585B10">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217F61E9"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585B10">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2EDBF113" w14:textId="77777777" w:rsidR="004C0652" w:rsidRPr="0079589D" w:rsidRDefault="004C0652" w:rsidP="004C0652">
      <w:pPr>
        <w:pStyle w:val="Heading2"/>
      </w:pPr>
      <w:bookmarkStart w:id="2632" w:name="_Toc20152873"/>
      <w:bookmarkStart w:id="2633" w:name="_Toc27495538"/>
      <w:bookmarkStart w:id="2634" w:name="_Toc36109006"/>
      <w:bookmarkStart w:id="2635" w:name="_Toc73958789"/>
      <w:r w:rsidRPr="0079589D">
        <w:t>11.2</w:t>
      </w:r>
      <w:r w:rsidRPr="0079589D">
        <w:tab/>
        <w:t>On-network emergency alert</w:t>
      </w:r>
      <w:bookmarkEnd w:id="2632"/>
      <w:bookmarkEnd w:id="2633"/>
      <w:bookmarkEnd w:id="2634"/>
      <w:bookmarkEnd w:id="2635"/>
    </w:p>
    <w:p w14:paraId="46BC400A" w14:textId="77777777" w:rsidR="00137FC6" w:rsidRDefault="00137FC6" w:rsidP="00137FC6">
      <w:pPr>
        <w:pStyle w:val="Heading3"/>
        <w:rPr>
          <w:rFonts w:eastAsia="Malgun Gothic"/>
        </w:rPr>
      </w:pPr>
      <w:bookmarkStart w:id="2636" w:name="_Toc20152874"/>
      <w:bookmarkStart w:id="2637" w:name="_Toc27495539"/>
      <w:bookmarkStart w:id="2638" w:name="_Toc36109007"/>
      <w:bookmarkStart w:id="2639" w:name="_Toc73958790"/>
      <w:r>
        <w:rPr>
          <w:rFonts w:eastAsia="Malgun Gothic"/>
        </w:rPr>
        <w:t>11.2.1</w:t>
      </w:r>
      <w:r>
        <w:rPr>
          <w:rFonts w:eastAsia="Malgun Gothic"/>
        </w:rPr>
        <w:tab/>
        <w:t>Client procedures</w:t>
      </w:r>
      <w:bookmarkEnd w:id="2636"/>
      <w:bookmarkEnd w:id="2637"/>
      <w:bookmarkEnd w:id="2638"/>
      <w:bookmarkEnd w:id="2639"/>
    </w:p>
    <w:p w14:paraId="3EF1AD2E" w14:textId="77777777" w:rsidR="00137FC6" w:rsidRDefault="00137FC6" w:rsidP="00137FC6">
      <w:pPr>
        <w:pStyle w:val="Heading4"/>
      </w:pPr>
      <w:bookmarkStart w:id="2640" w:name="_Toc20152875"/>
      <w:bookmarkStart w:id="2641" w:name="_Toc27495540"/>
      <w:bookmarkStart w:id="2642" w:name="_Toc36109008"/>
      <w:bookmarkStart w:id="2643" w:name="_Toc73958791"/>
      <w:r>
        <w:rPr>
          <w:rFonts w:eastAsia="Malgun Gothic"/>
        </w:rPr>
        <w:t>11.2.1.1</w:t>
      </w:r>
      <w:r>
        <w:rPr>
          <w:rFonts w:eastAsia="Malgun Gothic"/>
        </w:rPr>
        <w:tab/>
        <w:t>Emergency alert origination</w:t>
      </w:r>
      <w:bookmarkEnd w:id="2640"/>
      <w:bookmarkEnd w:id="2641"/>
      <w:bookmarkEnd w:id="2642"/>
      <w:bookmarkEnd w:id="2643"/>
    </w:p>
    <w:p w14:paraId="588D869D"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585B10">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48722B1F"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5EED284A" w14:textId="77777777" w:rsidR="00137FC6" w:rsidRPr="0073469F" w:rsidRDefault="00137FC6" w:rsidP="00137FC6">
      <w:r w:rsidRPr="0073469F">
        <w:t xml:space="preserve">The </w:t>
      </w:r>
      <w:r>
        <w:t>MCVideo</w:t>
      </w:r>
      <w:r w:rsidRPr="0073469F">
        <w:t xml:space="preserve"> client:</w:t>
      </w:r>
    </w:p>
    <w:p w14:paraId="4B2F8B87"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A08A26A"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384BBDAF"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4CB8C21B"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66FB7659"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57F82DCA" w14:textId="77777777" w:rsidR="00137FC6" w:rsidRDefault="00137FC6" w:rsidP="00137FC6">
      <w:pPr>
        <w:pStyle w:val="B2"/>
      </w:pPr>
      <w:r>
        <w:t>b)</w:t>
      </w:r>
      <w:r>
        <w:tab/>
      </w:r>
      <w:r w:rsidRPr="0073469F">
        <w:t>the &lt;alert-ind&gt; element set to a value of "true";</w:t>
      </w:r>
      <w:r>
        <w:t xml:space="preserve"> and</w:t>
      </w:r>
    </w:p>
    <w:p w14:paraId="67018914" w14:textId="77777777" w:rsidR="00137FC6" w:rsidRPr="008E477D" w:rsidRDefault="00137FC6" w:rsidP="00137FC6">
      <w:pPr>
        <w:pStyle w:val="B2"/>
      </w:pPr>
      <w:r>
        <w:t>c)</w:t>
      </w:r>
      <w:r>
        <w:tab/>
        <w:t>the &lt;mcvideo-client-id&gt; element set to the MCVideo client ID of the originating MCVideo client;</w:t>
      </w:r>
    </w:p>
    <w:p w14:paraId="40F4B748"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07281808"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282E9A56"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1EE3AE42"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1FA0EBBA"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7B7FF890"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776F9CC7"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0FDE70DD"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639C776B"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049E395D" w14:textId="77777777" w:rsidR="00137FC6" w:rsidRPr="00844BE3" w:rsidRDefault="00137FC6" w:rsidP="00137FC6">
      <w:pPr>
        <w:pStyle w:val="Heading4"/>
        <w:rPr>
          <w:rFonts w:eastAsia="Malgun Gothic"/>
        </w:rPr>
      </w:pPr>
      <w:bookmarkStart w:id="2644" w:name="_Toc20152876"/>
      <w:bookmarkStart w:id="2645" w:name="_Toc27495541"/>
      <w:bookmarkStart w:id="2646" w:name="_Toc36109009"/>
      <w:bookmarkStart w:id="2647" w:name="_Toc73958792"/>
      <w:r>
        <w:rPr>
          <w:rFonts w:eastAsia="Malgun Gothic"/>
        </w:rPr>
        <w:t>11.2.1.2</w:t>
      </w:r>
      <w:r>
        <w:rPr>
          <w:rFonts w:eastAsia="Malgun Gothic"/>
        </w:rPr>
        <w:tab/>
        <w:t>Emergency alert cancellation</w:t>
      </w:r>
      <w:bookmarkEnd w:id="2644"/>
      <w:bookmarkEnd w:id="2645"/>
      <w:bookmarkEnd w:id="2646"/>
      <w:bookmarkEnd w:id="2647"/>
    </w:p>
    <w:p w14:paraId="450B5111"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585B10">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5E31E06D"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3A7B9AFA" w14:textId="77777777" w:rsidR="00137FC6" w:rsidRPr="0073469F" w:rsidRDefault="00137FC6" w:rsidP="00137FC6">
      <w:r w:rsidRPr="0073469F">
        <w:t xml:space="preserve">The </w:t>
      </w:r>
      <w:r>
        <w:t>MCVideo</w:t>
      </w:r>
      <w:r w:rsidRPr="0073469F">
        <w:t xml:space="preserve"> client:</w:t>
      </w:r>
    </w:p>
    <w:p w14:paraId="32F53972"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4A98EFA"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77DEC803"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38AC07F6"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3ABA3F5C"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161D81D8"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050AF1A5"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0FE506EF"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585B10">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6047B6F2" w14:textId="77777777" w:rsidR="00137FC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xml:space="preserve">; </w:t>
      </w:r>
    </w:p>
    <w:p w14:paraId="3A423DA1"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1A43098E"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18D24BAE"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56AE0370"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6CC6C67D"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20B98B58" w14:textId="77777777" w:rsidR="00137FC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r>
        <w:rPr>
          <w:lang w:eastAsia="ko-KR"/>
        </w:rPr>
        <w:t xml:space="preserve"> </w:t>
      </w:r>
    </w:p>
    <w:p w14:paraId="09237209"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2FDA6630" w14:textId="77777777" w:rsidR="00137FC6" w:rsidRDefault="00137FC6" w:rsidP="00137FC6">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688F0BA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52BE6200"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6CC28884"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7DFC2D14"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4E5A65A8"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CFAAE9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380847B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30B443AC" w14:textId="77777777" w:rsidR="00137FC6" w:rsidRDefault="00137FC6" w:rsidP="00137FC6">
      <w:pPr>
        <w:pStyle w:val="B1"/>
      </w:pPr>
      <w:r>
        <w:t>2)</w:t>
      </w:r>
      <w:r w:rsidR="00585B10">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0E94F18F" w14:textId="77777777" w:rsidR="00137FC6" w:rsidRDefault="00137FC6" w:rsidP="00137FC6">
      <w:pPr>
        <w:pStyle w:val="Heading4"/>
        <w:rPr>
          <w:rFonts w:eastAsia="Malgun Gothic"/>
        </w:rPr>
      </w:pPr>
      <w:bookmarkStart w:id="2648" w:name="_Toc20152877"/>
      <w:bookmarkStart w:id="2649" w:name="_Toc27495542"/>
      <w:bookmarkStart w:id="2650" w:name="_Toc36109010"/>
      <w:bookmarkStart w:id="2651" w:name="_Toc73958793"/>
      <w:r>
        <w:rPr>
          <w:rFonts w:eastAsia="Malgun Gothic"/>
        </w:rPr>
        <w:t>11.2.1.3</w:t>
      </w:r>
      <w:r>
        <w:rPr>
          <w:rFonts w:eastAsia="Malgun Gothic"/>
        </w:rPr>
        <w:tab/>
        <w:t>MCVideo client receives an MCVideo emergency alert or call notification</w:t>
      </w:r>
      <w:bookmarkEnd w:id="2648"/>
      <w:bookmarkEnd w:id="2649"/>
      <w:bookmarkEnd w:id="2650"/>
      <w:bookmarkEnd w:id="2651"/>
    </w:p>
    <w:p w14:paraId="0303A6C9"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3E222A76"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FC3C89C"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54F3EE0D"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2D003959"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7CA4CFE3"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59C83F62"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2347F9F"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6310DB9D"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18C602C2"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7F649574"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0C68032"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A30DE25"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6FC7256E"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45F3CDB1"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3526EC53"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144EAA5"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3BEA8226"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E8FCD36"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5DC06F8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A845362"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17FA44E"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18CF05AD"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5919804F"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25C4076"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6821C44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7274010E"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67595C70"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6A3C1352"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1DBE1A71" w14:textId="77777777" w:rsidR="00137FC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r w:rsidRPr="00C95221">
        <w:rPr>
          <w:rFonts w:eastAsia="Malgun Gothic"/>
        </w:rPr>
        <w:t xml:space="preserve"> </w:t>
      </w:r>
    </w:p>
    <w:p w14:paraId="210918E0"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750C0936"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CA538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11F34613"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3CD40D30"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E0AAC73" w14:textId="77777777" w:rsidR="00137FC6"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 xml:space="preserve">an additional MCVideo user initiating an imminent peril group call when there is already an in-progress imminent peril state in effect on the group. </w:t>
      </w:r>
    </w:p>
    <w:p w14:paraId="6A869297"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7B28A64"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2773E88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4AB9653"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65B2B27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13763211"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386B62AF"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0AB5A95F" w14:textId="77777777" w:rsidR="00137FC6" w:rsidRPr="008B7AB3" w:rsidRDefault="00137FC6" w:rsidP="00137FC6">
      <w:pPr>
        <w:pStyle w:val="B1"/>
      </w:pPr>
      <w:bookmarkStart w:id="2652" w:name="_Hlk446081018"/>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762F542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10BCA102" w14:textId="77777777" w:rsidR="00137FC6" w:rsidRDefault="00137FC6" w:rsidP="00137FC6">
      <w:pPr>
        <w:pStyle w:val="Heading3"/>
        <w:rPr>
          <w:noProof/>
        </w:rPr>
      </w:pPr>
      <w:bookmarkStart w:id="2653" w:name="_Toc20152878"/>
      <w:bookmarkStart w:id="2654" w:name="_Toc27495543"/>
      <w:bookmarkStart w:id="2655" w:name="_Toc36109011"/>
      <w:bookmarkStart w:id="2656" w:name="_Toc73958794"/>
      <w:r>
        <w:rPr>
          <w:noProof/>
        </w:rPr>
        <w:t>11.2.2</w:t>
      </w:r>
      <w:r>
        <w:rPr>
          <w:noProof/>
        </w:rPr>
        <w:tab/>
        <w:t>Participating MCVideo function procedures</w:t>
      </w:r>
      <w:bookmarkEnd w:id="2653"/>
      <w:bookmarkEnd w:id="2654"/>
      <w:bookmarkEnd w:id="2655"/>
      <w:bookmarkEnd w:id="2656"/>
    </w:p>
    <w:p w14:paraId="2F7983CC" w14:textId="77777777" w:rsidR="00137FC6" w:rsidRPr="00936DD0" w:rsidRDefault="00137FC6" w:rsidP="00137FC6">
      <w:pPr>
        <w:pStyle w:val="Heading4"/>
      </w:pPr>
      <w:bookmarkStart w:id="2657" w:name="_Toc20152879"/>
      <w:bookmarkStart w:id="2658" w:name="_Toc27495544"/>
      <w:bookmarkStart w:id="2659" w:name="_Toc36109012"/>
      <w:bookmarkStart w:id="2660" w:name="_Toc73958795"/>
      <w:r>
        <w:t>11.2.2.1</w:t>
      </w:r>
      <w:r>
        <w:tab/>
        <w:t xml:space="preserve">Receipt of a </w:t>
      </w:r>
      <w:r w:rsidRPr="0015289D">
        <w:t>SIP MESSAGE request for emergency notification</w:t>
      </w:r>
      <w:r>
        <w:t xml:space="preserve"> from the served MCVideo client</w:t>
      </w:r>
      <w:bookmarkEnd w:id="2657"/>
      <w:bookmarkEnd w:id="2658"/>
      <w:bookmarkEnd w:id="2659"/>
      <w:bookmarkEnd w:id="2660"/>
    </w:p>
    <w:p w14:paraId="63C1FA2E"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23A7A515"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7174DF75"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2BAD7AA0"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39460DFD"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585B10">
        <w:t>clause</w:t>
      </w:r>
      <w:r>
        <w:t> 7.3.</w:t>
      </w:r>
    </w:p>
    <w:p w14:paraId="4F936FC9"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585B10">
        <w:t>clause</w:t>
      </w:r>
      <w:r>
        <w:t> 9.2.2.2.11</w:t>
      </w:r>
      <w:r>
        <w:rPr>
          <w:noProof/>
        </w:rPr>
        <w:t xml:space="preserve">, shall perform the actions specified in </w:t>
      </w:r>
      <w:r w:rsidR="00585B10">
        <w:rPr>
          <w:noProof/>
        </w:rPr>
        <w:t>clause</w:t>
      </w:r>
      <w:r>
        <w:rPr>
          <w:noProof/>
        </w:rPr>
        <w:t> 9.2.2.2.12 for implicit affiliation;</w:t>
      </w:r>
    </w:p>
    <w:p w14:paraId="663459CB"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585B10">
        <w:t>clause</w:t>
      </w:r>
      <w:r>
        <w:t> 4.4. and skip the rest of the steps.</w:t>
      </w:r>
    </w:p>
    <w:p w14:paraId="0165B08B"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35327846" w14:textId="77777777" w:rsidR="00137FC6" w:rsidRDefault="00137FC6" w:rsidP="00137FC6">
      <w:pPr>
        <w:pStyle w:val="NO"/>
      </w:pPr>
      <w:r>
        <w:t>NOTE 4:</w:t>
      </w:r>
      <w:r>
        <w:tab/>
        <w:t>As this is a request for MCVideo emergency services, the participating MCVideo function can choose to accept the request.</w:t>
      </w:r>
    </w:p>
    <w:p w14:paraId="6C3CDC9C"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75E84770"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6B099888"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6A2D9B8E"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72B5840E" w14:textId="77777777"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14:paraId="3897F563"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8ADAACF"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797EAADA"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0B6D5D5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7DA38F79"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06C41B3B"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2C556D18" w14:textId="77777777" w:rsidR="00137FC6" w:rsidRPr="008E477D" w:rsidRDefault="00137FC6" w:rsidP="00137FC6">
      <w:pPr>
        <w:pStyle w:val="B1"/>
      </w:pPr>
      <w:r>
        <w:t>2)</w:t>
      </w:r>
      <w:r>
        <w:tab/>
        <w:t xml:space="preserve">if the procedures of </w:t>
      </w:r>
      <w:r w:rsidR="00585B10">
        <w:rPr>
          <w:noProof/>
        </w:rPr>
        <w:t>clause</w:t>
      </w:r>
      <w:r>
        <w:rPr>
          <w:noProof/>
        </w:rPr>
        <w:t xml:space="preserve"> 9.2.2.2.12 for implicit affiliation were performed in the present </w:t>
      </w:r>
      <w:r w:rsidR="00585B10">
        <w:rPr>
          <w:noProof/>
        </w:rPr>
        <w:t>clause</w:t>
      </w:r>
      <w:r>
        <w:rPr>
          <w:noProof/>
        </w:rPr>
        <w:t xml:space="preserve">, shall complete the implicit affiliation by performing the procedures of </w:t>
      </w:r>
      <w:r w:rsidR="00585B10">
        <w:rPr>
          <w:noProof/>
        </w:rPr>
        <w:t>clause</w:t>
      </w:r>
      <w:r w:rsidRPr="00E2677E">
        <w:rPr>
          <w:noProof/>
        </w:rPr>
        <w:t> 9.2.2.2.</w:t>
      </w:r>
      <w:r>
        <w:rPr>
          <w:noProof/>
        </w:rPr>
        <w:t>13; and</w:t>
      </w:r>
    </w:p>
    <w:p w14:paraId="6446F035"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07A0DD4"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585B10">
        <w:t>clause</w:t>
      </w:r>
      <w:r>
        <w:t xml:space="preserve"> 9.2.2.2.12 were invoked in the present </w:t>
      </w:r>
      <w:r w:rsidR="00585B10">
        <w:t>clause</w:t>
      </w:r>
      <w:r>
        <w:t>,</w:t>
      </w:r>
      <w:r w:rsidRPr="0073469F">
        <w:t xml:space="preserve"> t</w:t>
      </w:r>
      <w:r>
        <w:t xml:space="preserve">he participating MCVideo function shall perform the procedures of </w:t>
      </w:r>
      <w:r w:rsidR="00585B10">
        <w:t>clause</w:t>
      </w:r>
      <w:r>
        <w:t> 9.2.2.2.14.</w:t>
      </w:r>
    </w:p>
    <w:p w14:paraId="3571390F" w14:textId="77777777" w:rsidR="00137FC6" w:rsidRDefault="00137FC6" w:rsidP="00137FC6">
      <w:pPr>
        <w:pStyle w:val="Heading4"/>
      </w:pPr>
      <w:bookmarkStart w:id="2661" w:name="_Toc20152880"/>
      <w:bookmarkStart w:id="2662" w:name="_Toc27495545"/>
      <w:bookmarkStart w:id="2663" w:name="_Toc36109013"/>
      <w:bookmarkStart w:id="2664" w:name="_Toc73958796"/>
      <w:r>
        <w:t>11.2.2.2</w:t>
      </w:r>
      <w:r>
        <w:tab/>
        <w:t xml:space="preserve">Receipt of a </w:t>
      </w:r>
      <w:r w:rsidRPr="0015289D">
        <w:t>SIP MESSAGE request for emergency notification</w:t>
      </w:r>
      <w:r>
        <w:t xml:space="preserve"> for terminating MCVideo client</w:t>
      </w:r>
      <w:bookmarkEnd w:id="2661"/>
      <w:bookmarkEnd w:id="2662"/>
      <w:bookmarkEnd w:id="2663"/>
      <w:bookmarkEnd w:id="2664"/>
    </w:p>
    <w:p w14:paraId="53A6D362" w14:textId="77777777" w:rsidR="00137FC6" w:rsidRDefault="00137FC6" w:rsidP="00137FC6">
      <w:r>
        <w:t xml:space="preserve">In the procedures in this </w:t>
      </w:r>
      <w:r w:rsidR="00585B10">
        <w:t>clause</w:t>
      </w:r>
      <w:r>
        <w:t>:</w:t>
      </w:r>
    </w:p>
    <w:p w14:paraId="420835C3"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5003478A"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28DC60D6"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297BB435"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9BD0D27"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34AE57FA"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1F71DE40"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6E67FB37" w14:textId="77777777" w:rsidR="00137FC6" w:rsidRPr="00D01066" w:rsidRDefault="00137FC6" w:rsidP="00137FC6">
      <w:pPr>
        <w:pStyle w:val="B1"/>
      </w:pPr>
      <w:r>
        <w:t>4)</w:t>
      </w:r>
      <w:r>
        <w:tab/>
        <w:t xml:space="preserve">shall generate an outgoing SIP MESSAGE request as specified in </w:t>
      </w:r>
      <w:r w:rsidR="00585B10">
        <w:t>clause</w:t>
      </w:r>
      <w:r>
        <w:t> 6.3.2.2.11; and</w:t>
      </w:r>
    </w:p>
    <w:p w14:paraId="261D4F23" w14:textId="77777777" w:rsidR="00137FC6" w:rsidRDefault="00137FC6" w:rsidP="00137FC6">
      <w:pPr>
        <w:pStyle w:val="B1"/>
      </w:pPr>
      <w:r>
        <w:t>5)</w:t>
      </w:r>
      <w:r>
        <w:tab/>
        <w:t>shall send the SIP MESSAGE request as specified in 3GPP TS 24.229 [11].</w:t>
      </w:r>
    </w:p>
    <w:p w14:paraId="4D71C9C1"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2155DB5D" w14:textId="77777777" w:rsidR="00137FC6" w:rsidRPr="00CB30B2" w:rsidRDefault="00137FC6" w:rsidP="00137FC6">
      <w:pPr>
        <w:pStyle w:val="Heading4"/>
      </w:pPr>
      <w:bookmarkStart w:id="2665" w:name="_Toc20152881"/>
      <w:bookmarkStart w:id="2666" w:name="_Toc27495546"/>
      <w:bookmarkStart w:id="2667" w:name="_Toc36109014"/>
      <w:bookmarkStart w:id="2668" w:name="_Toc73958797"/>
      <w:r>
        <w:t>11.2</w:t>
      </w:r>
      <w:r w:rsidRPr="00514B51">
        <w:t>.2</w:t>
      </w:r>
      <w:r>
        <w:t>.3</w:t>
      </w:r>
      <w:r w:rsidRPr="00514B51">
        <w:tab/>
        <w:t xml:space="preserve">Receipt of a SIP MESSAGE request </w:t>
      </w:r>
      <w:r>
        <w:t>indicating successful delivery of emergency notification</w:t>
      </w:r>
      <w:bookmarkEnd w:id="2665"/>
      <w:bookmarkEnd w:id="2666"/>
      <w:bookmarkEnd w:id="2667"/>
      <w:bookmarkEnd w:id="2668"/>
    </w:p>
    <w:p w14:paraId="75CD47FD"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5F4FA081"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0CCD6EC6"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401F69B6"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0274569"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4D9E7BE6"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4040D95"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89DD9A"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560739EE"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E464942"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1975551A"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54E7E1E" w14:textId="77777777" w:rsidR="00137FC6" w:rsidRDefault="00137FC6" w:rsidP="00137FC6">
      <w:pPr>
        <w:pStyle w:val="Heading3"/>
        <w:rPr>
          <w:noProof/>
        </w:rPr>
      </w:pPr>
      <w:bookmarkStart w:id="2669" w:name="_Toc20152882"/>
      <w:bookmarkStart w:id="2670" w:name="_Toc27495547"/>
      <w:bookmarkStart w:id="2671" w:name="_Toc36109015"/>
      <w:bookmarkStart w:id="2672" w:name="_Toc73958798"/>
      <w:r>
        <w:rPr>
          <w:noProof/>
        </w:rPr>
        <w:t>11.2.3</w:t>
      </w:r>
      <w:r>
        <w:rPr>
          <w:noProof/>
        </w:rPr>
        <w:tab/>
        <w:t>Controlling MCVideo function procedures</w:t>
      </w:r>
      <w:bookmarkEnd w:id="2669"/>
      <w:bookmarkEnd w:id="2670"/>
      <w:bookmarkEnd w:id="2671"/>
      <w:bookmarkEnd w:id="2672"/>
    </w:p>
    <w:p w14:paraId="6F491D29" w14:textId="77777777" w:rsidR="00137FC6" w:rsidRPr="00F678B4" w:rsidRDefault="00137FC6" w:rsidP="00137FC6">
      <w:pPr>
        <w:pStyle w:val="Heading4"/>
      </w:pPr>
      <w:bookmarkStart w:id="2673" w:name="_Toc20152883"/>
      <w:bookmarkStart w:id="2674" w:name="_Toc27495548"/>
      <w:bookmarkStart w:id="2675" w:name="_Toc36109016"/>
      <w:bookmarkStart w:id="2676" w:name="_Toc73958799"/>
      <w:r>
        <w:t>11.2.3.1</w:t>
      </w:r>
      <w:r>
        <w:tab/>
        <w:t xml:space="preserve">Handling of a </w:t>
      </w:r>
      <w:r w:rsidRPr="0015289D">
        <w:t>SIP MESSAGE request for emergency notification</w:t>
      </w:r>
      <w:bookmarkEnd w:id="2673"/>
      <w:bookmarkEnd w:id="2674"/>
      <w:bookmarkEnd w:id="2675"/>
      <w:bookmarkEnd w:id="2676"/>
    </w:p>
    <w:p w14:paraId="62F0AD0C"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462B88A4"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F25C8E8"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37993124"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0AFF0926"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585B10">
        <w:t>clause</w:t>
      </w:r>
      <w:r>
        <w:t> 11.2.3.2 and skip the rest of the steps;</w:t>
      </w:r>
    </w:p>
    <w:p w14:paraId="750EACD3"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4F09196E"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585B10">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2B2177B0"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3DF975E7"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262CE607"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585B10">
        <w:t>clause</w:t>
      </w:r>
      <w:r w:rsidRPr="007B1A31">
        <w:t> </w:t>
      </w:r>
      <w:r>
        <w:t>6.3.3.1.13.1:</w:t>
      </w:r>
    </w:p>
    <w:p w14:paraId="23815C7B"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585B10">
        <w:t>clause</w:t>
      </w:r>
      <w:r w:rsidRPr="00F73174">
        <w:t> 6.3.6:</w:t>
      </w:r>
    </w:p>
    <w:p w14:paraId="34C5AE88"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585B10">
        <w:t>clause</w:t>
      </w:r>
      <w:r>
        <w:t> 9.2.2.3.6</w:t>
      </w:r>
      <w:r w:rsidRPr="008873B8">
        <w:t>;</w:t>
      </w:r>
    </w:p>
    <w:p w14:paraId="1EC554B3"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585B10">
        <w:t>clause</w:t>
      </w:r>
      <w:r w:rsidRPr="00BD4EF2">
        <w:t> 4.4 and skip the rest of the steps below</w:t>
      </w:r>
      <w:r>
        <w:t>; or</w:t>
      </w:r>
    </w:p>
    <w:p w14:paraId="134F20D6" w14:textId="77777777" w:rsidR="00137FC6" w:rsidRPr="009D4EBE" w:rsidRDefault="00137FC6" w:rsidP="00137FC6">
      <w:pPr>
        <w:pStyle w:val="B4"/>
      </w:pPr>
      <w:r>
        <w:t>III)</w:t>
      </w:r>
      <w:r>
        <w:tab/>
        <w:t xml:space="preserve">if the procedures of </w:t>
      </w:r>
      <w:r w:rsidR="00585B10">
        <w:t>clause</w:t>
      </w:r>
      <w:r>
        <w:t xml:space="preserve"> 9.2.2.3.6 determined the MCVideo user to be eligible to be implicitly affiliated to the MCVideo group </w:t>
      </w:r>
      <w:r w:rsidRPr="00BD4EF2">
        <w:t>shall</w:t>
      </w:r>
      <w:r>
        <w:t xml:space="preserve">, perform the implicit affiliation as specified in </w:t>
      </w:r>
      <w:r w:rsidR="00585B10">
        <w:t>clause</w:t>
      </w:r>
      <w:r>
        <w:t> 9.2.2.3.7;</w:t>
      </w:r>
    </w:p>
    <w:p w14:paraId="5DAB61FF" w14:textId="77777777" w:rsidR="00137FC6" w:rsidRDefault="00137FC6" w:rsidP="00137FC6">
      <w:pPr>
        <w:pStyle w:val="B3"/>
      </w:pPr>
      <w:r>
        <w:t>ii)</w:t>
      </w:r>
      <w:r>
        <w:tab/>
        <w:t xml:space="preserve">for each of the other affiliated members of the group: </w:t>
      </w:r>
    </w:p>
    <w:p w14:paraId="12DB4C94" w14:textId="77777777" w:rsidR="00137FC6" w:rsidRDefault="00137FC6" w:rsidP="00137FC6">
      <w:pPr>
        <w:pStyle w:val="B4"/>
      </w:pPr>
      <w:r>
        <w:t>A)</w:t>
      </w:r>
      <w:r>
        <w:tab/>
        <w:t xml:space="preserve">generate an outgoing SIP MESSAGE request notification of the MCVideo user's emergency alert indication as specified in </w:t>
      </w:r>
      <w:r w:rsidR="00585B10">
        <w:t>clause</w:t>
      </w:r>
      <w:r>
        <w:t xml:space="preserve"> 6.3.3.1.11 with the clarifications of </w:t>
      </w:r>
      <w:r w:rsidR="00585B10">
        <w:t>clause</w:t>
      </w:r>
      <w:r>
        <w:t> 6.3.3.1.12;</w:t>
      </w:r>
    </w:p>
    <w:p w14:paraId="0215948C"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10F07CFA"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74F74C8D"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4E40A3E0"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20DB9C86"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2410737C" w14:textId="77777777" w:rsidR="00137FC6" w:rsidRDefault="00137FC6" w:rsidP="00137FC6">
      <w:pPr>
        <w:pStyle w:val="B3"/>
      </w:pPr>
      <w:r>
        <w:t>v)</w:t>
      </w:r>
      <w:r>
        <w:tab/>
        <w:t xml:space="preserve">shall generate a </w:t>
      </w:r>
      <w:r w:rsidRPr="00DD057E">
        <w:t>SIP MESSAGE request</w:t>
      </w:r>
      <w:r>
        <w:t xml:space="preserve"> as described in </w:t>
      </w:r>
      <w:r w:rsidR="00585B10">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262B155E" w14:textId="77777777" w:rsidR="00137FC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5DDF8F43"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6487EE8E" w14:textId="77777777" w:rsidR="00137FC6" w:rsidRPr="00623AD4" w:rsidRDefault="00137FC6" w:rsidP="00137FC6">
      <w:pPr>
        <w:pStyle w:val="B4"/>
      </w:pPr>
      <w:r>
        <w:t>C)</w:t>
      </w:r>
      <w:r>
        <w:tab/>
        <w:t>the &lt;mcvideo-client-id&gt; element with the MCVideo client ID that was included in the incoming SIP MESSAGE request; and</w:t>
      </w:r>
    </w:p>
    <w:p w14:paraId="4DD7A908"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657C83E0"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74DC1EC2" w14:textId="77777777" w:rsidR="00137FC6" w:rsidRPr="00F678B4" w:rsidRDefault="00137FC6" w:rsidP="00137FC6">
      <w:pPr>
        <w:pStyle w:val="Heading4"/>
      </w:pPr>
      <w:bookmarkStart w:id="2677" w:name="_Toc20152884"/>
      <w:bookmarkStart w:id="2678" w:name="_Toc27495549"/>
      <w:bookmarkStart w:id="2679" w:name="_Toc36109017"/>
      <w:bookmarkStart w:id="2680" w:name="_Toc73958800"/>
      <w:r>
        <w:t>11.2.3.2</w:t>
      </w:r>
      <w:r>
        <w:tab/>
        <w:t xml:space="preserve">Handling of a </w:t>
      </w:r>
      <w:r w:rsidRPr="0015289D">
        <w:t xml:space="preserve">SIP MESSAGE request for emergency </w:t>
      </w:r>
      <w:r>
        <w:t>alert cancellation</w:t>
      </w:r>
      <w:bookmarkEnd w:id="2677"/>
      <w:bookmarkEnd w:id="2678"/>
      <w:bookmarkEnd w:id="2679"/>
      <w:bookmarkEnd w:id="2680"/>
    </w:p>
    <w:p w14:paraId="3B94F86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5D097D79"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585B10">
        <w:t>clause</w:t>
      </w:r>
      <w:r w:rsidRPr="007B1A31">
        <w:t> </w:t>
      </w:r>
      <w:r>
        <w:t>6.3.3.1.13.1:</w:t>
      </w:r>
    </w:p>
    <w:p w14:paraId="501F7BCC"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585B10">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62DD3014"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5A8A497A"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0631C1D6"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3DE5F38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585B10">
        <w:t>clause</w:t>
      </w:r>
      <w:r>
        <w:t> 6.3.3.1.13.4 and the in-progress emergency state of the MCVideo group is set to a value of "true":</w:t>
      </w:r>
    </w:p>
    <w:p w14:paraId="39BC5224"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08A80F97"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326AC589"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585B10">
        <w:t>clause</w:t>
      </w:r>
      <w:r>
        <w:t> </w:t>
      </w:r>
      <w:r w:rsidRPr="00B04742">
        <w:t xml:space="preserve">6.3.3.1.6. The </w:t>
      </w:r>
      <w:r>
        <w:t>MCVideo</w:t>
      </w:r>
      <w:r w:rsidRPr="00B04742">
        <w:t xml:space="preserve"> controlling function:</w:t>
      </w:r>
    </w:p>
    <w:p w14:paraId="4528DCA8" w14:textId="77777777" w:rsidR="00137FC6" w:rsidRDefault="00137FC6" w:rsidP="00137FC6">
      <w:pPr>
        <w:pStyle w:val="B4"/>
      </w:pPr>
      <w:r>
        <w:t>A)</w:t>
      </w:r>
      <w:r>
        <w:tab/>
        <w:t>for each affiliated and joined member shall send the SIP re-INVITE request towards the MCVideo client as specified in 3GPP TS 24.229 [11]; and</w:t>
      </w:r>
    </w:p>
    <w:p w14:paraId="4BA5E23C"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35E50365" w14:textId="77777777" w:rsidR="00137FC6" w:rsidRDefault="00137FC6" w:rsidP="00137FC6">
      <w:pPr>
        <w:pStyle w:val="B3"/>
      </w:pPr>
      <w:r>
        <w:t>iv)</w:t>
      </w:r>
      <w:r>
        <w:tab/>
      </w:r>
      <w:r w:rsidRPr="00B04742">
        <w:t>for each of the affiliated but not joined members of the group shall:</w:t>
      </w:r>
    </w:p>
    <w:p w14:paraId="2DC00D3D"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585B10">
        <w:t>clause</w:t>
      </w:r>
      <w:r>
        <w:t> </w:t>
      </w:r>
      <w:r w:rsidRPr="00B04742">
        <w:t>6.3.3.1.11;</w:t>
      </w:r>
    </w:p>
    <w:p w14:paraId="3BC8A4F1"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1B6C8BD8"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2E3D8C3A" w14:textId="77777777" w:rsidR="00137FC6" w:rsidRPr="008B7AB3" w:rsidRDefault="00137FC6" w:rsidP="00137FC6">
      <w:pPr>
        <w:pStyle w:val="B3"/>
      </w:pPr>
      <w:r>
        <w:t>v)</w:t>
      </w:r>
      <w:r>
        <w:tab/>
        <w:t>shall generate a SIP 200 (OK) response to the received SIP MESSAGE request as specified in 3GPP TS 24.229 [11];</w:t>
      </w:r>
    </w:p>
    <w:p w14:paraId="0A394DBD"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5367F5C5" w14:textId="77777777" w:rsidR="00137FC6" w:rsidRDefault="00137FC6" w:rsidP="00137FC6">
      <w:pPr>
        <w:pStyle w:val="B3"/>
      </w:pPr>
      <w:r>
        <w:t>vii)</w:t>
      </w:r>
      <w:r>
        <w:tab/>
        <w:t xml:space="preserve">shall generate a </w:t>
      </w:r>
      <w:r w:rsidRPr="00DD057E">
        <w:t>SIP MESSAGE request</w:t>
      </w:r>
      <w:r>
        <w:t xml:space="preserve"> as described in </w:t>
      </w:r>
      <w:r w:rsidR="00585B10">
        <w:t>clause</w:t>
      </w:r>
      <w:r>
        <w:t xml:space="preserve"> 6.3.3.1.20 to indicate </w:t>
      </w:r>
      <w:r w:rsidRPr="00DD057E">
        <w:t xml:space="preserve">successful receipt of </w:t>
      </w:r>
      <w:r>
        <w:t>the request for</w:t>
      </w:r>
      <w:r w:rsidRPr="00DD057E">
        <w:t xml:space="preserve"> emergency </w:t>
      </w:r>
      <w:r>
        <w:t>alert cancellation</w:t>
      </w:r>
    </w:p>
    <w:p w14:paraId="564C638D"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4B940205"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081E65F1"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11398627"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6DC311A" w14:textId="77777777" w:rsidR="00137FC6" w:rsidRPr="00623AD4" w:rsidRDefault="00137FC6" w:rsidP="00137FC6">
      <w:pPr>
        <w:pStyle w:val="B4"/>
      </w:pPr>
      <w:r>
        <w:t>D)</w:t>
      </w:r>
      <w:r>
        <w:tab/>
        <w:t>the &lt;mcvideo-client-id&gt; element with the MCVideo client ID that was included in the incoming SIP MESSAGE request; and</w:t>
      </w:r>
    </w:p>
    <w:p w14:paraId="28548F5C"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4F0C78E3"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585B10">
        <w:t>clause</w:t>
      </w:r>
      <w:r w:rsidRPr="007B1A31">
        <w:t> </w:t>
      </w:r>
      <w:r>
        <w:t>6.3.3.1.13.1:</w:t>
      </w:r>
    </w:p>
    <w:p w14:paraId="2C868CB5"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D0D957"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272EB36D"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585B10">
        <w:t>clause</w:t>
      </w:r>
      <w:r>
        <w:t xml:space="preserve"> 6.3.3.1.13.4, </w:t>
      </w:r>
      <w:r w:rsidRPr="00FC086D">
        <w:t>for each of the affiliated but not joined members of the group shall:</w:t>
      </w:r>
    </w:p>
    <w:p w14:paraId="45A627C0" w14:textId="77777777" w:rsidR="00137FC6" w:rsidRDefault="00137FC6" w:rsidP="00137FC6">
      <w:pPr>
        <w:pStyle w:val="B3"/>
      </w:pPr>
      <w:r>
        <w:t>i)</w:t>
      </w:r>
      <w:r>
        <w:tab/>
        <w:t xml:space="preserve">generate a SIP MESSAGE request notification of the cancellation of the MCVideo user's emergency alert as specified in </w:t>
      </w:r>
      <w:r w:rsidR="00585B10">
        <w:t>clause</w:t>
      </w:r>
      <w:r>
        <w:t> 6.3.3.1.11;</w:t>
      </w:r>
    </w:p>
    <w:p w14:paraId="124FD1B6"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1B2CE83E"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4D6640C"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4FC8EBD0"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A0B6107"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585B10">
        <w:t>clause</w:t>
      </w:r>
      <w:r>
        <w:t> 6.3.3.1.13.4</w:t>
      </w:r>
      <w:r w:rsidRPr="00D775D1">
        <w:t xml:space="preserve"> and the in-progress emergency state of the </w:t>
      </w:r>
      <w:r>
        <w:t>MCVideo</w:t>
      </w:r>
      <w:r w:rsidRPr="00D775D1">
        <w:t xml:space="preserve"> group is set to a value of "true":</w:t>
      </w:r>
    </w:p>
    <w:p w14:paraId="51963AE9"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0B5ECFAB"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4F51907D"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585B10">
        <w:t>clause</w:t>
      </w:r>
      <w:r>
        <w:t> </w:t>
      </w:r>
      <w:r w:rsidRPr="00B04742">
        <w:t xml:space="preserve">6.3.3.1.6. The </w:t>
      </w:r>
      <w:r>
        <w:t>MCVideo</w:t>
      </w:r>
      <w:r w:rsidRPr="00B04742">
        <w:t xml:space="preserve"> controlling function:</w:t>
      </w:r>
    </w:p>
    <w:p w14:paraId="0720DC30" w14:textId="77777777" w:rsidR="00137FC6" w:rsidRDefault="00137FC6" w:rsidP="00137FC6">
      <w:pPr>
        <w:pStyle w:val="B4"/>
      </w:pPr>
      <w:r>
        <w:t>A)</w:t>
      </w:r>
      <w:r>
        <w:tab/>
        <w:t>for each affiliated and joined member shall send the SIP re-INVITE request towards the MCVideo client as specified in 3GPP TS 24.229 [11]; and</w:t>
      </w:r>
    </w:p>
    <w:p w14:paraId="12ABC993"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6360BF5A" w14:textId="77777777" w:rsidR="00137FC6" w:rsidRDefault="00137FC6" w:rsidP="00137FC6">
      <w:pPr>
        <w:pStyle w:val="B3"/>
      </w:pPr>
      <w:r>
        <w:t>iv)</w:t>
      </w:r>
      <w:r>
        <w:tab/>
      </w:r>
      <w:r w:rsidRPr="00B04742">
        <w:t>for each of the affiliated but not joined members of the group shall:</w:t>
      </w:r>
    </w:p>
    <w:p w14:paraId="1199CD52"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585B10">
        <w:t>clause</w:t>
      </w:r>
      <w:r>
        <w:t> </w:t>
      </w:r>
      <w:r w:rsidRPr="00B04742">
        <w:t>6.3.3.1.11;</w:t>
      </w:r>
    </w:p>
    <w:p w14:paraId="54666C4C"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78559192"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5BE98CF"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7BF8FFF5"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1A805424" w14:textId="77777777" w:rsidR="00137FC6" w:rsidRPr="008B7AB3" w:rsidRDefault="00137FC6" w:rsidP="00137FC6">
      <w:pPr>
        <w:pStyle w:val="B2"/>
      </w:pPr>
      <w:r>
        <w:t>e)</w:t>
      </w:r>
      <w:r>
        <w:tab/>
        <w:t>shall generate a SIP 200 (OK) response to the received SIP MESSAGE request as specified in 3GPP TS 24.229 [11];</w:t>
      </w:r>
    </w:p>
    <w:p w14:paraId="48289F8D"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597DC015" w14:textId="77777777" w:rsidR="00137FC6" w:rsidRDefault="00137FC6" w:rsidP="00137FC6">
      <w:pPr>
        <w:pStyle w:val="B2"/>
      </w:pPr>
      <w:r>
        <w:t>g)</w:t>
      </w:r>
      <w:r>
        <w:tab/>
        <w:t xml:space="preserve">shall generate a </w:t>
      </w:r>
      <w:r w:rsidRPr="00DD057E">
        <w:t>SIP MESSAGE request</w:t>
      </w:r>
      <w:r>
        <w:t xml:space="preserve"> as described in </w:t>
      </w:r>
      <w:r w:rsidR="00585B10">
        <w:t>clause</w:t>
      </w:r>
      <w:r>
        <w:t xml:space="preserve"> 6.3.3.1.20 to indicate </w:t>
      </w:r>
      <w:r w:rsidRPr="00DD057E">
        <w:t xml:space="preserve">successful receipt of </w:t>
      </w:r>
      <w:r>
        <w:t>the request for</w:t>
      </w:r>
      <w:r w:rsidRPr="00DD057E">
        <w:t xml:space="preserve"> emergency </w:t>
      </w:r>
      <w:r>
        <w:t>alert cancellation;</w:t>
      </w:r>
    </w:p>
    <w:p w14:paraId="483ED9FE"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2E3DC27C"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125AE764"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46BA0B9"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585B10">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7001B84A"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585B10">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0D07DBFB"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018EF1A5"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63D90907" w14:textId="77777777" w:rsidR="004C0652" w:rsidRPr="0079589D" w:rsidRDefault="004C0652" w:rsidP="004C0652">
      <w:pPr>
        <w:pStyle w:val="Heading2"/>
      </w:pPr>
      <w:bookmarkStart w:id="2681" w:name="_Toc20152885"/>
      <w:bookmarkStart w:id="2682" w:name="_Toc27495550"/>
      <w:bookmarkStart w:id="2683" w:name="_Toc36109018"/>
      <w:bookmarkStart w:id="2684" w:name="_Toc73958801"/>
      <w:bookmarkEnd w:id="2652"/>
      <w:r w:rsidRPr="0079589D">
        <w:rPr>
          <w:lang w:val="en-GB"/>
        </w:rPr>
        <w:t>11.3</w:t>
      </w:r>
      <w:r w:rsidRPr="0079589D">
        <w:tab/>
        <w:t>Off-network emergency alert</w:t>
      </w:r>
      <w:bookmarkEnd w:id="2681"/>
      <w:bookmarkEnd w:id="2682"/>
      <w:bookmarkEnd w:id="2683"/>
      <w:bookmarkEnd w:id="2684"/>
    </w:p>
    <w:p w14:paraId="183C3354" w14:textId="77777777" w:rsidR="004C0652" w:rsidRPr="0079589D" w:rsidRDefault="004C0652" w:rsidP="004C0652">
      <w:pPr>
        <w:pStyle w:val="Heading3"/>
        <w:rPr>
          <w:rFonts w:eastAsia="Malgun Gothic"/>
        </w:rPr>
      </w:pPr>
      <w:bookmarkStart w:id="2685" w:name="_Toc20152886"/>
      <w:bookmarkStart w:id="2686" w:name="_Toc27495551"/>
      <w:bookmarkStart w:id="2687" w:name="_Toc36109019"/>
      <w:bookmarkStart w:id="2688" w:name="_Toc73958802"/>
      <w:r w:rsidRPr="0079589D">
        <w:rPr>
          <w:rFonts w:eastAsia="Malgun Gothic"/>
        </w:rPr>
        <w:t>11.3.1</w:t>
      </w:r>
      <w:r w:rsidRPr="0079589D">
        <w:rPr>
          <w:rFonts w:eastAsia="Malgun Gothic"/>
        </w:rPr>
        <w:tab/>
        <w:t>General</w:t>
      </w:r>
      <w:bookmarkEnd w:id="2685"/>
      <w:bookmarkEnd w:id="2686"/>
      <w:bookmarkEnd w:id="2687"/>
      <w:bookmarkEnd w:id="2688"/>
    </w:p>
    <w:p w14:paraId="5889DE07" w14:textId="77777777" w:rsidR="004C0652" w:rsidRPr="0079589D" w:rsidRDefault="004C0652" w:rsidP="004C0652">
      <w:pPr>
        <w:pStyle w:val="Heading3"/>
        <w:rPr>
          <w:rFonts w:eastAsia="Malgun Gothic"/>
        </w:rPr>
      </w:pPr>
      <w:bookmarkStart w:id="2689" w:name="_Toc20152887"/>
      <w:bookmarkStart w:id="2690" w:name="_Toc27495552"/>
      <w:bookmarkStart w:id="2691" w:name="_Toc36109020"/>
      <w:bookmarkStart w:id="2692" w:name="_Toc73958803"/>
      <w:r w:rsidRPr="0079589D">
        <w:rPr>
          <w:rFonts w:eastAsia="Malgun Gothic"/>
        </w:rPr>
        <w:t>11.3.2</w:t>
      </w:r>
      <w:r w:rsidRPr="0079589D">
        <w:rPr>
          <w:rFonts w:eastAsia="Malgun Gothic"/>
        </w:rPr>
        <w:tab/>
        <w:t>Basic state machine</w:t>
      </w:r>
      <w:bookmarkEnd w:id="2689"/>
      <w:bookmarkEnd w:id="2690"/>
      <w:bookmarkEnd w:id="2691"/>
      <w:bookmarkEnd w:id="2692"/>
    </w:p>
    <w:p w14:paraId="3C179B71" w14:textId="77777777" w:rsidR="004C0652" w:rsidRPr="0079589D" w:rsidRDefault="004C0652" w:rsidP="004C0652">
      <w:pPr>
        <w:pStyle w:val="Heading4"/>
        <w:rPr>
          <w:rFonts w:eastAsia="Malgun Gothic"/>
        </w:rPr>
      </w:pPr>
      <w:bookmarkStart w:id="2693" w:name="_Toc20152888"/>
      <w:bookmarkStart w:id="2694" w:name="_Toc27495553"/>
      <w:bookmarkStart w:id="2695" w:name="_Toc36109021"/>
      <w:bookmarkStart w:id="2696" w:name="_Toc73958804"/>
      <w:r w:rsidRPr="0079589D">
        <w:rPr>
          <w:rFonts w:eastAsia="Malgun Gothic"/>
        </w:rPr>
        <w:t>11.3.2.1</w:t>
      </w:r>
      <w:r w:rsidRPr="0079589D">
        <w:rPr>
          <w:rFonts w:eastAsia="Malgun Gothic"/>
        </w:rPr>
        <w:tab/>
        <w:t>General</w:t>
      </w:r>
      <w:bookmarkEnd w:id="2693"/>
      <w:bookmarkEnd w:id="2694"/>
      <w:bookmarkEnd w:id="2695"/>
      <w:bookmarkEnd w:id="2696"/>
    </w:p>
    <w:p w14:paraId="70B32347" w14:textId="77777777" w:rsidR="004C0652" w:rsidRPr="0079589D" w:rsidRDefault="004C0652" w:rsidP="004C0652">
      <w:pPr>
        <w:pStyle w:val="Heading4"/>
        <w:rPr>
          <w:rFonts w:eastAsia="Malgun Gothic"/>
          <w:lang w:eastAsia="zh-CN"/>
        </w:rPr>
      </w:pPr>
      <w:bookmarkStart w:id="2697" w:name="_Toc20152889"/>
      <w:bookmarkStart w:id="2698" w:name="_Toc27495554"/>
      <w:bookmarkStart w:id="2699" w:name="_Toc36109022"/>
      <w:bookmarkStart w:id="2700" w:name="_Toc73958805"/>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2697"/>
      <w:bookmarkEnd w:id="2698"/>
      <w:bookmarkEnd w:id="2699"/>
      <w:bookmarkEnd w:id="2700"/>
    </w:p>
    <w:p w14:paraId="235D43D8"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4C00826B" w14:textId="77777777" w:rsidR="004C0652" w:rsidRPr="0079589D" w:rsidRDefault="004C0652" w:rsidP="004C0652">
      <w:r w:rsidRPr="0079589D">
        <w:rPr>
          <w:lang w:eastAsia="ko-KR"/>
        </w:rPr>
        <w:t xml:space="preserve">Each emergency alert state machine is per </w:t>
      </w:r>
      <w:r w:rsidRPr="0079589D">
        <w:t>MCVideo group.</w:t>
      </w:r>
    </w:p>
    <w:p w14:paraId="4A98319D" w14:textId="77777777" w:rsidR="004C0652" w:rsidRPr="0079589D" w:rsidRDefault="004C0652" w:rsidP="004C0652">
      <w:pPr>
        <w:pStyle w:val="TH"/>
        <w:rPr>
          <w:lang w:eastAsia="zh-CN"/>
        </w:rPr>
      </w:pPr>
      <w:r w:rsidRPr="0079589D">
        <w:rPr>
          <w:rFonts w:eastAsia="Malgun Gothic"/>
        </w:rPr>
        <w:object w:dxaOrig="10271" w:dyaOrig="3997" w14:anchorId="74BDC1F4">
          <v:shape id="_x0000_i1036" type="#_x0000_t75" style="width:481.55pt;height:187.3pt" o:ole="">
            <v:imagedata r:id="rId38" o:title=""/>
          </v:shape>
          <o:OLEObject Type="Embed" ProgID="Visio.Drawing.11" ShapeID="_x0000_i1036" DrawAspect="Content" ObjectID="_1686344078" r:id="rId39"/>
        </w:object>
      </w:r>
    </w:p>
    <w:p w14:paraId="4BB43FB5"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5CFCDD44"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6BC163B9" w14:textId="77777777" w:rsidR="004C0652" w:rsidRPr="0079589D" w:rsidRDefault="004C0652" w:rsidP="004C0652">
      <w:pPr>
        <w:pStyle w:val="B1"/>
      </w:pPr>
      <w:r w:rsidRPr="0079589D">
        <w:t>a)</w:t>
      </w:r>
      <w:r w:rsidRPr="0079589D">
        <w:tab/>
        <w:t>the stored emergency state of the MCVideo group.</w:t>
      </w:r>
    </w:p>
    <w:p w14:paraId="751BB13B"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426B1C8B" w14:textId="77777777" w:rsidR="004C0652" w:rsidRPr="0079589D" w:rsidRDefault="004C0652" w:rsidP="004C0652">
      <w:pPr>
        <w:pStyle w:val="Heading4"/>
        <w:rPr>
          <w:rFonts w:eastAsia="Malgun Gothic"/>
          <w:lang w:eastAsia="zh-CN"/>
        </w:rPr>
      </w:pPr>
      <w:bookmarkStart w:id="2701" w:name="_Toc20152890"/>
      <w:bookmarkStart w:id="2702" w:name="_Toc27495555"/>
      <w:bookmarkStart w:id="2703" w:name="_Toc36109023"/>
      <w:bookmarkStart w:id="2704" w:name="_Toc73958806"/>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2701"/>
      <w:bookmarkEnd w:id="2702"/>
      <w:bookmarkEnd w:id="2703"/>
      <w:bookmarkEnd w:id="2704"/>
    </w:p>
    <w:p w14:paraId="2232E0EE" w14:textId="77777777" w:rsidR="004C0652" w:rsidRPr="0079589D" w:rsidRDefault="004C0652" w:rsidP="004C0652">
      <w:pPr>
        <w:pStyle w:val="Heading5"/>
        <w:rPr>
          <w:rFonts w:eastAsia="Malgun Gothic"/>
        </w:rPr>
      </w:pPr>
      <w:bookmarkStart w:id="2705" w:name="_Toc20152891"/>
      <w:bookmarkStart w:id="2706" w:name="_Toc27495556"/>
      <w:bookmarkStart w:id="2707" w:name="_Toc36109024"/>
      <w:bookmarkStart w:id="2708" w:name="_Toc73958807"/>
      <w:r w:rsidRPr="0079589D">
        <w:rPr>
          <w:rFonts w:eastAsia="Malgun Gothic"/>
        </w:rPr>
        <w:t>11.3.2.3.1</w:t>
      </w:r>
      <w:r w:rsidRPr="0079589D">
        <w:rPr>
          <w:rFonts w:eastAsia="Malgun Gothic"/>
        </w:rPr>
        <w:tab/>
        <w:t>E1: Not in emergency state</w:t>
      </w:r>
      <w:bookmarkEnd w:id="2705"/>
      <w:bookmarkEnd w:id="2706"/>
      <w:bookmarkEnd w:id="2707"/>
      <w:bookmarkEnd w:id="2708"/>
    </w:p>
    <w:p w14:paraId="14EBDB89" w14:textId="77777777" w:rsidR="004C0652" w:rsidRPr="0079589D" w:rsidRDefault="004C0652" w:rsidP="004C0652">
      <w:pPr>
        <w:rPr>
          <w:rFonts w:eastAsia="Malgun Gothic"/>
        </w:rPr>
      </w:pPr>
      <w:r w:rsidRPr="0079589D">
        <w:t>This state is the start state of this state machine.</w:t>
      </w:r>
    </w:p>
    <w:p w14:paraId="3751DEC7" w14:textId="77777777" w:rsidR="004C0652" w:rsidRPr="0079589D" w:rsidRDefault="004C0652" w:rsidP="004C0652">
      <w:r w:rsidRPr="0079589D">
        <w:t>The UE stays in this state while not in emergency state.</w:t>
      </w:r>
    </w:p>
    <w:p w14:paraId="5ADC411F" w14:textId="77777777" w:rsidR="004C0652" w:rsidRPr="0079589D" w:rsidRDefault="004C0652" w:rsidP="004C0652">
      <w:pPr>
        <w:pStyle w:val="Heading5"/>
        <w:rPr>
          <w:rFonts w:eastAsia="Malgun Gothic"/>
          <w:lang w:eastAsia="zh-CN"/>
        </w:rPr>
      </w:pPr>
      <w:bookmarkStart w:id="2709" w:name="_Toc20152892"/>
      <w:bookmarkStart w:id="2710" w:name="_Toc27495557"/>
      <w:bookmarkStart w:id="2711" w:name="_Toc36109025"/>
      <w:bookmarkStart w:id="2712" w:name="_Toc73958808"/>
      <w:r w:rsidRPr="0079589D">
        <w:rPr>
          <w:rFonts w:eastAsia="Malgun Gothic"/>
          <w:lang w:eastAsia="zh-CN"/>
        </w:rPr>
        <w:t>11.3.2.3.2</w:t>
      </w:r>
      <w:r w:rsidRPr="0079589D">
        <w:rPr>
          <w:rFonts w:eastAsia="Malgun Gothic"/>
          <w:lang w:eastAsia="zh-CN"/>
        </w:rPr>
        <w:tab/>
        <w:t>E2: Emergency state</w:t>
      </w:r>
      <w:bookmarkEnd w:id="2709"/>
      <w:bookmarkEnd w:id="2710"/>
      <w:bookmarkEnd w:id="2711"/>
      <w:bookmarkEnd w:id="2712"/>
    </w:p>
    <w:p w14:paraId="4EBB3161" w14:textId="77777777" w:rsidR="004C0652" w:rsidRPr="0079589D" w:rsidRDefault="004C0652" w:rsidP="004C0652">
      <w:pPr>
        <w:rPr>
          <w:rFonts w:eastAsia="Malgun Gothic"/>
        </w:rPr>
      </w:pPr>
      <w:r w:rsidRPr="0079589D">
        <w:t>This state exists for UE, when the UE has sent a GROUP EMERGENCY ALERT message.</w:t>
      </w:r>
    </w:p>
    <w:p w14:paraId="7E623E63" w14:textId="77777777" w:rsidR="004C0652" w:rsidRPr="0079589D" w:rsidRDefault="004C0652" w:rsidP="004C0652">
      <w:pPr>
        <w:pStyle w:val="Heading3"/>
      </w:pPr>
      <w:bookmarkStart w:id="2713" w:name="_Toc20152893"/>
      <w:bookmarkStart w:id="2714" w:name="_Toc27495558"/>
      <w:bookmarkStart w:id="2715" w:name="_Toc36109026"/>
      <w:bookmarkStart w:id="2716" w:name="_Toc73958809"/>
      <w:r w:rsidRPr="0079589D">
        <w:t>11.3.3</w:t>
      </w:r>
      <w:r w:rsidRPr="0079589D">
        <w:tab/>
        <w:t>Procedures</w:t>
      </w:r>
      <w:bookmarkEnd w:id="2713"/>
      <w:bookmarkEnd w:id="2714"/>
      <w:bookmarkEnd w:id="2715"/>
      <w:bookmarkEnd w:id="2716"/>
    </w:p>
    <w:p w14:paraId="1A00483D" w14:textId="77777777" w:rsidR="004C0652" w:rsidRPr="0079589D" w:rsidRDefault="004C0652" w:rsidP="004C0652">
      <w:pPr>
        <w:pStyle w:val="Heading4"/>
      </w:pPr>
      <w:bookmarkStart w:id="2717" w:name="_Toc20152894"/>
      <w:bookmarkStart w:id="2718" w:name="_Toc27495559"/>
      <w:bookmarkStart w:id="2719" w:name="_Toc36109027"/>
      <w:bookmarkStart w:id="2720" w:name="_Toc73958810"/>
      <w:r w:rsidRPr="0079589D">
        <w:t>11.3.3.1</w:t>
      </w:r>
      <w:r w:rsidRPr="0079589D">
        <w:tab/>
        <w:t>Originating user sending emergency alert</w:t>
      </w:r>
      <w:bookmarkEnd w:id="2717"/>
      <w:bookmarkEnd w:id="2718"/>
      <w:bookmarkEnd w:id="2719"/>
      <w:bookmarkEnd w:id="2720"/>
    </w:p>
    <w:p w14:paraId="17E011C5"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0A168298" w14:textId="77777777" w:rsidR="004C0652" w:rsidRPr="0079589D" w:rsidRDefault="004C0652" w:rsidP="004C0652">
      <w:pPr>
        <w:pStyle w:val="B1"/>
      </w:pPr>
      <w:r w:rsidRPr="0079589D">
        <w:t>1)</w:t>
      </w:r>
      <w:r w:rsidRPr="0079589D">
        <w:tab/>
        <w:t>shall set the stored emergency state as "true";</w:t>
      </w:r>
    </w:p>
    <w:p w14:paraId="1C9CB466"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42C162DA"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0FFA2F12"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0BEC9245"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0DB4148C"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5084EA2B"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16184D03" w14:textId="77777777" w:rsidR="004C0652" w:rsidRPr="0079589D" w:rsidRDefault="004C0652" w:rsidP="004C0652">
      <w:pPr>
        <w:pStyle w:val="B1"/>
        <w:rPr>
          <w:lang w:eastAsia="ko-KR"/>
        </w:rPr>
      </w:pPr>
      <w:r w:rsidRPr="0079589D">
        <w:rPr>
          <w:lang w:eastAsia="ko-KR"/>
        </w:rPr>
        <w:t>4)</w:t>
      </w:r>
      <w:r w:rsidR="00585B10">
        <w:rPr>
          <w:lang w:eastAsia="ko-KR"/>
        </w:rPr>
        <w:tab/>
      </w:r>
      <w:r w:rsidRPr="0079589D">
        <w:rPr>
          <w:lang w:eastAsia="ko-KR"/>
        </w:rPr>
        <w:t xml:space="preserve">shall send the GROUP EMERGENCY ALERT message </w:t>
      </w:r>
      <w:r w:rsidRPr="0079589D">
        <w:t xml:space="preserve">as specified in </w:t>
      </w:r>
      <w:r w:rsidR="00585B10">
        <w:t>clause</w:t>
      </w:r>
      <w:r w:rsidRPr="0079589D">
        <w:t> </w:t>
      </w:r>
      <w:r w:rsidR="003D3586" w:rsidRPr="0079589D">
        <w:rPr>
          <w:lang w:eastAsia="ko-KR"/>
        </w:rPr>
        <w:t>9.3.</w:t>
      </w:r>
      <w:r w:rsidRPr="0079589D">
        <w:rPr>
          <w:lang w:eastAsia="ko-KR"/>
        </w:rPr>
        <w:t>1.1.1;</w:t>
      </w:r>
    </w:p>
    <w:p w14:paraId="3D4F3A51"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7D012E"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0DA30DB1" w14:textId="77777777" w:rsidR="004C0652" w:rsidRPr="0079589D" w:rsidRDefault="004C0652" w:rsidP="004C0652">
      <w:pPr>
        <w:pStyle w:val="Heading4"/>
        <w:rPr>
          <w:rFonts w:eastAsia="Malgun Gothic"/>
        </w:rPr>
      </w:pPr>
      <w:bookmarkStart w:id="2721" w:name="_Toc20152895"/>
      <w:bookmarkStart w:id="2722" w:name="_Toc27495560"/>
      <w:bookmarkStart w:id="2723" w:name="_Toc36109028"/>
      <w:bookmarkStart w:id="2724" w:name="_Toc73958811"/>
      <w:r w:rsidRPr="0079589D">
        <w:rPr>
          <w:rFonts w:eastAsia="Malgun Gothic"/>
        </w:rPr>
        <w:t>11.3.3.2</w:t>
      </w:r>
      <w:r w:rsidRPr="0079589D">
        <w:rPr>
          <w:rFonts w:eastAsia="Malgun Gothic"/>
        </w:rPr>
        <w:tab/>
        <w:t>Emergency alert retransmission</w:t>
      </w:r>
      <w:bookmarkEnd w:id="2721"/>
      <w:bookmarkEnd w:id="2722"/>
      <w:bookmarkEnd w:id="2723"/>
      <w:bookmarkEnd w:id="2724"/>
    </w:p>
    <w:p w14:paraId="4350F9D2"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148CC1D0" w14:textId="77777777" w:rsidR="004C0652" w:rsidRPr="0079589D" w:rsidRDefault="004C0652" w:rsidP="004C0652">
      <w:pPr>
        <w:ind w:left="568" w:hanging="284"/>
      </w:pPr>
      <w:r w:rsidRPr="0079589D">
        <w:t>1)</w:t>
      </w:r>
      <w:r w:rsidRPr="0079589D">
        <w:tab/>
      </w:r>
      <w:r w:rsidRPr="0079589D">
        <w:rPr>
          <w:lang w:eastAsia="ko-KR"/>
        </w:rPr>
        <w:t xml:space="preserve">shall generate a GROUP EMERGENCY ALERT message as specified in </w:t>
      </w:r>
      <w:r w:rsidR="00585B10">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76F3F7D7" w14:textId="77777777" w:rsidR="004C0652" w:rsidRPr="0079589D" w:rsidRDefault="004C0652" w:rsidP="004C0652">
      <w:pPr>
        <w:ind w:left="851" w:hanging="284"/>
        <w:rPr>
          <w:lang w:eastAsia="ko-KR"/>
        </w:rPr>
      </w:pPr>
      <w:r w:rsidRPr="0079589D">
        <w:t>a)</w:t>
      </w:r>
      <w:r w:rsidRPr="0079589D">
        <w:tab/>
        <w:t>shall set the MCVideo group ID IE to the stored MCVideo group ID</w:t>
      </w:r>
      <w:r w:rsidRPr="0079589D">
        <w:rPr>
          <w:lang w:eastAsia="ko-KR"/>
        </w:rPr>
        <w:t>;</w:t>
      </w:r>
    </w:p>
    <w:p w14:paraId="0877E48D" w14:textId="77777777" w:rsidR="004C0652" w:rsidRPr="0079589D" w:rsidRDefault="004C0652" w:rsidP="004C0652">
      <w:pPr>
        <w:ind w:left="851" w:hanging="284"/>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7A87A8FF" w14:textId="77777777" w:rsidR="004C0652" w:rsidRPr="0079589D" w:rsidRDefault="004C0652" w:rsidP="004C0652">
      <w:pPr>
        <w:ind w:left="851" w:hanging="284"/>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416B2C2F" w14:textId="77777777" w:rsidR="004C0652" w:rsidRPr="0079589D" w:rsidRDefault="004C0652" w:rsidP="004C0652">
      <w:pPr>
        <w:ind w:left="851" w:hanging="284"/>
        <w:rPr>
          <w:lang w:eastAsia="ko-KR"/>
        </w:rPr>
      </w:pPr>
      <w:r w:rsidRPr="0079589D">
        <w:rPr>
          <w:lang w:eastAsia="ko-KR"/>
        </w:rPr>
        <w:t>d)</w:t>
      </w:r>
      <w:r w:rsidRPr="0079589D">
        <w:rPr>
          <w:lang w:eastAsia="ko-KR"/>
        </w:rPr>
        <w:tab/>
        <w:t>may set the Location IE with client's current location, if requested; and</w:t>
      </w:r>
    </w:p>
    <w:p w14:paraId="478AD021" w14:textId="77777777" w:rsidR="004C0652" w:rsidRPr="0079589D" w:rsidRDefault="004C0652" w:rsidP="004C0652">
      <w:pPr>
        <w:ind w:left="568" w:hanging="284"/>
        <w:rPr>
          <w:lang w:eastAsia="ko-KR"/>
        </w:rPr>
      </w:pPr>
      <w:r w:rsidRPr="0079589D">
        <w:rPr>
          <w:lang w:eastAsia="ko-KR"/>
        </w:rPr>
        <w:t>2)</w:t>
      </w:r>
      <w:r w:rsidR="00585B10">
        <w:rPr>
          <w:lang w:eastAsia="ko-KR"/>
        </w:rPr>
        <w:tab/>
      </w:r>
      <w:r w:rsidRPr="0079589D">
        <w:rPr>
          <w:lang w:eastAsia="ko-KR"/>
        </w:rPr>
        <w:t xml:space="preserve">shall send the GROUP EMERGENCY ALERT message </w:t>
      </w:r>
      <w:r w:rsidRPr="0079589D">
        <w:t xml:space="preserve">as specified in </w:t>
      </w:r>
      <w:r w:rsidR="00585B10">
        <w:t>clause</w:t>
      </w:r>
      <w:r w:rsidRPr="0079589D">
        <w:t> </w:t>
      </w:r>
      <w:r w:rsidR="003D3586" w:rsidRPr="0079589D">
        <w:rPr>
          <w:lang w:eastAsia="ko-KR"/>
        </w:rPr>
        <w:t>9.3.</w:t>
      </w:r>
      <w:r w:rsidRPr="0079589D">
        <w:rPr>
          <w:lang w:eastAsia="ko-KR"/>
        </w:rPr>
        <w:t>1.1.1;</w:t>
      </w:r>
    </w:p>
    <w:p w14:paraId="335F5FA6" w14:textId="77777777" w:rsidR="004C0652" w:rsidRPr="0079589D" w:rsidRDefault="004C0652" w:rsidP="004C0652">
      <w:pPr>
        <w:ind w:left="568" w:hanging="284"/>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6CE53F17" w14:textId="77777777" w:rsidR="004C0652" w:rsidRPr="0079589D" w:rsidRDefault="004C0652" w:rsidP="004C0652">
      <w:pPr>
        <w:ind w:left="568" w:hanging="284"/>
        <w:rPr>
          <w:lang w:eastAsia="ko-KR"/>
        </w:rPr>
      </w:pPr>
      <w:r w:rsidRPr="0079589D">
        <w:rPr>
          <w:lang w:eastAsia="ko-KR"/>
        </w:rPr>
        <w:t>4)</w:t>
      </w:r>
      <w:r w:rsidRPr="0079589D">
        <w:rPr>
          <w:lang w:eastAsia="ko-KR"/>
        </w:rPr>
        <w:tab/>
        <w:t>shall remain in the current state.</w:t>
      </w:r>
    </w:p>
    <w:p w14:paraId="31B242C1" w14:textId="77777777" w:rsidR="004C0652" w:rsidRPr="0079589D" w:rsidRDefault="004C0652" w:rsidP="004C0652">
      <w:pPr>
        <w:pStyle w:val="Heading4"/>
      </w:pPr>
      <w:bookmarkStart w:id="2725" w:name="_Toc20152896"/>
      <w:bookmarkStart w:id="2726" w:name="_Toc27495561"/>
      <w:bookmarkStart w:id="2727" w:name="_Toc36109029"/>
      <w:bookmarkStart w:id="2728" w:name="_Toc73958812"/>
      <w:r w:rsidRPr="0079589D">
        <w:t>11.3.3.3</w:t>
      </w:r>
      <w:r w:rsidRPr="0079589D">
        <w:tab/>
        <w:t>Terminating user receiving emergency alert</w:t>
      </w:r>
      <w:bookmarkEnd w:id="2725"/>
      <w:bookmarkEnd w:id="2726"/>
      <w:bookmarkEnd w:id="2727"/>
      <w:bookmarkEnd w:id="2728"/>
    </w:p>
    <w:p w14:paraId="1EB7A116"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05AB7A99" w14:textId="77777777" w:rsidR="004C0652" w:rsidRPr="0079589D" w:rsidRDefault="004C0652" w:rsidP="004C0652">
      <w:pPr>
        <w:ind w:left="568" w:hanging="284"/>
      </w:pPr>
      <w:r w:rsidRPr="0079589D">
        <w:t>1)</w:t>
      </w:r>
      <w:r w:rsidRPr="0079589D">
        <w:tab/>
        <w:t>shall store the Originating MCVideo user ID IE and location IE in the list of users in emergency;</w:t>
      </w:r>
    </w:p>
    <w:p w14:paraId="1E8AFC80"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550587D3"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503894E0"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25B42C72"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0C19C771" w14:textId="77777777" w:rsidR="004C0652" w:rsidRPr="0079589D" w:rsidRDefault="004C0652" w:rsidP="004C0652">
      <w:pPr>
        <w:pStyle w:val="B1"/>
        <w:rPr>
          <w:lang w:eastAsia="ko-KR"/>
        </w:rPr>
      </w:pPr>
      <w:r w:rsidRPr="0079589D">
        <w:rPr>
          <w:lang w:eastAsia="ko-KR"/>
        </w:rPr>
        <w:t>3)</w:t>
      </w:r>
      <w:r w:rsidR="00585B10">
        <w:rPr>
          <w:lang w:eastAsia="ko-KR"/>
        </w:rPr>
        <w:tab/>
      </w:r>
      <w:r w:rsidRPr="0079589D">
        <w:rPr>
          <w:lang w:eastAsia="ko-KR"/>
        </w:rPr>
        <w:t xml:space="preserve">shall send the GROUP EMERGENCY ALERT ACK message </w:t>
      </w:r>
      <w:r w:rsidRPr="0079589D">
        <w:t xml:space="preserve">as specified in </w:t>
      </w:r>
      <w:r w:rsidR="00585B10">
        <w:t>clause</w:t>
      </w:r>
      <w:r w:rsidRPr="0079589D">
        <w:t> </w:t>
      </w:r>
      <w:r w:rsidR="003D3586" w:rsidRPr="0079589D">
        <w:rPr>
          <w:lang w:eastAsia="ko-KR"/>
        </w:rPr>
        <w:t>9.3.</w:t>
      </w:r>
      <w:r w:rsidRPr="0079589D">
        <w:rPr>
          <w:lang w:eastAsia="ko-KR"/>
        </w:rPr>
        <w:t>1.1.1;</w:t>
      </w:r>
    </w:p>
    <w:p w14:paraId="5404EC1A" w14:textId="77777777" w:rsidR="004C0652" w:rsidRPr="0079589D" w:rsidRDefault="004C0652" w:rsidP="004C0652">
      <w:pPr>
        <w:ind w:left="568" w:hanging="284"/>
        <w:rPr>
          <w:lang w:eastAsia="ko-KR"/>
        </w:rPr>
      </w:pPr>
      <w:r w:rsidRPr="0079589D">
        <w:rPr>
          <w:lang w:eastAsia="ko-KR"/>
        </w:rPr>
        <w:t>4)</w:t>
      </w:r>
      <w:r w:rsidRPr="0079589D">
        <w:rPr>
          <w:lang w:eastAsia="ko-KR"/>
        </w:rPr>
        <w:tab/>
        <w:t>shall start timer TFE1 (Emergency Alert); and</w:t>
      </w:r>
    </w:p>
    <w:p w14:paraId="5BE2882C" w14:textId="77777777" w:rsidR="004C0652" w:rsidRPr="0079589D" w:rsidRDefault="004C0652" w:rsidP="004C0652">
      <w:pPr>
        <w:ind w:left="568" w:hanging="284"/>
        <w:rPr>
          <w:lang w:eastAsia="ko-KR"/>
        </w:rPr>
      </w:pPr>
      <w:r w:rsidRPr="0079589D">
        <w:rPr>
          <w:lang w:eastAsia="ko-KR"/>
        </w:rPr>
        <w:t>5)</w:t>
      </w:r>
      <w:r w:rsidRPr="0079589D">
        <w:rPr>
          <w:lang w:eastAsia="ko-KR"/>
        </w:rPr>
        <w:tab/>
        <w:t>shall remain in the current state.</w:t>
      </w:r>
    </w:p>
    <w:p w14:paraId="1C8EDAF3"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2F726363" w14:textId="77777777" w:rsidR="004C0652" w:rsidRPr="0079589D" w:rsidRDefault="004C0652" w:rsidP="004C0652">
      <w:pPr>
        <w:pStyle w:val="Heading4"/>
        <w:rPr>
          <w:rFonts w:eastAsia="Malgun Gothic"/>
        </w:rPr>
      </w:pPr>
      <w:bookmarkStart w:id="2729" w:name="_Toc20152897"/>
      <w:bookmarkStart w:id="2730" w:name="_Toc27495562"/>
      <w:bookmarkStart w:id="2731" w:name="_Toc36109030"/>
      <w:bookmarkStart w:id="2732" w:name="_Toc73958813"/>
      <w:r w:rsidRPr="0079589D">
        <w:rPr>
          <w:rFonts w:eastAsia="Malgun Gothic"/>
        </w:rPr>
        <w:t>11.3.3.4</w:t>
      </w:r>
      <w:r w:rsidRPr="0079589D">
        <w:rPr>
          <w:rFonts w:eastAsia="Malgun Gothic"/>
        </w:rPr>
        <w:tab/>
        <w:t>Terminating user receiving retransmitted emergency alert</w:t>
      </w:r>
      <w:bookmarkEnd w:id="2729"/>
      <w:bookmarkEnd w:id="2730"/>
      <w:bookmarkEnd w:id="2731"/>
      <w:bookmarkEnd w:id="2732"/>
    </w:p>
    <w:p w14:paraId="525B8EE7"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1D8607C4" w14:textId="77777777" w:rsidR="004C0652" w:rsidRPr="0079589D" w:rsidRDefault="004C0652" w:rsidP="004C0652">
      <w:pPr>
        <w:ind w:left="568" w:hanging="284"/>
      </w:pPr>
      <w:r w:rsidRPr="0079589D">
        <w:t>1)</w:t>
      </w:r>
      <w:r w:rsidRPr="0079589D">
        <w:tab/>
        <w:t>may update the stored location of the user with the received Location IE;</w:t>
      </w:r>
    </w:p>
    <w:p w14:paraId="39E4A77F" w14:textId="77777777" w:rsidR="004C0652" w:rsidRPr="0079589D" w:rsidRDefault="004C0652" w:rsidP="004C0652">
      <w:pPr>
        <w:ind w:left="568" w:hanging="284"/>
      </w:pPr>
      <w:r w:rsidRPr="0079589D">
        <w:t>2)</w:t>
      </w:r>
      <w:r w:rsidRPr="0079589D">
        <w:tab/>
        <w:t>shall restart the associated timer TFE1 (Emergency Alert); and</w:t>
      </w:r>
    </w:p>
    <w:p w14:paraId="13FA7CF2" w14:textId="77777777" w:rsidR="004C0652" w:rsidRPr="0079589D" w:rsidRDefault="004C0652" w:rsidP="004C0652">
      <w:pPr>
        <w:ind w:left="568" w:hanging="284"/>
      </w:pPr>
      <w:r w:rsidRPr="0079589D">
        <w:t>3)</w:t>
      </w:r>
      <w:r w:rsidRPr="0079589D">
        <w:tab/>
        <w:t>shall remain in the current state.</w:t>
      </w:r>
    </w:p>
    <w:p w14:paraId="0B98002C" w14:textId="77777777" w:rsidR="004C0652" w:rsidRPr="0079589D" w:rsidRDefault="004C0652" w:rsidP="004C0652">
      <w:pPr>
        <w:pStyle w:val="Heading4"/>
      </w:pPr>
      <w:bookmarkStart w:id="2733" w:name="_Toc20152898"/>
      <w:bookmarkStart w:id="2734" w:name="_Toc27495563"/>
      <w:bookmarkStart w:id="2735" w:name="_Toc36109031"/>
      <w:bookmarkStart w:id="2736" w:name="_Toc73958814"/>
      <w:r w:rsidRPr="0079589D">
        <w:t>11.3.3.5</w:t>
      </w:r>
      <w:r w:rsidRPr="0079589D">
        <w:tab/>
        <w:t>Originating user cancels emergency alert</w:t>
      </w:r>
      <w:bookmarkEnd w:id="2733"/>
      <w:bookmarkEnd w:id="2734"/>
      <w:bookmarkEnd w:id="2735"/>
      <w:bookmarkEnd w:id="2736"/>
    </w:p>
    <w:p w14:paraId="614B4A8F"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20784118" w14:textId="77777777" w:rsidR="004C0652" w:rsidRPr="0079589D" w:rsidRDefault="004C0652" w:rsidP="004C0652">
      <w:pPr>
        <w:pStyle w:val="B1"/>
      </w:pPr>
      <w:r w:rsidRPr="0079589D">
        <w:t>1)</w:t>
      </w:r>
      <w:r w:rsidRPr="0079589D">
        <w:tab/>
        <w:t>shall set the stored emergency state as "false";</w:t>
      </w:r>
    </w:p>
    <w:p w14:paraId="4065F3D6"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22482279"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445F4B9B"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16E4565F" w14:textId="77777777" w:rsidR="004C0652" w:rsidRPr="0079589D" w:rsidRDefault="004C0652" w:rsidP="004A1788">
      <w:pPr>
        <w:pStyle w:val="B1"/>
        <w:rPr>
          <w:lang w:eastAsia="ko-KR"/>
        </w:rPr>
      </w:pPr>
      <w:r w:rsidRPr="0079589D">
        <w:rPr>
          <w:lang w:eastAsia="ko-KR"/>
        </w:rPr>
        <w:t>3)</w:t>
      </w:r>
      <w:r w:rsidR="00585B10">
        <w:rPr>
          <w:lang w:eastAsia="ko-KR"/>
        </w:rPr>
        <w:tab/>
      </w:r>
      <w:r w:rsidRPr="0079589D">
        <w:rPr>
          <w:lang w:eastAsia="ko-KR"/>
        </w:rPr>
        <w:t xml:space="preserve">shall send the GROUP EMERGENCY ALERT CANCEL message </w:t>
      </w:r>
      <w:r w:rsidRPr="0079589D">
        <w:t xml:space="preserve">as specified in </w:t>
      </w:r>
      <w:r w:rsidR="00585B10">
        <w:t>clause</w:t>
      </w:r>
      <w:r w:rsidRPr="0079589D">
        <w:t> </w:t>
      </w:r>
      <w:r w:rsidR="003D3586" w:rsidRPr="0079589D">
        <w:rPr>
          <w:lang w:eastAsia="ko-KR"/>
        </w:rPr>
        <w:t>9.3.</w:t>
      </w:r>
      <w:r w:rsidRPr="0079589D">
        <w:rPr>
          <w:lang w:eastAsia="ko-KR"/>
        </w:rPr>
        <w:t>1.1.1;</w:t>
      </w:r>
    </w:p>
    <w:p w14:paraId="50D244EA"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DAAAD02"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07BC0411" w14:textId="77777777" w:rsidR="004C0652" w:rsidRPr="0079589D" w:rsidRDefault="004C0652" w:rsidP="004C0652">
      <w:pPr>
        <w:pStyle w:val="Heading4"/>
      </w:pPr>
      <w:bookmarkStart w:id="2737" w:name="_Toc20152899"/>
      <w:bookmarkStart w:id="2738" w:name="_Toc27495564"/>
      <w:bookmarkStart w:id="2739" w:name="_Toc36109032"/>
      <w:bookmarkStart w:id="2740" w:name="_Toc73958815"/>
      <w:r w:rsidRPr="0079589D">
        <w:t>11.3.3.6</w:t>
      </w:r>
      <w:r w:rsidRPr="0079589D">
        <w:tab/>
        <w:t>Terminating user receives GROUP EMERGENCY ALERT CANCEL message</w:t>
      </w:r>
      <w:bookmarkEnd w:id="2737"/>
      <w:bookmarkEnd w:id="2738"/>
      <w:bookmarkEnd w:id="2739"/>
      <w:bookmarkEnd w:id="2740"/>
    </w:p>
    <w:p w14:paraId="52F4A796"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0ECE142A"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12E84D9A"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585B10">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74F5C537"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139BB8A2" w14:textId="77777777" w:rsidR="004C0652" w:rsidRPr="0079589D" w:rsidRDefault="004C0652" w:rsidP="004C0652">
      <w:pPr>
        <w:ind w:left="851" w:hanging="284"/>
        <w:rPr>
          <w:lang w:eastAsia="ko-KR"/>
        </w:rPr>
      </w:pPr>
      <w:r w:rsidRPr="0079589D">
        <w:t>b)</w:t>
      </w:r>
      <w:r w:rsidRPr="0079589D">
        <w:tab/>
        <w:t>shall set the Sending MCVideo user ID IE to own MCVideo user ID</w:t>
      </w:r>
      <w:r w:rsidRPr="0079589D">
        <w:rPr>
          <w:lang w:eastAsia="ko-KR"/>
        </w:rPr>
        <w:t>; and</w:t>
      </w:r>
    </w:p>
    <w:p w14:paraId="5806D6D2"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196C2A6E" w14:textId="77777777" w:rsidR="004C0652" w:rsidRPr="0079589D" w:rsidRDefault="004C0652" w:rsidP="004C0652">
      <w:pPr>
        <w:pStyle w:val="B1"/>
        <w:rPr>
          <w:lang w:eastAsia="ko-KR"/>
        </w:rPr>
      </w:pPr>
      <w:r w:rsidRPr="0079589D">
        <w:rPr>
          <w:lang w:eastAsia="ko-KR"/>
        </w:rPr>
        <w:t>3)</w:t>
      </w:r>
      <w:r w:rsidR="00585B10">
        <w:rPr>
          <w:lang w:eastAsia="ko-KR"/>
        </w:rPr>
        <w:tab/>
      </w:r>
      <w:r w:rsidRPr="0079589D">
        <w:rPr>
          <w:lang w:eastAsia="ko-KR"/>
        </w:rPr>
        <w:t xml:space="preserve">shall send the GROUP EMERGENCY ALERT CANCEL ACK message </w:t>
      </w:r>
      <w:r w:rsidRPr="0079589D">
        <w:t xml:space="preserve">as specified in </w:t>
      </w:r>
      <w:r w:rsidR="00585B10">
        <w:t>clause</w:t>
      </w:r>
      <w:r w:rsidRPr="0079589D">
        <w:t> </w:t>
      </w:r>
      <w:r w:rsidR="003D3586" w:rsidRPr="0079589D">
        <w:rPr>
          <w:lang w:eastAsia="ko-KR"/>
        </w:rPr>
        <w:t>9.3.</w:t>
      </w:r>
      <w:r w:rsidRPr="0079589D">
        <w:rPr>
          <w:lang w:eastAsia="ko-KR"/>
        </w:rPr>
        <w:t>1.1.1;</w:t>
      </w:r>
    </w:p>
    <w:p w14:paraId="65A486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3BFC367"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1EB84B6B" w14:textId="77777777" w:rsidR="004C0652" w:rsidRPr="0079589D" w:rsidRDefault="004C0652" w:rsidP="004C0652">
      <w:pPr>
        <w:pStyle w:val="Heading4"/>
        <w:rPr>
          <w:rFonts w:eastAsia="Malgun Gothic"/>
        </w:rPr>
      </w:pPr>
      <w:bookmarkStart w:id="2741" w:name="_Toc20152900"/>
      <w:bookmarkStart w:id="2742" w:name="_Toc27495565"/>
      <w:bookmarkStart w:id="2743" w:name="_Toc36109033"/>
      <w:bookmarkStart w:id="2744" w:name="_Toc73958816"/>
      <w:r w:rsidRPr="0079589D">
        <w:rPr>
          <w:rFonts w:eastAsia="Malgun Gothic"/>
        </w:rPr>
        <w:t>11.3.3.7</w:t>
      </w:r>
      <w:r w:rsidRPr="0079589D">
        <w:rPr>
          <w:rFonts w:eastAsia="Malgun Gothic"/>
        </w:rPr>
        <w:tab/>
        <w:t>Implicit emergency alert cancel</w:t>
      </w:r>
      <w:bookmarkEnd w:id="2741"/>
      <w:bookmarkEnd w:id="2742"/>
      <w:bookmarkEnd w:id="2743"/>
      <w:bookmarkEnd w:id="2744"/>
    </w:p>
    <w:p w14:paraId="1F320B3C"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5DE5BB96"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515A4B93" w14:textId="77777777" w:rsidR="004C0652" w:rsidRPr="0079589D" w:rsidRDefault="004C0652" w:rsidP="004C0652">
      <w:pPr>
        <w:pStyle w:val="B1"/>
      </w:pPr>
      <w:r w:rsidRPr="0079589D">
        <w:t>2)</w:t>
      </w:r>
      <w:r w:rsidRPr="0079589D">
        <w:tab/>
        <w:t>shall remain in the current state.</w:t>
      </w:r>
    </w:p>
    <w:p w14:paraId="10121754" w14:textId="77777777" w:rsidR="004C0652" w:rsidRPr="0079589D" w:rsidRDefault="004C0652" w:rsidP="004C0652"/>
    <w:p w14:paraId="2115AB96" w14:textId="77777777" w:rsidR="00EA7942" w:rsidRPr="0079589D" w:rsidRDefault="004C0652" w:rsidP="00EA7942">
      <w:pPr>
        <w:pStyle w:val="Heading1"/>
      </w:pPr>
      <w:bookmarkStart w:id="2745" w:name="_Toc20152901"/>
      <w:bookmarkStart w:id="2746" w:name="_Toc27495566"/>
      <w:bookmarkStart w:id="2747" w:name="_Toc36109034"/>
      <w:bookmarkStart w:id="2748" w:name="_Toc73958817"/>
      <w:r w:rsidRPr="0079589D">
        <w:t>12</w:t>
      </w:r>
      <w:r w:rsidR="00C53C3D" w:rsidRPr="0079589D">
        <w:tab/>
      </w:r>
      <w:r w:rsidR="00EA7942" w:rsidRPr="0079589D">
        <w:t>Video Pull</w:t>
      </w:r>
      <w:bookmarkEnd w:id="2745"/>
      <w:bookmarkEnd w:id="2746"/>
      <w:bookmarkEnd w:id="2747"/>
      <w:bookmarkEnd w:id="2748"/>
    </w:p>
    <w:p w14:paraId="57646A90" w14:textId="77777777" w:rsidR="000F699E" w:rsidRPr="0079589D" w:rsidRDefault="004C0652" w:rsidP="000F699E">
      <w:pPr>
        <w:pStyle w:val="Heading2"/>
      </w:pPr>
      <w:bookmarkStart w:id="2749" w:name="_Toc20152902"/>
      <w:bookmarkStart w:id="2750" w:name="_Toc27495567"/>
      <w:bookmarkStart w:id="2751" w:name="_Toc36109035"/>
      <w:bookmarkStart w:id="2752" w:name="_Toc73958818"/>
      <w:r w:rsidRPr="0079589D">
        <w:t>1</w:t>
      </w:r>
      <w:r w:rsidRPr="0079589D">
        <w:rPr>
          <w:lang w:val="en-GB"/>
        </w:rPr>
        <w:t>2</w:t>
      </w:r>
      <w:r w:rsidR="000F699E" w:rsidRPr="0079589D">
        <w:t>.1</w:t>
      </w:r>
      <w:r w:rsidR="000F699E" w:rsidRPr="0079589D">
        <w:tab/>
        <w:t>General</w:t>
      </w:r>
      <w:bookmarkEnd w:id="2749"/>
      <w:bookmarkEnd w:id="2750"/>
      <w:bookmarkEnd w:id="2751"/>
      <w:bookmarkEnd w:id="2752"/>
    </w:p>
    <w:p w14:paraId="425904AF" w14:textId="77777777" w:rsidR="000F699E" w:rsidRPr="0079589D" w:rsidRDefault="004C0652" w:rsidP="000F699E">
      <w:pPr>
        <w:pStyle w:val="Heading2"/>
      </w:pPr>
      <w:bookmarkStart w:id="2753" w:name="_Toc20152903"/>
      <w:bookmarkStart w:id="2754" w:name="_Toc27495568"/>
      <w:bookmarkStart w:id="2755" w:name="_Toc36109036"/>
      <w:bookmarkStart w:id="2756" w:name="_Toc73958819"/>
      <w:r w:rsidRPr="0079589D">
        <w:t>1</w:t>
      </w:r>
      <w:r w:rsidRPr="0079589D">
        <w:rPr>
          <w:lang w:val="en-GB"/>
        </w:rPr>
        <w:t>2</w:t>
      </w:r>
      <w:r w:rsidR="000F699E" w:rsidRPr="0079589D">
        <w:t>.2</w:t>
      </w:r>
      <w:r w:rsidR="000F699E" w:rsidRPr="0079589D">
        <w:tab/>
        <w:t>On-network video pull</w:t>
      </w:r>
      <w:bookmarkEnd w:id="2753"/>
      <w:bookmarkEnd w:id="2754"/>
      <w:bookmarkEnd w:id="2755"/>
      <w:bookmarkEnd w:id="2756"/>
    </w:p>
    <w:p w14:paraId="6C157667" w14:textId="77777777" w:rsidR="00D80019" w:rsidRDefault="004C0652" w:rsidP="00D80019">
      <w:pPr>
        <w:pStyle w:val="Heading3"/>
      </w:pPr>
      <w:bookmarkStart w:id="2757" w:name="_Toc20152904"/>
      <w:bookmarkStart w:id="2758" w:name="_Toc27495569"/>
      <w:bookmarkStart w:id="2759" w:name="_Toc36109037"/>
      <w:bookmarkStart w:id="2760" w:name="_Toc73958820"/>
      <w:r w:rsidRPr="0079589D">
        <w:t>1</w:t>
      </w:r>
      <w:r w:rsidRPr="0079589D">
        <w:rPr>
          <w:lang w:val="en-GB"/>
        </w:rPr>
        <w:t>2</w:t>
      </w:r>
      <w:r w:rsidR="000F699E" w:rsidRPr="0079589D">
        <w:t>.2.1</w:t>
      </w:r>
      <w:r w:rsidR="000F699E" w:rsidRPr="0079589D">
        <w:tab/>
        <w:t>General</w:t>
      </w:r>
      <w:bookmarkEnd w:id="2757"/>
      <w:bookmarkEnd w:id="2758"/>
      <w:bookmarkEnd w:id="2759"/>
      <w:bookmarkEnd w:id="2760"/>
    </w:p>
    <w:p w14:paraId="0E6C3C8A" w14:textId="77777777" w:rsidR="000F699E" w:rsidRPr="0079589D" w:rsidRDefault="00D80019" w:rsidP="00D80019">
      <w:r w:rsidRPr="007173F6">
        <w:rPr>
          <w:lang w:eastAsia="zh-CN"/>
        </w:rPr>
        <w:t>A MCVideo user triggers its MCVideo client to pull a video either from another MCVideo client or from a MCVideo server.</w:t>
      </w:r>
    </w:p>
    <w:p w14:paraId="695B3BFE" w14:textId="77777777" w:rsidR="000F699E" w:rsidRPr="0079589D" w:rsidRDefault="004C0652" w:rsidP="000F699E">
      <w:pPr>
        <w:pStyle w:val="Heading3"/>
      </w:pPr>
      <w:bookmarkStart w:id="2761" w:name="_Toc20152905"/>
      <w:bookmarkStart w:id="2762" w:name="_Toc27495570"/>
      <w:bookmarkStart w:id="2763" w:name="_Toc36109038"/>
      <w:bookmarkStart w:id="2764" w:name="_Toc73958821"/>
      <w:r w:rsidRPr="0079589D">
        <w:t>1</w:t>
      </w:r>
      <w:r w:rsidRPr="0079589D">
        <w:rPr>
          <w:lang w:val="en-GB"/>
        </w:rPr>
        <w:t>2</w:t>
      </w:r>
      <w:r w:rsidR="000F699E" w:rsidRPr="0079589D">
        <w:t>.2.2</w:t>
      </w:r>
      <w:r w:rsidR="000F699E" w:rsidRPr="0079589D">
        <w:tab/>
        <w:t>MCVideo client procedures</w:t>
      </w:r>
      <w:bookmarkEnd w:id="2761"/>
      <w:bookmarkEnd w:id="2762"/>
      <w:bookmarkEnd w:id="2763"/>
      <w:bookmarkEnd w:id="2764"/>
    </w:p>
    <w:p w14:paraId="6C197283" w14:textId="77777777" w:rsidR="00D80019" w:rsidRDefault="00D80019" w:rsidP="00D80019">
      <w:pPr>
        <w:pStyle w:val="Heading4"/>
        <w:rPr>
          <w:lang w:eastAsia="zh-CN"/>
        </w:rPr>
      </w:pPr>
      <w:bookmarkStart w:id="2765" w:name="_Toc20152906"/>
      <w:bookmarkStart w:id="2766" w:name="_Toc27495571"/>
      <w:bookmarkStart w:id="2767" w:name="_Toc36109039"/>
      <w:bookmarkStart w:id="2768" w:name="_Toc73958822"/>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765"/>
      <w:bookmarkEnd w:id="2766"/>
      <w:bookmarkEnd w:id="2767"/>
      <w:bookmarkEnd w:id="2768"/>
    </w:p>
    <w:p w14:paraId="274AF35E"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585B10">
        <w:rPr>
          <w:lang w:eastAsia="zh-CN"/>
        </w:rPr>
        <w:t>clause</w:t>
      </w:r>
      <w:r>
        <w:rPr>
          <w:lang w:val="en-US" w:eastAsia="zh-CN"/>
        </w:rPr>
        <w:t> 10.2.2.2.1, with the following clarifications:</w:t>
      </w:r>
    </w:p>
    <w:p w14:paraId="016726A8"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6D42B5C6" w14:textId="77777777" w:rsidR="00D80019" w:rsidRDefault="00D80019" w:rsidP="00D80019">
      <w:pPr>
        <w:pStyle w:val="Heading4"/>
        <w:rPr>
          <w:lang w:eastAsia="zh-CN"/>
        </w:rPr>
      </w:pPr>
      <w:bookmarkStart w:id="2769" w:name="_Toc20152907"/>
      <w:bookmarkStart w:id="2770" w:name="_Toc27495572"/>
      <w:bookmarkStart w:id="2771" w:name="_Toc36109040"/>
      <w:bookmarkStart w:id="2772" w:name="_Toc73958823"/>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769"/>
      <w:bookmarkEnd w:id="2770"/>
      <w:bookmarkEnd w:id="2771"/>
      <w:bookmarkEnd w:id="2772"/>
    </w:p>
    <w:p w14:paraId="3344565B"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585B10">
        <w:rPr>
          <w:lang w:eastAsia="zh-CN"/>
        </w:rPr>
        <w:t>clause</w:t>
      </w:r>
      <w:r>
        <w:rPr>
          <w:lang w:val="en-US" w:eastAsia="zh-CN"/>
        </w:rPr>
        <w:t> 10.2.2.2.2, with the following clarifications:</w:t>
      </w:r>
    </w:p>
    <w:p w14:paraId="5FB1B5F3"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3F9E23C3" w14:textId="77777777" w:rsidR="00D80019" w:rsidRDefault="00D80019" w:rsidP="00D80019">
      <w:pPr>
        <w:pStyle w:val="Heading4"/>
        <w:rPr>
          <w:lang w:eastAsia="zh-CN"/>
        </w:rPr>
      </w:pPr>
      <w:bookmarkStart w:id="2773" w:name="_Toc20152908"/>
      <w:bookmarkStart w:id="2774" w:name="_Toc27495573"/>
      <w:bookmarkStart w:id="2775" w:name="_Toc36109041"/>
      <w:bookmarkStart w:id="2776" w:name="_Toc73958824"/>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773"/>
      <w:bookmarkEnd w:id="2774"/>
      <w:bookmarkEnd w:id="2775"/>
      <w:bookmarkEnd w:id="2776"/>
    </w:p>
    <w:p w14:paraId="30CECCAD"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585B10">
        <w:rPr>
          <w:lang w:eastAsia="zh-CN"/>
        </w:rPr>
        <w:t>clause</w:t>
      </w:r>
      <w:r>
        <w:rPr>
          <w:lang w:eastAsia="zh-CN"/>
        </w:rPr>
        <w:t> </w:t>
      </w:r>
      <w:r>
        <w:rPr>
          <w:lang w:val="en-US" w:eastAsia="zh-CN"/>
        </w:rPr>
        <w:t>10.2.4.1.</w:t>
      </w:r>
    </w:p>
    <w:p w14:paraId="088EE4B7" w14:textId="77777777" w:rsidR="00D80019" w:rsidRDefault="00D80019" w:rsidP="00D80019">
      <w:pPr>
        <w:pStyle w:val="Heading4"/>
        <w:rPr>
          <w:lang w:eastAsia="zh-CN"/>
        </w:rPr>
      </w:pPr>
      <w:bookmarkStart w:id="2777" w:name="_Toc20152909"/>
      <w:bookmarkStart w:id="2778" w:name="_Toc27495574"/>
      <w:bookmarkStart w:id="2779" w:name="_Toc36109042"/>
      <w:bookmarkStart w:id="2780" w:name="_Toc73958825"/>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777"/>
      <w:bookmarkEnd w:id="2778"/>
      <w:bookmarkEnd w:id="2779"/>
      <w:bookmarkEnd w:id="2780"/>
    </w:p>
    <w:p w14:paraId="6CE8E81D"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585B10">
        <w:rPr>
          <w:lang w:eastAsia="zh-CN"/>
        </w:rPr>
        <w:t>clause</w:t>
      </w:r>
      <w:r>
        <w:rPr>
          <w:lang w:val="en-US" w:eastAsia="zh-CN"/>
        </w:rPr>
        <w:t> 10.2.2.2.1</w:t>
      </w:r>
      <w:r>
        <w:rPr>
          <w:rFonts w:hint="eastAsia"/>
          <w:lang w:val="en-US" w:eastAsia="zh-CN"/>
        </w:rPr>
        <w:t>, with the following c</w:t>
      </w:r>
      <w:r>
        <w:rPr>
          <w:lang w:val="en-US" w:eastAsia="zh-CN"/>
        </w:rPr>
        <w:t>larifications:</w:t>
      </w:r>
    </w:p>
    <w:p w14:paraId="3E1DA41C"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122D9E84"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7B26E758"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1E86206B"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1A966FAE"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184732A4" w14:textId="77777777" w:rsidR="00D80019" w:rsidRDefault="00D80019" w:rsidP="00D80019">
      <w:pPr>
        <w:pStyle w:val="Heading4"/>
        <w:rPr>
          <w:lang w:eastAsia="zh-CN"/>
        </w:rPr>
      </w:pPr>
      <w:bookmarkStart w:id="2781" w:name="_Toc20152910"/>
      <w:bookmarkStart w:id="2782" w:name="_Toc27495575"/>
      <w:bookmarkStart w:id="2783" w:name="_Toc36109043"/>
      <w:bookmarkStart w:id="2784" w:name="_Toc73958826"/>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781"/>
      <w:bookmarkEnd w:id="2782"/>
      <w:bookmarkEnd w:id="2783"/>
      <w:bookmarkEnd w:id="2784"/>
    </w:p>
    <w:p w14:paraId="7E6E7B8A"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6F8665A6" w14:textId="77777777" w:rsidR="00D80019" w:rsidRDefault="00D80019" w:rsidP="00D80019">
      <w:pPr>
        <w:pStyle w:val="Heading4"/>
        <w:rPr>
          <w:lang w:eastAsia="zh-CN"/>
        </w:rPr>
      </w:pPr>
      <w:bookmarkStart w:id="2785" w:name="_Toc20152911"/>
      <w:bookmarkStart w:id="2786" w:name="_Toc27495576"/>
      <w:bookmarkStart w:id="2787" w:name="_Toc36109044"/>
      <w:bookmarkStart w:id="2788" w:name="_Toc73958827"/>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785"/>
      <w:bookmarkEnd w:id="2786"/>
      <w:bookmarkEnd w:id="2787"/>
      <w:bookmarkEnd w:id="2788"/>
    </w:p>
    <w:p w14:paraId="11F68FB6" w14:textId="77777777" w:rsidR="00D80019" w:rsidRPr="00D36663" w:rsidRDefault="00D80019" w:rsidP="00D80019">
      <w:pPr>
        <w:rPr>
          <w:rFonts w:hint="eastAsia"/>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585B10">
        <w:rPr>
          <w:lang w:eastAsia="zh-CN"/>
        </w:rPr>
        <w:t>clause</w:t>
      </w:r>
      <w:r>
        <w:rPr>
          <w:lang w:eastAsia="zh-CN"/>
        </w:rPr>
        <w:t> </w:t>
      </w:r>
      <w:r>
        <w:rPr>
          <w:lang w:val="en-US" w:eastAsia="zh-CN"/>
        </w:rPr>
        <w:t>10.2.4.1.</w:t>
      </w:r>
    </w:p>
    <w:p w14:paraId="3AF3FD14" w14:textId="77777777" w:rsidR="000F699E" w:rsidRPr="0079589D" w:rsidRDefault="004C0652" w:rsidP="000F699E">
      <w:pPr>
        <w:pStyle w:val="Heading3"/>
      </w:pPr>
      <w:bookmarkStart w:id="2789" w:name="_Toc20152912"/>
      <w:bookmarkStart w:id="2790" w:name="_Toc27495577"/>
      <w:bookmarkStart w:id="2791" w:name="_Toc36109045"/>
      <w:bookmarkStart w:id="2792" w:name="_Toc73958828"/>
      <w:r w:rsidRPr="0079589D">
        <w:t>1</w:t>
      </w:r>
      <w:r w:rsidRPr="0079589D">
        <w:rPr>
          <w:lang w:val="en-GB"/>
        </w:rPr>
        <w:t>2</w:t>
      </w:r>
      <w:r w:rsidR="000F699E" w:rsidRPr="0079589D">
        <w:t>.2.3</w:t>
      </w:r>
      <w:r w:rsidR="000F699E" w:rsidRPr="0079589D">
        <w:tab/>
        <w:t>MCVideo server procedures</w:t>
      </w:r>
      <w:bookmarkEnd w:id="2789"/>
      <w:bookmarkEnd w:id="2790"/>
      <w:bookmarkEnd w:id="2791"/>
      <w:bookmarkEnd w:id="2792"/>
    </w:p>
    <w:p w14:paraId="3D40B870" w14:textId="77777777" w:rsidR="0094202A" w:rsidRDefault="0094202A" w:rsidP="0094202A">
      <w:pPr>
        <w:pStyle w:val="Heading4"/>
      </w:pPr>
      <w:bookmarkStart w:id="2793" w:name="_Toc20152913"/>
      <w:bookmarkStart w:id="2794" w:name="_Toc27495578"/>
      <w:bookmarkStart w:id="2795" w:name="_Toc36109046"/>
      <w:bookmarkStart w:id="2796" w:name="_Toc73958829"/>
      <w:r w:rsidRPr="0079589D">
        <w:t>12.</w:t>
      </w:r>
      <w:r>
        <w:t>2</w:t>
      </w:r>
      <w:r w:rsidRPr="0079589D">
        <w:t>.</w:t>
      </w:r>
      <w:r>
        <w:t>3.1</w:t>
      </w:r>
      <w:r w:rsidRPr="0079589D">
        <w:tab/>
      </w:r>
      <w:r>
        <w:t>Participating MCVideo function procedures</w:t>
      </w:r>
      <w:bookmarkEnd w:id="2793"/>
      <w:bookmarkEnd w:id="2794"/>
      <w:bookmarkEnd w:id="2795"/>
      <w:bookmarkEnd w:id="2796"/>
    </w:p>
    <w:p w14:paraId="76F08829" w14:textId="77777777" w:rsidR="0094202A" w:rsidRDefault="0094202A" w:rsidP="0094202A">
      <w:pPr>
        <w:pStyle w:val="Heading5"/>
        <w:rPr>
          <w:lang w:eastAsia="zh-CN"/>
        </w:rPr>
      </w:pPr>
      <w:bookmarkStart w:id="2797" w:name="_Toc20152914"/>
      <w:bookmarkStart w:id="2798" w:name="_Toc27495579"/>
      <w:bookmarkStart w:id="2799" w:name="_Toc36109047"/>
      <w:bookmarkStart w:id="2800" w:name="_Toc73958830"/>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797"/>
      <w:bookmarkEnd w:id="2798"/>
      <w:bookmarkEnd w:id="2799"/>
      <w:bookmarkEnd w:id="2800"/>
    </w:p>
    <w:p w14:paraId="04A4872E"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585B10">
        <w:rPr>
          <w:lang w:eastAsia="zh-CN"/>
        </w:rPr>
        <w:t>clause</w:t>
      </w:r>
      <w:r>
        <w:rPr>
          <w:lang w:val="en-US" w:eastAsia="zh-CN"/>
        </w:rPr>
        <w:t> 10.2.2.3.1.1</w:t>
      </w:r>
      <w:r>
        <w:t>.</w:t>
      </w:r>
    </w:p>
    <w:p w14:paraId="36E2B3F9" w14:textId="77777777" w:rsidR="0094202A" w:rsidRDefault="0094202A" w:rsidP="0094202A">
      <w:pPr>
        <w:pStyle w:val="Heading5"/>
        <w:rPr>
          <w:lang w:eastAsia="zh-CN"/>
        </w:rPr>
      </w:pPr>
      <w:bookmarkStart w:id="2801" w:name="_Toc20152915"/>
      <w:bookmarkStart w:id="2802" w:name="_Toc27495580"/>
      <w:bookmarkStart w:id="2803" w:name="_Toc36109048"/>
      <w:bookmarkStart w:id="2804" w:name="_Toc73958831"/>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801"/>
      <w:bookmarkEnd w:id="2802"/>
      <w:bookmarkEnd w:id="2803"/>
      <w:bookmarkEnd w:id="2804"/>
    </w:p>
    <w:p w14:paraId="321F1D2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585B10">
        <w:rPr>
          <w:lang w:eastAsia="zh-CN"/>
        </w:rPr>
        <w:t>clause</w:t>
      </w:r>
      <w:r>
        <w:rPr>
          <w:lang w:val="en-US" w:eastAsia="zh-CN"/>
        </w:rPr>
        <w:t> 10.2.2.3.2</w:t>
      </w:r>
      <w:r>
        <w:t>.</w:t>
      </w:r>
    </w:p>
    <w:p w14:paraId="6EADC511" w14:textId="77777777" w:rsidR="0094202A" w:rsidRDefault="0094202A" w:rsidP="0094202A">
      <w:pPr>
        <w:pStyle w:val="Heading5"/>
        <w:rPr>
          <w:lang w:eastAsia="zh-CN"/>
        </w:rPr>
      </w:pPr>
      <w:bookmarkStart w:id="2805" w:name="_Toc20152916"/>
      <w:bookmarkStart w:id="2806" w:name="_Toc27495581"/>
      <w:bookmarkStart w:id="2807" w:name="_Toc36109049"/>
      <w:bookmarkStart w:id="2808" w:name="_Toc73958832"/>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805"/>
      <w:bookmarkEnd w:id="2806"/>
      <w:bookmarkEnd w:id="2807"/>
      <w:bookmarkEnd w:id="2808"/>
    </w:p>
    <w:p w14:paraId="1B6E18F6"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585B10">
        <w:rPr>
          <w:lang w:eastAsia="ko-KR"/>
        </w:rPr>
        <w:t>clause</w:t>
      </w:r>
      <w:r>
        <w:rPr>
          <w:lang w:eastAsia="ko-KR"/>
        </w:rPr>
        <w:t> 10.2</w:t>
      </w:r>
      <w:r w:rsidRPr="0073469F">
        <w:rPr>
          <w:lang w:eastAsia="ko-KR"/>
        </w:rPr>
        <w:t>.</w:t>
      </w:r>
      <w:r>
        <w:rPr>
          <w:lang w:eastAsia="ko-KR"/>
        </w:rPr>
        <w:t>4.</w:t>
      </w:r>
    </w:p>
    <w:p w14:paraId="69C04B8A"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585B10">
        <w:rPr>
          <w:lang w:eastAsia="ko-KR"/>
        </w:rPr>
        <w:t>clause</w:t>
      </w:r>
      <w:r>
        <w:rPr>
          <w:lang w:eastAsia="ko-KR"/>
        </w:rPr>
        <w:t> 10.2</w:t>
      </w:r>
      <w:r w:rsidRPr="0073469F">
        <w:rPr>
          <w:lang w:eastAsia="ko-KR"/>
        </w:rPr>
        <w:t>.</w:t>
      </w:r>
      <w:r>
        <w:rPr>
          <w:lang w:eastAsia="ko-KR"/>
        </w:rPr>
        <w:t>5.</w:t>
      </w:r>
    </w:p>
    <w:p w14:paraId="111ED37D" w14:textId="77777777" w:rsidR="0094202A" w:rsidRDefault="0094202A" w:rsidP="0094202A">
      <w:pPr>
        <w:pStyle w:val="Heading5"/>
        <w:rPr>
          <w:lang w:eastAsia="zh-CN"/>
        </w:rPr>
      </w:pPr>
      <w:bookmarkStart w:id="2809" w:name="_Toc20152917"/>
      <w:bookmarkStart w:id="2810" w:name="_Toc27495582"/>
      <w:bookmarkStart w:id="2811" w:name="_Toc36109050"/>
      <w:bookmarkStart w:id="2812" w:name="_Toc73958833"/>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809"/>
      <w:bookmarkEnd w:id="2810"/>
      <w:bookmarkEnd w:id="2811"/>
      <w:bookmarkEnd w:id="2812"/>
    </w:p>
    <w:p w14:paraId="66A41A88"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585B10">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409AAF1E"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093CF854"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030F6D9C" w14:textId="77777777" w:rsidR="0094202A" w:rsidRDefault="0094202A" w:rsidP="0094202A">
      <w:pPr>
        <w:pStyle w:val="Heading5"/>
        <w:rPr>
          <w:lang w:eastAsia="zh-CN"/>
        </w:rPr>
      </w:pPr>
      <w:bookmarkStart w:id="2813" w:name="_Toc20152918"/>
      <w:bookmarkStart w:id="2814" w:name="_Toc27495583"/>
      <w:bookmarkStart w:id="2815" w:name="_Toc36109051"/>
      <w:bookmarkStart w:id="2816" w:name="_Toc73958834"/>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813"/>
      <w:bookmarkEnd w:id="2814"/>
      <w:bookmarkEnd w:id="2815"/>
      <w:bookmarkEnd w:id="2816"/>
    </w:p>
    <w:p w14:paraId="01ECAAE7"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6F65205B" w14:textId="77777777" w:rsidR="0094202A" w:rsidRDefault="0094202A" w:rsidP="0094202A">
      <w:pPr>
        <w:pStyle w:val="Heading5"/>
        <w:rPr>
          <w:lang w:eastAsia="zh-CN"/>
        </w:rPr>
      </w:pPr>
      <w:bookmarkStart w:id="2817" w:name="_Toc20152919"/>
      <w:bookmarkStart w:id="2818" w:name="_Toc27495584"/>
      <w:bookmarkStart w:id="2819" w:name="_Toc36109052"/>
      <w:bookmarkStart w:id="2820" w:name="_Toc73958835"/>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817"/>
      <w:bookmarkEnd w:id="2818"/>
      <w:bookmarkEnd w:id="2819"/>
      <w:bookmarkEnd w:id="2820"/>
    </w:p>
    <w:p w14:paraId="15973BFE"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585B10">
        <w:rPr>
          <w:lang w:eastAsia="ko-KR"/>
        </w:rPr>
        <w:t>clause</w:t>
      </w:r>
      <w:r>
        <w:rPr>
          <w:lang w:eastAsia="ko-KR"/>
        </w:rPr>
        <w:t> 10.2</w:t>
      </w:r>
      <w:r>
        <w:rPr>
          <w:rFonts w:hint="eastAsia"/>
          <w:lang w:eastAsia="zh-CN"/>
        </w:rPr>
        <w:t>.</w:t>
      </w:r>
      <w:r>
        <w:rPr>
          <w:lang w:eastAsia="ko-KR"/>
        </w:rPr>
        <w:t>4</w:t>
      </w:r>
      <w:r w:rsidRPr="0073469F">
        <w:rPr>
          <w:lang w:eastAsia="ko-KR"/>
        </w:rPr>
        <w:t>.</w:t>
      </w:r>
    </w:p>
    <w:p w14:paraId="65E531B3"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585B10">
        <w:rPr>
          <w:lang w:eastAsia="ko-KR"/>
        </w:rPr>
        <w:t>clause</w:t>
      </w:r>
      <w:r>
        <w:rPr>
          <w:lang w:eastAsia="ko-KR"/>
        </w:rPr>
        <w:t> 10.2</w:t>
      </w:r>
      <w:r w:rsidRPr="0073469F">
        <w:rPr>
          <w:lang w:eastAsia="ko-KR"/>
        </w:rPr>
        <w:t>.</w:t>
      </w:r>
      <w:r>
        <w:rPr>
          <w:lang w:eastAsia="ko-KR"/>
        </w:rPr>
        <w:t>5.</w:t>
      </w:r>
    </w:p>
    <w:p w14:paraId="24B0833C" w14:textId="77777777" w:rsidR="0094202A" w:rsidRDefault="0094202A" w:rsidP="0094202A">
      <w:pPr>
        <w:pStyle w:val="Heading4"/>
      </w:pPr>
      <w:bookmarkStart w:id="2821" w:name="_Toc20152920"/>
      <w:bookmarkStart w:id="2822" w:name="_Toc27495585"/>
      <w:bookmarkStart w:id="2823" w:name="_Toc36109053"/>
      <w:bookmarkStart w:id="2824" w:name="_Toc73958836"/>
      <w:r>
        <w:rPr>
          <w:rFonts w:hint="eastAsia"/>
          <w:noProof/>
          <w:lang w:eastAsia="zh-CN"/>
        </w:rPr>
        <w:t>12.2.</w:t>
      </w:r>
      <w:r>
        <w:rPr>
          <w:noProof/>
          <w:lang w:eastAsia="zh-CN"/>
        </w:rPr>
        <w:t>3.2</w:t>
      </w:r>
      <w:r w:rsidRPr="0079589D">
        <w:tab/>
      </w:r>
      <w:r>
        <w:t>Controlling</w:t>
      </w:r>
      <w:r w:rsidRPr="008A3570">
        <w:t xml:space="preserve"> MCVideo function procedures</w:t>
      </w:r>
      <w:bookmarkEnd w:id="2821"/>
      <w:bookmarkEnd w:id="2822"/>
      <w:bookmarkEnd w:id="2823"/>
      <w:bookmarkEnd w:id="2824"/>
    </w:p>
    <w:p w14:paraId="22A75B28" w14:textId="77777777" w:rsidR="0094202A" w:rsidRDefault="0094202A" w:rsidP="0094202A">
      <w:pPr>
        <w:pStyle w:val="Heading5"/>
        <w:rPr>
          <w:lang w:eastAsia="zh-CN"/>
        </w:rPr>
      </w:pPr>
      <w:bookmarkStart w:id="2825" w:name="_Toc20152921"/>
      <w:bookmarkStart w:id="2826" w:name="_Toc27495586"/>
      <w:bookmarkStart w:id="2827" w:name="_Toc36109054"/>
      <w:bookmarkStart w:id="2828" w:name="_Toc73958837"/>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825"/>
      <w:bookmarkEnd w:id="2826"/>
      <w:bookmarkEnd w:id="2827"/>
      <w:bookmarkEnd w:id="2828"/>
    </w:p>
    <w:p w14:paraId="0960D684"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63123648" w14:textId="77777777" w:rsidR="0094202A" w:rsidRDefault="0094202A" w:rsidP="0094202A">
      <w:pPr>
        <w:pStyle w:val="Heading5"/>
        <w:rPr>
          <w:lang w:eastAsia="zh-CN"/>
        </w:rPr>
      </w:pPr>
      <w:bookmarkStart w:id="2829" w:name="_Toc20152922"/>
      <w:bookmarkStart w:id="2830" w:name="_Toc27495587"/>
      <w:bookmarkStart w:id="2831" w:name="_Toc36109055"/>
      <w:bookmarkStart w:id="2832" w:name="_Toc73958838"/>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829"/>
      <w:bookmarkEnd w:id="2830"/>
      <w:bookmarkEnd w:id="2831"/>
      <w:bookmarkEnd w:id="2832"/>
    </w:p>
    <w:p w14:paraId="4CB94810"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585B10">
        <w:rPr>
          <w:lang w:eastAsia="zh-CN"/>
        </w:rPr>
        <w:t>clause</w:t>
      </w:r>
      <w:r>
        <w:rPr>
          <w:lang w:val="en-US" w:eastAsia="zh-CN"/>
        </w:rPr>
        <w:t> 10.2.2.4.2, with following clarifications:</w:t>
      </w:r>
    </w:p>
    <w:p w14:paraId="7B0E7AD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758B223B"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75AD1E27" w14:textId="77777777" w:rsidR="0094202A" w:rsidRDefault="0094202A" w:rsidP="0094202A">
      <w:pPr>
        <w:pStyle w:val="Heading5"/>
        <w:rPr>
          <w:lang w:eastAsia="zh-CN"/>
        </w:rPr>
      </w:pPr>
      <w:bookmarkStart w:id="2833" w:name="_Toc20152923"/>
      <w:bookmarkStart w:id="2834" w:name="_Toc27495588"/>
      <w:bookmarkStart w:id="2835" w:name="_Toc36109056"/>
      <w:bookmarkStart w:id="2836" w:name="_Toc73958839"/>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833"/>
      <w:bookmarkEnd w:id="2834"/>
      <w:bookmarkEnd w:id="2835"/>
      <w:bookmarkEnd w:id="2836"/>
    </w:p>
    <w:p w14:paraId="0D6AAD97"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585B10">
        <w:rPr>
          <w:lang w:eastAsia="zh-CN"/>
        </w:rPr>
        <w:t>clause</w:t>
      </w:r>
      <w:r>
        <w:rPr>
          <w:lang w:eastAsia="zh-CN"/>
        </w:rPr>
        <w:t> 10.2.5.4.</w:t>
      </w:r>
    </w:p>
    <w:p w14:paraId="5092313A" w14:textId="77777777" w:rsidR="0094202A" w:rsidRDefault="0094202A" w:rsidP="0094202A">
      <w:pPr>
        <w:pStyle w:val="Heading5"/>
        <w:rPr>
          <w:lang w:eastAsia="zh-CN"/>
        </w:rPr>
      </w:pPr>
      <w:bookmarkStart w:id="2837" w:name="_Toc20152924"/>
      <w:bookmarkStart w:id="2838" w:name="_Toc27495589"/>
      <w:bookmarkStart w:id="2839" w:name="_Toc36109057"/>
      <w:bookmarkStart w:id="2840" w:name="_Toc73958840"/>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837"/>
      <w:bookmarkEnd w:id="2838"/>
      <w:bookmarkEnd w:id="2839"/>
      <w:bookmarkEnd w:id="2840"/>
    </w:p>
    <w:p w14:paraId="137760D4"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65CA67ED" w14:textId="77777777" w:rsidR="0094202A" w:rsidRDefault="0094202A" w:rsidP="0094202A">
      <w:pPr>
        <w:pStyle w:val="Heading5"/>
        <w:rPr>
          <w:lang w:eastAsia="zh-CN"/>
        </w:rPr>
      </w:pPr>
      <w:bookmarkStart w:id="2841" w:name="_Toc20152925"/>
      <w:bookmarkStart w:id="2842" w:name="_Toc27495590"/>
      <w:bookmarkStart w:id="2843" w:name="_Toc36109058"/>
      <w:bookmarkStart w:id="2844" w:name="_Toc73958841"/>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841"/>
      <w:bookmarkEnd w:id="2842"/>
      <w:bookmarkEnd w:id="2843"/>
      <w:bookmarkEnd w:id="2844"/>
    </w:p>
    <w:p w14:paraId="2101D0CE"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585B10">
        <w:rPr>
          <w:lang w:eastAsia="zh-CN"/>
        </w:rPr>
        <w:t>clause</w:t>
      </w:r>
      <w:r>
        <w:rPr>
          <w:lang w:val="en-US" w:eastAsia="zh-CN"/>
        </w:rPr>
        <w:t> 10.2.2.4.2, with following clarifications:</w:t>
      </w:r>
    </w:p>
    <w:p w14:paraId="5DB44347"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6785EFD4"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184E8D95" w14:textId="77777777" w:rsidR="0094202A" w:rsidRDefault="0094202A" w:rsidP="0094202A">
      <w:pPr>
        <w:pStyle w:val="Heading5"/>
        <w:rPr>
          <w:lang w:eastAsia="zh-CN"/>
        </w:rPr>
      </w:pPr>
      <w:bookmarkStart w:id="2845" w:name="_Toc20152926"/>
      <w:bookmarkStart w:id="2846" w:name="_Toc27495591"/>
      <w:bookmarkStart w:id="2847" w:name="_Toc36109059"/>
      <w:bookmarkStart w:id="2848" w:name="_Toc73958842"/>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845"/>
      <w:bookmarkEnd w:id="2846"/>
      <w:bookmarkEnd w:id="2847"/>
      <w:bookmarkEnd w:id="2848"/>
    </w:p>
    <w:p w14:paraId="189A406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585B10">
        <w:rPr>
          <w:lang w:eastAsia="zh-CN"/>
        </w:rPr>
        <w:t>clause</w:t>
      </w:r>
      <w:r>
        <w:rPr>
          <w:lang w:eastAsia="zh-CN"/>
        </w:rPr>
        <w:t> 10.2.5.4.</w:t>
      </w:r>
    </w:p>
    <w:p w14:paraId="70A4AC5E" w14:textId="77777777" w:rsidR="000F699E" w:rsidRPr="0079589D" w:rsidRDefault="004C0652" w:rsidP="000F699E">
      <w:pPr>
        <w:pStyle w:val="Heading2"/>
      </w:pPr>
      <w:bookmarkStart w:id="2849" w:name="_Toc20152927"/>
      <w:bookmarkStart w:id="2850" w:name="_Toc27495592"/>
      <w:bookmarkStart w:id="2851" w:name="_Toc36109060"/>
      <w:bookmarkStart w:id="2852" w:name="_Toc73958843"/>
      <w:r w:rsidRPr="0079589D">
        <w:t>1</w:t>
      </w:r>
      <w:r w:rsidRPr="0079589D">
        <w:rPr>
          <w:lang w:val="en-GB"/>
        </w:rPr>
        <w:t>2</w:t>
      </w:r>
      <w:r w:rsidR="000F699E" w:rsidRPr="0079589D">
        <w:t>.3</w:t>
      </w:r>
      <w:r w:rsidR="000F699E" w:rsidRPr="0079589D">
        <w:tab/>
        <w:t>Off-network video pull</w:t>
      </w:r>
      <w:bookmarkEnd w:id="2849"/>
      <w:bookmarkEnd w:id="2850"/>
      <w:bookmarkEnd w:id="2851"/>
      <w:bookmarkEnd w:id="2852"/>
    </w:p>
    <w:p w14:paraId="787577E6" w14:textId="77777777" w:rsidR="000F699E" w:rsidRPr="0079589D" w:rsidRDefault="004C0652" w:rsidP="000F699E">
      <w:pPr>
        <w:pStyle w:val="Heading3"/>
      </w:pPr>
      <w:bookmarkStart w:id="2853" w:name="_Toc20152928"/>
      <w:bookmarkStart w:id="2854" w:name="_Toc27495593"/>
      <w:bookmarkStart w:id="2855" w:name="_Toc36109061"/>
      <w:bookmarkStart w:id="2856" w:name="_Toc73958844"/>
      <w:r w:rsidRPr="0079589D">
        <w:t>1</w:t>
      </w:r>
      <w:r w:rsidRPr="0079589D">
        <w:rPr>
          <w:lang w:val="en-GB"/>
        </w:rPr>
        <w:t>2</w:t>
      </w:r>
      <w:r w:rsidR="000F699E" w:rsidRPr="0079589D">
        <w:t>.3.1</w:t>
      </w:r>
      <w:r w:rsidR="000F699E" w:rsidRPr="0079589D">
        <w:tab/>
        <w:t>General</w:t>
      </w:r>
      <w:bookmarkEnd w:id="2853"/>
      <w:bookmarkEnd w:id="2854"/>
      <w:bookmarkEnd w:id="2855"/>
      <w:bookmarkEnd w:id="2856"/>
    </w:p>
    <w:p w14:paraId="4D85A62B"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585B10">
        <w:rPr>
          <w:noProof/>
        </w:rPr>
        <w:t>clause</w:t>
      </w:r>
      <w:r>
        <w:rPr>
          <w:noProof/>
        </w:rPr>
        <w:t> 12.3.2.</w:t>
      </w:r>
    </w:p>
    <w:p w14:paraId="1B44A3F4" w14:textId="77777777" w:rsidR="00D80019" w:rsidRDefault="004C0652" w:rsidP="00D80019">
      <w:pPr>
        <w:pStyle w:val="Heading3"/>
      </w:pPr>
      <w:bookmarkStart w:id="2857" w:name="_Toc20152929"/>
      <w:bookmarkStart w:id="2858" w:name="_Toc27495594"/>
      <w:bookmarkStart w:id="2859" w:name="_Toc36109062"/>
      <w:bookmarkStart w:id="2860" w:name="_Toc73958845"/>
      <w:r w:rsidRPr="0079589D">
        <w:t>1</w:t>
      </w:r>
      <w:r w:rsidRPr="0079589D">
        <w:rPr>
          <w:lang w:val="en-GB"/>
        </w:rPr>
        <w:t>2</w:t>
      </w:r>
      <w:r w:rsidR="000F699E" w:rsidRPr="0079589D">
        <w:t>.3.2</w:t>
      </w:r>
      <w:r w:rsidR="000F699E" w:rsidRPr="0079589D">
        <w:tab/>
        <w:t>MCVideo client procedures</w:t>
      </w:r>
      <w:bookmarkEnd w:id="2857"/>
      <w:bookmarkEnd w:id="2858"/>
      <w:bookmarkEnd w:id="2859"/>
      <w:bookmarkEnd w:id="2860"/>
    </w:p>
    <w:p w14:paraId="3352836F" w14:textId="77777777" w:rsidR="00D80019" w:rsidRDefault="00D80019" w:rsidP="00D80019">
      <w:pPr>
        <w:pStyle w:val="Heading4"/>
        <w:rPr>
          <w:noProof/>
        </w:rPr>
      </w:pPr>
      <w:bookmarkStart w:id="2861" w:name="_Toc20152930"/>
      <w:bookmarkStart w:id="2862" w:name="_Toc27495595"/>
      <w:bookmarkStart w:id="2863" w:name="_Toc36109063"/>
      <w:bookmarkStart w:id="2864" w:name="_Toc73958846"/>
      <w:r>
        <w:rPr>
          <w:noProof/>
        </w:rPr>
        <w:t>12.3.2.1</w:t>
      </w:r>
      <w:r>
        <w:rPr>
          <w:noProof/>
        </w:rPr>
        <w:tab/>
        <w:t>Off network video pull setup</w:t>
      </w:r>
      <w:bookmarkEnd w:id="2861"/>
      <w:bookmarkEnd w:id="2862"/>
      <w:bookmarkEnd w:id="2863"/>
      <w:bookmarkEnd w:id="2864"/>
    </w:p>
    <w:p w14:paraId="7F891136" w14:textId="77777777" w:rsidR="00D80019" w:rsidRDefault="00D80019" w:rsidP="00D80019">
      <w:pPr>
        <w:pStyle w:val="Heading5"/>
        <w:rPr>
          <w:noProof/>
        </w:rPr>
      </w:pPr>
      <w:bookmarkStart w:id="2865" w:name="_Toc20152931"/>
      <w:bookmarkStart w:id="2866" w:name="_Toc27495596"/>
      <w:bookmarkStart w:id="2867" w:name="_Toc36109064"/>
      <w:bookmarkStart w:id="2868" w:name="_Toc73958847"/>
      <w:r>
        <w:rPr>
          <w:noProof/>
        </w:rPr>
        <w:t>12.3.2.1.1</w:t>
      </w:r>
      <w:r>
        <w:rPr>
          <w:noProof/>
        </w:rPr>
        <w:tab/>
        <w:t>Initiating video pull</w:t>
      </w:r>
      <w:bookmarkEnd w:id="2865"/>
      <w:bookmarkEnd w:id="2866"/>
      <w:bookmarkEnd w:id="2867"/>
      <w:bookmarkEnd w:id="2868"/>
    </w:p>
    <w:p w14:paraId="4866474B"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585B10">
        <w:t>clause</w:t>
      </w:r>
      <w:r>
        <w:t> </w:t>
      </w:r>
      <w:r w:rsidRPr="0079589D">
        <w:rPr>
          <w:lang w:eastAsia="zh-CN"/>
        </w:rPr>
        <w:t>10.3.2.4.2.1</w:t>
      </w:r>
      <w:r>
        <w:rPr>
          <w:lang w:eastAsia="zh-CN"/>
        </w:rPr>
        <w:t xml:space="preserve"> with following clarification:</w:t>
      </w:r>
    </w:p>
    <w:p w14:paraId="16C9D9B2" w14:textId="77777777" w:rsidR="00D80019" w:rsidRDefault="00D80019" w:rsidP="00D80019">
      <w:pPr>
        <w:pStyle w:val="B1"/>
      </w:pPr>
      <w:r>
        <w:rPr>
          <w:lang w:eastAsia="zh-CN"/>
        </w:rPr>
        <w:t>1)</w:t>
      </w:r>
      <w:r>
        <w:rPr>
          <w:lang w:eastAsia="zh-CN"/>
        </w:rPr>
        <w:tab/>
        <w:t xml:space="preserve">in step 5) of </w:t>
      </w:r>
      <w:r w:rsidR="00585B10">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58B14626" w14:textId="77777777" w:rsidR="00D80019" w:rsidRDefault="00D80019" w:rsidP="00D80019">
      <w:pPr>
        <w:pStyle w:val="Heading5"/>
        <w:rPr>
          <w:lang w:eastAsia="ko-KR"/>
        </w:rPr>
      </w:pPr>
      <w:bookmarkStart w:id="2869" w:name="_Toc20152932"/>
      <w:bookmarkStart w:id="2870" w:name="_Toc27495597"/>
      <w:bookmarkStart w:id="2871" w:name="_Toc36109065"/>
      <w:bookmarkStart w:id="2872" w:name="_Toc73958848"/>
      <w:r>
        <w:rPr>
          <w:noProof/>
        </w:rPr>
        <w:t>12.3.2.1.2</w:t>
      </w:r>
      <w:r>
        <w:rPr>
          <w:noProof/>
        </w:rPr>
        <w:tab/>
      </w:r>
      <w:r>
        <w:rPr>
          <w:lang w:eastAsia="zh-CN"/>
        </w:rPr>
        <w:t>Video pull</w:t>
      </w:r>
      <w:r w:rsidRPr="0079589D">
        <w:rPr>
          <w:lang w:eastAsia="ko-KR"/>
        </w:rPr>
        <w:t xml:space="preserve"> setup request accepted</w:t>
      </w:r>
      <w:bookmarkEnd w:id="2869"/>
      <w:bookmarkEnd w:id="2870"/>
      <w:bookmarkEnd w:id="2871"/>
      <w:bookmarkEnd w:id="2872"/>
    </w:p>
    <w:p w14:paraId="23DCFA65"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585B10">
        <w:t>clause</w:t>
      </w:r>
      <w:r>
        <w:t> </w:t>
      </w:r>
      <w:r w:rsidRPr="0079589D">
        <w:rPr>
          <w:lang w:eastAsia="zh-CN"/>
        </w:rPr>
        <w:t>10.3.2.4.2.</w:t>
      </w:r>
      <w:r w:rsidRPr="0079589D">
        <w:rPr>
          <w:lang w:eastAsia="ko-KR"/>
        </w:rPr>
        <w:t>8</w:t>
      </w:r>
      <w:r>
        <w:rPr>
          <w:lang w:eastAsia="ko-KR"/>
        </w:rPr>
        <w:t xml:space="preserve"> with following clarification:</w:t>
      </w:r>
    </w:p>
    <w:p w14:paraId="6F7EBF51" w14:textId="77777777" w:rsidR="00D80019" w:rsidRPr="00E81864" w:rsidRDefault="00D80019" w:rsidP="00D80019">
      <w:pPr>
        <w:pStyle w:val="B1"/>
        <w:rPr>
          <w:lang w:eastAsia="ko-KR"/>
        </w:rPr>
      </w:pPr>
      <w:r>
        <w:rPr>
          <w:lang w:eastAsia="ko-KR"/>
        </w:rPr>
        <w:t>1)</w:t>
      </w:r>
      <w:r>
        <w:rPr>
          <w:lang w:eastAsia="ko-KR"/>
        </w:rPr>
        <w:tab/>
        <w:t xml:space="preserve">in step 7) of </w:t>
      </w:r>
      <w:r w:rsidR="00585B10">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6C7E8354" w14:textId="77777777" w:rsidR="00D80019" w:rsidRDefault="00D80019" w:rsidP="00D80019">
      <w:pPr>
        <w:pStyle w:val="Heading4"/>
      </w:pPr>
      <w:bookmarkStart w:id="2873" w:name="_Toc20152933"/>
      <w:bookmarkStart w:id="2874" w:name="_Toc27495598"/>
      <w:bookmarkStart w:id="2875" w:name="_Toc36109066"/>
      <w:bookmarkStart w:id="2876" w:name="_Toc73958849"/>
      <w:r>
        <w:t>1</w:t>
      </w:r>
      <w:r w:rsidR="00CB6FC4" w:rsidRPr="00624153">
        <w:rPr>
          <w:lang w:val="en-GB"/>
        </w:rPr>
        <w:t>2</w:t>
      </w:r>
      <w:r>
        <w:t>.3.2.2</w:t>
      </w:r>
      <w:r>
        <w:tab/>
      </w:r>
      <w:r>
        <w:rPr>
          <w:rFonts w:eastAsia="Malgun Gothic"/>
        </w:rPr>
        <w:t>Off network video pull</w:t>
      </w:r>
      <w:r w:rsidRPr="0079589D">
        <w:rPr>
          <w:rFonts w:eastAsia="Malgun Gothic"/>
        </w:rPr>
        <w:t xml:space="preserve"> setup in automatic commencement mode</w:t>
      </w:r>
      <w:bookmarkEnd w:id="2873"/>
      <w:bookmarkEnd w:id="2874"/>
      <w:bookmarkEnd w:id="2875"/>
      <w:bookmarkEnd w:id="2876"/>
    </w:p>
    <w:p w14:paraId="4C8125ED" w14:textId="77777777" w:rsidR="00D80019" w:rsidRDefault="00D80019" w:rsidP="00D80019">
      <w:pPr>
        <w:pStyle w:val="Heading5"/>
        <w:rPr>
          <w:lang w:eastAsia="zh-CN"/>
        </w:rPr>
      </w:pPr>
      <w:bookmarkStart w:id="2877" w:name="_Toc20152934"/>
      <w:bookmarkStart w:id="2878" w:name="_Toc27495599"/>
      <w:bookmarkStart w:id="2879" w:name="_Toc36109067"/>
      <w:bookmarkStart w:id="2880" w:name="_Toc73958850"/>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2877"/>
      <w:bookmarkEnd w:id="2878"/>
      <w:bookmarkEnd w:id="2879"/>
      <w:bookmarkEnd w:id="2880"/>
    </w:p>
    <w:p w14:paraId="1198CB0B"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585B10">
        <w:t>clause</w:t>
      </w:r>
      <w:r>
        <w:t> </w:t>
      </w:r>
      <w:r w:rsidRPr="0079589D">
        <w:rPr>
          <w:lang w:eastAsia="zh-CN"/>
        </w:rPr>
        <w:t>10.3.2.4.3.2</w:t>
      </w:r>
      <w:r>
        <w:rPr>
          <w:lang w:eastAsia="zh-CN"/>
        </w:rPr>
        <w:t xml:space="preserve"> with following clarification:</w:t>
      </w:r>
    </w:p>
    <w:p w14:paraId="2DB22596" w14:textId="77777777" w:rsidR="00D80019" w:rsidRDefault="00D80019" w:rsidP="00D80019">
      <w:pPr>
        <w:pStyle w:val="B1"/>
      </w:pPr>
      <w:r>
        <w:rPr>
          <w:lang w:eastAsia="zh-CN"/>
        </w:rPr>
        <w:t>1)</w:t>
      </w:r>
      <w:r>
        <w:rPr>
          <w:lang w:eastAsia="zh-CN"/>
        </w:rPr>
        <w:tab/>
        <w:t xml:space="preserve">in step 2) of </w:t>
      </w:r>
      <w:r w:rsidR="00585B10">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2658B500" w14:textId="77777777" w:rsidR="00D80019" w:rsidRDefault="00D80019" w:rsidP="00D80019">
      <w:pPr>
        <w:pStyle w:val="Heading5"/>
        <w:rPr>
          <w:lang w:eastAsia="zh-CN"/>
        </w:rPr>
      </w:pPr>
      <w:bookmarkStart w:id="2881" w:name="_Toc20152935"/>
      <w:bookmarkStart w:id="2882" w:name="_Toc27495600"/>
      <w:bookmarkStart w:id="2883" w:name="_Toc36109068"/>
      <w:bookmarkStart w:id="2884" w:name="_Toc73958851"/>
      <w:r>
        <w:t>12.3.2.2.2</w:t>
      </w:r>
      <w:r>
        <w:tab/>
      </w:r>
      <w:r w:rsidRPr="0079589D">
        <w:rPr>
          <w:lang w:eastAsia="zh-CN"/>
        </w:rPr>
        <w:t>Establishing the</w:t>
      </w:r>
      <w:r>
        <w:rPr>
          <w:lang w:eastAsia="zh-CN"/>
        </w:rPr>
        <w:t xml:space="preserve"> video pull</w:t>
      </w:r>
      <w:r w:rsidRPr="0079589D">
        <w:rPr>
          <w:lang w:eastAsia="zh-CN"/>
        </w:rPr>
        <w:t xml:space="preserve"> call</w:t>
      </w:r>
      <w:bookmarkEnd w:id="2881"/>
      <w:bookmarkEnd w:id="2882"/>
      <w:bookmarkEnd w:id="2883"/>
      <w:bookmarkEnd w:id="2884"/>
    </w:p>
    <w:p w14:paraId="34247BB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585B10">
        <w:t>clause</w:t>
      </w:r>
      <w:r>
        <w:t> </w:t>
      </w:r>
      <w:r w:rsidRPr="0079589D">
        <w:rPr>
          <w:lang w:eastAsia="zh-CN"/>
        </w:rPr>
        <w:t>10.3.2.4.3.4</w:t>
      </w:r>
      <w:r>
        <w:rPr>
          <w:lang w:eastAsia="zh-CN"/>
        </w:rPr>
        <w:t xml:space="preserve"> with following clarification:</w:t>
      </w:r>
    </w:p>
    <w:p w14:paraId="76AC1172" w14:textId="77777777" w:rsidR="000F699E" w:rsidRPr="0079589D" w:rsidRDefault="00D80019" w:rsidP="00D80019">
      <w:pPr>
        <w:pStyle w:val="B1"/>
      </w:pPr>
      <w:r>
        <w:rPr>
          <w:lang w:eastAsia="zh-CN"/>
        </w:rPr>
        <w:t>1)</w:t>
      </w:r>
      <w:r>
        <w:rPr>
          <w:lang w:eastAsia="zh-CN"/>
        </w:rPr>
        <w:tab/>
        <w:t xml:space="preserve">in step 2) of </w:t>
      </w:r>
      <w:r w:rsidR="00585B10">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4226320F" w14:textId="77777777" w:rsidR="000F699E" w:rsidRPr="0079589D" w:rsidRDefault="004C0652" w:rsidP="000F699E">
      <w:pPr>
        <w:pStyle w:val="Heading1"/>
      </w:pPr>
      <w:bookmarkStart w:id="2885" w:name="_Toc20152936"/>
      <w:bookmarkStart w:id="2886" w:name="_Toc27495601"/>
      <w:bookmarkStart w:id="2887" w:name="_Toc36109069"/>
      <w:bookmarkStart w:id="2888" w:name="_Toc73958852"/>
      <w:r w:rsidRPr="0079589D">
        <w:t>13</w:t>
      </w:r>
      <w:r w:rsidR="000F699E" w:rsidRPr="0079589D">
        <w:tab/>
        <w:t>Video Push</w:t>
      </w:r>
      <w:bookmarkEnd w:id="2885"/>
      <w:bookmarkEnd w:id="2886"/>
      <w:bookmarkEnd w:id="2887"/>
      <w:bookmarkEnd w:id="2888"/>
    </w:p>
    <w:p w14:paraId="4E5B35CD" w14:textId="77777777" w:rsidR="000F699E" w:rsidRPr="0079589D" w:rsidRDefault="004C0652" w:rsidP="000F699E">
      <w:pPr>
        <w:pStyle w:val="Heading2"/>
      </w:pPr>
      <w:bookmarkStart w:id="2889" w:name="_Toc20152937"/>
      <w:bookmarkStart w:id="2890" w:name="_Toc27495602"/>
      <w:bookmarkStart w:id="2891" w:name="_Toc36109070"/>
      <w:bookmarkStart w:id="2892" w:name="_Toc73958853"/>
      <w:r w:rsidRPr="0079589D">
        <w:t>1</w:t>
      </w:r>
      <w:r w:rsidRPr="0079589D">
        <w:rPr>
          <w:lang w:val="en-GB"/>
        </w:rPr>
        <w:t>3</w:t>
      </w:r>
      <w:r w:rsidR="000F699E" w:rsidRPr="0079589D">
        <w:t>.1</w:t>
      </w:r>
      <w:r w:rsidR="000F699E" w:rsidRPr="0079589D">
        <w:tab/>
        <w:t>General</w:t>
      </w:r>
      <w:bookmarkEnd w:id="2889"/>
      <w:bookmarkEnd w:id="2890"/>
      <w:bookmarkEnd w:id="2891"/>
      <w:bookmarkEnd w:id="2892"/>
    </w:p>
    <w:p w14:paraId="1C2BD6D6" w14:textId="77777777" w:rsidR="000F699E" w:rsidRPr="0079589D" w:rsidRDefault="004C0652" w:rsidP="000F699E">
      <w:pPr>
        <w:pStyle w:val="Heading2"/>
      </w:pPr>
      <w:bookmarkStart w:id="2893" w:name="_Toc20152938"/>
      <w:bookmarkStart w:id="2894" w:name="_Toc27495603"/>
      <w:bookmarkStart w:id="2895" w:name="_Toc36109071"/>
      <w:bookmarkStart w:id="2896" w:name="_Toc73958854"/>
      <w:r w:rsidRPr="0079589D">
        <w:t>1</w:t>
      </w:r>
      <w:r w:rsidRPr="0079589D">
        <w:rPr>
          <w:lang w:val="en-GB"/>
        </w:rPr>
        <w:t>3</w:t>
      </w:r>
      <w:r w:rsidR="000F699E" w:rsidRPr="0079589D">
        <w:t>.2</w:t>
      </w:r>
      <w:r w:rsidR="000F699E" w:rsidRPr="0079589D">
        <w:tab/>
        <w:t>On-network video push</w:t>
      </w:r>
      <w:bookmarkEnd w:id="2893"/>
      <w:bookmarkEnd w:id="2894"/>
      <w:bookmarkEnd w:id="2895"/>
      <w:bookmarkEnd w:id="2896"/>
    </w:p>
    <w:p w14:paraId="58DD8FA8" w14:textId="77777777" w:rsidR="0094202A" w:rsidRDefault="004C0652" w:rsidP="0094202A">
      <w:pPr>
        <w:pStyle w:val="Heading3"/>
      </w:pPr>
      <w:bookmarkStart w:id="2897" w:name="_Toc20152939"/>
      <w:bookmarkStart w:id="2898" w:name="_Toc27495604"/>
      <w:bookmarkStart w:id="2899" w:name="_Toc36109072"/>
      <w:bookmarkStart w:id="2900" w:name="_Toc73958855"/>
      <w:r w:rsidRPr="0079589D">
        <w:t>1</w:t>
      </w:r>
      <w:r w:rsidRPr="0079589D">
        <w:rPr>
          <w:lang w:val="en-GB"/>
        </w:rPr>
        <w:t>3</w:t>
      </w:r>
      <w:r w:rsidR="000F699E" w:rsidRPr="0079589D">
        <w:t>.2.1</w:t>
      </w:r>
      <w:r w:rsidR="000F699E" w:rsidRPr="0079589D">
        <w:tab/>
        <w:t>General</w:t>
      </w:r>
      <w:bookmarkEnd w:id="2897"/>
      <w:bookmarkEnd w:id="2898"/>
      <w:bookmarkEnd w:id="2899"/>
      <w:bookmarkEnd w:id="2900"/>
    </w:p>
    <w:p w14:paraId="46DCF78C" w14:textId="77777777" w:rsidR="000F699E" w:rsidRPr="0094202A" w:rsidRDefault="0094202A" w:rsidP="0094202A">
      <w:pPr>
        <w:tabs>
          <w:tab w:val="left" w:pos="6278"/>
        </w:tabs>
      </w:pPr>
      <w:r>
        <w:t>A MCVideo user triggers its MCVideo client to push a video to another MCVideo client or a MCVideo server.</w:t>
      </w:r>
    </w:p>
    <w:p w14:paraId="261195B2" w14:textId="77777777" w:rsidR="000F699E" w:rsidRPr="0079589D" w:rsidRDefault="004C0652" w:rsidP="000F699E">
      <w:pPr>
        <w:pStyle w:val="Heading3"/>
      </w:pPr>
      <w:bookmarkStart w:id="2901" w:name="_Toc20152940"/>
      <w:bookmarkStart w:id="2902" w:name="_Toc27495605"/>
      <w:bookmarkStart w:id="2903" w:name="_Toc36109073"/>
      <w:bookmarkStart w:id="2904" w:name="_Toc73958856"/>
      <w:r w:rsidRPr="0079589D">
        <w:t>1</w:t>
      </w:r>
      <w:r w:rsidRPr="0079589D">
        <w:rPr>
          <w:lang w:val="en-GB"/>
        </w:rPr>
        <w:t>3</w:t>
      </w:r>
      <w:r w:rsidR="000F699E" w:rsidRPr="0079589D">
        <w:t>.2.2</w:t>
      </w:r>
      <w:r w:rsidR="000F699E" w:rsidRPr="0079589D">
        <w:tab/>
        <w:t>MCVideo client procedures</w:t>
      </w:r>
      <w:bookmarkEnd w:id="2901"/>
      <w:bookmarkEnd w:id="2902"/>
      <w:bookmarkEnd w:id="2903"/>
      <w:bookmarkEnd w:id="2904"/>
    </w:p>
    <w:p w14:paraId="0BA88D5B" w14:textId="77777777" w:rsidR="0094202A" w:rsidRDefault="0094202A" w:rsidP="0094202A">
      <w:pPr>
        <w:pStyle w:val="Heading4"/>
        <w:rPr>
          <w:lang w:eastAsia="zh-CN"/>
        </w:rPr>
      </w:pPr>
      <w:bookmarkStart w:id="2905" w:name="_Toc20152941"/>
      <w:bookmarkStart w:id="2906" w:name="_Toc27495606"/>
      <w:bookmarkStart w:id="2907" w:name="_Toc36109074"/>
      <w:bookmarkStart w:id="2908" w:name="_Toc73958857"/>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905"/>
      <w:bookmarkEnd w:id="2906"/>
      <w:bookmarkEnd w:id="2907"/>
      <w:bookmarkEnd w:id="2908"/>
    </w:p>
    <w:p w14:paraId="5C439EAB"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585B10">
        <w:rPr>
          <w:lang w:eastAsia="zh-CN"/>
        </w:rPr>
        <w:t>clause</w:t>
      </w:r>
      <w:r>
        <w:rPr>
          <w:lang w:val="en-US" w:eastAsia="zh-CN"/>
        </w:rPr>
        <w:t> 10.2.2.2.1, with the following clarifications:</w:t>
      </w:r>
    </w:p>
    <w:p w14:paraId="292AF252"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6F9EF25A"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585B10">
        <w:rPr>
          <w:lang w:eastAsia="ko-KR"/>
        </w:rPr>
        <w:t>clause</w:t>
      </w:r>
      <w:r>
        <w:rPr>
          <w:lang w:eastAsia="ko-KR"/>
        </w:rPr>
        <w:t> 6.2.</w:t>
      </w:r>
    </w:p>
    <w:p w14:paraId="3FC45A3C" w14:textId="77777777" w:rsidR="0094202A" w:rsidRDefault="0094202A" w:rsidP="0094202A">
      <w:pPr>
        <w:pStyle w:val="Heading4"/>
        <w:rPr>
          <w:lang w:eastAsia="zh-CN"/>
        </w:rPr>
      </w:pPr>
      <w:bookmarkStart w:id="2909" w:name="_Toc20152942"/>
      <w:bookmarkStart w:id="2910" w:name="_Toc27495607"/>
      <w:bookmarkStart w:id="2911" w:name="_Toc36109075"/>
      <w:bookmarkStart w:id="2912" w:name="_Toc73958858"/>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909"/>
      <w:bookmarkEnd w:id="2910"/>
      <w:bookmarkEnd w:id="2911"/>
      <w:bookmarkEnd w:id="2912"/>
    </w:p>
    <w:p w14:paraId="6AC68D3B"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585B10">
        <w:rPr>
          <w:lang w:eastAsia="zh-CN"/>
        </w:rPr>
        <w:t>clause</w:t>
      </w:r>
      <w:r>
        <w:rPr>
          <w:lang w:val="en-US" w:eastAsia="zh-CN"/>
        </w:rPr>
        <w:t> 10.2.2.2.2, with the following clarifications</w:t>
      </w:r>
      <w:r>
        <w:rPr>
          <w:rFonts w:hint="eastAsia"/>
          <w:lang w:val="en-US" w:eastAsia="zh-CN"/>
        </w:rPr>
        <w:t>:</w:t>
      </w:r>
    </w:p>
    <w:p w14:paraId="5E24FDAD" w14:textId="77777777" w:rsidR="0094202A" w:rsidRPr="00E277D5" w:rsidRDefault="0094202A" w:rsidP="0094202A">
      <w:pPr>
        <w:pStyle w:val="B1"/>
        <w:rPr>
          <w:rFonts w:eastAsia="Malgun Gothic" w:hint="eastAsia"/>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4C24CFC1" w14:textId="77777777" w:rsidR="0094202A" w:rsidRDefault="0094202A" w:rsidP="0094202A">
      <w:pPr>
        <w:pStyle w:val="B1"/>
        <w:rPr>
          <w:rFonts w:hint="eastAsia"/>
          <w:lang w:val="en-US" w:eastAsia="zh-CN"/>
        </w:rPr>
      </w:pPr>
      <w:r>
        <w:rPr>
          <w:lang w:val="en-US" w:eastAsia="zh-CN"/>
        </w:rPr>
        <w:t>2)</w:t>
      </w:r>
      <w:r>
        <w:tab/>
        <w:t>may save the MCVideo media stream to a file.</w:t>
      </w:r>
    </w:p>
    <w:p w14:paraId="3B430D42" w14:textId="77777777" w:rsidR="0094202A" w:rsidRDefault="0094202A" w:rsidP="0094202A">
      <w:pPr>
        <w:pStyle w:val="Heading4"/>
        <w:rPr>
          <w:lang w:eastAsia="zh-CN"/>
        </w:rPr>
      </w:pPr>
      <w:bookmarkStart w:id="2913" w:name="_Toc20152943"/>
      <w:bookmarkStart w:id="2914" w:name="_Toc27495608"/>
      <w:bookmarkStart w:id="2915" w:name="_Toc36109076"/>
      <w:bookmarkStart w:id="2916" w:name="_Toc73958859"/>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913"/>
      <w:bookmarkEnd w:id="2914"/>
      <w:bookmarkEnd w:id="2915"/>
      <w:bookmarkEnd w:id="2916"/>
    </w:p>
    <w:p w14:paraId="16607745"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585B10">
        <w:rPr>
          <w:lang w:eastAsia="zh-CN"/>
        </w:rPr>
        <w:t>clause</w:t>
      </w:r>
      <w:r>
        <w:rPr>
          <w:lang w:eastAsia="zh-CN"/>
        </w:rPr>
        <w:t> </w:t>
      </w:r>
      <w:r>
        <w:rPr>
          <w:lang w:val="en-US" w:eastAsia="zh-CN"/>
        </w:rPr>
        <w:t>10.2.4.1.</w:t>
      </w:r>
    </w:p>
    <w:p w14:paraId="0DCC40D3" w14:textId="77777777" w:rsidR="0094202A" w:rsidRDefault="0094202A" w:rsidP="0094202A">
      <w:pPr>
        <w:pStyle w:val="Heading4"/>
        <w:rPr>
          <w:lang w:eastAsia="zh-CN"/>
        </w:rPr>
      </w:pPr>
      <w:bookmarkStart w:id="2917" w:name="_Toc20152944"/>
      <w:bookmarkStart w:id="2918" w:name="_Toc27495609"/>
      <w:bookmarkStart w:id="2919" w:name="_Toc36109077"/>
      <w:bookmarkStart w:id="2920" w:name="_Toc73958860"/>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917"/>
      <w:bookmarkEnd w:id="2918"/>
      <w:bookmarkEnd w:id="2919"/>
      <w:bookmarkEnd w:id="2920"/>
    </w:p>
    <w:p w14:paraId="6FDF9F50"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585B10">
        <w:rPr>
          <w:lang w:eastAsia="zh-CN"/>
        </w:rPr>
        <w:t>clause</w:t>
      </w:r>
      <w:r>
        <w:rPr>
          <w:lang w:val="en-US" w:eastAsia="zh-CN"/>
        </w:rPr>
        <w:t> 10.2.2.2.1</w:t>
      </w:r>
      <w:r>
        <w:rPr>
          <w:rFonts w:hint="eastAsia"/>
          <w:lang w:val="en-US" w:eastAsia="zh-CN"/>
        </w:rPr>
        <w:t>, with the following c</w:t>
      </w:r>
      <w:r>
        <w:rPr>
          <w:lang w:val="en-US" w:eastAsia="zh-CN"/>
        </w:rPr>
        <w:t>larifications:</w:t>
      </w:r>
    </w:p>
    <w:p w14:paraId="70EFB6E5"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374872B1"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7164C1BF"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4169A73C" w14:textId="77777777" w:rsidR="0094202A" w:rsidRDefault="0094202A" w:rsidP="0094202A">
      <w:r w:rsidRPr="00F6303A">
        <w:t>Upon receiving a SIP INFO request</w:t>
      </w:r>
      <w:r>
        <w:t xml:space="preserve"> within the dialog of the SIP request for a one-to-server video push call:</w:t>
      </w:r>
    </w:p>
    <w:p w14:paraId="0D41838A" w14:textId="77777777" w:rsidR="0094202A" w:rsidRDefault="0094202A" w:rsidP="0094202A">
      <w:pPr>
        <w:pStyle w:val="B1"/>
      </w:pPr>
      <w:r>
        <w:t>1)</w:t>
      </w:r>
      <w:r>
        <w:tab/>
      </w:r>
      <w:r w:rsidRPr="0024238C">
        <w:t>with the Info-Package header field containing the g.3gpp.mc</w:t>
      </w:r>
      <w:r>
        <w:t>vido</w:t>
      </w:r>
      <w:r w:rsidRPr="0024238C">
        <w:t>-info package name;</w:t>
      </w:r>
    </w:p>
    <w:p w14:paraId="255FF756" w14:textId="77777777" w:rsidR="0094202A" w:rsidRDefault="0094202A" w:rsidP="0094202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6DA06C8A"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3E70E338"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0BC9A334" w14:textId="77777777" w:rsidR="0094202A" w:rsidRDefault="0094202A" w:rsidP="0094202A">
      <w:pPr>
        <w:pStyle w:val="Heading4"/>
        <w:rPr>
          <w:lang w:eastAsia="zh-CN"/>
        </w:rPr>
      </w:pPr>
      <w:bookmarkStart w:id="2921" w:name="_Toc20152945"/>
      <w:bookmarkStart w:id="2922" w:name="_Toc27495610"/>
      <w:bookmarkStart w:id="2923" w:name="_Toc36109078"/>
      <w:bookmarkStart w:id="2924" w:name="_Toc73958861"/>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921"/>
      <w:bookmarkEnd w:id="2922"/>
      <w:bookmarkEnd w:id="2923"/>
      <w:bookmarkEnd w:id="2924"/>
    </w:p>
    <w:p w14:paraId="5186BCC9"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585B10">
        <w:rPr>
          <w:lang w:eastAsia="zh-CN"/>
        </w:rPr>
        <w:t>clause</w:t>
      </w:r>
      <w:r>
        <w:rPr>
          <w:lang w:eastAsia="zh-CN"/>
        </w:rPr>
        <w:t> </w:t>
      </w:r>
      <w:r>
        <w:rPr>
          <w:lang w:val="en-US" w:eastAsia="zh-CN"/>
        </w:rPr>
        <w:t>10.2.4.1.</w:t>
      </w:r>
    </w:p>
    <w:p w14:paraId="39053C05" w14:textId="77777777" w:rsidR="0094202A" w:rsidRDefault="004C0652" w:rsidP="0094202A">
      <w:pPr>
        <w:pStyle w:val="Heading3"/>
      </w:pPr>
      <w:bookmarkStart w:id="2925" w:name="_Toc20152946"/>
      <w:bookmarkStart w:id="2926" w:name="_Toc27495611"/>
      <w:bookmarkStart w:id="2927" w:name="_Toc36109079"/>
      <w:bookmarkStart w:id="2928" w:name="_Toc73958862"/>
      <w:r w:rsidRPr="0079589D">
        <w:t>1</w:t>
      </w:r>
      <w:r w:rsidRPr="0079589D">
        <w:rPr>
          <w:lang w:val="en-GB"/>
        </w:rPr>
        <w:t>3</w:t>
      </w:r>
      <w:r w:rsidR="000F699E" w:rsidRPr="0079589D">
        <w:t>.2.3</w:t>
      </w:r>
      <w:r w:rsidR="000F699E" w:rsidRPr="0079589D">
        <w:tab/>
        <w:t>MCVideo server procedures</w:t>
      </w:r>
      <w:bookmarkEnd w:id="2925"/>
      <w:bookmarkEnd w:id="2926"/>
      <w:bookmarkEnd w:id="2927"/>
      <w:bookmarkEnd w:id="2928"/>
    </w:p>
    <w:p w14:paraId="18DC4CDB" w14:textId="77777777" w:rsidR="0094202A" w:rsidRDefault="0094202A" w:rsidP="0094202A">
      <w:pPr>
        <w:pStyle w:val="Heading4"/>
      </w:pPr>
      <w:bookmarkStart w:id="2929" w:name="_Toc20152947"/>
      <w:bookmarkStart w:id="2930" w:name="_Toc27495612"/>
      <w:bookmarkStart w:id="2931" w:name="_Toc36109080"/>
      <w:bookmarkStart w:id="2932" w:name="_Toc73958863"/>
      <w:r w:rsidRPr="0079589D">
        <w:t>1</w:t>
      </w:r>
      <w:r>
        <w:t>3</w:t>
      </w:r>
      <w:r w:rsidRPr="0079589D">
        <w:t>.</w:t>
      </w:r>
      <w:r>
        <w:t>2</w:t>
      </w:r>
      <w:r w:rsidRPr="0079589D">
        <w:t>.</w:t>
      </w:r>
      <w:r>
        <w:t>3.1</w:t>
      </w:r>
      <w:r w:rsidRPr="0079589D">
        <w:tab/>
      </w:r>
      <w:r>
        <w:t>Participating MCVideo function procedures</w:t>
      </w:r>
      <w:bookmarkEnd w:id="2929"/>
      <w:bookmarkEnd w:id="2930"/>
      <w:bookmarkEnd w:id="2931"/>
      <w:bookmarkEnd w:id="2932"/>
    </w:p>
    <w:p w14:paraId="567D3A82" w14:textId="77777777" w:rsidR="0094202A" w:rsidRDefault="0094202A" w:rsidP="0094202A">
      <w:pPr>
        <w:pStyle w:val="Heading5"/>
        <w:rPr>
          <w:lang w:eastAsia="zh-CN"/>
        </w:rPr>
      </w:pPr>
      <w:bookmarkStart w:id="2933" w:name="_Toc20152948"/>
      <w:bookmarkStart w:id="2934" w:name="_Toc27495613"/>
      <w:bookmarkStart w:id="2935" w:name="_Toc36109081"/>
      <w:bookmarkStart w:id="2936" w:name="_Toc73958864"/>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933"/>
      <w:bookmarkEnd w:id="2934"/>
      <w:bookmarkEnd w:id="2935"/>
      <w:bookmarkEnd w:id="2936"/>
    </w:p>
    <w:p w14:paraId="1D3A7BF9"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585B10">
        <w:rPr>
          <w:lang w:eastAsia="zh-CN"/>
        </w:rPr>
        <w:t>clause</w:t>
      </w:r>
      <w:r>
        <w:rPr>
          <w:lang w:val="en-US" w:eastAsia="zh-CN"/>
        </w:rPr>
        <w:t> 10.2.2.3.1.1</w:t>
      </w:r>
      <w:r>
        <w:t>.</w:t>
      </w:r>
    </w:p>
    <w:p w14:paraId="67B2C4C3" w14:textId="77777777" w:rsidR="0094202A" w:rsidRDefault="0094202A" w:rsidP="0094202A">
      <w:pPr>
        <w:pStyle w:val="Heading5"/>
        <w:rPr>
          <w:lang w:eastAsia="zh-CN"/>
        </w:rPr>
      </w:pPr>
      <w:bookmarkStart w:id="2937" w:name="_Toc20152949"/>
      <w:bookmarkStart w:id="2938" w:name="_Toc27495614"/>
      <w:bookmarkStart w:id="2939" w:name="_Toc36109082"/>
      <w:bookmarkStart w:id="2940" w:name="_Toc73958865"/>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937"/>
      <w:bookmarkEnd w:id="2938"/>
      <w:bookmarkEnd w:id="2939"/>
      <w:bookmarkEnd w:id="2940"/>
    </w:p>
    <w:p w14:paraId="50336DB7"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585B10">
        <w:rPr>
          <w:lang w:eastAsia="zh-CN"/>
        </w:rPr>
        <w:t>clause</w:t>
      </w:r>
      <w:r>
        <w:rPr>
          <w:lang w:val="en-US" w:eastAsia="zh-CN"/>
        </w:rPr>
        <w:t> 10.2.2.3.2</w:t>
      </w:r>
      <w:r>
        <w:t>.</w:t>
      </w:r>
    </w:p>
    <w:p w14:paraId="6004EF81" w14:textId="77777777" w:rsidR="0094202A" w:rsidRDefault="0094202A" w:rsidP="0094202A">
      <w:pPr>
        <w:pStyle w:val="Heading5"/>
        <w:rPr>
          <w:lang w:eastAsia="zh-CN"/>
        </w:rPr>
      </w:pPr>
      <w:bookmarkStart w:id="2941" w:name="_Toc20152950"/>
      <w:bookmarkStart w:id="2942" w:name="_Toc27495615"/>
      <w:bookmarkStart w:id="2943" w:name="_Toc36109083"/>
      <w:bookmarkStart w:id="2944" w:name="_Toc73958866"/>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941"/>
      <w:bookmarkEnd w:id="2942"/>
      <w:bookmarkEnd w:id="2943"/>
      <w:bookmarkEnd w:id="2944"/>
    </w:p>
    <w:p w14:paraId="38650287"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585B10">
        <w:rPr>
          <w:lang w:eastAsia="ko-KR"/>
        </w:rPr>
        <w:t>clause</w:t>
      </w:r>
      <w:r>
        <w:rPr>
          <w:lang w:eastAsia="ko-KR"/>
        </w:rPr>
        <w:t> 10.2</w:t>
      </w:r>
      <w:r w:rsidRPr="0073469F">
        <w:rPr>
          <w:lang w:eastAsia="ko-KR"/>
        </w:rPr>
        <w:t>.</w:t>
      </w:r>
      <w:r>
        <w:rPr>
          <w:lang w:eastAsia="ko-KR"/>
        </w:rPr>
        <w:t>4.</w:t>
      </w:r>
    </w:p>
    <w:p w14:paraId="161EC6A5"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585B10">
        <w:rPr>
          <w:lang w:eastAsia="ko-KR"/>
        </w:rPr>
        <w:t>clause</w:t>
      </w:r>
      <w:r>
        <w:rPr>
          <w:lang w:eastAsia="ko-KR"/>
        </w:rPr>
        <w:t> 10.2</w:t>
      </w:r>
      <w:r w:rsidRPr="0073469F">
        <w:rPr>
          <w:lang w:eastAsia="ko-KR"/>
        </w:rPr>
        <w:t>.</w:t>
      </w:r>
      <w:r>
        <w:rPr>
          <w:lang w:eastAsia="ko-KR"/>
        </w:rPr>
        <w:t>5.</w:t>
      </w:r>
    </w:p>
    <w:p w14:paraId="35B75400" w14:textId="77777777" w:rsidR="0094202A" w:rsidRDefault="0094202A" w:rsidP="0094202A">
      <w:pPr>
        <w:pStyle w:val="Heading5"/>
        <w:rPr>
          <w:lang w:eastAsia="zh-CN"/>
        </w:rPr>
      </w:pPr>
      <w:bookmarkStart w:id="2945" w:name="_Toc20152951"/>
      <w:bookmarkStart w:id="2946" w:name="_Toc27495616"/>
      <w:bookmarkStart w:id="2947" w:name="_Toc36109084"/>
      <w:bookmarkStart w:id="2948" w:name="_Toc73958867"/>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945"/>
      <w:bookmarkEnd w:id="2946"/>
      <w:bookmarkEnd w:id="2947"/>
      <w:bookmarkEnd w:id="2948"/>
    </w:p>
    <w:p w14:paraId="551E5658"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585B10">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07E35FB7"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38DB989E"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5B7AB485" w14:textId="77777777" w:rsidR="0094202A" w:rsidRDefault="0094202A" w:rsidP="0094202A">
      <w:pPr>
        <w:pStyle w:val="Heading5"/>
        <w:rPr>
          <w:lang w:eastAsia="zh-CN"/>
        </w:rPr>
      </w:pPr>
      <w:bookmarkStart w:id="2949" w:name="_Toc20152952"/>
      <w:bookmarkStart w:id="2950" w:name="_Toc27495617"/>
      <w:bookmarkStart w:id="2951" w:name="_Toc36109085"/>
      <w:bookmarkStart w:id="2952" w:name="_Toc73958868"/>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949"/>
      <w:bookmarkEnd w:id="2950"/>
      <w:bookmarkEnd w:id="2951"/>
      <w:bookmarkEnd w:id="2952"/>
    </w:p>
    <w:p w14:paraId="0D6C4B54"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585B10">
        <w:rPr>
          <w:lang w:eastAsia="ko-KR"/>
        </w:rPr>
        <w:t>clause</w:t>
      </w:r>
      <w:r>
        <w:rPr>
          <w:lang w:eastAsia="ko-KR"/>
        </w:rPr>
        <w:t> 10.2</w:t>
      </w:r>
      <w:r>
        <w:rPr>
          <w:rFonts w:hint="eastAsia"/>
          <w:lang w:eastAsia="zh-CN"/>
        </w:rPr>
        <w:t>.</w:t>
      </w:r>
      <w:r>
        <w:rPr>
          <w:lang w:eastAsia="ko-KR"/>
        </w:rPr>
        <w:t>4</w:t>
      </w:r>
      <w:r w:rsidRPr="0073469F">
        <w:rPr>
          <w:lang w:eastAsia="ko-KR"/>
        </w:rPr>
        <w:t>.</w:t>
      </w:r>
    </w:p>
    <w:p w14:paraId="0E929668"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585B10">
        <w:rPr>
          <w:lang w:eastAsia="ko-KR"/>
        </w:rPr>
        <w:t>clause</w:t>
      </w:r>
      <w:r>
        <w:rPr>
          <w:lang w:eastAsia="ko-KR"/>
        </w:rPr>
        <w:t> 10.2</w:t>
      </w:r>
      <w:r w:rsidRPr="0073469F">
        <w:rPr>
          <w:lang w:eastAsia="ko-KR"/>
        </w:rPr>
        <w:t>.</w:t>
      </w:r>
      <w:r>
        <w:rPr>
          <w:lang w:eastAsia="ko-KR"/>
        </w:rPr>
        <w:t>5.</w:t>
      </w:r>
    </w:p>
    <w:p w14:paraId="28A0D2CC" w14:textId="77777777" w:rsidR="0094202A" w:rsidRDefault="0094202A" w:rsidP="0094202A">
      <w:pPr>
        <w:pStyle w:val="Heading4"/>
      </w:pPr>
      <w:bookmarkStart w:id="2953" w:name="_Toc20152953"/>
      <w:bookmarkStart w:id="2954" w:name="_Toc27495618"/>
      <w:bookmarkStart w:id="2955" w:name="_Toc36109086"/>
      <w:bookmarkStart w:id="2956" w:name="_Toc73958869"/>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2953"/>
      <w:bookmarkEnd w:id="2954"/>
      <w:bookmarkEnd w:id="2955"/>
      <w:bookmarkEnd w:id="2956"/>
    </w:p>
    <w:p w14:paraId="3CC3ACBC" w14:textId="77777777" w:rsidR="0094202A" w:rsidRDefault="0094202A" w:rsidP="0094202A">
      <w:pPr>
        <w:pStyle w:val="Heading5"/>
        <w:rPr>
          <w:lang w:eastAsia="zh-CN"/>
        </w:rPr>
      </w:pPr>
      <w:bookmarkStart w:id="2957" w:name="_Toc20152954"/>
      <w:bookmarkStart w:id="2958" w:name="_Toc27495619"/>
      <w:bookmarkStart w:id="2959" w:name="_Toc36109087"/>
      <w:bookmarkStart w:id="2960" w:name="_Toc73958870"/>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957"/>
      <w:bookmarkEnd w:id="2958"/>
      <w:bookmarkEnd w:id="2959"/>
      <w:bookmarkEnd w:id="2960"/>
    </w:p>
    <w:p w14:paraId="39C66CDB"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0C4AEF1E"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585B10">
        <w:t>clause</w:t>
      </w:r>
      <w:r w:rsidRPr="0073469F">
        <w:t> </w:t>
      </w:r>
      <w:r>
        <w:t>6.3.7.1</w:t>
      </w:r>
      <w:r w:rsidRPr="0073469F">
        <w:t xml:space="preserve"> if it is not allocated</w:t>
      </w:r>
      <w:r>
        <w:t xml:space="preserve"> and skip</w:t>
      </w:r>
      <w:r w:rsidRPr="0073469F">
        <w:t xml:space="preserve"> the rest of the steps</w:t>
      </w:r>
      <w:r>
        <w:t>;</w:t>
      </w:r>
    </w:p>
    <w:p w14:paraId="31C41868"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4AE924B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6D31B57A"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270BE9FB"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585B10">
        <w:rPr>
          <w:lang w:eastAsia="ko-KR"/>
        </w:rPr>
        <w:t>clause</w:t>
      </w:r>
      <w:r>
        <w:rPr>
          <w:lang w:eastAsia="ko-KR"/>
        </w:rPr>
        <w:t> 10.2.2.4.1</w:t>
      </w:r>
      <w:r>
        <w:t>.</w:t>
      </w:r>
    </w:p>
    <w:p w14:paraId="0F1C01F3" w14:textId="77777777" w:rsidR="0094202A" w:rsidRDefault="0094202A" w:rsidP="0094202A">
      <w:pPr>
        <w:pStyle w:val="Heading5"/>
        <w:rPr>
          <w:lang w:eastAsia="zh-CN"/>
        </w:rPr>
      </w:pPr>
      <w:bookmarkStart w:id="2961" w:name="_Toc20152955"/>
      <w:bookmarkStart w:id="2962" w:name="_Toc27495620"/>
      <w:bookmarkStart w:id="2963" w:name="_Toc36109088"/>
      <w:bookmarkStart w:id="2964" w:name="_Toc73958871"/>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961"/>
      <w:bookmarkEnd w:id="2962"/>
      <w:bookmarkEnd w:id="2963"/>
      <w:bookmarkEnd w:id="2964"/>
    </w:p>
    <w:p w14:paraId="408390DB"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585B10">
        <w:rPr>
          <w:lang w:eastAsia="zh-CN"/>
        </w:rPr>
        <w:t>clause</w:t>
      </w:r>
      <w:r>
        <w:rPr>
          <w:lang w:eastAsia="zh-CN"/>
        </w:rPr>
        <w:t> 10.2.5.4.</w:t>
      </w:r>
    </w:p>
    <w:p w14:paraId="125909A3" w14:textId="77777777" w:rsidR="0094202A" w:rsidRDefault="0094202A" w:rsidP="0094202A">
      <w:pPr>
        <w:pStyle w:val="Heading5"/>
        <w:rPr>
          <w:lang w:eastAsia="zh-CN"/>
        </w:rPr>
      </w:pPr>
      <w:bookmarkStart w:id="2965" w:name="_Toc20152956"/>
      <w:bookmarkStart w:id="2966" w:name="_Toc27495621"/>
      <w:bookmarkStart w:id="2967" w:name="_Toc36109089"/>
      <w:bookmarkStart w:id="2968" w:name="_Toc73958872"/>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2965"/>
      <w:bookmarkEnd w:id="2966"/>
      <w:bookmarkEnd w:id="2967"/>
      <w:bookmarkEnd w:id="2968"/>
    </w:p>
    <w:p w14:paraId="7CD3712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56A8D52F"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585B10">
        <w:t>clause</w:t>
      </w:r>
      <w:r w:rsidRPr="0073469F">
        <w:t> </w:t>
      </w:r>
      <w:r>
        <w:t>6.3.7.1</w:t>
      </w:r>
      <w:r w:rsidRPr="0073469F">
        <w:t xml:space="preserve"> if it is not allocated</w:t>
      </w:r>
      <w:r>
        <w:t xml:space="preserve"> and skip</w:t>
      </w:r>
      <w:r w:rsidRPr="0073469F">
        <w:t xml:space="preserve"> the rest of the steps</w:t>
      </w:r>
      <w:r>
        <w:t>;</w:t>
      </w:r>
    </w:p>
    <w:p w14:paraId="26075B32"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3424EF5"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1DBAC8D" w14:textId="77777777" w:rsidR="0094202A" w:rsidRDefault="0094202A" w:rsidP="0094202A">
      <w:pPr>
        <w:pStyle w:val="B1"/>
        <w:rPr>
          <w:rFonts w:hint="eastAsia"/>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037762C3" w14:textId="77777777" w:rsidR="0094202A" w:rsidRDefault="0094202A" w:rsidP="0094202A">
      <w:pPr>
        <w:pStyle w:val="B1"/>
      </w:pPr>
      <w:r>
        <w:rPr>
          <w:lang w:val="en-US" w:eastAsia="zh-CN"/>
        </w:rPr>
        <w:t>5)</w:t>
      </w:r>
      <w:r>
        <w:tab/>
        <w:t>shall save the MCVideo media stream to a file.</w:t>
      </w:r>
    </w:p>
    <w:p w14:paraId="16148C8A"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2D60385D"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5F5F2465" w14:textId="77777777" w:rsidR="0094202A" w:rsidRDefault="0094202A" w:rsidP="0094202A">
      <w:pPr>
        <w:pStyle w:val="B1"/>
        <w:ind w:left="284" w:firstLine="0"/>
        <w:rPr>
          <w:lang w:eastAsia="ko-KR"/>
        </w:rPr>
      </w:pPr>
      <w:r>
        <w:t>2)</w:t>
      </w:r>
      <w:r w:rsidRPr="0073469F">
        <w:rPr>
          <w:lang w:eastAsia="ko-KR"/>
        </w:rPr>
        <w:tab/>
      </w:r>
      <w:r>
        <w:t xml:space="preserve">shall include the </w:t>
      </w:r>
      <w:r w:rsidRPr="00541791">
        <w:rPr>
          <w:lang w:val="en-US"/>
        </w:rPr>
        <w:t>Info-Package header field set to g.3gpp.</w:t>
      </w:r>
      <w:r>
        <w:rPr>
          <w:lang w:val="en-US"/>
        </w:rPr>
        <w:t>mcvideo</w:t>
      </w:r>
      <w:r w:rsidRPr="00541791">
        <w:rPr>
          <w:lang w:val="en-US"/>
        </w:rPr>
        <w:t>-info</w:t>
      </w:r>
      <w:r>
        <w:rPr>
          <w:lang w:val="en-US"/>
        </w:rPr>
        <w:t xml:space="preserve"> in the SIP INFO request;</w:t>
      </w:r>
    </w:p>
    <w:p w14:paraId="60042403"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19E66175" w14:textId="77777777" w:rsidR="0094202A" w:rsidRPr="003816C3" w:rsidRDefault="0094202A" w:rsidP="0094202A">
      <w:pPr>
        <w:pStyle w:val="B1"/>
        <w:rPr>
          <w:rFonts w:hint="eastAsia"/>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36357B3A" w14:textId="77777777" w:rsidR="0094202A" w:rsidRDefault="0094202A" w:rsidP="0094202A">
      <w:pPr>
        <w:pStyle w:val="Heading5"/>
        <w:rPr>
          <w:lang w:eastAsia="zh-CN"/>
        </w:rPr>
      </w:pPr>
      <w:bookmarkStart w:id="2969" w:name="_Toc20152957"/>
      <w:bookmarkStart w:id="2970" w:name="_Toc27495622"/>
      <w:bookmarkStart w:id="2971" w:name="_Toc36109090"/>
      <w:bookmarkStart w:id="2972" w:name="_Toc73958873"/>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969"/>
      <w:bookmarkEnd w:id="2970"/>
      <w:bookmarkEnd w:id="2971"/>
      <w:bookmarkEnd w:id="2972"/>
    </w:p>
    <w:p w14:paraId="3CC542FA"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585B10">
        <w:rPr>
          <w:lang w:eastAsia="zh-CN"/>
        </w:rPr>
        <w:t>clause</w:t>
      </w:r>
      <w:r>
        <w:rPr>
          <w:lang w:eastAsia="zh-CN"/>
        </w:rPr>
        <w:t> 10.2.5.4.</w:t>
      </w:r>
    </w:p>
    <w:p w14:paraId="76A741AA" w14:textId="77777777" w:rsidR="000F699E" w:rsidRPr="0079589D" w:rsidRDefault="004C0652" w:rsidP="000F699E">
      <w:pPr>
        <w:pStyle w:val="Heading2"/>
      </w:pPr>
      <w:bookmarkStart w:id="2973" w:name="_Toc20152958"/>
      <w:bookmarkStart w:id="2974" w:name="_Toc27495623"/>
      <w:bookmarkStart w:id="2975" w:name="_Toc36109091"/>
      <w:bookmarkStart w:id="2976" w:name="_Toc73958874"/>
      <w:r w:rsidRPr="0079589D">
        <w:t>1</w:t>
      </w:r>
      <w:r w:rsidRPr="0079589D">
        <w:rPr>
          <w:lang w:val="en-GB"/>
        </w:rPr>
        <w:t>3</w:t>
      </w:r>
      <w:r w:rsidR="000F699E" w:rsidRPr="0079589D">
        <w:t>.3</w:t>
      </w:r>
      <w:r w:rsidR="000F699E" w:rsidRPr="0079589D">
        <w:tab/>
        <w:t>Off-network video push</w:t>
      </w:r>
      <w:bookmarkEnd w:id="2973"/>
      <w:bookmarkEnd w:id="2974"/>
      <w:bookmarkEnd w:id="2975"/>
      <w:bookmarkEnd w:id="2976"/>
    </w:p>
    <w:p w14:paraId="098F1697" w14:textId="77777777" w:rsidR="000F699E" w:rsidRPr="0079589D" w:rsidRDefault="004C0652" w:rsidP="000F699E">
      <w:pPr>
        <w:pStyle w:val="Heading3"/>
      </w:pPr>
      <w:bookmarkStart w:id="2977" w:name="_Toc20152959"/>
      <w:bookmarkStart w:id="2978" w:name="_Toc27495624"/>
      <w:bookmarkStart w:id="2979" w:name="_Toc36109092"/>
      <w:bookmarkStart w:id="2980" w:name="_Toc73958875"/>
      <w:r w:rsidRPr="0079589D">
        <w:t>1</w:t>
      </w:r>
      <w:r w:rsidRPr="0079589D">
        <w:rPr>
          <w:lang w:val="en-GB"/>
        </w:rPr>
        <w:t>3</w:t>
      </w:r>
      <w:r w:rsidR="000F699E" w:rsidRPr="0079589D">
        <w:t>.3.1</w:t>
      </w:r>
      <w:r w:rsidR="000F699E" w:rsidRPr="0079589D">
        <w:tab/>
        <w:t>General</w:t>
      </w:r>
      <w:bookmarkEnd w:id="2977"/>
      <w:bookmarkEnd w:id="2978"/>
      <w:bookmarkEnd w:id="2979"/>
      <w:bookmarkEnd w:id="2980"/>
    </w:p>
    <w:p w14:paraId="51624DD6" w14:textId="77777777" w:rsidR="00251EBF" w:rsidRPr="006F1DFB" w:rsidRDefault="00251EBF" w:rsidP="00251EBF">
      <w:pPr>
        <w:pStyle w:val="Heading4"/>
        <w:rPr>
          <w:rFonts w:eastAsia="Calibri"/>
          <w:lang w:val="en-US"/>
        </w:rPr>
      </w:pPr>
      <w:bookmarkStart w:id="2981" w:name="_Toc20152960"/>
      <w:bookmarkStart w:id="2982" w:name="_Toc27495625"/>
      <w:bookmarkStart w:id="2983" w:name="_Toc36109093"/>
      <w:bookmarkStart w:id="2984" w:name="_Toc73958876"/>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2981"/>
      <w:bookmarkEnd w:id="2982"/>
      <w:bookmarkEnd w:id="2983"/>
      <w:bookmarkEnd w:id="2984"/>
    </w:p>
    <w:p w14:paraId="4350E04F" w14:textId="77777777" w:rsidR="00251EBF" w:rsidRPr="00EF4EDF" w:rsidRDefault="00251EBF" w:rsidP="00251EBF">
      <w:pPr>
        <w:pStyle w:val="Heading5"/>
        <w:rPr>
          <w:lang w:val="en-US"/>
        </w:rPr>
      </w:pPr>
      <w:bookmarkStart w:id="2985" w:name="_Toc20152961"/>
      <w:bookmarkStart w:id="2986" w:name="_Toc27495626"/>
      <w:bookmarkStart w:id="2987" w:name="_Toc36109094"/>
      <w:bookmarkStart w:id="2988" w:name="_Toc73958877"/>
      <w:r>
        <w:t>1</w:t>
      </w:r>
      <w:r>
        <w:rPr>
          <w:lang w:val="en-US"/>
        </w:rPr>
        <w:t>3</w:t>
      </w:r>
      <w:r w:rsidRPr="00FA3999">
        <w:t>.3.1.1.1</w:t>
      </w:r>
      <w:r w:rsidRPr="00FA3999">
        <w:tab/>
        <w:t>Sending</w:t>
      </w:r>
      <w:r w:rsidRPr="00FA3999">
        <w:rPr>
          <w:lang w:eastAsia="ko-KR"/>
        </w:rPr>
        <w:t xml:space="preserve">/Receiving </w:t>
      </w:r>
      <w:r w:rsidRPr="00FA3999">
        <w:t>a message</w:t>
      </w:r>
      <w:bookmarkEnd w:id="2985"/>
      <w:bookmarkEnd w:id="2986"/>
      <w:bookmarkEnd w:id="2987"/>
      <w:bookmarkEnd w:id="2988"/>
    </w:p>
    <w:p w14:paraId="10BA212D"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4F977318" w14:textId="77777777" w:rsidR="008A1D82" w:rsidRPr="006F1DFB" w:rsidRDefault="008A1D82" w:rsidP="008A1D82">
      <w:pPr>
        <w:pStyle w:val="B1"/>
        <w:rPr>
          <w:rFonts w:eastAsia="Calibri"/>
        </w:rPr>
      </w:pPr>
      <w:r w:rsidRPr="006F1DFB">
        <w:rPr>
          <w:rFonts w:eastAsia="Calibri"/>
        </w:rPr>
        <w:t>1)</w:t>
      </w:r>
      <w:r w:rsidRPr="006F1DFB">
        <w:rPr>
          <w:rFonts w:eastAsia="Calibri"/>
        </w:rPr>
        <w:tab/>
        <w:t xml:space="preserve">shall send the MONP </w:t>
      </w:r>
      <w:r w:rsidRPr="00BE249C">
        <w:rPr>
          <w:rFonts w:eastAsia="Calibri"/>
          <w:lang w:val="en-GB"/>
        </w:rPr>
        <w:t>MCVideo</w:t>
      </w:r>
      <w:r>
        <w:rPr>
          <w:rFonts w:eastAsia="Calibri"/>
        </w:rPr>
        <w:t xml:space="preserve"> </w:t>
      </w:r>
      <w:r w:rsidRPr="006F1DFB">
        <w:rPr>
          <w:rFonts w:eastAsia="Calibri"/>
        </w:rPr>
        <w:t xml:space="preserve">message </w:t>
      </w:r>
      <w:r w:rsidRPr="00BE249C">
        <w:rPr>
          <w:lang w:val="en-GB" w:eastAsia="ko-KR"/>
        </w:rPr>
        <w:t xml:space="preserve">transported in a </w:t>
      </w:r>
      <w:r>
        <w:rPr>
          <w:lang w:eastAsia="ko-KR"/>
        </w:rPr>
        <w:t>MONP MCVIDEO MESSAGE CARRIER message, specified in 3GPP TS 24.379</w:t>
      </w:r>
      <w:r w:rsidRPr="00BE249C">
        <w:rPr>
          <w:lang w:val="en-GB"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BE249C">
        <w:rPr>
          <w:rFonts w:eastAsia="Calibri"/>
          <w:lang w:val="en-GB"/>
        </w:rPr>
        <w:t>8809</w:t>
      </w:r>
      <w:r>
        <w:rPr>
          <w:lang w:eastAsia="ko-KR"/>
        </w:rPr>
        <w:t xml:space="preserve"> (as specified in 3GPP TS 24,379 [40])</w:t>
      </w:r>
      <w:r w:rsidRPr="006F1DFB">
        <w:rPr>
          <w:rFonts w:eastAsia="Calibri"/>
        </w:rPr>
        <w:t>, with an IP time-to-live set to 255; and</w:t>
      </w:r>
    </w:p>
    <w:p w14:paraId="00273EF5" w14:textId="77777777" w:rsidR="008A1D82" w:rsidRPr="006F1DFB" w:rsidRDefault="008A1D82" w:rsidP="008A1D82">
      <w:pPr>
        <w:pStyle w:val="B1"/>
        <w:rPr>
          <w:rFonts w:eastAsia="Calibri"/>
        </w:rPr>
      </w:pPr>
      <w:r w:rsidRPr="006F1DFB">
        <w:rPr>
          <w:rFonts w:eastAsia="Calibri"/>
        </w:rPr>
        <w:t>2)</w:t>
      </w:r>
      <w:r w:rsidRPr="006F1DFB">
        <w:rPr>
          <w:rFonts w:eastAsia="Calibri"/>
        </w:rPr>
        <w:tab/>
        <w:t xml:space="preserve">shall treat UDP messages received on the port </w:t>
      </w:r>
      <w:r w:rsidRPr="00BE249C">
        <w:rPr>
          <w:rFonts w:eastAsia="Calibri"/>
          <w:lang w:val="en-GB"/>
        </w:rPr>
        <w:t>8809</w:t>
      </w:r>
      <w:r w:rsidRPr="006F1DFB">
        <w:rPr>
          <w:rFonts w:eastAsia="Calibri"/>
        </w:rPr>
        <w:t xml:space="preserve"> as received MONP messages.</w:t>
      </w:r>
    </w:p>
    <w:p w14:paraId="7CA6EB4E"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2A9E1948" w14:textId="77777777" w:rsidR="000F699E" w:rsidRPr="0079589D" w:rsidRDefault="004C0652" w:rsidP="000F699E">
      <w:pPr>
        <w:pStyle w:val="Heading3"/>
      </w:pPr>
      <w:bookmarkStart w:id="2989" w:name="_Toc20152962"/>
      <w:bookmarkStart w:id="2990" w:name="_Toc27495627"/>
      <w:bookmarkStart w:id="2991" w:name="_Toc36109095"/>
      <w:bookmarkStart w:id="2992" w:name="_Toc73958878"/>
      <w:r w:rsidRPr="0079589D">
        <w:t>1</w:t>
      </w:r>
      <w:r w:rsidRPr="0079589D">
        <w:rPr>
          <w:lang w:val="en-GB"/>
        </w:rPr>
        <w:t>3</w:t>
      </w:r>
      <w:r w:rsidR="000F699E" w:rsidRPr="0079589D">
        <w:t>.3.2</w:t>
      </w:r>
      <w:r w:rsidR="000F699E" w:rsidRPr="0079589D">
        <w:tab/>
        <w:t>MCVideo client procedures</w:t>
      </w:r>
      <w:bookmarkEnd w:id="2989"/>
      <w:bookmarkEnd w:id="2990"/>
      <w:bookmarkEnd w:id="2991"/>
      <w:bookmarkEnd w:id="2992"/>
    </w:p>
    <w:p w14:paraId="0E3CB075" w14:textId="77777777" w:rsidR="00251EBF" w:rsidRPr="006F1DFB" w:rsidRDefault="00251EBF" w:rsidP="00251EBF">
      <w:pPr>
        <w:pStyle w:val="Heading4"/>
        <w:rPr>
          <w:rFonts w:eastAsia="Calibri"/>
        </w:rPr>
      </w:pPr>
      <w:bookmarkStart w:id="2993" w:name="_Toc20152963"/>
      <w:bookmarkStart w:id="2994" w:name="_Toc27495628"/>
      <w:bookmarkStart w:id="2995" w:name="_Toc36109096"/>
      <w:bookmarkStart w:id="2996" w:name="_Toc73958879"/>
      <w:r w:rsidRPr="006F1DFB">
        <w:rPr>
          <w:rFonts w:eastAsia="Calibri"/>
        </w:rPr>
        <w:t>13.3.</w:t>
      </w:r>
      <w:r w:rsidRPr="006F1DFB">
        <w:rPr>
          <w:rFonts w:eastAsia="Calibri"/>
          <w:lang w:val="en-US"/>
        </w:rPr>
        <w:t>2.1</w:t>
      </w:r>
      <w:r w:rsidRPr="006F1DFB">
        <w:rPr>
          <w:rFonts w:eastAsia="Calibri"/>
        </w:rPr>
        <w:tab/>
        <w:t>Video push to another MCVideo user</w:t>
      </w:r>
      <w:bookmarkEnd w:id="2993"/>
      <w:bookmarkEnd w:id="2994"/>
      <w:bookmarkEnd w:id="2995"/>
      <w:bookmarkEnd w:id="2996"/>
    </w:p>
    <w:p w14:paraId="494A2F0D" w14:textId="77777777" w:rsidR="00251EBF" w:rsidRPr="007C3D12" w:rsidRDefault="00251EBF" w:rsidP="00251EBF">
      <w:pPr>
        <w:pStyle w:val="Heading5"/>
        <w:rPr>
          <w:lang w:val="en-US" w:eastAsia="ko-KR"/>
        </w:rPr>
      </w:pPr>
      <w:bookmarkStart w:id="2997" w:name="_Toc20152964"/>
      <w:bookmarkStart w:id="2998" w:name="_Toc27495629"/>
      <w:bookmarkStart w:id="2999" w:name="_Toc36109097"/>
      <w:bookmarkStart w:id="3000" w:name="_Toc73958880"/>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2997"/>
      <w:bookmarkEnd w:id="2998"/>
      <w:bookmarkEnd w:id="2999"/>
      <w:bookmarkEnd w:id="3000"/>
    </w:p>
    <w:p w14:paraId="3DFBE88E"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585B10">
        <w:t>clause</w:t>
      </w:r>
      <w:r>
        <w:t> </w:t>
      </w:r>
      <w:r w:rsidRPr="00143B3A">
        <w:t>10.3</w:t>
      </w:r>
      <w:r>
        <w:t>.2.4.2.1</w:t>
      </w:r>
      <w:r w:rsidRPr="00143B3A">
        <w:t>, with</w:t>
      </w:r>
      <w:r>
        <w:t xml:space="preserve"> the following clarifications</w:t>
      </w:r>
      <w:r w:rsidRPr="00FA3999">
        <w:rPr>
          <w:lang w:eastAsia="ko-KR"/>
        </w:rPr>
        <w:t>:</w:t>
      </w:r>
    </w:p>
    <w:p w14:paraId="04155978" w14:textId="77777777" w:rsidR="00251EBF" w:rsidRDefault="00251EBF" w:rsidP="00251EBF">
      <w:pPr>
        <w:pStyle w:val="B1"/>
      </w:pPr>
      <w:r w:rsidRPr="00093943">
        <w:t>1)</w:t>
      </w:r>
      <w:r>
        <w:tab/>
      </w:r>
      <w:r w:rsidRPr="00093943">
        <w:t xml:space="preserve">shall store "PRIVATE VIDEO PUSH CALL" as the current call type as specified in </w:t>
      </w:r>
      <w:r w:rsidR="00585B10">
        <w:t>clause</w:t>
      </w:r>
      <w:r>
        <w:t> </w:t>
      </w:r>
      <w:r w:rsidRPr="00093943">
        <w:t>17.2.11</w:t>
      </w:r>
      <w:r>
        <w:t>.</w:t>
      </w:r>
    </w:p>
    <w:p w14:paraId="421607D1" w14:textId="77777777" w:rsidR="00251EBF" w:rsidRPr="007C3D12" w:rsidRDefault="00251EBF" w:rsidP="00251EBF">
      <w:pPr>
        <w:pStyle w:val="Heading5"/>
        <w:rPr>
          <w:lang w:val="en-US" w:eastAsia="ko-KR"/>
        </w:rPr>
      </w:pPr>
      <w:bookmarkStart w:id="3001" w:name="_Toc20152965"/>
      <w:bookmarkStart w:id="3002" w:name="_Toc27495630"/>
      <w:bookmarkStart w:id="3003" w:name="_Toc36109098"/>
      <w:bookmarkStart w:id="3004" w:name="_Toc73958881"/>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3001"/>
      <w:bookmarkEnd w:id="3002"/>
      <w:bookmarkEnd w:id="3003"/>
      <w:bookmarkEnd w:id="3004"/>
    </w:p>
    <w:p w14:paraId="6236B1BE"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585B10">
        <w:t>clause</w:t>
      </w:r>
      <w:r>
        <w:t> 10.3.2.4.4 with the following clarifications to the</w:t>
      </w:r>
      <w:r>
        <w:rPr>
          <w:lang w:eastAsia="ko-KR"/>
        </w:rPr>
        <w:t xml:space="preserve"> </w:t>
      </w:r>
      <w:r w:rsidR="00585B10">
        <w:rPr>
          <w:lang w:eastAsia="ko-KR"/>
        </w:rPr>
        <w:t>clause</w:t>
      </w:r>
      <w:r>
        <w:rPr>
          <w:lang w:eastAsia="ko-KR"/>
        </w:rPr>
        <w:t> 10.3.2.4.4.1;</w:t>
      </w:r>
    </w:p>
    <w:p w14:paraId="674DB78A"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585B10">
        <w:t>clause</w:t>
      </w:r>
      <w:r>
        <w:t> </w:t>
      </w:r>
      <w:r w:rsidRPr="004A0DE4">
        <w:t>17.2.11</w:t>
      </w:r>
      <w:r>
        <w:t>.</w:t>
      </w:r>
    </w:p>
    <w:p w14:paraId="2B870A17" w14:textId="77777777" w:rsidR="00251EBF" w:rsidRPr="007C3D12" w:rsidRDefault="00251EBF" w:rsidP="00251EBF">
      <w:pPr>
        <w:pStyle w:val="Heading5"/>
        <w:rPr>
          <w:lang w:val="en-US" w:eastAsia="ko-KR"/>
        </w:rPr>
      </w:pPr>
      <w:bookmarkStart w:id="3005" w:name="_Toc20152966"/>
      <w:bookmarkStart w:id="3006" w:name="_Toc27495631"/>
      <w:bookmarkStart w:id="3007" w:name="_Toc36109099"/>
      <w:bookmarkStart w:id="3008" w:name="_Toc73958882"/>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3005"/>
      <w:bookmarkEnd w:id="3006"/>
      <w:bookmarkEnd w:id="3007"/>
      <w:bookmarkEnd w:id="3008"/>
    </w:p>
    <w:p w14:paraId="769AEFD7"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585B10">
        <w:rPr>
          <w:lang w:eastAsia="ko-KR"/>
        </w:rPr>
        <w:t>clause</w:t>
      </w:r>
      <w:r>
        <w:rPr>
          <w:lang w:eastAsia="ko-KR"/>
        </w:rPr>
        <w:t> 10.3.2.4.5.</w:t>
      </w:r>
    </w:p>
    <w:p w14:paraId="30F002FE" w14:textId="77777777" w:rsidR="00251EBF" w:rsidRPr="002D4BA2" w:rsidRDefault="00251EBF" w:rsidP="00251EBF">
      <w:pPr>
        <w:pStyle w:val="Heading5"/>
        <w:rPr>
          <w:lang w:eastAsia="ko-KR"/>
        </w:rPr>
      </w:pPr>
      <w:bookmarkStart w:id="3009" w:name="_Toc20152967"/>
      <w:bookmarkStart w:id="3010" w:name="_Toc27495632"/>
      <w:bookmarkStart w:id="3011" w:name="_Toc36109100"/>
      <w:bookmarkStart w:id="3012" w:name="_Toc73958883"/>
      <w:r w:rsidRPr="002D4BA2">
        <w:rPr>
          <w:lang w:eastAsia="ko-KR"/>
        </w:rPr>
        <w:t>13.3.2.1.</w:t>
      </w:r>
      <w:r>
        <w:rPr>
          <w:lang w:eastAsia="ko-KR"/>
        </w:rPr>
        <w:t>4</w:t>
      </w:r>
      <w:r w:rsidRPr="002D4BA2">
        <w:rPr>
          <w:lang w:eastAsia="ko-KR"/>
        </w:rPr>
        <w:tab/>
        <w:t>Sending video push notification</w:t>
      </w:r>
      <w:bookmarkEnd w:id="3009"/>
      <w:bookmarkEnd w:id="3010"/>
      <w:bookmarkEnd w:id="3011"/>
      <w:bookmarkEnd w:id="3012"/>
    </w:p>
    <w:p w14:paraId="02AF95BB"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250FD70A" w14:textId="77777777" w:rsidR="00251EBF" w:rsidRPr="00F72875" w:rsidRDefault="00251EBF" w:rsidP="00251EBF">
      <w:pPr>
        <w:pStyle w:val="B1"/>
      </w:pPr>
      <w:r w:rsidRPr="002D4BA2">
        <w:rPr>
          <w:rFonts w:eastAsia="Calibri"/>
        </w:rPr>
        <w:t>1)</w:t>
      </w:r>
      <w:r w:rsidR="00585B10">
        <w:rPr>
          <w:rFonts w:eastAsia="Calibri"/>
        </w:rPr>
        <w:tab/>
      </w:r>
      <w:r w:rsidRPr="002D4BA2">
        <w:rPr>
          <w:rFonts w:eastAsia="Calibri"/>
        </w:rPr>
        <w:t>shall store NOTIFY VIDEO PUSH as the current message</w:t>
      </w:r>
      <w:r w:rsidRPr="00C62C0F">
        <w:rPr>
          <w:rFonts w:eastAsia="Calibri"/>
        </w:rPr>
        <w:t xml:space="preserve"> type;</w:t>
      </w:r>
    </w:p>
    <w:p w14:paraId="6BB965A3"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427D083D"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51B1E6E6"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30F3DE1F"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169D1991"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23EA7C09"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75A52D1F"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585B10">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5CC105E1"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585B10">
        <w:rPr>
          <w:rFonts w:eastAsia="Calibri"/>
        </w:rPr>
        <w:t>clause</w:t>
      </w:r>
      <w:r>
        <w:rPr>
          <w:rFonts w:eastAsia="Calibri"/>
        </w:rPr>
        <w:t> </w:t>
      </w:r>
      <w:r w:rsidRPr="00F72875">
        <w:rPr>
          <w:rFonts w:eastAsia="Calibri"/>
        </w:rPr>
        <w:t>17.1.23. In the NOTIFY VIDEO PUSH message, the MCVideo client:</w:t>
      </w:r>
    </w:p>
    <w:p w14:paraId="740B803F"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7843E639"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5FE403EE"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4977989A"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0C262F4E"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FF17145"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C9324CE" w14:textId="77777777" w:rsidR="00251EBF" w:rsidRPr="00B111E1" w:rsidRDefault="00251EBF" w:rsidP="00251EBF">
      <w:pPr>
        <w:pStyle w:val="B2"/>
      </w:pPr>
      <w:r>
        <w:rPr>
          <w:lang w:val="en-US"/>
        </w:rPr>
        <w:t>g)</w:t>
      </w:r>
      <w:r>
        <w:rPr>
          <w:lang w:val="en-US"/>
        </w:rPr>
        <w:tab/>
        <w:t>shall set the Result IE with stored result; and</w:t>
      </w:r>
    </w:p>
    <w:p w14:paraId="13F7CA48"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2417DEA9"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585B10">
        <w:rPr>
          <w:rFonts w:eastAsia="Calibri"/>
        </w:rPr>
        <w:t>clause</w:t>
      </w:r>
      <w:r>
        <w:rPr>
          <w:rFonts w:eastAsia="Calibri"/>
        </w:rPr>
        <w:t> </w:t>
      </w:r>
      <w:r w:rsidRPr="002D4BA2">
        <w:rPr>
          <w:rFonts w:eastAsia="Calibri"/>
        </w:rPr>
        <w:t>13.3.1.1.1</w:t>
      </w:r>
      <w:r>
        <w:rPr>
          <w:rFonts w:eastAsia="Calibri"/>
        </w:rPr>
        <w:t>.</w:t>
      </w:r>
    </w:p>
    <w:p w14:paraId="42C5BD34" w14:textId="77777777" w:rsidR="00251EBF" w:rsidRPr="00A92D99" w:rsidRDefault="00251EBF" w:rsidP="00251EBF">
      <w:pPr>
        <w:pStyle w:val="Heading5"/>
        <w:rPr>
          <w:lang w:val="en-US"/>
        </w:rPr>
      </w:pPr>
      <w:bookmarkStart w:id="3013" w:name="_Toc20152968"/>
      <w:bookmarkStart w:id="3014" w:name="_Toc27495633"/>
      <w:bookmarkStart w:id="3015" w:name="_Toc36109101"/>
      <w:bookmarkStart w:id="3016" w:name="_Toc73958884"/>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3013"/>
      <w:bookmarkEnd w:id="3014"/>
      <w:bookmarkEnd w:id="3015"/>
      <w:bookmarkEnd w:id="3016"/>
    </w:p>
    <w:p w14:paraId="36F85C7E"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71011720" w14:textId="77777777" w:rsidR="00251EBF" w:rsidRPr="006F1DFB" w:rsidRDefault="00251EBF" w:rsidP="00251EBF">
      <w:pPr>
        <w:pStyle w:val="Heading4"/>
        <w:rPr>
          <w:rFonts w:eastAsia="Calibri"/>
        </w:rPr>
      </w:pPr>
      <w:bookmarkStart w:id="3017" w:name="_Toc20152969"/>
      <w:bookmarkStart w:id="3018" w:name="_Toc27495634"/>
      <w:bookmarkStart w:id="3019" w:name="_Toc36109102"/>
      <w:bookmarkStart w:id="3020" w:name="_Toc73958885"/>
      <w:r w:rsidRPr="006F1DFB">
        <w:rPr>
          <w:rFonts w:eastAsia="Calibri"/>
        </w:rPr>
        <w:t>13.3.</w:t>
      </w:r>
      <w:r w:rsidRPr="006F1DFB">
        <w:rPr>
          <w:rFonts w:eastAsia="Calibri"/>
          <w:lang w:val="en-US"/>
        </w:rPr>
        <w:t>2.2</w:t>
      </w:r>
      <w:r w:rsidRPr="006F1DFB">
        <w:rPr>
          <w:rFonts w:eastAsia="Calibri"/>
        </w:rPr>
        <w:tab/>
        <w:t>Remotely initiated video push</w:t>
      </w:r>
      <w:bookmarkEnd w:id="3017"/>
      <w:bookmarkEnd w:id="3018"/>
      <w:bookmarkEnd w:id="3019"/>
      <w:bookmarkEnd w:id="3020"/>
    </w:p>
    <w:p w14:paraId="51E12028" w14:textId="77777777" w:rsidR="00251EBF" w:rsidRPr="00D91428" w:rsidRDefault="00251EBF" w:rsidP="00251EBF">
      <w:pPr>
        <w:pStyle w:val="Heading5"/>
      </w:pPr>
      <w:bookmarkStart w:id="3021" w:name="_Toc20152970"/>
      <w:bookmarkStart w:id="3022" w:name="_Toc27495635"/>
      <w:bookmarkStart w:id="3023" w:name="_Toc36109103"/>
      <w:bookmarkStart w:id="3024" w:name="_Toc73958886"/>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3021"/>
      <w:bookmarkEnd w:id="3022"/>
      <w:bookmarkEnd w:id="3023"/>
      <w:bookmarkEnd w:id="3024"/>
    </w:p>
    <w:p w14:paraId="449B9059"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1EFD7CCD" w14:textId="77777777" w:rsidR="00251EBF" w:rsidRPr="00F72875" w:rsidRDefault="00251EBF" w:rsidP="00251EBF">
      <w:pPr>
        <w:pStyle w:val="B1"/>
        <w:rPr>
          <w:rFonts w:eastAsia="Calibri"/>
        </w:rPr>
      </w:pPr>
      <w:r w:rsidRPr="00F72875">
        <w:rPr>
          <w:rFonts w:eastAsia="Calibri"/>
        </w:rPr>
        <w:t>1)</w:t>
      </w:r>
      <w:r w:rsidR="00585B10">
        <w:rPr>
          <w:rFonts w:eastAsia="Calibri"/>
        </w:rPr>
        <w:tab/>
      </w:r>
      <w:r w:rsidRPr="00F72875">
        <w:rPr>
          <w:rFonts w:eastAsia="Calibri"/>
        </w:rPr>
        <w:t>shall store PRIVATE REMOTE VIDEO PUSH REQUEST as the current message type;</w:t>
      </w:r>
    </w:p>
    <w:p w14:paraId="7DA98F79"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6CF20E57"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1D1D0356"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7D15CB16"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481D0AD2"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585B10">
        <w:rPr>
          <w:rFonts w:eastAsia="Calibri"/>
        </w:rPr>
        <w:t>clause</w:t>
      </w:r>
      <w:r>
        <w:rPr>
          <w:rFonts w:eastAsia="Calibri"/>
        </w:rPr>
        <w:t> </w:t>
      </w:r>
      <w:r w:rsidRPr="00F74EDF">
        <w:rPr>
          <w:rFonts w:eastAsia="Calibri"/>
        </w:rPr>
        <w:t>17.2.17;</w:t>
      </w:r>
    </w:p>
    <w:p w14:paraId="1D34EFA3"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585B10">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12D9EF6C" w14:textId="77777777" w:rsidR="00251EBF" w:rsidRPr="00B73393" w:rsidRDefault="00251EBF" w:rsidP="00251EBF">
      <w:pPr>
        <w:pStyle w:val="B2"/>
      </w:pPr>
      <w:r>
        <w:t>a)</w:t>
      </w:r>
      <w:r>
        <w:tab/>
      </w:r>
      <w:r w:rsidRPr="00B73393">
        <w:t>shall set the remote video push setup request message identity IE with stored current message type;</w:t>
      </w:r>
    </w:p>
    <w:p w14:paraId="4DC2C658" w14:textId="77777777" w:rsidR="00251EBF" w:rsidRPr="00B73393" w:rsidRDefault="00251EBF" w:rsidP="00251EBF">
      <w:pPr>
        <w:pStyle w:val="B2"/>
      </w:pPr>
      <w:r>
        <w:t>b)</w:t>
      </w:r>
      <w:r>
        <w:tab/>
      </w:r>
      <w:r w:rsidRPr="00B73393">
        <w:t>shall set the call identifier IE with stored call identifier;</w:t>
      </w:r>
    </w:p>
    <w:p w14:paraId="443FFC14" w14:textId="77777777" w:rsidR="00251EBF" w:rsidRPr="00B73393" w:rsidRDefault="00251EBF" w:rsidP="00251EBF">
      <w:pPr>
        <w:pStyle w:val="B2"/>
      </w:pPr>
      <w:r>
        <w:t>c)</w:t>
      </w:r>
      <w:r>
        <w:tab/>
      </w:r>
      <w:r w:rsidRPr="00B73393">
        <w:t>shall set the MCVideo remote push requester IE with stored remote video push requester ID;</w:t>
      </w:r>
    </w:p>
    <w:p w14:paraId="65B66A7F" w14:textId="77777777" w:rsidR="00251EBF" w:rsidRPr="00B73393" w:rsidRDefault="00251EBF" w:rsidP="00251EBF">
      <w:pPr>
        <w:pStyle w:val="B2"/>
      </w:pPr>
      <w:r>
        <w:t>d)</w:t>
      </w:r>
      <w:r>
        <w:tab/>
      </w:r>
      <w:r w:rsidRPr="00B73393">
        <w:t>shall set the MCVideo remote push call originator IE with stored caller ID;</w:t>
      </w:r>
    </w:p>
    <w:p w14:paraId="2220852C"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54A1A633" w14:textId="77777777" w:rsidR="00251EBF" w:rsidRPr="00B73393" w:rsidRDefault="00251EBF" w:rsidP="00251EBF">
      <w:pPr>
        <w:pStyle w:val="B2"/>
      </w:pPr>
      <w:r>
        <w:t>f)</w:t>
      </w:r>
      <w:r>
        <w:tab/>
      </w:r>
      <w:r w:rsidRPr="00B73393">
        <w:t>may set the Video Information IE with stored video information;</w:t>
      </w:r>
      <w:r>
        <w:t xml:space="preserve"> and</w:t>
      </w:r>
    </w:p>
    <w:p w14:paraId="5871DBBA"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585B10">
        <w:rPr>
          <w:rFonts w:eastAsia="Calibri"/>
        </w:rPr>
        <w:t>clause</w:t>
      </w:r>
      <w:r>
        <w:rPr>
          <w:rFonts w:eastAsia="Calibri"/>
        </w:rPr>
        <w:t> </w:t>
      </w:r>
      <w:r w:rsidRPr="00B73393">
        <w:rPr>
          <w:rFonts w:eastAsia="Calibri"/>
        </w:rPr>
        <w:t>13.3.1.1.1</w:t>
      </w:r>
      <w:r>
        <w:rPr>
          <w:rFonts w:eastAsia="Calibri"/>
        </w:rPr>
        <w:t>.</w:t>
      </w:r>
    </w:p>
    <w:p w14:paraId="23074950" w14:textId="77777777" w:rsidR="00251EBF" w:rsidRPr="00D91428" w:rsidRDefault="00251EBF" w:rsidP="00251EBF">
      <w:pPr>
        <w:pStyle w:val="Heading5"/>
      </w:pPr>
      <w:bookmarkStart w:id="3025" w:name="_Toc20152971"/>
      <w:bookmarkStart w:id="3026" w:name="_Toc27495636"/>
      <w:bookmarkStart w:id="3027" w:name="_Toc36109104"/>
      <w:bookmarkStart w:id="3028" w:name="_Toc73958887"/>
      <w:r>
        <w:t>1</w:t>
      </w:r>
      <w:r w:rsidRPr="00D91428">
        <w:t>3</w:t>
      </w:r>
      <w:r>
        <w:t>.3.</w:t>
      </w:r>
      <w:r w:rsidRPr="00D91428">
        <w:t>2</w:t>
      </w:r>
      <w:r>
        <w:t>.</w:t>
      </w:r>
      <w:r w:rsidRPr="00D91428">
        <w:t>2</w:t>
      </w:r>
      <w:r>
        <w:t>.</w:t>
      </w:r>
      <w:r w:rsidRPr="00D91428">
        <w:t>2</w:t>
      </w:r>
      <w:r w:rsidRPr="007C3D12">
        <w:tab/>
      </w:r>
      <w:r w:rsidRPr="00D91428">
        <w:t>Sending video push trying response</w:t>
      </w:r>
      <w:bookmarkEnd w:id="3025"/>
      <w:bookmarkEnd w:id="3026"/>
      <w:bookmarkEnd w:id="3027"/>
      <w:bookmarkEnd w:id="3028"/>
    </w:p>
    <w:p w14:paraId="69943443"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 </w:t>
      </w:r>
    </w:p>
    <w:p w14:paraId="75A5E300"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78027015"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1092C3DA"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585B10">
        <w:rPr>
          <w:rFonts w:eastAsia="Calibri"/>
        </w:rPr>
        <w:t>clause</w:t>
      </w:r>
      <w:r>
        <w:rPr>
          <w:rFonts w:eastAsia="Calibri"/>
        </w:rPr>
        <w:t> </w:t>
      </w:r>
      <w:r w:rsidRPr="00F74EDF">
        <w:rPr>
          <w:rFonts w:eastAsia="Calibri"/>
        </w:rPr>
        <w:t>17.2.17;</w:t>
      </w:r>
    </w:p>
    <w:p w14:paraId="69703D29"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585B10">
        <w:rPr>
          <w:rFonts w:eastAsia="Calibri"/>
        </w:rPr>
        <w:t>clause</w:t>
      </w:r>
      <w:r>
        <w:rPr>
          <w:rFonts w:eastAsia="Calibri"/>
        </w:rPr>
        <w:t> </w:t>
      </w:r>
      <w:r w:rsidRPr="00F74EDF">
        <w:rPr>
          <w:rFonts w:eastAsia="Calibri"/>
        </w:rPr>
        <w:t>17.1.22. In the VIDEO PUSH TRYING RESPONSE message, the MCVideo client:</w:t>
      </w:r>
    </w:p>
    <w:p w14:paraId="11E74C3A"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16409FC"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25DFFC3D" w14:textId="77777777" w:rsidR="00251EBF" w:rsidRPr="00F74EDF" w:rsidRDefault="00251EBF" w:rsidP="00251EBF">
      <w:pPr>
        <w:pStyle w:val="B2"/>
      </w:pPr>
      <w:r>
        <w:t>c)</w:t>
      </w:r>
      <w:r>
        <w:tab/>
      </w:r>
      <w:r w:rsidRPr="00F74EDF">
        <w:t>may set the Video Information with stored video information;</w:t>
      </w:r>
      <w:r>
        <w:t xml:space="preserve"> and</w:t>
      </w:r>
    </w:p>
    <w:p w14:paraId="1CDC7506"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585B10">
        <w:rPr>
          <w:rFonts w:eastAsia="Calibri"/>
        </w:rPr>
        <w:t>clause</w:t>
      </w:r>
      <w:r>
        <w:rPr>
          <w:rFonts w:eastAsia="Calibri"/>
        </w:rPr>
        <w:t> </w:t>
      </w:r>
      <w:r w:rsidRPr="00F74EDF">
        <w:rPr>
          <w:rFonts w:eastAsia="Calibri"/>
        </w:rPr>
        <w:t>13.3.1.1.1;</w:t>
      </w:r>
    </w:p>
    <w:p w14:paraId="508217E2" w14:textId="77777777" w:rsidR="00251EBF" w:rsidRPr="00A87CFC" w:rsidRDefault="00251EBF" w:rsidP="00251EBF">
      <w:pPr>
        <w:pStyle w:val="Heading5"/>
        <w:rPr>
          <w:lang w:val="en-US"/>
        </w:rPr>
      </w:pPr>
      <w:bookmarkStart w:id="3029" w:name="_Toc20152972"/>
      <w:bookmarkStart w:id="3030" w:name="_Toc27495637"/>
      <w:bookmarkStart w:id="3031" w:name="_Toc36109105"/>
      <w:bookmarkStart w:id="3032" w:name="_Toc73958888"/>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3029"/>
      <w:bookmarkEnd w:id="3030"/>
      <w:bookmarkEnd w:id="3031"/>
      <w:bookmarkEnd w:id="3032"/>
    </w:p>
    <w:p w14:paraId="29DB157D"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585B10">
        <w:rPr>
          <w:lang w:eastAsia="ko-KR"/>
        </w:rPr>
        <w:t>clause</w:t>
      </w:r>
      <w:r>
        <w:rPr>
          <w:lang w:eastAsia="ko-KR"/>
        </w:rPr>
        <w:t> </w:t>
      </w:r>
      <w:r>
        <w:t>10.3.2.4.2.1, with the following clarifications</w:t>
      </w:r>
      <w:r w:rsidRPr="00FA3999">
        <w:rPr>
          <w:lang w:eastAsia="ko-KR"/>
        </w:rPr>
        <w:t>:</w:t>
      </w:r>
    </w:p>
    <w:p w14:paraId="54D434D3"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585B10">
        <w:t>"</w:t>
      </w:r>
      <w:r w:rsidRPr="002A0A90">
        <w:t>PRIVATE VIDEO PUSH CALL</w:t>
      </w:r>
      <w:r w:rsidR="00585B10">
        <w:t>"</w:t>
      </w:r>
      <w:r w:rsidRPr="002A0A90">
        <w:t xml:space="preserve"> as the current call type as specified in </w:t>
      </w:r>
      <w:r w:rsidR="00585B10">
        <w:t>clause</w:t>
      </w:r>
      <w:r w:rsidRPr="002A0A90">
        <w:t> 17.2.11;</w:t>
      </w:r>
    </w:p>
    <w:p w14:paraId="6BFB6960"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27068934" w14:textId="77777777" w:rsidR="00251EBF" w:rsidRPr="007C3D12" w:rsidRDefault="00251EBF" w:rsidP="00251EBF">
      <w:pPr>
        <w:pStyle w:val="Heading5"/>
        <w:rPr>
          <w:lang w:val="en-US" w:eastAsia="ko-KR"/>
        </w:rPr>
      </w:pPr>
      <w:bookmarkStart w:id="3033" w:name="_Toc20152973"/>
      <w:bookmarkStart w:id="3034" w:name="_Toc27495638"/>
      <w:bookmarkStart w:id="3035" w:name="_Toc36109106"/>
      <w:bookmarkStart w:id="3036" w:name="_Toc73958889"/>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3033"/>
      <w:bookmarkEnd w:id="3034"/>
      <w:bookmarkEnd w:id="3035"/>
      <w:bookmarkEnd w:id="3036"/>
    </w:p>
    <w:p w14:paraId="40CA5726"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585B10">
        <w:t>clause</w:t>
      </w:r>
      <w:r>
        <w:t> 10.3.2.4.4.1 with the following clarifications:</w:t>
      </w:r>
    </w:p>
    <w:p w14:paraId="2D7E1CAE"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585B10">
        <w:t>clause</w:t>
      </w:r>
      <w:r>
        <w:t> </w:t>
      </w:r>
      <w:r w:rsidRPr="004A0DE4">
        <w:t>17.2.11;</w:t>
      </w:r>
    </w:p>
    <w:p w14:paraId="5A1F0AD0" w14:textId="77777777" w:rsidR="00251EBF" w:rsidRPr="007C3D12" w:rsidRDefault="00251EBF" w:rsidP="00251EBF">
      <w:pPr>
        <w:pStyle w:val="Heading5"/>
        <w:rPr>
          <w:lang w:val="en-US" w:eastAsia="ko-KR"/>
        </w:rPr>
      </w:pPr>
      <w:bookmarkStart w:id="3037" w:name="_Toc20152974"/>
      <w:bookmarkStart w:id="3038" w:name="_Toc27495639"/>
      <w:bookmarkStart w:id="3039" w:name="_Toc36109107"/>
      <w:bookmarkStart w:id="3040" w:name="_Toc73958890"/>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3037"/>
      <w:bookmarkEnd w:id="3038"/>
      <w:bookmarkEnd w:id="3039"/>
      <w:bookmarkEnd w:id="3040"/>
    </w:p>
    <w:p w14:paraId="73EEB1F7"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585B10">
        <w:rPr>
          <w:lang w:eastAsia="ko-KR"/>
        </w:rPr>
        <w:t>clause</w:t>
      </w:r>
      <w:r>
        <w:rPr>
          <w:lang w:eastAsia="ko-KR"/>
        </w:rPr>
        <w:t> 10.3.2.4.5;</w:t>
      </w:r>
    </w:p>
    <w:p w14:paraId="272E39DB" w14:textId="77777777" w:rsidR="00251EBF" w:rsidRPr="00413D05" w:rsidRDefault="00251EBF" w:rsidP="00251EBF">
      <w:pPr>
        <w:pStyle w:val="Heading5"/>
        <w:rPr>
          <w:lang w:val="en-US"/>
        </w:rPr>
      </w:pPr>
      <w:bookmarkStart w:id="3041" w:name="_Toc20152975"/>
      <w:bookmarkStart w:id="3042" w:name="_Toc27495640"/>
      <w:bookmarkStart w:id="3043" w:name="_Toc36109108"/>
      <w:bookmarkStart w:id="3044" w:name="_Toc73958891"/>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3041"/>
      <w:bookmarkEnd w:id="3042"/>
      <w:bookmarkEnd w:id="3043"/>
      <w:bookmarkEnd w:id="3044"/>
    </w:p>
    <w:p w14:paraId="336E5A68"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2B8F0513"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28C273B5"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46DDBD5F"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43B6BE74"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54B532EB"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466F45DA"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5D785ED"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839A4C0"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585B10">
        <w:rPr>
          <w:rFonts w:eastAsia="Calibri"/>
        </w:rPr>
        <w:t>clause</w:t>
      </w:r>
      <w:r>
        <w:rPr>
          <w:rFonts w:eastAsia="Calibri"/>
        </w:rPr>
        <w:t> </w:t>
      </w:r>
      <w:r w:rsidRPr="00B72F43">
        <w:rPr>
          <w:rFonts w:eastAsia="Calibri"/>
        </w:rPr>
        <w:t>17.2.8, if the result is set as FAILURE;</w:t>
      </w:r>
    </w:p>
    <w:p w14:paraId="46721073"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585B10">
        <w:rPr>
          <w:rFonts w:eastAsia="Calibri"/>
        </w:rPr>
        <w:t>clause</w:t>
      </w:r>
      <w:r>
        <w:rPr>
          <w:rFonts w:eastAsia="Calibri"/>
        </w:rPr>
        <w:t> </w:t>
      </w:r>
      <w:r w:rsidRPr="00B72F43">
        <w:rPr>
          <w:rFonts w:eastAsia="Calibri"/>
        </w:rPr>
        <w:t>17.1.23. In the NOTIFY VIDEO PUSH message, the MCVideo client:</w:t>
      </w:r>
    </w:p>
    <w:p w14:paraId="20EDD62F"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5F3E8AB6"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7D5C467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58079DEA"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374208D4"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7B59794A"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328F08A4" w14:textId="77777777" w:rsidR="00251EBF" w:rsidRPr="00B111E1" w:rsidRDefault="00251EBF" w:rsidP="00251EBF">
      <w:pPr>
        <w:pStyle w:val="B2"/>
      </w:pPr>
      <w:r>
        <w:t>g)</w:t>
      </w:r>
      <w:r>
        <w:tab/>
      </w:r>
      <w:r w:rsidRPr="00B72F43">
        <w:t>shall set the Result IE with stored result;</w:t>
      </w:r>
      <w:r>
        <w:t xml:space="preserve"> and</w:t>
      </w:r>
    </w:p>
    <w:p w14:paraId="344B3FB0"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45D7210C"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585B10">
        <w:rPr>
          <w:rFonts w:eastAsia="Calibri"/>
        </w:rPr>
        <w:t>clause</w:t>
      </w:r>
      <w:r>
        <w:rPr>
          <w:rFonts w:eastAsia="Calibri"/>
        </w:rPr>
        <w:t> </w:t>
      </w:r>
      <w:r w:rsidRPr="00B72F43">
        <w:rPr>
          <w:rFonts w:eastAsia="Calibri"/>
        </w:rPr>
        <w:t>13.3.1.1.1</w:t>
      </w:r>
      <w:r>
        <w:rPr>
          <w:rFonts w:eastAsia="Calibri"/>
        </w:rPr>
        <w:t>.</w:t>
      </w:r>
    </w:p>
    <w:p w14:paraId="691BA897" w14:textId="77777777" w:rsidR="00251EBF" w:rsidRPr="00413D05" w:rsidRDefault="00251EBF" w:rsidP="00251EBF">
      <w:pPr>
        <w:pStyle w:val="Heading5"/>
        <w:rPr>
          <w:lang w:val="en-US"/>
        </w:rPr>
      </w:pPr>
      <w:bookmarkStart w:id="3045" w:name="_Toc20152976"/>
      <w:bookmarkStart w:id="3046" w:name="_Toc27495641"/>
      <w:bookmarkStart w:id="3047" w:name="_Toc36109109"/>
      <w:bookmarkStart w:id="3048" w:name="_Toc73958892"/>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3045"/>
      <w:bookmarkEnd w:id="3046"/>
      <w:bookmarkEnd w:id="3047"/>
      <w:bookmarkEnd w:id="3048"/>
    </w:p>
    <w:p w14:paraId="651FA3E3"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09DF1F0C" w14:textId="77777777" w:rsidR="00251EBF" w:rsidRPr="006F1DFB" w:rsidRDefault="00251EBF" w:rsidP="00251EBF">
      <w:pPr>
        <w:pStyle w:val="Heading4"/>
        <w:rPr>
          <w:rFonts w:eastAsia="Calibri"/>
        </w:rPr>
      </w:pPr>
      <w:bookmarkStart w:id="3049" w:name="_Toc20152977"/>
      <w:bookmarkStart w:id="3050" w:name="_Toc27495642"/>
      <w:bookmarkStart w:id="3051" w:name="_Toc36109110"/>
      <w:bookmarkStart w:id="3052" w:name="_Toc73958893"/>
      <w:r w:rsidRPr="006F1DFB">
        <w:rPr>
          <w:rFonts w:eastAsia="Calibri"/>
        </w:rPr>
        <w:t>13.3.</w:t>
      </w:r>
      <w:r w:rsidRPr="006F1DFB">
        <w:rPr>
          <w:rFonts w:eastAsia="Calibri"/>
          <w:lang w:val="en-US"/>
        </w:rPr>
        <w:t>2.3</w:t>
      </w:r>
      <w:r w:rsidRPr="006F1DFB">
        <w:rPr>
          <w:rFonts w:eastAsia="Calibri"/>
        </w:rPr>
        <w:tab/>
        <w:t>Remotely initiated video push to a group</w:t>
      </w:r>
      <w:bookmarkEnd w:id="3049"/>
      <w:bookmarkEnd w:id="3050"/>
      <w:bookmarkEnd w:id="3051"/>
      <w:bookmarkEnd w:id="3052"/>
    </w:p>
    <w:p w14:paraId="4FB6D232" w14:textId="77777777" w:rsidR="00251EBF" w:rsidRPr="00DB721E" w:rsidRDefault="00251EBF" w:rsidP="00251EBF">
      <w:pPr>
        <w:pStyle w:val="Heading5"/>
        <w:rPr>
          <w:lang w:val="en-US"/>
        </w:rPr>
      </w:pPr>
      <w:bookmarkStart w:id="3053" w:name="_Toc20152978"/>
      <w:bookmarkStart w:id="3054" w:name="_Toc27495643"/>
      <w:bookmarkStart w:id="3055" w:name="_Toc36109111"/>
      <w:bookmarkStart w:id="3056" w:name="_Toc73958894"/>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3053"/>
      <w:bookmarkEnd w:id="3054"/>
      <w:bookmarkEnd w:id="3055"/>
      <w:bookmarkEnd w:id="3056"/>
    </w:p>
    <w:p w14:paraId="33AAA2E7"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3438507C"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6F747358"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179F00D"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1DFB10F2"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43C5CECF"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169BAC33"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585B10">
        <w:rPr>
          <w:rFonts w:eastAsia="Calibri"/>
        </w:rPr>
        <w:t>clause</w:t>
      </w:r>
      <w:r>
        <w:rPr>
          <w:rFonts w:eastAsia="Calibri"/>
        </w:rPr>
        <w:t> </w:t>
      </w:r>
      <w:r w:rsidRPr="00FF5114">
        <w:rPr>
          <w:rFonts w:eastAsia="Calibri"/>
        </w:rPr>
        <w:t>17.2.17;</w:t>
      </w:r>
    </w:p>
    <w:p w14:paraId="6D29E19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585B10">
        <w:rPr>
          <w:rFonts w:eastAsia="Calibri"/>
        </w:rPr>
        <w:t>clause</w:t>
      </w:r>
      <w:r>
        <w:rPr>
          <w:rFonts w:eastAsia="Calibri"/>
        </w:rPr>
        <w:t> </w:t>
      </w:r>
      <w:r w:rsidRPr="00FF5114">
        <w:rPr>
          <w:rFonts w:eastAsia="Calibri"/>
        </w:rPr>
        <w:t>17.1.21. In the GROUP REMOTE VIDEO PUSH REQUEST message, the MCVideo client:</w:t>
      </w:r>
    </w:p>
    <w:p w14:paraId="7ABF44A0" w14:textId="77777777" w:rsidR="00251EBF"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r w:rsidRPr="00A60AF2">
        <w:t xml:space="preserve"> </w:t>
      </w:r>
    </w:p>
    <w:p w14:paraId="16B89CF2"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4369BC44"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A685A10"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2053FE18"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51478FDF" w14:textId="77777777" w:rsidR="00251EBF" w:rsidRPr="00161E27" w:rsidRDefault="00251EBF" w:rsidP="00251EBF">
      <w:pPr>
        <w:pStyle w:val="B2"/>
      </w:pPr>
      <w:r>
        <w:t>f)</w:t>
      </w:r>
      <w:r>
        <w:tab/>
      </w:r>
      <w:r w:rsidRPr="00FF5114">
        <w:t>may set the Video Information IE with stored video information;</w:t>
      </w:r>
      <w:r>
        <w:t xml:space="preserve"> and</w:t>
      </w:r>
    </w:p>
    <w:p w14:paraId="41673DD8"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585B10">
        <w:rPr>
          <w:rFonts w:eastAsia="Calibri"/>
        </w:rPr>
        <w:t>clause</w:t>
      </w:r>
      <w:r>
        <w:rPr>
          <w:rFonts w:eastAsia="Calibri"/>
        </w:rPr>
        <w:t> </w:t>
      </w:r>
      <w:r w:rsidRPr="00FF5114">
        <w:rPr>
          <w:rFonts w:eastAsia="Calibri"/>
        </w:rPr>
        <w:t>13.3.1.1.1</w:t>
      </w:r>
      <w:r>
        <w:rPr>
          <w:rFonts w:eastAsia="Calibri"/>
        </w:rPr>
        <w:t>.</w:t>
      </w:r>
    </w:p>
    <w:p w14:paraId="30BC6D86" w14:textId="77777777" w:rsidR="00251EBF" w:rsidRPr="00EF6F79" w:rsidRDefault="00251EBF" w:rsidP="00251EBF">
      <w:pPr>
        <w:pStyle w:val="Heading5"/>
        <w:rPr>
          <w:lang w:val="en-US"/>
        </w:rPr>
      </w:pPr>
      <w:bookmarkStart w:id="3057" w:name="_Toc20152979"/>
      <w:bookmarkStart w:id="3058" w:name="_Toc27495644"/>
      <w:bookmarkStart w:id="3059" w:name="_Toc36109112"/>
      <w:bookmarkStart w:id="3060" w:name="_Toc73958895"/>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3057"/>
      <w:bookmarkEnd w:id="3058"/>
      <w:bookmarkEnd w:id="3059"/>
      <w:bookmarkEnd w:id="3060"/>
    </w:p>
    <w:p w14:paraId="47C2704A" w14:textId="77777777" w:rsidR="00251EBF" w:rsidRDefault="00251EBF" w:rsidP="00251EBF">
      <w:r w:rsidRPr="00143B3A">
        <w:t xml:space="preserve">Upon accepting the remote video push request, MCVideo client shall make an Off-network broadcast group call as specified in </w:t>
      </w:r>
      <w:r w:rsidR="00585B10">
        <w:t>clause</w:t>
      </w:r>
      <w:r>
        <w:t> 9.3.</w:t>
      </w:r>
    </w:p>
    <w:p w14:paraId="095AB315" w14:textId="77777777" w:rsidR="00251EBF" w:rsidRDefault="00251EBF" w:rsidP="00251EBF">
      <w:r>
        <w:t>If Video Information IE is not present in the received GROUP</w:t>
      </w:r>
      <w:r w:rsidRPr="00143B3A">
        <w:t xml:space="preserve"> REMOTE VIDEO PUSH REQUEST message</w:t>
      </w:r>
      <w:r>
        <w:t xml:space="preserve">, the MCVideo client shall use the camera as source of video. </w:t>
      </w:r>
    </w:p>
    <w:p w14:paraId="7794EB31" w14:textId="77777777" w:rsidR="000F699E" w:rsidRPr="0094202A" w:rsidRDefault="004C0652" w:rsidP="000F699E">
      <w:pPr>
        <w:pStyle w:val="Heading3"/>
        <w:rPr>
          <w:lang w:val="en-GB"/>
        </w:rPr>
      </w:pPr>
      <w:bookmarkStart w:id="3061" w:name="_Toc20152980"/>
      <w:bookmarkStart w:id="3062" w:name="_Toc27495645"/>
      <w:bookmarkStart w:id="3063" w:name="_Toc36109113"/>
      <w:bookmarkStart w:id="3064" w:name="_Toc73958896"/>
      <w:r w:rsidRPr="0079589D">
        <w:t>1</w:t>
      </w:r>
      <w:r w:rsidRPr="0079589D">
        <w:rPr>
          <w:lang w:val="en-GB"/>
        </w:rPr>
        <w:t>3</w:t>
      </w:r>
      <w:r w:rsidR="000F699E" w:rsidRPr="0079589D">
        <w:t>.3.3</w:t>
      </w:r>
      <w:r w:rsidR="000F699E" w:rsidRPr="0079589D">
        <w:tab/>
      </w:r>
      <w:r w:rsidR="00251EBF" w:rsidRPr="0094202A">
        <w:rPr>
          <w:lang w:val="en-GB"/>
        </w:rPr>
        <w:t>Void</w:t>
      </w:r>
      <w:bookmarkEnd w:id="3061"/>
      <w:bookmarkEnd w:id="3062"/>
      <w:bookmarkEnd w:id="3063"/>
      <w:bookmarkEnd w:id="3064"/>
    </w:p>
    <w:p w14:paraId="270FAA58" w14:textId="77777777" w:rsidR="000F699E" w:rsidRPr="0079589D" w:rsidRDefault="004C0652" w:rsidP="000F699E">
      <w:pPr>
        <w:pStyle w:val="Heading1"/>
      </w:pPr>
      <w:bookmarkStart w:id="3065" w:name="_Toc20152981"/>
      <w:bookmarkStart w:id="3066" w:name="_Toc27495646"/>
      <w:bookmarkStart w:id="3067" w:name="_Toc36109114"/>
      <w:bookmarkStart w:id="3068" w:name="_Toc73958897"/>
      <w:r w:rsidRPr="0079589D">
        <w:t>14</w:t>
      </w:r>
      <w:r w:rsidR="000F699E" w:rsidRPr="0079589D">
        <w:tab/>
        <w:t>C</w:t>
      </w:r>
      <w:r w:rsidR="000F699E" w:rsidRPr="0079589D">
        <w:rPr>
          <w:lang w:eastAsia="zh-CN"/>
        </w:rPr>
        <w:t>apability information sharing</w:t>
      </w:r>
      <w:bookmarkEnd w:id="3065"/>
      <w:bookmarkEnd w:id="3066"/>
      <w:bookmarkEnd w:id="3067"/>
      <w:bookmarkEnd w:id="3068"/>
      <w:r w:rsidR="000F699E" w:rsidRPr="0079589D" w:rsidDel="007469A7">
        <w:t xml:space="preserve"> </w:t>
      </w:r>
    </w:p>
    <w:p w14:paraId="1F06A90B" w14:textId="77777777" w:rsidR="000F699E" w:rsidRPr="0079589D" w:rsidRDefault="004C0652" w:rsidP="000F699E">
      <w:pPr>
        <w:pStyle w:val="Heading2"/>
      </w:pPr>
      <w:bookmarkStart w:id="3069" w:name="_Toc20152982"/>
      <w:bookmarkStart w:id="3070" w:name="_Toc27495647"/>
      <w:bookmarkStart w:id="3071" w:name="_Toc36109115"/>
      <w:bookmarkStart w:id="3072" w:name="_Toc73958898"/>
      <w:r w:rsidRPr="0079589D">
        <w:t>1</w:t>
      </w:r>
      <w:r w:rsidRPr="0079589D">
        <w:rPr>
          <w:lang w:val="en-GB"/>
        </w:rPr>
        <w:t>4</w:t>
      </w:r>
      <w:r w:rsidR="000F699E" w:rsidRPr="0079589D">
        <w:t>.1</w:t>
      </w:r>
      <w:r w:rsidR="000F699E" w:rsidRPr="0079589D">
        <w:tab/>
        <w:t>General</w:t>
      </w:r>
      <w:bookmarkEnd w:id="3069"/>
      <w:bookmarkEnd w:id="3070"/>
      <w:bookmarkEnd w:id="3071"/>
      <w:bookmarkEnd w:id="3072"/>
    </w:p>
    <w:p w14:paraId="5D8FD1E0" w14:textId="77777777" w:rsidR="000F699E" w:rsidRPr="0079589D" w:rsidRDefault="004C0652" w:rsidP="000F699E">
      <w:pPr>
        <w:pStyle w:val="Heading2"/>
      </w:pPr>
      <w:bookmarkStart w:id="3073" w:name="_Toc20152983"/>
      <w:bookmarkStart w:id="3074" w:name="_Toc27495648"/>
      <w:bookmarkStart w:id="3075" w:name="_Toc36109116"/>
      <w:bookmarkStart w:id="3076" w:name="_Toc73958899"/>
      <w:r w:rsidRPr="0079589D">
        <w:t>1</w:t>
      </w:r>
      <w:r w:rsidRPr="0079589D">
        <w:rPr>
          <w:lang w:val="en-GB"/>
        </w:rPr>
        <w:t>4</w:t>
      </w:r>
      <w:r w:rsidR="000F699E" w:rsidRPr="0079589D">
        <w:t>.2</w:t>
      </w:r>
      <w:r w:rsidR="000F699E" w:rsidRPr="0079589D">
        <w:tab/>
        <w:t>On-network c</w:t>
      </w:r>
      <w:r w:rsidR="000F699E" w:rsidRPr="0079589D">
        <w:rPr>
          <w:lang w:eastAsia="zh-CN"/>
        </w:rPr>
        <w:t>apability information sharing</w:t>
      </w:r>
      <w:bookmarkEnd w:id="3073"/>
      <w:bookmarkEnd w:id="3074"/>
      <w:bookmarkEnd w:id="3075"/>
      <w:bookmarkEnd w:id="3076"/>
    </w:p>
    <w:p w14:paraId="71737821" w14:textId="77777777" w:rsidR="000F699E" w:rsidRPr="0079589D" w:rsidRDefault="004C0652" w:rsidP="000F699E">
      <w:pPr>
        <w:pStyle w:val="Heading3"/>
      </w:pPr>
      <w:bookmarkStart w:id="3077" w:name="_Toc20152984"/>
      <w:bookmarkStart w:id="3078" w:name="_Toc27495649"/>
      <w:bookmarkStart w:id="3079" w:name="_Toc36109117"/>
      <w:bookmarkStart w:id="3080" w:name="_Toc73958900"/>
      <w:r w:rsidRPr="0079589D">
        <w:t>1</w:t>
      </w:r>
      <w:r w:rsidRPr="0079589D">
        <w:rPr>
          <w:lang w:val="en-GB"/>
        </w:rPr>
        <w:t>4</w:t>
      </w:r>
      <w:r w:rsidR="000F699E" w:rsidRPr="0079589D">
        <w:t>.2.1</w:t>
      </w:r>
      <w:r w:rsidR="000F699E" w:rsidRPr="0079589D">
        <w:tab/>
        <w:t>General</w:t>
      </w:r>
      <w:bookmarkEnd w:id="3077"/>
      <w:bookmarkEnd w:id="3078"/>
      <w:bookmarkEnd w:id="3079"/>
      <w:bookmarkEnd w:id="3080"/>
    </w:p>
    <w:p w14:paraId="75D4908E" w14:textId="77777777" w:rsidR="000F699E" w:rsidRPr="0079589D" w:rsidRDefault="004C0652" w:rsidP="000F699E">
      <w:pPr>
        <w:pStyle w:val="Heading3"/>
      </w:pPr>
      <w:bookmarkStart w:id="3081" w:name="_Toc20152985"/>
      <w:bookmarkStart w:id="3082" w:name="_Toc27495650"/>
      <w:bookmarkStart w:id="3083" w:name="_Toc36109118"/>
      <w:bookmarkStart w:id="3084" w:name="_Toc73958901"/>
      <w:r w:rsidRPr="0079589D">
        <w:t>1</w:t>
      </w:r>
      <w:r w:rsidRPr="0079589D">
        <w:rPr>
          <w:lang w:val="en-GB"/>
        </w:rPr>
        <w:t>4</w:t>
      </w:r>
      <w:r w:rsidR="000F699E" w:rsidRPr="0079589D">
        <w:t>.2.2</w:t>
      </w:r>
      <w:r w:rsidR="000F699E" w:rsidRPr="0079589D">
        <w:tab/>
        <w:t>MCVideo client procedures</w:t>
      </w:r>
      <w:bookmarkEnd w:id="3081"/>
      <w:bookmarkEnd w:id="3082"/>
      <w:bookmarkEnd w:id="3083"/>
      <w:bookmarkEnd w:id="3084"/>
    </w:p>
    <w:p w14:paraId="76BAA07A" w14:textId="77777777" w:rsidR="000F699E" w:rsidRPr="0079589D" w:rsidRDefault="004C0652" w:rsidP="000F699E">
      <w:pPr>
        <w:pStyle w:val="Heading3"/>
      </w:pPr>
      <w:bookmarkStart w:id="3085" w:name="_Toc20152986"/>
      <w:bookmarkStart w:id="3086" w:name="_Toc27495651"/>
      <w:bookmarkStart w:id="3087" w:name="_Toc36109119"/>
      <w:bookmarkStart w:id="3088" w:name="_Toc73958902"/>
      <w:r w:rsidRPr="0079589D">
        <w:t>1</w:t>
      </w:r>
      <w:r w:rsidRPr="0079589D">
        <w:rPr>
          <w:lang w:val="en-GB"/>
        </w:rPr>
        <w:t>4</w:t>
      </w:r>
      <w:r w:rsidR="000F699E" w:rsidRPr="0079589D">
        <w:t>.2.3</w:t>
      </w:r>
      <w:r w:rsidR="000F699E" w:rsidRPr="0079589D">
        <w:tab/>
        <w:t>MCVideo server procedures</w:t>
      </w:r>
      <w:bookmarkEnd w:id="3085"/>
      <w:bookmarkEnd w:id="3086"/>
      <w:bookmarkEnd w:id="3087"/>
      <w:bookmarkEnd w:id="3088"/>
    </w:p>
    <w:p w14:paraId="70AB6320" w14:textId="77777777" w:rsidR="000F699E" w:rsidRPr="0079589D" w:rsidRDefault="004C0652" w:rsidP="000F699E">
      <w:pPr>
        <w:pStyle w:val="Heading2"/>
      </w:pPr>
      <w:bookmarkStart w:id="3089" w:name="_Toc20152987"/>
      <w:bookmarkStart w:id="3090" w:name="_Toc27495652"/>
      <w:bookmarkStart w:id="3091" w:name="_Toc36109120"/>
      <w:bookmarkStart w:id="3092" w:name="_Toc73958903"/>
      <w:r w:rsidRPr="0079589D">
        <w:t>1</w:t>
      </w:r>
      <w:r w:rsidRPr="0079589D">
        <w:rPr>
          <w:lang w:val="en-GB"/>
        </w:rPr>
        <w:t>4</w:t>
      </w:r>
      <w:r w:rsidR="000F699E" w:rsidRPr="0079589D">
        <w:t>.3</w:t>
      </w:r>
      <w:r w:rsidR="000F699E" w:rsidRPr="0079589D">
        <w:tab/>
        <w:t>Off-network c</w:t>
      </w:r>
      <w:r w:rsidR="000F699E" w:rsidRPr="0079589D">
        <w:rPr>
          <w:lang w:eastAsia="zh-CN"/>
        </w:rPr>
        <w:t>apability information sharing</w:t>
      </w:r>
      <w:bookmarkEnd w:id="3089"/>
      <w:bookmarkEnd w:id="3090"/>
      <w:bookmarkEnd w:id="3091"/>
      <w:bookmarkEnd w:id="3092"/>
    </w:p>
    <w:p w14:paraId="7A06B7BC" w14:textId="77777777" w:rsidR="000F699E" w:rsidRPr="0079589D" w:rsidRDefault="004C0652" w:rsidP="000F699E">
      <w:pPr>
        <w:pStyle w:val="Heading3"/>
      </w:pPr>
      <w:bookmarkStart w:id="3093" w:name="_Toc20152988"/>
      <w:bookmarkStart w:id="3094" w:name="_Toc27495653"/>
      <w:bookmarkStart w:id="3095" w:name="_Toc36109121"/>
      <w:bookmarkStart w:id="3096" w:name="_Toc73958904"/>
      <w:r w:rsidRPr="0079589D">
        <w:t>1</w:t>
      </w:r>
      <w:r w:rsidRPr="0079589D">
        <w:rPr>
          <w:lang w:val="en-GB"/>
        </w:rPr>
        <w:t>4</w:t>
      </w:r>
      <w:r w:rsidR="000F699E" w:rsidRPr="0079589D">
        <w:t>.3.1</w:t>
      </w:r>
      <w:r w:rsidR="000F699E" w:rsidRPr="0079589D">
        <w:tab/>
        <w:t>General</w:t>
      </w:r>
      <w:bookmarkEnd w:id="3093"/>
      <w:bookmarkEnd w:id="3094"/>
      <w:bookmarkEnd w:id="3095"/>
      <w:bookmarkEnd w:id="3096"/>
    </w:p>
    <w:p w14:paraId="6EC3A3E6" w14:textId="77777777" w:rsidR="000F699E" w:rsidRPr="0079589D" w:rsidRDefault="004C0652" w:rsidP="000F699E">
      <w:pPr>
        <w:pStyle w:val="Heading3"/>
      </w:pPr>
      <w:bookmarkStart w:id="3097" w:name="_Toc20152989"/>
      <w:bookmarkStart w:id="3098" w:name="_Toc27495654"/>
      <w:bookmarkStart w:id="3099" w:name="_Toc36109122"/>
      <w:bookmarkStart w:id="3100" w:name="_Toc73958905"/>
      <w:r w:rsidRPr="0079589D">
        <w:t>1</w:t>
      </w:r>
      <w:r w:rsidRPr="0079589D">
        <w:rPr>
          <w:lang w:val="en-GB"/>
        </w:rPr>
        <w:t>4</w:t>
      </w:r>
      <w:r w:rsidR="000F699E" w:rsidRPr="0079589D">
        <w:t>.3.2</w:t>
      </w:r>
      <w:r w:rsidR="000F699E" w:rsidRPr="0079589D">
        <w:tab/>
        <w:t>MCVideo client procedures</w:t>
      </w:r>
      <w:bookmarkEnd w:id="3097"/>
      <w:bookmarkEnd w:id="3098"/>
      <w:bookmarkEnd w:id="3099"/>
      <w:bookmarkEnd w:id="3100"/>
    </w:p>
    <w:p w14:paraId="6273B174" w14:textId="77777777" w:rsidR="006E3A78" w:rsidRPr="0079589D" w:rsidRDefault="004C0652" w:rsidP="000F699E">
      <w:pPr>
        <w:pStyle w:val="Heading3"/>
      </w:pPr>
      <w:bookmarkStart w:id="3101" w:name="_Toc20152990"/>
      <w:bookmarkStart w:id="3102" w:name="_Toc27495655"/>
      <w:bookmarkStart w:id="3103" w:name="_Toc36109123"/>
      <w:bookmarkStart w:id="3104" w:name="_Toc73958906"/>
      <w:r w:rsidRPr="0079589D">
        <w:t>1</w:t>
      </w:r>
      <w:r w:rsidRPr="0079589D">
        <w:rPr>
          <w:lang w:val="en-GB"/>
        </w:rPr>
        <w:t>4</w:t>
      </w:r>
      <w:r w:rsidR="000F699E" w:rsidRPr="0079589D">
        <w:t>.3.3</w:t>
      </w:r>
      <w:r w:rsidR="000F699E" w:rsidRPr="0079589D">
        <w:tab/>
        <w:t>MCVideo server procedures</w:t>
      </w:r>
      <w:bookmarkEnd w:id="3101"/>
      <w:bookmarkEnd w:id="3102"/>
      <w:bookmarkEnd w:id="3103"/>
      <w:bookmarkEnd w:id="3104"/>
      <w:r w:rsidR="000F699E" w:rsidRPr="0079589D" w:rsidDel="007469A7">
        <w:t xml:space="preserve"> </w:t>
      </w:r>
    </w:p>
    <w:p w14:paraId="0B6B9592" w14:textId="77777777" w:rsidR="006E3A78" w:rsidRPr="0079589D" w:rsidRDefault="004C0652" w:rsidP="006E3A78">
      <w:pPr>
        <w:pStyle w:val="Heading1"/>
      </w:pPr>
      <w:bookmarkStart w:id="3105" w:name="_Toc20152991"/>
      <w:bookmarkStart w:id="3106" w:name="_Toc27495656"/>
      <w:bookmarkStart w:id="3107" w:name="_Toc36109124"/>
      <w:bookmarkStart w:id="3108" w:name="_Toc73958907"/>
      <w:r w:rsidRPr="0079589D">
        <w:t>15</w:t>
      </w:r>
      <w:r w:rsidR="006E3A78" w:rsidRPr="0079589D">
        <w:tab/>
        <w:t>Ambient viewing call</w:t>
      </w:r>
      <w:bookmarkEnd w:id="3105"/>
      <w:bookmarkEnd w:id="3106"/>
      <w:bookmarkEnd w:id="3107"/>
      <w:bookmarkEnd w:id="3108"/>
    </w:p>
    <w:p w14:paraId="3955C121" w14:textId="77777777" w:rsidR="006E3A78" w:rsidRPr="0079589D" w:rsidRDefault="004C0652" w:rsidP="006E3A78">
      <w:pPr>
        <w:pStyle w:val="Heading2"/>
      </w:pPr>
      <w:bookmarkStart w:id="3109" w:name="_Toc20152992"/>
      <w:bookmarkStart w:id="3110" w:name="_Toc27495657"/>
      <w:bookmarkStart w:id="3111" w:name="_Toc36109125"/>
      <w:bookmarkStart w:id="3112" w:name="_Toc73958908"/>
      <w:r w:rsidRPr="0079589D">
        <w:t>1</w:t>
      </w:r>
      <w:r w:rsidRPr="0079589D">
        <w:rPr>
          <w:lang w:val="en-GB"/>
        </w:rPr>
        <w:t>5</w:t>
      </w:r>
      <w:r w:rsidR="006E3A78" w:rsidRPr="0079589D">
        <w:t>.1</w:t>
      </w:r>
      <w:r w:rsidR="006E3A78" w:rsidRPr="0079589D">
        <w:tab/>
        <w:t>General</w:t>
      </w:r>
      <w:bookmarkEnd w:id="3109"/>
      <w:bookmarkEnd w:id="3110"/>
      <w:bookmarkEnd w:id="3111"/>
      <w:bookmarkEnd w:id="3112"/>
    </w:p>
    <w:p w14:paraId="29DEE695" w14:textId="77777777" w:rsidR="001216F4" w:rsidRDefault="001216F4" w:rsidP="001216F4">
      <w:pPr>
        <w:rPr>
          <w:rFonts w:eastAsia="Malgun Gothic"/>
        </w:rPr>
      </w:pPr>
      <w:r>
        <w:rPr>
          <w:rFonts w:eastAsia="Malgun Gothic"/>
        </w:rPr>
        <w:t xml:space="preserve">This </w:t>
      </w:r>
      <w:r w:rsidR="00585B10">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6740A291" w14:textId="77777777" w:rsidR="001216F4" w:rsidRDefault="001216F4" w:rsidP="001216F4">
      <w:r>
        <w:t>The procedures for originating an ambient viewing call are initiated by the MCVideo user at the MCVideo client in the following circumstances:</w:t>
      </w:r>
    </w:p>
    <w:p w14:paraId="35A9769C"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413801A8"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1CA472B5" w14:textId="77777777" w:rsidR="001216F4" w:rsidRDefault="001216F4" w:rsidP="001216F4">
      <w:r>
        <w:t>The procedures for releasing an ambient viewing call are initiated by the MCVideo user at the MCVideo client in the following circumstances:</w:t>
      </w:r>
    </w:p>
    <w:p w14:paraId="6BD15A13"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59798050"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253C6F2E"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1A8203B1"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08D457D3"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5539E7CF" w14:textId="77777777" w:rsidR="00786869" w:rsidRDefault="004C0652" w:rsidP="00786869">
      <w:pPr>
        <w:pStyle w:val="Heading2"/>
      </w:pPr>
      <w:bookmarkStart w:id="3113" w:name="_Toc20152993"/>
      <w:bookmarkStart w:id="3114" w:name="_Toc27495658"/>
      <w:bookmarkStart w:id="3115" w:name="_Toc36109126"/>
      <w:bookmarkStart w:id="3116" w:name="_Toc73958909"/>
      <w:r w:rsidRPr="0079589D">
        <w:t>1</w:t>
      </w:r>
      <w:r w:rsidRPr="0079589D">
        <w:rPr>
          <w:lang w:val="en-GB"/>
        </w:rPr>
        <w:t>5</w:t>
      </w:r>
      <w:r w:rsidR="006E3A78" w:rsidRPr="0079589D">
        <w:t>.2</w:t>
      </w:r>
      <w:r w:rsidR="006E3A78" w:rsidRPr="0079589D">
        <w:tab/>
        <w:t>MCVideo client procedures</w:t>
      </w:r>
      <w:bookmarkEnd w:id="3113"/>
      <w:bookmarkEnd w:id="3114"/>
      <w:bookmarkEnd w:id="3115"/>
      <w:bookmarkEnd w:id="3116"/>
    </w:p>
    <w:p w14:paraId="297EC5D8" w14:textId="77777777" w:rsidR="00786869" w:rsidRPr="00770C66" w:rsidRDefault="00786869" w:rsidP="00786869">
      <w:pPr>
        <w:pStyle w:val="Heading3"/>
        <w:rPr>
          <w:lang w:eastAsia="ko-KR"/>
        </w:rPr>
      </w:pPr>
      <w:bookmarkStart w:id="3117" w:name="_Toc20152994"/>
      <w:bookmarkStart w:id="3118" w:name="_Toc27495659"/>
      <w:bookmarkStart w:id="3119" w:name="_Toc36109127"/>
      <w:bookmarkStart w:id="3120" w:name="_Toc73958910"/>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3117"/>
      <w:bookmarkEnd w:id="3118"/>
      <w:bookmarkEnd w:id="3119"/>
      <w:bookmarkEnd w:id="3120"/>
    </w:p>
    <w:p w14:paraId="7F78BA8B" w14:textId="77777777" w:rsidR="00786869" w:rsidRPr="00770C66" w:rsidRDefault="00786869" w:rsidP="00786869">
      <w:pPr>
        <w:pStyle w:val="Heading4"/>
        <w:rPr>
          <w:lang w:eastAsia="ko-KR"/>
        </w:rPr>
      </w:pPr>
      <w:bookmarkStart w:id="3121" w:name="_Toc20152995"/>
      <w:bookmarkStart w:id="3122" w:name="_Toc27495660"/>
      <w:bookmarkStart w:id="3123" w:name="_Toc36109128"/>
      <w:bookmarkStart w:id="3124" w:name="_Toc73958911"/>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3121"/>
      <w:bookmarkEnd w:id="3122"/>
      <w:bookmarkEnd w:id="3123"/>
      <w:bookmarkEnd w:id="3124"/>
    </w:p>
    <w:p w14:paraId="559966D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790B7283"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7350A12"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58D01F6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43512AC7"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1BE2D9E7"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68CE42F0"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4BEAF117"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0F2FDB85"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A0540D4"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694D1BD"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463F3FDD"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0381D30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2689BA44"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0CBB8CD0"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1215AD54"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64A737F8"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7E1B1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706A5DB0"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3B991369"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7A8A8153"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2E9059B8"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2CEB864"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7F84B847"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19E87FC"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585B10">
        <w:rPr>
          <w:lang w:eastAsia="ko-KR"/>
        </w:rPr>
        <w:t>clause</w:t>
      </w:r>
      <w:r w:rsidRPr="00770C66">
        <w:rPr>
          <w:lang w:eastAsia="ko-KR"/>
        </w:rPr>
        <w:t> 6.2.1;</w:t>
      </w:r>
    </w:p>
    <w:p w14:paraId="59D3A2B1"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585B10">
        <w:rPr>
          <w:lang w:eastAsia="ko-KR"/>
        </w:rPr>
        <w:t>clause</w:t>
      </w:r>
      <w:r w:rsidRPr="00770C66">
        <w:rPr>
          <w:lang w:eastAsia="ko-KR"/>
        </w:rPr>
        <w:t> 6.4;</w:t>
      </w:r>
    </w:p>
    <w:p w14:paraId="27153978"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585B10">
        <w:rPr>
          <w:lang w:eastAsia="ko-KR"/>
        </w:rPr>
        <w:t>clause</w:t>
      </w:r>
      <w:r w:rsidRPr="00770C66">
        <w:rPr>
          <w:lang w:eastAsia="ko-KR"/>
        </w:rPr>
        <w:t> 6.4;</w:t>
      </w:r>
    </w:p>
    <w:p w14:paraId="744A69E9"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65CE0E1F"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2D00AC7B"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DE5AFC5" w14:textId="7AB2A7A5" w:rsidR="00786869" w:rsidRPr="00770C66" w:rsidRDefault="00786869" w:rsidP="00786869">
      <w:pPr>
        <w:pStyle w:val="B1"/>
      </w:pPr>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0" w:history="1">
        <w:r w:rsidR="00EF1FCE" w:rsidRPr="00EF1FCE">
          <w:rPr>
            <w:rStyle w:val="Hyperlink"/>
            <w:lang w:val="en-GB"/>
          </w:rPr>
          <w:t>C:\dev\null</w:t>
        </w:r>
      </w:hyperlink>
      <w:r w:rsidRPr="00770C66">
        <w:rPr>
          <w:rFonts w:eastAsia="Malgun Gothic"/>
        </w:rPr>
        <w:t>file:///dev/null</w:t>
      </w:r>
      <w:r w:rsidRPr="00770C66">
        <w:t xml:space="preserve">&gt;" shall not give any indication of the progress of the call setup to the </w:t>
      </w:r>
      <w:r>
        <w:t>MCVideo</w:t>
      </w:r>
      <w:r w:rsidRPr="00770C66">
        <w:t xml:space="preserve"> user; and</w:t>
      </w:r>
    </w:p>
    <w:p w14:paraId="3F94DE2D" w14:textId="14C61F76" w:rsidR="00786869" w:rsidRPr="00770C66" w:rsidRDefault="00786869" w:rsidP="00786869">
      <w:pPr>
        <w:pStyle w:val="NO"/>
      </w:pPr>
      <w:r w:rsidRPr="00770C66">
        <w:t>NOTE 2:</w:t>
      </w:r>
      <w:r w:rsidRPr="00770C66">
        <w:tab/>
        <w:t>The alert-info header field having the value of "&lt;</w:t>
      </w:r>
      <w:hyperlink r:id="rId41" w:history="1">
        <w:r w:rsidR="00EF1FCE" w:rsidRPr="00EF1FCE">
          <w:rPr>
            <w:rStyle w:val="Hyperlink"/>
            <w:lang w:val="en-GB"/>
          </w:rPr>
          <w:t>C:\dev\null</w:t>
        </w:r>
      </w:hyperlink>
      <w:r w:rsidRPr="00770C66">
        <w:rPr>
          <w:rFonts w:eastAsia="Malgun Gothic"/>
        </w:rPr>
        <w:t>file:///dev/null</w:t>
      </w:r>
      <w:r w:rsidRPr="00770C66">
        <w:t>&gt;" is intended to result in having a "null" alert, i.e. an alert with no content or physical manifestation of any kind.</w:t>
      </w:r>
    </w:p>
    <w:p w14:paraId="4D1C345F"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4E11FA0D"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22B2A0E3"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39D2E7F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6B1A2E8B"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66788AB2"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396DC6C6"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436F7A4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B332FD"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43B7E00A" w14:textId="77777777" w:rsidR="00786869" w:rsidRPr="00770C66" w:rsidRDefault="00786869" w:rsidP="00786869">
      <w:pPr>
        <w:pStyle w:val="Heading4"/>
        <w:rPr>
          <w:lang w:eastAsia="ko-KR"/>
        </w:rPr>
      </w:pPr>
      <w:bookmarkStart w:id="3125" w:name="_Toc20152996"/>
      <w:bookmarkStart w:id="3126" w:name="_Toc27495661"/>
      <w:bookmarkStart w:id="3127" w:name="_Toc36109129"/>
      <w:bookmarkStart w:id="3128" w:name="_Toc73958912"/>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3125"/>
      <w:bookmarkEnd w:id="3126"/>
      <w:bookmarkEnd w:id="3127"/>
      <w:bookmarkEnd w:id="3128"/>
    </w:p>
    <w:p w14:paraId="001AA818"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19AF46A3"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4358B3E"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52BC24A"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3AC96B2C"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5C214C1A" w14:textId="77777777" w:rsidR="00786869" w:rsidRPr="00770C66" w:rsidRDefault="00786869" w:rsidP="00786869">
      <w:pPr>
        <w:pStyle w:val="B2"/>
      </w:pPr>
      <w:r w:rsidRPr="00770C66">
        <w:t>c)</w:t>
      </w:r>
      <w:r w:rsidRPr="00770C66">
        <w:tab/>
        <w:t>if neither condition a) nor b) are met, continue with the rest of the steps;</w:t>
      </w:r>
    </w:p>
    <w:p w14:paraId="0471687A"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DC1BA6F"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5C19EAF2"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585B10">
        <w:t>clause</w:t>
      </w:r>
      <w:r w:rsidRPr="00770C66">
        <w:t> 4.4.2; or</w:t>
      </w:r>
    </w:p>
    <w:p w14:paraId="69572FB6"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0CE453D"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585B10">
        <w:t>clause</w:t>
      </w:r>
      <w:r w:rsidRPr="00770C66">
        <w:t>;</w:t>
      </w:r>
    </w:p>
    <w:p w14:paraId="1443132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6C415D8E"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22AF13DD"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3199C1C1"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72AAD2FD"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585B10">
        <w:rPr>
          <w:lang w:eastAsia="ko-KR"/>
        </w:rPr>
        <w:t>clause</w:t>
      </w:r>
      <w:r w:rsidRPr="00770C66">
        <w:t> 4.4; and</w:t>
      </w:r>
    </w:p>
    <w:p w14:paraId="1E6D37DC" w14:textId="77777777" w:rsidR="00786869" w:rsidRPr="00770C66" w:rsidRDefault="00786869" w:rsidP="00786869">
      <w:pPr>
        <w:pStyle w:val="B2"/>
      </w:pPr>
      <w:r w:rsidRPr="00770C66">
        <w:t>e)</w:t>
      </w:r>
      <w:r w:rsidRPr="00770C66">
        <w:tab/>
        <w:t>if the signature of the MIKEY-SAKKE I_MESSAGE was successfully validated:</w:t>
      </w:r>
    </w:p>
    <w:p w14:paraId="5F04C7D0"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55726F0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221AFC33"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0049E608"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2E0A688B"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605979B5"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585B10">
        <w:rPr>
          <w:lang w:eastAsia="ko-KR"/>
        </w:rPr>
        <w:t>clause</w:t>
      </w:r>
      <w:r w:rsidRPr="00770C66">
        <w:t> </w:t>
      </w:r>
      <w:r w:rsidRPr="00770C66">
        <w:rPr>
          <w:lang w:eastAsia="ko-KR"/>
        </w:rPr>
        <w:t>6.2.3.1.1;</w:t>
      </w:r>
    </w:p>
    <w:p w14:paraId="639EFB7B"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652278A5"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767B3F69"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713C8771"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3A24F442" w14:textId="6D3E6715" w:rsidR="00786869" w:rsidRPr="00770C66" w:rsidRDefault="00786869" w:rsidP="00786869">
      <w:pPr>
        <w:pStyle w:val="B1"/>
      </w:pPr>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hyperlink r:id="rId42" w:history="1">
        <w:r w:rsidRPr="00770C66">
          <w:rPr>
            <w:rFonts w:eastAsia="Malgun Gothic"/>
            <w:color w:val="0000FF"/>
            <w:u w:val="single"/>
          </w:rPr>
          <w:t>file:///dev/null</w:t>
        </w:r>
      </w:hyperlink>
      <w:r w:rsidRPr="00770C66">
        <w:t xml:space="preserve">&gt;" shall not give any indication of the progress of the call to the </w:t>
      </w:r>
      <w:r>
        <w:t>MCVideo</w:t>
      </w:r>
      <w:r w:rsidRPr="00770C66">
        <w:t xml:space="preserve"> user;</w:t>
      </w:r>
    </w:p>
    <w:p w14:paraId="36BB6BB5" w14:textId="6724866F" w:rsidR="00786869" w:rsidRPr="00770C66" w:rsidRDefault="00786869" w:rsidP="00786869">
      <w:pPr>
        <w:pStyle w:val="NO"/>
      </w:pPr>
      <w:r w:rsidRPr="00770C66">
        <w:t>NOTE 3:</w:t>
      </w:r>
      <w:r w:rsidRPr="00770C66">
        <w:tab/>
        <w:t>The alert-info header field having the value of "&lt;</w:t>
      </w:r>
      <w:hyperlink r:id="rId43" w:history="1">
        <w:r w:rsidRPr="00770C66">
          <w:rPr>
            <w:rFonts w:eastAsia="Malgun Gothic"/>
            <w:color w:val="0000FF"/>
            <w:u w:val="single"/>
          </w:rPr>
          <w:t>file:///dev/null</w:t>
        </w:r>
      </w:hyperlink>
      <w:r w:rsidRPr="00770C66">
        <w:t>&gt;" is intended to result in having a "null" alert, i.e. an alert with no content or physical manifestation of any kind.</w:t>
      </w:r>
    </w:p>
    <w:p w14:paraId="4F1FCF87"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1269408B"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6ADDC772"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59394E08" w14:textId="77777777" w:rsidR="00786869" w:rsidRPr="00770C66" w:rsidRDefault="00786869" w:rsidP="00786869">
      <w:pPr>
        <w:pStyle w:val="Heading4"/>
        <w:rPr>
          <w:lang w:eastAsia="ko-KR"/>
        </w:rPr>
      </w:pPr>
      <w:bookmarkStart w:id="3129" w:name="_Toc20152997"/>
      <w:bookmarkStart w:id="3130" w:name="_Toc27495662"/>
      <w:bookmarkStart w:id="3131" w:name="_Toc36109130"/>
      <w:bookmarkStart w:id="3132" w:name="_Toc73958913"/>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3129"/>
      <w:bookmarkEnd w:id="3130"/>
      <w:bookmarkEnd w:id="3131"/>
      <w:bookmarkEnd w:id="3132"/>
    </w:p>
    <w:p w14:paraId="06737F3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17E459EB"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E5A464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58476E61"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476275DA"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274FF447" w14:textId="77777777" w:rsidR="00786869" w:rsidRPr="00770C66" w:rsidRDefault="00786869" w:rsidP="00786869">
      <w:pPr>
        <w:ind w:left="851" w:hanging="284"/>
        <w:rPr>
          <w:lang w:val="x-none"/>
        </w:rPr>
      </w:pPr>
      <w:r w:rsidRPr="00770C66">
        <w:rPr>
          <w:lang w:val="x-none"/>
        </w:rPr>
        <w:t>then shall skip the rest of the steps;</w:t>
      </w:r>
    </w:p>
    <w:p w14:paraId="415B1798"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5EA4E6DA"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773921B8"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65CF7897"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635236A9"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6407CA42"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9E73027"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552F0A67"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08AF0124"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3CCB6EE3"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6369C5C4" w14:textId="77777777" w:rsidR="00786869" w:rsidRPr="00770C66" w:rsidRDefault="00786869" w:rsidP="00786869">
      <w:pPr>
        <w:pStyle w:val="Heading4"/>
        <w:rPr>
          <w:lang w:eastAsia="ko-KR"/>
        </w:rPr>
      </w:pPr>
      <w:bookmarkStart w:id="3133" w:name="_Toc20152998"/>
      <w:bookmarkStart w:id="3134" w:name="_Toc27495663"/>
      <w:bookmarkStart w:id="3135" w:name="_Toc36109131"/>
      <w:bookmarkStart w:id="3136" w:name="_Toc73958914"/>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3133"/>
      <w:bookmarkEnd w:id="3134"/>
      <w:bookmarkEnd w:id="3135"/>
      <w:bookmarkEnd w:id="3136"/>
    </w:p>
    <w:p w14:paraId="6BD4DF18" w14:textId="77777777" w:rsidR="00786869" w:rsidRPr="00770C66" w:rsidRDefault="00786869" w:rsidP="00786869">
      <w:r w:rsidRPr="00770C66">
        <w:t xml:space="preserve">This </w:t>
      </w:r>
      <w:r w:rsidR="00585B10">
        <w:t>clause</w:t>
      </w:r>
      <w:r w:rsidRPr="00770C66">
        <w:t xml:space="preserve"> is referenced from other procedures.</w:t>
      </w:r>
    </w:p>
    <w:p w14:paraId="607F9553"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199089D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585B10">
        <w:t>clause</w:t>
      </w:r>
      <w:r w:rsidRPr="00770C66">
        <w:t> 6.2.6;</w:t>
      </w:r>
    </w:p>
    <w:p w14:paraId="5905AEA9"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4A0A7F42"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FC0D61B"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73E27617"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51D9379B"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371AD7" w14:textId="77777777" w:rsidR="00786869" w:rsidRPr="00770C66" w:rsidRDefault="00786869" w:rsidP="00786869">
      <w:pPr>
        <w:pStyle w:val="Heading3"/>
        <w:rPr>
          <w:lang w:eastAsia="ko-KR"/>
        </w:rPr>
      </w:pPr>
      <w:bookmarkStart w:id="3137" w:name="_Toc20152999"/>
      <w:bookmarkStart w:id="3138" w:name="_Toc27495664"/>
      <w:bookmarkStart w:id="3139" w:name="_Toc36109132"/>
      <w:bookmarkStart w:id="3140" w:name="_Toc73958915"/>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3137"/>
      <w:bookmarkEnd w:id="3138"/>
      <w:bookmarkEnd w:id="3139"/>
      <w:bookmarkEnd w:id="3140"/>
    </w:p>
    <w:p w14:paraId="7E0D624C" w14:textId="77777777" w:rsidR="00786869" w:rsidRPr="00770C66" w:rsidRDefault="00786869" w:rsidP="00786869">
      <w:pPr>
        <w:pStyle w:val="Heading4"/>
        <w:rPr>
          <w:lang w:eastAsia="ko-KR"/>
        </w:rPr>
      </w:pPr>
      <w:bookmarkStart w:id="3141" w:name="_Toc20153000"/>
      <w:bookmarkStart w:id="3142" w:name="_Toc27495665"/>
      <w:bookmarkStart w:id="3143" w:name="_Toc36109133"/>
      <w:bookmarkStart w:id="3144" w:name="_Toc73958916"/>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3141"/>
      <w:bookmarkEnd w:id="3142"/>
      <w:bookmarkEnd w:id="3143"/>
      <w:bookmarkEnd w:id="3144"/>
    </w:p>
    <w:p w14:paraId="628106A7"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AE9170D"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2B261428"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6EE0127A"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2531CB42"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024F5D0D"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39B1666F"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5B37855"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311C34B7"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221F102C"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1CBC2A99"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79BAF569"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1465C870"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1FC73DF1"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39A00471"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4AD73E3D"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3E7B862C"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23D721EC"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0F3D2FB5"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395BE57B"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157F7867"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563ABD4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267CB0BA"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1894982E"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179ED090"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2B3F276"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585B10">
        <w:rPr>
          <w:lang w:eastAsia="ko-KR"/>
        </w:rPr>
        <w:t>clause</w:t>
      </w:r>
      <w:r w:rsidRPr="00770C66">
        <w:rPr>
          <w:lang w:eastAsia="ko-KR"/>
        </w:rPr>
        <w:t> 6.2.1;</w:t>
      </w:r>
    </w:p>
    <w:p w14:paraId="0C698405"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585B10">
        <w:rPr>
          <w:lang w:eastAsia="ko-KR"/>
        </w:rPr>
        <w:t>clause</w:t>
      </w:r>
      <w:r w:rsidRPr="00770C66">
        <w:rPr>
          <w:lang w:eastAsia="ko-KR"/>
        </w:rPr>
        <w:t xml:space="preserve"> 6.4; and</w:t>
      </w:r>
    </w:p>
    <w:p w14:paraId="46FA5D8D"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585B10">
        <w:rPr>
          <w:lang w:eastAsia="ko-KR"/>
        </w:rPr>
        <w:t>clause</w:t>
      </w:r>
      <w:r w:rsidRPr="00770C66">
        <w:rPr>
          <w:lang w:eastAsia="ko-KR"/>
        </w:rPr>
        <w:t> 6.4; and</w:t>
      </w:r>
    </w:p>
    <w:p w14:paraId="0DE3CAB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76E53FF9"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53D41DB4"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0B84721D"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731A6F57"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582E4E45"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037D9C0A"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04D7DF7D"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68A56632"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C4E775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59440829"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21F9ED68" w14:textId="77777777" w:rsidR="00786869" w:rsidRPr="00770C66" w:rsidRDefault="00786869" w:rsidP="00786869">
      <w:pPr>
        <w:pStyle w:val="Heading4"/>
        <w:rPr>
          <w:lang w:eastAsia="ko-KR"/>
        </w:rPr>
      </w:pPr>
      <w:bookmarkStart w:id="3145" w:name="_Toc20153001"/>
      <w:bookmarkStart w:id="3146" w:name="_Toc27495666"/>
      <w:bookmarkStart w:id="3147" w:name="_Toc36109134"/>
      <w:bookmarkStart w:id="3148" w:name="_Toc73958917"/>
      <w:r>
        <w:rPr>
          <w:lang w:eastAsia="ko-KR"/>
        </w:rPr>
        <w:t>15.</w:t>
      </w:r>
      <w:r w:rsidRPr="00770C66">
        <w:rPr>
          <w:lang w:eastAsia="ko-KR"/>
        </w:rPr>
        <w:t>2.2.2</w:t>
      </w:r>
      <w:r w:rsidRPr="00770C66">
        <w:rPr>
          <w:lang w:eastAsia="ko-KR"/>
        </w:rPr>
        <w:tab/>
        <w:t>Client terminating procedures</w:t>
      </w:r>
      <w:bookmarkEnd w:id="3145"/>
      <w:bookmarkEnd w:id="3146"/>
      <w:bookmarkEnd w:id="3147"/>
      <w:bookmarkEnd w:id="3148"/>
    </w:p>
    <w:p w14:paraId="0C156076"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585B10">
        <w:t>clause</w:t>
      </w:r>
      <w:r w:rsidRPr="00770C66">
        <w:t> 1</w:t>
      </w:r>
      <w:r>
        <w:t>5</w:t>
      </w:r>
      <w:r w:rsidRPr="00770C66">
        <w:t>.</w:t>
      </w:r>
      <w:r>
        <w:t>2</w:t>
      </w:r>
      <w:r w:rsidRPr="00770C66">
        <w:t>.1.2.</w:t>
      </w:r>
    </w:p>
    <w:p w14:paraId="2B2252C1"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5ECD7F51" w14:textId="77777777" w:rsidR="00786869" w:rsidRPr="00770C66" w:rsidRDefault="00786869" w:rsidP="00786869">
      <w:pPr>
        <w:pStyle w:val="Heading4"/>
        <w:rPr>
          <w:lang w:eastAsia="ko-KR"/>
        </w:rPr>
      </w:pPr>
      <w:bookmarkStart w:id="3149" w:name="_Toc20153002"/>
      <w:bookmarkStart w:id="3150" w:name="_Toc27495667"/>
      <w:bookmarkStart w:id="3151" w:name="_Toc36109135"/>
      <w:bookmarkStart w:id="3152" w:name="_Toc73958918"/>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3149"/>
      <w:bookmarkEnd w:id="3150"/>
      <w:bookmarkEnd w:id="3151"/>
      <w:bookmarkEnd w:id="3152"/>
    </w:p>
    <w:p w14:paraId="0C9A3207"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27DE3BA"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02961E5B"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54173CFC"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1A8B64AC"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70A1CBC9" w14:textId="77777777" w:rsidR="00786869" w:rsidRPr="00770C66" w:rsidRDefault="00786869" w:rsidP="00786869">
      <w:pPr>
        <w:ind w:left="851" w:hanging="284"/>
        <w:rPr>
          <w:lang w:val="x-none"/>
        </w:rPr>
      </w:pPr>
      <w:r w:rsidRPr="00770C66">
        <w:rPr>
          <w:lang w:val="x-none"/>
        </w:rPr>
        <w:t>then shall skip the rest of the steps; and</w:t>
      </w:r>
    </w:p>
    <w:p w14:paraId="0A13CBCB"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585B10">
        <w:rPr>
          <w:lang w:val="en-US" w:eastAsia="ko-KR"/>
        </w:rPr>
        <w:t>clause</w:t>
      </w:r>
      <w:r w:rsidRPr="00770C66">
        <w:rPr>
          <w:lang w:val="en-US" w:eastAsia="ko-KR"/>
        </w:rPr>
        <w:t> 6.2.5.2.</w:t>
      </w:r>
    </w:p>
    <w:p w14:paraId="347DE245" w14:textId="77777777" w:rsidR="00786869" w:rsidRPr="00770C66" w:rsidRDefault="00786869" w:rsidP="00786869">
      <w:pPr>
        <w:rPr>
          <w:lang w:eastAsia="ko-KR"/>
        </w:rPr>
      </w:pPr>
      <w:r w:rsidRPr="00770C66">
        <w:rPr>
          <w:lang w:eastAsia="ko-KR"/>
        </w:rPr>
        <w:t xml:space="preserve">If the procedures of </w:t>
      </w:r>
      <w:r w:rsidR="00585B10">
        <w:rPr>
          <w:lang w:eastAsia="ko-KR"/>
        </w:rPr>
        <w:t>clause</w:t>
      </w:r>
      <w:r w:rsidRPr="00770C66">
        <w:rPr>
          <w:lang w:eastAsia="ko-KR"/>
        </w:rPr>
        <w:t> 6.2.5.2 were successful:</w:t>
      </w:r>
    </w:p>
    <w:p w14:paraId="5C5E3B65"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261972BA"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395305AA"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410D1829"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E64A8B9"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66A99427" w14:textId="77777777" w:rsidR="00786869" w:rsidRPr="00770C66" w:rsidRDefault="00786869" w:rsidP="00786869">
      <w:pPr>
        <w:pStyle w:val="Heading4"/>
        <w:rPr>
          <w:lang w:eastAsia="ko-KR"/>
        </w:rPr>
      </w:pPr>
      <w:bookmarkStart w:id="3153" w:name="_Toc20153003"/>
      <w:bookmarkStart w:id="3154" w:name="_Toc27495668"/>
      <w:bookmarkStart w:id="3155" w:name="_Toc36109136"/>
      <w:bookmarkStart w:id="3156" w:name="_Toc73958919"/>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3153"/>
      <w:bookmarkEnd w:id="3154"/>
      <w:bookmarkEnd w:id="3155"/>
      <w:bookmarkEnd w:id="3156"/>
    </w:p>
    <w:p w14:paraId="12A578EF"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711D175A"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0415D02F"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53E0518C"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5FA543B8" w14:textId="77777777" w:rsidR="00786869" w:rsidRPr="00770C66" w:rsidRDefault="00786869" w:rsidP="00786869">
      <w:pPr>
        <w:pStyle w:val="B1"/>
      </w:pPr>
      <w:r w:rsidRPr="00770C66">
        <w:t>4)</w:t>
      </w:r>
      <w:r w:rsidRPr="00770C66">
        <w:tab/>
        <w:t xml:space="preserve">shall comply with the procedures of </w:t>
      </w:r>
      <w:r w:rsidR="00585B10">
        <w:t>clause</w:t>
      </w:r>
      <w:r w:rsidRPr="00770C66">
        <w:t> 1</w:t>
      </w:r>
      <w:r>
        <w:t>5.2</w:t>
      </w:r>
      <w:r w:rsidRPr="00770C66">
        <w:t>.2.5.</w:t>
      </w:r>
    </w:p>
    <w:p w14:paraId="6223DE35" w14:textId="77777777" w:rsidR="00786869" w:rsidRPr="00770C66" w:rsidRDefault="00786869" w:rsidP="00786869">
      <w:pPr>
        <w:pStyle w:val="Heading4"/>
        <w:rPr>
          <w:lang w:eastAsia="ko-KR"/>
        </w:rPr>
      </w:pPr>
      <w:bookmarkStart w:id="3157" w:name="_Toc20153004"/>
      <w:bookmarkStart w:id="3158" w:name="_Toc27495669"/>
      <w:bookmarkStart w:id="3159" w:name="_Toc36109137"/>
      <w:bookmarkStart w:id="3160" w:name="_Toc73958920"/>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3157"/>
      <w:bookmarkEnd w:id="3158"/>
      <w:bookmarkEnd w:id="3159"/>
      <w:bookmarkEnd w:id="3160"/>
    </w:p>
    <w:p w14:paraId="15107478" w14:textId="77777777" w:rsidR="00786869" w:rsidRPr="00770C66" w:rsidRDefault="00786869" w:rsidP="00786869">
      <w:r w:rsidRPr="00770C66">
        <w:t xml:space="preserve">This </w:t>
      </w:r>
      <w:r w:rsidR="00585B10">
        <w:t>clause</w:t>
      </w:r>
      <w:r w:rsidRPr="00770C66">
        <w:t xml:space="preserve"> is referenced from other procedures.</w:t>
      </w:r>
    </w:p>
    <w:p w14:paraId="3350D192"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3E84ADCC"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030C4A3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098726E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20EC0B0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1A6F7189"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0635E3D"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F23149A" w14:textId="77777777" w:rsidR="00786869" w:rsidRDefault="004C0652" w:rsidP="00786869">
      <w:pPr>
        <w:pStyle w:val="Heading2"/>
      </w:pPr>
      <w:bookmarkStart w:id="3161" w:name="_Toc20153005"/>
      <w:bookmarkStart w:id="3162" w:name="_Toc27495670"/>
      <w:bookmarkStart w:id="3163" w:name="_Toc36109138"/>
      <w:bookmarkStart w:id="3164" w:name="_Toc73958921"/>
      <w:r w:rsidRPr="0079589D">
        <w:t>1</w:t>
      </w:r>
      <w:r w:rsidRPr="0079589D">
        <w:rPr>
          <w:lang w:val="en-GB"/>
        </w:rPr>
        <w:t>5</w:t>
      </w:r>
      <w:r w:rsidR="006E3A78" w:rsidRPr="0079589D">
        <w:t>.3</w:t>
      </w:r>
      <w:r w:rsidR="006E3A78" w:rsidRPr="0079589D">
        <w:tab/>
      </w:r>
      <w:r w:rsidR="00786869">
        <w:t>Participating MCVideo function procedures</w:t>
      </w:r>
      <w:bookmarkEnd w:id="3161"/>
      <w:bookmarkEnd w:id="3162"/>
      <w:bookmarkEnd w:id="3163"/>
      <w:bookmarkEnd w:id="3164"/>
    </w:p>
    <w:p w14:paraId="3FDA3036" w14:textId="77777777" w:rsidR="00786869" w:rsidRDefault="00786869" w:rsidP="00786869">
      <w:pPr>
        <w:pStyle w:val="Heading3"/>
        <w:rPr>
          <w:lang w:eastAsia="ko-KR"/>
        </w:rPr>
      </w:pPr>
      <w:bookmarkStart w:id="3165" w:name="_Toc20153006"/>
      <w:bookmarkStart w:id="3166" w:name="_Toc27495671"/>
      <w:bookmarkStart w:id="3167" w:name="_Toc36109139"/>
      <w:bookmarkStart w:id="3168" w:name="_Toc73958922"/>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3165"/>
      <w:bookmarkEnd w:id="3166"/>
      <w:bookmarkEnd w:id="3167"/>
      <w:bookmarkEnd w:id="3168"/>
    </w:p>
    <w:p w14:paraId="30786069" w14:textId="77777777" w:rsidR="00786869" w:rsidRPr="00245928" w:rsidRDefault="00786869" w:rsidP="00786869">
      <w:pPr>
        <w:pStyle w:val="Heading4"/>
        <w:rPr>
          <w:lang w:eastAsia="ko-KR"/>
        </w:rPr>
      </w:pPr>
      <w:bookmarkStart w:id="3169" w:name="_Toc20153007"/>
      <w:bookmarkStart w:id="3170" w:name="_Toc27495672"/>
      <w:bookmarkStart w:id="3171" w:name="_Toc36109140"/>
      <w:bookmarkStart w:id="3172" w:name="_Toc73958923"/>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3169"/>
      <w:bookmarkEnd w:id="3170"/>
      <w:bookmarkEnd w:id="3171"/>
      <w:bookmarkEnd w:id="3172"/>
    </w:p>
    <w:p w14:paraId="151758FD" w14:textId="77777777" w:rsidR="00786869" w:rsidRPr="00F40BC6" w:rsidRDefault="00786869" w:rsidP="00786869">
      <w:r w:rsidRPr="00F40BC6">
        <w:t>Upon receipt of a "SIP INVITE request for originating participating MC</w:t>
      </w:r>
      <w:r>
        <w:t>Video</w:t>
      </w:r>
      <w:r w:rsidRPr="00F40BC6">
        <w:t xml:space="preserve"> function" containing an application/vnd.3gpp.mc</w:t>
      </w:r>
      <w:r>
        <w:t>video</w:t>
      </w:r>
      <w:r w:rsidRPr="00F40BC6">
        <w:t>t-info+xml MIME body with the &lt;session-type&gt; element set to a value of "ambient-</w:t>
      </w:r>
      <w:r>
        <w:t>view</w:t>
      </w:r>
      <w:r w:rsidRPr="00F40BC6">
        <w:t>ing", the participating MC</w:t>
      </w:r>
      <w:r>
        <w:t>Video</w:t>
      </w:r>
      <w:r w:rsidRPr="00F40BC6">
        <w:t xml:space="preserve"> function:</w:t>
      </w:r>
    </w:p>
    <w:p w14:paraId="3BBDA845"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"SIP INVITE request for </w:t>
      </w:r>
      <w:r w:rsidRPr="00F40BC6">
        <w:rPr>
          <w:noProof/>
        </w:rPr>
        <w:t>originating participating MC</w:t>
      </w:r>
      <w:r>
        <w:rPr>
          <w:noProof/>
        </w:rPr>
        <w:t>Video</w:t>
      </w:r>
      <w:r w:rsidRPr="00F40BC6">
        <w:rPr>
          <w:noProof/>
        </w:rPr>
        <w:t xml:space="preserve"> function"</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75ED280B"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26262B0E" w14:textId="77777777" w:rsidR="00786869" w:rsidRPr="00F40BC6" w:rsidRDefault="00786869" w:rsidP="00786869">
      <w:pPr>
        <w:pStyle w:val="NO"/>
      </w:pPr>
      <w:r w:rsidRPr="00F40BC6">
        <w:t>NOTE:</w:t>
      </w:r>
      <w:r w:rsidRPr="00F40BC6">
        <w:tab/>
        <w:t>The MC</w:t>
      </w:r>
      <w:r>
        <w:t>Video</w:t>
      </w:r>
      <w:r w:rsidRPr="00F40BC6">
        <w:t xml:space="preserve"> ID of the calling user is bound to the public user identity at the time of service authorisation, as documented in </w:t>
      </w:r>
      <w:r w:rsidR="00585B10">
        <w:t>clause</w:t>
      </w:r>
      <w:r w:rsidRPr="00F40BC6">
        <w:t> 7.3.</w:t>
      </w:r>
    </w:p>
    <w:p w14:paraId="214E71B5"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"141 user unknown to the participating function" in a Warning header field as specified in </w:t>
      </w:r>
      <w:r w:rsidR="00585B10">
        <w:t>clause</w:t>
      </w:r>
      <w:r w:rsidRPr="00F40BC6">
        <w:t> 4.4, and shall not continue with any of the remaining steps;</w:t>
      </w:r>
    </w:p>
    <w:p w14:paraId="596CFA61"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44CE3BF9" w14:textId="77777777" w:rsidR="00786869" w:rsidRPr="00F40BC6" w:rsidRDefault="00786869" w:rsidP="00786869">
      <w:pPr>
        <w:pStyle w:val="B2"/>
        <w:rPr>
          <w:lang w:eastAsia="ko-KR"/>
        </w:rPr>
      </w:pPr>
      <w:r w:rsidRPr="00F40BC6">
        <w:t>a)</w:t>
      </w:r>
      <w:r w:rsidRPr="00F40BC6">
        <w:tab/>
        <w:t xml:space="preserve">"remote-init"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or is set to a value of "false"</w:t>
      </w:r>
      <w:r w:rsidRPr="00F40BC6">
        <w:rPr>
          <w:lang w:eastAsia="ko-KR"/>
        </w:rPr>
        <w:t>; or</w:t>
      </w:r>
    </w:p>
    <w:p w14:paraId="36DF860A"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or is set to a value of "false";</w:t>
      </w:r>
    </w:p>
    <w:p w14:paraId="38260B85" w14:textId="77777777" w:rsidR="00786869" w:rsidRPr="00F40BC6" w:rsidRDefault="00786869" w:rsidP="00786869">
      <w:pPr>
        <w:pStyle w:val="B1"/>
      </w:pPr>
      <w:r>
        <w:tab/>
      </w:r>
      <w:r w:rsidRPr="00F40BC6">
        <w:t xml:space="preserve">then shall reject the "SIP INVITE request for originating participating </w:t>
      </w:r>
      <w:r>
        <w:t>MCVideo</w:t>
      </w:r>
      <w:r w:rsidRPr="00F40BC6">
        <w:t xml:space="preserve"> function" with a SIP 403 (Forbidden) response, with warning text set to "154 The </w:t>
      </w:r>
      <w:r>
        <w:t>MCVideo</w:t>
      </w:r>
      <w:r w:rsidRPr="00F40BC6">
        <w:t xml:space="preserve"> user is not authorised to make an ambient </w:t>
      </w:r>
      <w:r>
        <w:t>viewing</w:t>
      </w:r>
      <w:r w:rsidRPr="00F40BC6">
        <w:t xml:space="preserve"> call" in a Warning header field as specified in </w:t>
      </w:r>
      <w:r w:rsidR="00585B10">
        <w:t>clause</w:t>
      </w:r>
      <w:r w:rsidRPr="00F40BC6">
        <w:t> 4.4, and shall not continue with the rest of the steps;</w:t>
      </w:r>
    </w:p>
    <w:p w14:paraId="2694B7A6"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"142 unable to determine the controlling function" in a Warning header field as specified in </w:t>
      </w:r>
      <w:r w:rsidR="00585B10">
        <w:t>clause</w:t>
      </w:r>
      <w:r w:rsidRPr="00F40BC6">
        <w:t> 4.4, and shall not continue with any of the remaining steps;</w:t>
      </w:r>
    </w:p>
    <w:p w14:paraId="325615FA"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"SIP INVITE request for originating participating </w:t>
      </w:r>
      <w:r>
        <w:t>MCVideo</w:t>
      </w:r>
      <w:r w:rsidRPr="00F40BC6">
        <w:t xml:space="preserve"> function" with a SIP 403 (Forbidden) response</w:t>
      </w:r>
      <w:r w:rsidRPr="00F40BC6">
        <w:rPr>
          <w:lang w:eastAsia="ko-KR"/>
        </w:rPr>
        <w:t xml:space="preserve"> including</w:t>
      </w:r>
      <w:r w:rsidRPr="00F40BC6">
        <w:t xml:space="preserve"> warning text set to "145 unable to determine called party" in a Warning header field as specified in </w:t>
      </w:r>
      <w:r w:rsidR="00585B10">
        <w:t>clause</w:t>
      </w:r>
      <w:r w:rsidRPr="00F40BC6">
        <w:t> 4.4, and shall not continue with the rest of the steps;</w:t>
      </w:r>
    </w:p>
    <w:p w14:paraId="2B95D3EA"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"false"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"SIP INVITE request for originating participating </w:t>
      </w:r>
      <w:r>
        <w:t>MCVideo</w:t>
      </w:r>
      <w:r w:rsidRPr="00F40BC6">
        <w:t xml:space="preserve"> function" with a SIP 403 (Forbidden) response, with warning text set to "107 user not authorised to make private calls" in a Warning header field as specified in </w:t>
      </w:r>
      <w:r w:rsidR="00585B10">
        <w:t>clause</w:t>
      </w:r>
      <w:r w:rsidRPr="00F40BC6">
        <w:t> 4.4, and shall not continue with the rest of the steps;</w:t>
      </w:r>
    </w:p>
    <w:p w14:paraId="2DEF8569" w14:textId="77777777" w:rsidR="00786869"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and: </w:t>
      </w:r>
    </w:p>
    <w:p w14:paraId="58DDD8F9" w14:textId="77777777" w:rsidR="00786869" w:rsidRPr="00F40BC6" w:rsidRDefault="00786869" w:rsidP="00786869">
      <w:pPr>
        <w:pStyle w:val="B2"/>
        <w:rPr>
          <w:lang w:eastAsia="ko-KR"/>
        </w:rPr>
      </w:pPr>
      <w:r w:rsidRPr="00F40BC6">
        <w:rPr>
          <w:lang w:eastAsia="ko-KR"/>
        </w:rPr>
        <w:t>a)</w:t>
      </w:r>
      <w:r w:rsidRPr="00F40BC6">
        <w:rPr>
          <w:lang w:eastAsia="ko-KR"/>
        </w:rPr>
        <w:tab/>
        <w:t xml:space="preserve">if the "uri"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51D99B67"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242B9B2E" w14:textId="77777777" w:rsidR="00786869" w:rsidRPr="00F40BC6" w:rsidRDefault="00786869" w:rsidP="00786869">
      <w:pPr>
        <w:pStyle w:val="B1"/>
      </w:pPr>
      <w:r>
        <w:tab/>
      </w:r>
      <w:r w:rsidRPr="00F40BC6">
        <w:rPr>
          <w:lang w:eastAsia="ko-KR"/>
        </w:rPr>
        <w:t>then</w:t>
      </w:r>
      <w:r w:rsidRPr="00F40BC6">
        <w:t>:</w:t>
      </w:r>
    </w:p>
    <w:p w14:paraId="37ED089B" w14:textId="77777777" w:rsidR="00786869" w:rsidRPr="00F40BC6" w:rsidRDefault="00786869" w:rsidP="00786869">
      <w:pPr>
        <w:pStyle w:val="B2"/>
      </w:pPr>
      <w:r w:rsidRPr="00F40BC6">
        <w:t>a)</w:t>
      </w:r>
      <w:r w:rsidRPr="00F40BC6">
        <w:tab/>
      </w:r>
      <w:r w:rsidRPr="00E60698">
        <w:t>shall</w:t>
      </w:r>
      <w:r w:rsidRPr="00F40BC6">
        <w:t xml:space="preserve"> reject the "SIP INVITE request for originating participating </w:t>
      </w:r>
      <w:r>
        <w:t>MCVideo</w:t>
      </w:r>
      <w:r w:rsidRPr="00F40BC6">
        <w:t xml:space="preserve"> function" with a SIP 403 (Forbidden) response including warning text set to "144 user not authorised to call this particular user" in a Warning header field as specified in </w:t>
      </w:r>
      <w:r w:rsidR="00585B10">
        <w:t>clause</w:t>
      </w:r>
      <w:r w:rsidRPr="00F40BC6">
        <w:t xml:space="preserve"> 4.4 and shall not continue with the rest of the steps;</w:t>
      </w:r>
    </w:p>
    <w:p w14:paraId="1B6FF46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Pr="00F40BC6">
        <w:t xml:space="preserve"> shall reject the request with a SIP 488 (Not Acceptable Here) response. Otherwise, continue with the rest of the steps;</w:t>
      </w:r>
    </w:p>
    <w:p w14:paraId="3100FCCC"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585B10">
        <w:t>clause</w:t>
      </w:r>
      <w:r w:rsidRPr="00F40BC6">
        <w:t> 6.3.2.1.3;</w:t>
      </w:r>
    </w:p>
    <w:p w14:paraId="0DEEF9FA"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23F89376"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123DCCB8"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67E360D2"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585B10">
        <w:t>clause</w:t>
      </w:r>
      <w:r w:rsidRPr="00F40BC6">
        <w:t> 6.3.2.1.1.1; and</w:t>
      </w:r>
    </w:p>
    <w:p w14:paraId="1906380D"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1EA10372" w14:textId="77777777" w:rsidR="00786869" w:rsidRPr="00245928" w:rsidRDefault="00786869" w:rsidP="00786869">
      <w:pPr>
        <w:pStyle w:val="Heading4"/>
        <w:rPr>
          <w:lang w:eastAsia="ko-KR"/>
        </w:rPr>
      </w:pPr>
      <w:bookmarkStart w:id="3173" w:name="_Toc20153008"/>
      <w:bookmarkStart w:id="3174" w:name="_Toc27495673"/>
      <w:bookmarkStart w:id="3175" w:name="_Toc36109141"/>
      <w:bookmarkStart w:id="3176" w:name="_Toc73958924"/>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3173"/>
      <w:bookmarkEnd w:id="3174"/>
      <w:bookmarkEnd w:id="3175"/>
      <w:bookmarkEnd w:id="3176"/>
    </w:p>
    <w:p w14:paraId="220DF32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0C35BE44" w14:textId="77777777" w:rsidR="00786869" w:rsidRPr="00910D28" w:rsidRDefault="00786869" w:rsidP="00786869">
      <w:pPr>
        <w:pStyle w:val="B1"/>
      </w:pPr>
      <w:r>
        <w:t>1)</w:t>
      </w:r>
      <w:r>
        <w:tab/>
      </w:r>
      <w:r w:rsidRPr="0073469F">
        <w:t>shall follow the procedures as specified</w:t>
      </w:r>
      <w:r>
        <w:t xml:space="preserve"> in </w:t>
      </w:r>
      <w:r w:rsidR="00585B10">
        <w:t>clause</w:t>
      </w:r>
      <w:r>
        <w:t> </w:t>
      </w:r>
      <w:r w:rsidRPr="0073469F">
        <w:t>1</w:t>
      </w:r>
      <w:r>
        <w:t>0</w:t>
      </w:r>
      <w:r w:rsidRPr="0073469F">
        <w:t>.</w:t>
      </w:r>
      <w:r>
        <w:t>2</w:t>
      </w:r>
      <w:r w:rsidRPr="0073469F">
        <w:t>.</w:t>
      </w:r>
      <w:r>
        <w:t>4</w:t>
      </w:r>
      <w:r w:rsidRPr="0073469F">
        <w:t>.2.1.1</w:t>
      </w:r>
      <w:r>
        <w:t>.</w:t>
      </w:r>
    </w:p>
    <w:p w14:paraId="04D0F8CB" w14:textId="77777777" w:rsidR="00786869" w:rsidRPr="006B73EC" w:rsidRDefault="00786869" w:rsidP="00786869">
      <w:pPr>
        <w:pStyle w:val="Heading4"/>
        <w:rPr>
          <w:rFonts w:eastAsia="Malgun Gothic"/>
          <w:lang w:eastAsia="ko-KR"/>
        </w:rPr>
      </w:pPr>
      <w:bookmarkStart w:id="3177" w:name="_Toc20153009"/>
      <w:bookmarkStart w:id="3178" w:name="_Toc27495674"/>
      <w:bookmarkStart w:id="3179" w:name="_Toc36109142"/>
      <w:bookmarkStart w:id="3180" w:name="_Toc73958925"/>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3177"/>
      <w:bookmarkEnd w:id="3178"/>
      <w:bookmarkEnd w:id="3179"/>
      <w:bookmarkEnd w:id="3180"/>
    </w:p>
    <w:p w14:paraId="5FE53F2A"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585B10">
        <w:rPr>
          <w:lang w:eastAsia="ko-KR"/>
        </w:rPr>
        <w:t>clause</w:t>
      </w:r>
      <w:r>
        <w:rPr>
          <w:lang w:eastAsia="ko-KR"/>
        </w:rPr>
        <w:t> X1.</w:t>
      </w:r>
    </w:p>
    <w:p w14:paraId="78B509AB"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5440D60A" w14:textId="77777777" w:rsidR="00786869" w:rsidRPr="006B73EC" w:rsidRDefault="00786869" w:rsidP="00786869">
      <w:pPr>
        <w:pStyle w:val="Heading4"/>
        <w:rPr>
          <w:rFonts w:eastAsia="Malgun Gothic"/>
          <w:lang w:eastAsia="ko-KR"/>
        </w:rPr>
      </w:pPr>
      <w:bookmarkStart w:id="3181" w:name="_Toc20153010"/>
      <w:bookmarkStart w:id="3182" w:name="_Toc27495675"/>
      <w:bookmarkStart w:id="3183" w:name="_Toc36109143"/>
      <w:bookmarkStart w:id="3184" w:name="_Toc73958926"/>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3181"/>
      <w:bookmarkEnd w:id="3182"/>
      <w:bookmarkEnd w:id="3183"/>
      <w:bookmarkEnd w:id="3184"/>
    </w:p>
    <w:p w14:paraId="56600D48" w14:textId="77777777" w:rsidR="00786869" w:rsidRPr="006B73EC" w:rsidRDefault="00786869" w:rsidP="00786869">
      <w:r w:rsidRPr="006B73EC">
        <w:t>Upon receipt of a "SIP REFER request for a pre-established session", with:</w:t>
      </w:r>
    </w:p>
    <w:p w14:paraId="3DEA6038"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637A0EBF"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5C949D63" w14:textId="77777777" w:rsidR="00786869" w:rsidRPr="006B73EC" w:rsidRDefault="00786869" w:rsidP="00786869">
      <w:pPr>
        <w:pStyle w:val="B1"/>
      </w:pPr>
      <w:r w:rsidRPr="006B73EC">
        <w:t>3)</w:t>
      </w:r>
      <w:r w:rsidRPr="006B73EC">
        <w:tab/>
        <w:t>a Content-ID header field set to the "cid" URL;</w:t>
      </w:r>
    </w:p>
    <w:p w14:paraId="4C66BD4D" w14:textId="77777777" w:rsidR="00786869" w:rsidRPr="006B73EC" w:rsidRDefault="00786869" w:rsidP="00786869">
      <w:r w:rsidRPr="006B73EC">
        <w:t xml:space="preserve">the participating </w:t>
      </w:r>
      <w:r>
        <w:t xml:space="preserve">MCVideo </w:t>
      </w:r>
      <w:r w:rsidRPr="006B73EC">
        <w:t>function:</w:t>
      </w:r>
    </w:p>
    <w:p w14:paraId="1C7900C0"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691E8E0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543C93CA"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585B10">
        <w:t>clause</w:t>
      </w:r>
      <w:r w:rsidRPr="006B73EC">
        <w:t> 4.4, and shall not continue with any of the remaining steps;</w:t>
      </w:r>
    </w:p>
    <w:p w14:paraId="32FE8B05"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585B10">
        <w:t>clause</w:t>
      </w:r>
      <w:r w:rsidRPr="006B73EC">
        <w:t> 4.4, and shall not continue with the rest of the steps;</w:t>
      </w:r>
    </w:p>
    <w:p w14:paraId="6A28021A" w14:textId="77777777" w:rsidR="00786869" w:rsidRPr="006B73EC" w:rsidRDefault="00786869" w:rsidP="00786869">
      <w:pPr>
        <w:pStyle w:val="B1"/>
      </w:pPr>
      <w:r w:rsidRPr="006B73EC">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585B10">
        <w:t>clause</w:t>
      </w:r>
      <w:r w:rsidRPr="006B73EC">
        <w:t xml:space="preserve"> 4.4, and shall not continue with any of the remaining steps;  </w:t>
      </w:r>
    </w:p>
    <w:p w14:paraId="1BE57DA2" w14:textId="77777777"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585B10">
        <w:t>clause</w:t>
      </w:r>
      <w:r w:rsidRPr="006B73EC">
        <w:t xml:space="preserve"> 4.4, and shall not continue with any of the remaining steps;</w:t>
      </w:r>
    </w:p>
    <w:p w14:paraId="4E116FB1"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0DF6A9DA"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4ADECDC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60897DB2"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585B10">
        <w:t>clause</w:t>
      </w:r>
      <w:r w:rsidRPr="006B73EC">
        <w:t> 4.4, and shall not continue with the rest of the steps;</w:t>
      </w:r>
    </w:p>
    <w:p w14:paraId="15A8022A"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6967B955"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4B3DD4E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585B10">
        <w:t>clause</w:t>
      </w:r>
      <w:r w:rsidRPr="006B73EC">
        <w:t> 4.4, and shall not continue with any of the remaining steps;</w:t>
      </w:r>
    </w:p>
    <w:p w14:paraId="1E1EB39C"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585B10">
        <w:t>clause</w:t>
      </w:r>
      <w:r w:rsidRPr="006B73EC">
        <w:t> 4.4;</w:t>
      </w:r>
    </w:p>
    <w:p w14:paraId="1ADD38E6"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33DC7F23"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D06224E"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5F5ED3D7" w14:textId="77777777" w:rsidR="00786869" w:rsidRPr="006B73EC" w:rsidRDefault="00786869" w:rsidP="00786869">
      <w:pPr>
        <w:pStyle w:val="B1"/>
      </w:pPr>
      <w:r>
        <w:tab/>
      </w:r>
      <w:r w:rsidRPr="006B73EC">
        <w:t>then:</w:t>
      </w:r>
    </w:p>
    <w:p w14:paraId="53F1C036"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585B10">
        <w:t>clause</w:t>
      </w:r>
      <w:r w:rsidRPr="006B73EC">
        <w:t xml:space="preserve"> 4.4 and shall not continue with the rest of the steps;</w:t>
      </w:r>
    </w:p>
    <w:p w14:paraId="7C67C10A"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33658C4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59C34C25"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344D04CE"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rPr>
          <w:lang w:val="en-GB"/>
        </w:rPr>
        <w:t>63</w:t>
      </w:r>
      <w:r w:rsidRPr="006B73EC">
        <w:t>];</w:t>
      </w:r>
    </w:p>
    <w:p w14:paraId="09BE12C1"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5BE22744"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E093B8A" w14:textId="77777777" w:rsidR="00786869" w:rsidRDefault="00786869" w:rsidP="00786869">
      <w:pPr>
        <w:pStyle w:val="B1"/>
      </w:pPr>
      <w:r w:rsidRPr="006B73EC">
        <w:t>16)</w:t>
      </w:r>
      <w:r w:rsidRPr="006B73EC">
        <w:tab/>
        <w:t xml:space="preserve">shall generate a SIP INVITE request as specified in </w:t>
      </w:r>
      <w:r w:rsidR="00585B10">
        <w:t>clause</w:t>
      </w:r>
      <w:r w:rsidRPr="006B73EC">
        <w:t> </w:t>
      </w:r>
      <w:r>
        <w:t>X2</w:t>
      </w:r>
      <w:r w:rsidRPr="006B73EC">
        <w:t>;</w:t>
      </w:r>
    </w:p>
    <w:p w14:paraId="133DDCD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474D4D43"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7B99EF88"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5B873FB2" w14:textId="77777777" w:rsidR="00786869" w:rsidRPr="006B73EC" w:rsidRDefault="00786869" w:rsidP="00786869">
      <w:pPr>
        <w:pStyle w:val="NO"/>
      </w:pPr>
      <w:r w:rsidRPr="006B73EC">
        <w:t>NOTE 4:</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6EA38347"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11F01F0D"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43E3EAB2" w14:textId="77777777" w:rsidR="00786869" w:rsidRPr="006B73EC" w:rsidRDefault="00786869" w:rsidP="00786869">
      <w:pPr>
        <w:pStyle w:val="B1"/>
      </w:pPr>
      <w:r w:rsidRPr="006B73EC">
        <w:t>1)</w:t>
      </w:r>
      <w:r w:rsidRPr="006B73EC">
        <w:tab/>
        <w:t>shall discard the received SIP responses without forwarding them.</w:t>
      </w:r>
    </w:p>
    <w:p w14:paraId="19AF989E"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007E92BC"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12CFE5A8" w14:textId="77777777" w:rsidR="00786869" w:rsidRDefault="00786869" w:rsidP="00786869">
      <w:pPr>
        <w:pStyle w:val="Heading3"/>
        <w:rPr>
          <w:lang w:eastAsia="ko-KR"/>
        </w:rPr>
      </w:pPr>
      <w:bookmarkStart w:id="3185" w:name="_Toc20153011"/>
      <w:bookmarkStart w:id="3186" w:name="_Toc27495676"/>
      <w:bookmarkStart w:id="3187" w:name="_Toc36109144"/>
      <w:bookmarkStart w:id="3188" w:name="_Toc73958927"/>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3185"/>
      <w:bookmarkEnd w:id="3186"/>
      <w:bookmarkEnd w:id="3187"/>
      <w:bookmarkEnd w:id="3188"/>
    </w:p>
    <w:p w14:paraId="4CAA09B7" w14:textId="77777777" w:rsidR="00786869" w:rsidRPr="00245928" w:rsidRDefault="00786869" w:rsidP="00786869">
      <w:pPr>
        <w:pStyle w:val="Heading4"/>
        <w:rPr>
          <w:lang w:eastAsia="ko-KR"/>
        </w:rPr>
      </w:pPr>
      <w:bookmarkStart w:id="3189" w:name="_Toc20153012"/>
      <w:bookmarkStart w:id="3190" w:name="_Toc27495677"/>
      <w:bookmarkStart w:id="3191" w:name="_Toc36109145"/>
      <w:bookmarkStart w:id="3192" w:name="_Toc73958928"/>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3189"/>
      <w:bookmarkEnd w:id="3190"/>
      <w:bookmarkEnd w:id="3191"/>
      <w:bookmarkEnd w:id="3192"/>
    </w:p>
    <w:p w14:paraId="324392DA"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5657D6D" w14:textId="77777777" w:rsidR="00786869" w:rsidRPr="004B6687" w:rsidRDefault="00786869" w:rsidP="00786869">
      <w:pPr>
        <w:pStyle w:val="NO"/>
      </w:pPr>
      <w:r w:rsidRPr="004B6687">
        <w:t>NOTE:</w:t>
      </w:r>
      <w:r w:rsidRPr="004B6687">
        <w:tab/>
        <w:t xml:space="preserve">The procedures in the present </w:t>
      </w:r>
      <w:r w:rsidR="00585B10">
        <w:t>clause</w:t>
      </w:r>
      <w:r w:rsidRPr="004B6687">
        <w:t xml:space="preserve"> are applicable for both on-demand and pre-established sessions.</w:t>
      </w:r>
    </w:p>
    <w:p w14:paraId="01899C56"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73F4BA3"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585B10">
        <w:t>clause</w:t>
      </w:r>
      <w:r w:rsidRPr="004B6687">
        <w:t> 4.4, and shall not continue with the rest of the steps;</w:t>
      </w:r>
    </w:p>
    <w:p w14:paraId="72456F20"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6CC50BD5"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5E63CD82"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585B10">
        <w:t>clause</w:t>
      </w:r>
      <w:r w:rsidRPr="004B6687">
        <w:t> 4.4; and</w:t>
      </w:r>
    </w:p>
    <w:p w14:paraId="35CFDA0E" w14:textId="77777777" w:rsidR="00786869" w:rsidRDefault="00786869" w:rsidP="00786869">
      <w:pPr>
        <w:pStyle w:val="B1"/>
      </w:pPr>
      <w:r w:rsidRPr="004B6687">
        <w:t>6)</w:t>
      </w:r>
      <w:r w:rsidRPr="004B6687">
        <w:tab/>
        <w:t xml:space="preserve">shall perform the automatic commencement procedures specified in </w:t>
      </w:r>
      <w:r w:rsidR="00585B10">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01ED1F29" w14:textId="77777777" w:rsidR="00786869" w:rsidRDefault="00786869" w:rsidP="00786869">
      <w:pPr>
        <w:pStyle w:val="Heading4"/>
        <w:rPr>
          <w:lang w:eastAsia="ko-KR"/>
        </w:rPr>
      </w:pPr>
      <w:bookmarkStart w:id="3193" w:name="_Toc20153013"/>
      <w:bookmarkStart w:id="3194" w:name="_Toc27495678"/>
      <w:bookmarkStart w:id="3195" w:name="_Toc36109146"/>
      <w:bookmarkStart w:id="3196" w:name="_Toc73958929"/>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3193"/>
      <w:bookmarkEnd w:id="3194"/>
      <w:bookmarkEnd w:id="3195"/>
      <w:bookmarkEnd w:id="3196"/>
    </w:p>
    <w:p w14:paraId="00D113BB"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585B10">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6FEEAA60" w14:textId="77777777" w:rsidR="00786869" w:rsidRPr="0073469F" w:rsidRDefault="00786869" w:rsidP="00786869">
      <w:pPr>
        <w:pStyle w:val="Heading4"/>
        <w:rPr>
          <w:lang w:eastAsia="ko-KR"/>
        </w:rPr>
      </w:pPr>
      <w:bookmarkStart w:id="3197" w:name="_Toc20153014"/>
      <w:bookmarkStart w:id="3198" w:name="_Toc27495679"/>
      <w:bookmarkStart w:id="3199" w:name="_Toc36109147"/>
      <w:bookmarkStart w:id="3200" w:name="_Toc73958930"/>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3197"/>
      <w:bookmarkEnd w:id="3198"/>
      <w:bookmarkEnd w:id="3199"/>
      <w:bookmarkEnd w:id="3200"/>
    </w:p>
    <w:p w14:paraId="320B139D"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6DFC46AC"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0230301F"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0DB2BDA7" w14:textId="77777777" w:rsidR="00786869" w:rsidRDefault="00786869" w:rsidP="00786869">
      <w:pPr>
        <w:pStyle w:val="B2"/>
      </w:pPr>
      <w:r>
        <w:t>b)</w:t>
      </w:r>
      <w:r>
        <w:tab/>
        <w:t>shall include the Info-Package header field set to g.3gpp.mcvideo-info in the SIP INFO request;</w:t>
      </w:r>
    </w:p>
    <w:p w14:paraId="1D225F7A"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4AB59174"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3299E995"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585B10">
        <w:t>clause</w:t>
      </w:r>
      <w:r>
        <w:t> </w:t>
      </w:r>
      <w:r>
        <w:rPr>
          <w:lang w:eastAsia="ko-KR"/>
        </w:rPr>
        <w:t>X3.</w:t>
      </w:r>
    </w:p>
    <w:p w14:paraId="55A2B5D2"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5E261812" w14:textId="77777777" w:rsidR="00786869" w:rsidRPr="0079589D" w:rsidRDefault="00786869" w:rsidP="00786869">
      <w:pPr>
        <w:pStyle w:val="Heading2"/>
      </w:pPr>
      <w:bookmarkStart w:id="3201" w:name="_Toc20153015"/>
      <w:bookmarkStart w:id="3202" w:name="_Toc27495680"/>
      <w:bookmarkStart w:id="3203" w:name="_Toc36109148"/>
      <w:bookmarkStart w:id="3204" w:name="_Toc73958931"/>
      <w:r>
        <w:t>15.4</w:t>
      </w:r>
      <w:r w:rsidRPr="0079589D">
        <w:tab/>
      </w:r>
      <w:r>
        <w:t>Controlling MCVideo function procedures</w:t>
      </w:r>
      <w:bookmarkEnd w:id="3201"/>
      <w:bookmarkEnd w:id="3202"/>
      <w:bookmarkEnd w:id="3203"/>
      <w:bookmarkEnd w:id="3204"/>
    </w:p>
    <w:p w14:paraId="7676621F" w14:textId="77777777" w:rsidR="00786869" w:rsidRPr="00245928" w:rsidRDefault="00786869" w:rsidP="00786869">
      <w:pPr>
        <w:pStyle w:val="Heading3"/>
        <w:rPr>
          <w:lang w:eastAsia="ko-KR"/>
        </w:rPr>
      </w:pPr>
      <w:bookmarkStart w:id="3205" w:name="_Toc20153016"/>
      <w:bookmarkStart w:id="3206" w:name="_Toc27495681"/>
      <w:bookmarkStart w:id="3207" w:name="_Toc36109149"/>
      <w:bookmarkStart w:id="3208" w:name="_Toc73958932"/>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3205"/>
      <w:bookmarkEnd w:id="3206"/>
      <w:bookmarkEnd w:id="3207"/>
      <w:bookmarkEnd w:id="3208"/>
    </w:p>
    <w:p w14:paraId="369F3B92" w14:textId="77777777" w:rsidR="00786869" w:rsidRPr="007D55A9" w:rsidRDefault="00786869" w:rsidP="00786869">
      <w:pPr>
        <w:rPr>
          <w:rFonts w:eastAsia="Malgun Gothic" w:hint="eastAsia"/>
        </w:rPr>
      </w:pPr>
      <w:r w:rsidRPr="00245928">
        <w:t xml:space="preserve">This </w:t>
      </w:r>
      <w:r w:rsidR="00585B10">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585B10">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15BD10B5" w14:textId="77777777" w:rsidR="00786869" w:rsidRPr="00245928" w:rsidRDefault="00786869" w:rsidP="00786869">
      <w:r w:rsidRPr="00245928">
        <w:t xml:space="preserve">The </w:t>
      </w:r>
      <w:r>
        <w:t>controlling MCVideo</w:t>
      </w:r>
      <w:r w:rsidRPr="00245928">
        <w:t xml:space="preserve"> </w:t>
      </w:r>
      <w:r>
        <w:t>function</w:t>
      </w:r>
      <w:r w:rsidRPr="00245928">
        <w:t>:</w:t>
      </w:r>
    </w:p>
    <w:p w14:paraId="113699DE"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585B10">
        <w:t>clause</w:t>
      </w:r>
      <w:r w:rsidRPr="00245928">
        <w:t> </w:t>
      </w:r>
      <w:r w:rsidRPr="00245928">
        <w:rPr>
          <w:lang w:eastAsia="ko-KR"/>
        </w:rPr>
        <w:t>6.3.3.1.2</w:t>
      </w:r>
      <w:r w:rsidRPr="00245928">
        <w:t>;</w:t>
      </w:r>
    </w:p>
    <w:p w14:paraId="76B99045" w14:textId="77777777" w:rsidR="00786869" w:rsidRPr="00245928" w:rsidRDefault="00786869" w:rsidP="00786869">
      <w:pPr>
        <w:pStyle w:val="NO"/>
      </w:pPr>
      <w:r w:rsidRPr="00245928">
        <w:t>NOTE 1:</w:t>
      </w:r>
      <w:r w:rsidRPr="00245928">
        <w:tab/>
        <w:t xml:space="preserve">As a result of calling </w:t>
      </w:r>
      <w:r w:rsidR="00585B10">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47E090DD"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0D225A69"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9F325BD" w14:textId="77777777" w:rsidR="00786869" w:rsidRPr="007175BE" w:rsidRDefault="00786869" w:rsidP="00786869">
      <w:pPr>
        <w:pStyle w:val="NO"/>
      </w:pPr>
      <w:r w:rsidRPr="007175BE">
        <w:t>NOTE 2:</w:t>
      </w:r>
      <w:r w:rsidRPr="007175BE">
        <w:tab/>
        <w:t>How the controlling MCVideo function finds the address of the terminating participating MCVideo function is out of the scope of the current release.</w:t>
      </w:r>
    </w:p>
    <w:p w14:paraId="7FFBBB51" w14:textId="77777777" w:rsidR="00786869" w:rsidRPr="00245928" w:rsidRDefault="00786869" w:rsidP="00786869">
      <w:pPr>
        <w:pStyle w:val="NO"/>
      </w:pPr>
      <w:r w:rsidRPr="00245928">
        <w:t>NOTE 3:</w:t>
      </w:r>
      <w:r w:rsidRPr="00245928">
        <w:tab/>
        <w:t xml:space="preserve">If the terminating </w:t>
      </w:r>
      <w:r>
        <w:t>MCVideo</w:t>
      </w:r>
      <w:r w:rsidRPr="00245928">
        <w:t xml:space="preserve"> user is part of a partner </w:t>
      </w:r>
      <w:r>
        <w:t>MCVideo</w:t>
      </w:r>
      <w:r w:rsidRPr="00245928">
        <w:t xml:space="preserve"> system, then the public service identity can identify an entry point in the partner network that is able to identify the terminating participating </w:t>
      </w:r>
      <w:r>
        <w:t>MCVideo</w:t>
      </w:r>
      <w:r w:rsidRPr="00245928">
        <w:t xml:space="preserve"> function.</w:t>
      </w:r>
    </w:p>
    <w:p w14:paraId="774E15C6"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09A636CF"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585B10">
        <w:rPr>
          <w:lang w:eastAsia="ko-KR"/>
        </w:rPr>
        <w:t>clause</w:t>
      </w:r>
      <w:r w:rsidRPr="007175BE">
        <w:rPr>
          <w:lang w:eastAsia="ko-KR"/>
        </w:rPr>
        <w:t> 6.3.3.1.1;</w:t>
      </w:r>
    </w:p>
    <w:p w14:paraId="489149A3"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val="en-GB" w:eastAsia="ko-KR"/>
        </w:rPr>
        <w:t>63</w:t>
      </w:r>
      <w:r w:rsidRPr="007175BE">
        <w:rPr>
          <w:lang w:eastAsia="ko-KR"/>
        </w:rPr>
        <w:t>];</w:t>
      </w:r>
    </w:p>
    <w:p w14:paraId="08C2D307"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35265ABB" w14:textId="49419556" w:rsidR="00786869" w:rsidRPr="00245928" w:rsidRDefault="00786869" w:rsidP="00786869">
      <w:pPr>
        <w:pStyle w:val="B1"/>
        <w:rPr>
          <w:lang w:val="en-US"/>
        </w:rPr>
      </w:pPr>
      <w:r w:rsidRPr="00245928">
        <w:rPr>
          <w:lang w:eastAsia="ko-KR"/>
        </w:rPr>
        <w:t>7)</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 shall include in the outgoing SIP INVITE request an alert-info header field set to a value of "&lt;</w:t>
      </w:r>
      <w:hyperlink r:id="rId44" w:history="1">
        <w:r w:rsidRPr="00245928">
          <w:rPr>
            <w:rFonts w:eastAsia="Malgun Gothic"/>
            <w:color w:val="0000FF"/>
            <w:u w:val="single"/>
            <w:lang w:val="en-US"/>
          </w:rPr>
          <w:t>file:///dev/null</w:t>
        </w:r>
      </w:hyperlink>
      <w:r w:rsidRPr="00245928">
        <w:rPr>
          <w:lang w:val="en-US"/>
        </w:rPr>
        <w:t>&gt;" according to IETF RFC 3261 [</w:t>
      </w:r>
      <w:r>
        <w:rPr>
          <w:lang w:val="en-US"/>
        </w:rPr>
        <w:t>15</w:t>
      </w:r>
      <w:r w:rsidRPr="00245928">
        <w:rPr>
          <w:lang w:val="en-US"/>
        </w:rPr>
        <w:t>];</w:t>
      </w:r>
    </w:p>
    <w:p w14:paraId="1B7391B3"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3BA94ABB"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8A4C571"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14377444"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2E7423FB"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38950E67"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585B10">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4956646D" w14:textId="77777777" w:rsidR="00786869" w:rsidRPr="00245928" w:rsidRDefault="00786869" w:rsidP="00786869">
      <w:pPr>
        <w:pStyle w:val="Heading3"/>
        <w:rPr>
          <w:lang w:eastAsia="ko-KR"/>
        </w:rPr>
      </w:pPr>
      <w:bookmarkStart w:id="3209" w:name="_Toc20153017"/>
      <w:bookmarkStart w:id="3210" w:name="_Toc27495682"/>
      <w:bookmarkStart w:id="3211" w:name="_Toc36109150"/>
      <w:bookmarkStart w:id="3212" w:name="_Toc73958933"/>
      <w:r w:rsidRPr="00245928">
        <w:rPr>
          <w:lang w:eastAsia="ko-KR"/>
        </w:rPr>
        <w:t>1</w:t>
      </w:r>
      <w:r>
        <w:rPr>
          <w:lang w:eastAsia="ko-KR"/>
        </w:rPr>
        <w:t>5.4</w:t>
      </w:r>
      <w:r w:rsidRPr="00245928">
        <w:rPr>
          <w:lang w:eastAsia="ko-KR"/>
        </w:rPr>
        <w:t>.2</w:t>
      </w:r>
      <w:r w:rsidRPr="00245928">
        <w:rPr>
          <w:lang w:eastAsia="ko-KR"/>
        </w:rPr>
        <w:tab/>
        <w:t>Terminating procedures</w:t>
      </w:r>
      <w:bookmarkEnd w:id="3209"/>
      <w:bookmarkEnd w:id="3210"/>
      <w:bookmarkEnd w:id="3211"/>
      <w:bookmarkEnd w:id="3212"/>
    </w:p>
    <w:p w14:paraId="12578FBA"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44319C26"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585B10">
        <w:t>clause</w:t>
      </w:r>
      <w:r w:rsidRPr="00245928">
        <w:t> 6.3.7.1 if it is not allocated and skip the rest of the steps;</w:t>
      </w:r>
    </w:p>
    <w:p w14:paraId="3E4045E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42C5AE0B"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34B2A5A7"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489C059" w14:textId="77777777" w:rsidR="00786869" w:rsidRPr="00245928" w:rsidRDefault="00786869" w:rsidP="00786869">
      <w:pPr>
        <w:pStyle w:val="B1"/>
      </w:pPr>
      <w:r w:rsidRPr="00245928">
        <w:rPr>
          <w:lang w:eastAsia="ko-KR"/>
        </w:rPr>
        <w:t>5)</w:t>
      </w:r>
      <w:r w:rsidRPr="00245928">
        <w:tab/>
        <w:t xml:space="preserve">shall perform actions as described in </w:t>
      </w:r>
      <w:r w:rsidR="00585B10">
        <w:t>clause</w:t>
      </w:r>
      <w:r w:rsidRPr="00245928">
        <w:t> </w:t>
      </w:r>
      <w:r w:rsidRPr="00245928">
        <w:rPr>
          <w:lang w:eastAsia="ko-KR"/>
        </w:rPr>
        <w:t>6.3.3.2.2</w:t>
      </w:r>
      <w:r w:rsidRPr="00245928">
        <w:t>;</w:t>
      </w:r>
    </w:p>
    <w:p w14:paraId="73A4F783"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AB84CFC" w14:textId="77777777" w:rsidR="00786869" w:rsidRPr="00245928" w:rsidRDefault="00786869" w:rsidP="00786869">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585B10">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2B6E24B5" w14:textId="77777777" w:rsidR="00786869" w:rsidRPr="00245928" w:rsidRDefault="00786869" w:rsidP="00786869">
      <w:r w:rsidRPr="00245928">
        <w:t xml:space="preserve">If the procedures of </w:t>
      </w:r>
      <w:r w:rsidR="00585B10">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3B830055"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585B10">
        <w:t>clause</w:t>
      </w:r>
      <w:r w:rsidRPr="00245928">
        <w:t> </w:t>
      </w:r>
      <w:r w:rsidRPr="00245928">
        <w:rPr>
          <w:lang w:eastAsia="ko-KR"/>
        </w:rPr>
        <w:t>6.3.3.2.3.2</w:t>
      </w:r>
      <w:r w:rsidRPr="00245928">
        <w:t xml:space="preserve"> before continuing with the rest of the steps;</w:t>
      </w:r>
    </w:p>
    <w:p w14:paraId="2BB088C8"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585B10">
        <w:rPr>
          <w:lang w:eastAsia="ko-KR"/>
        </w:rPr>
        <w:t>clause</w:t>
      </w:r>
      <w:r w:rsidRPr="00245928">
        <w:rPr>
          <w:lang w:eastAsia="ko-KR"/>
        </w:rPr>
        <w:t> 6.3.3.2.2;</w:t>
      </w:r>
    </w:p>
    <w:p w14:paraId="2E7C3A92"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rPr>
          <w:lang w:val="en-GB"/>
        </w:rPr>
        <w:t>63</w:t>
      </w:r>
      <w:r w:rsidRPr="00245928">
        <w:t>];</w:t>
      </w:r>
    </w:p>
    <w:p w14:paraId="6EDFCBAD"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1A95A77B"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A46E86E"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0D4FC07F"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4798776B"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3F2A0EF3" w14:textId="77777777" w:rsidR="00786869" w:rsidRPr="007175BE" w:rsidRDefault="00786869" w:rsidP="00786869">
      <w:pPr>
        <w:pStyle w:val="B2"/>
      </w:pPr>
      <w:r w:rsidRPr="007175BE">
        <w:t>b)</w:t>
      </w:r>
      <w:r w:rsidRPr="007175BE">
        <w:tab/>
        <w:t>shall cache the ambient viewing type of the ambient viewing call as "remote-init"; and</w:t>
      </w:r>
    </w:p>
    <w:p w14:paraId="4B8C5A44"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626FC24F"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747E4835" w14:textId="77777777" w:rsidR="00786869" w:rsidRPr="007175BE" w:rsidRDefault="00786869" w:rsidP="00786869">
      <w:pPr>
        <w:pStyle w:val="B2"/>
      </w:pPr>
      <w:r w:rsidRPr="007175BE">
        <w:t>b)</w:t>
      </w:r>
      <w:r w:rsidRPr="007175BE">
        <w:tab/>
        <w:t>shall cache the ambient viewing type of the ambient viewing call as "local-init".</w:t>
      </w:r>
    </w:p>
    <w:p w14:paraId="2BA50E98" w14:textId="77777777" w:rsidR="00786869" w:rsidRPr="00245928" w:rsidRDefault="00786869" w:rsidP="00786869">
      <w:r w:rsidRPr="00245928">
        <w:t xml:space="preserve">If the procedures of </w:t>
      </w:r>
      <w:r w:rsidR="00585B10">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585B10">
        <w:t>clause</w:t>
      </w:r>
      <w:r w:rsidRPr="00245928">
        <w:t>.</w:t>
      </w:r>
    </w:p>
    <w:p w14:paraId="762DA213"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4FAFB055" w14:textId="77777777" w:rsidR="00786869" w:rsidRPr="00245928" w:rsidRDefault="00786869" w:rsidP="00786869">
      <w:pPr>
        <w:pStyle w:val="Heading3"/>
        <w:rPr>
          <w:lang w:eastAsia="ko-KR"/>
        </w:rPr>
      </w:pPr>
      <w:bookmarkStart w:id="3213" w:name="_Toc20153018"/>
      <w:bookmarkStart w:id="3214" w:name="_Toc27495683"/>
      <w:bookmarkStart w:id="3215" w:name="_Toc36109151"/>
      <w:bookmarkStart w:id="3216" w:name="_Toc73958934"/>
      <w:r w:rsidRPr="00245928">
        <w:rPr>
          <w:lang w:eastAsia="ko-KR"/>
        </w:rPr>
        <w:t>1</w:t>
      </w:r>
      <w:r>
        <w:rPr>
          <w:lang w:eastAsia="ko-KR"/>
        </w:rPr>
        <w:t>5.4</w:t>
      </w:r>
      <w:r w:rsidRPr="00245928">
        <w:rPr>
          <w:lang w:eastAsia="ko-KR"/>
        </w:rPr>
        <w:t>.3</w:t>
      </w:r>
      <w:r w:rsidRPr="00245928">
        <w:rPr>
          <w:lang w:eastAsia="ko-KR"/>
        </w:rPr>
        <w:tab/>
        <w:t>Server initiated ambient call release</w:t>
      </w:r>
      <w:bookmarkEnd w:id="3213"/>
      <w:bookmarkEnd w:id="3214"/>
      <w:bookmarkEnd w:id="3215"/>
      <w:bookmarkEnd w:id="3216"/>
    </w:p>
    <w:p w14:paraId="220C896B"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56008DDC" w14:textId="77777777" w:rsidR="00786869" w:rsidRPr="00245928" w:rsidRDefault="00786869" w:rsidP="00786869">
      <w:r w:rsidRPr="00245928">
        <w:rPr>
          <w:lang w:eastAsia="ko-KR"/>
        </w:rPr>
        <w:t xml:space="preserve">This </w:t>
      </w:r>
      <w:r w:rsidR="00585B10">
        <w:rPr>
          <w:lang w:eastAsia="ko-KR"/>
        </w:rPr>
        <w:t>clause</w:t>
      </w:r>
      <w:r w:rsidRPr="00245928">
        <w:t xml:space="preserve"> is referenced from other procedures.</w:t>
      </w:r>
    </w:p>
    <w:p w14:paraId="6E4F0F67"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6A0EE47E"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58609C33"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0D5535FC"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1904B5C7"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64BE53BB"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749F0EDD"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0A1DA3"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401FB8AD"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1BFCA31C" w14:textId="77777777" w:rsidR="00786869" w:rsidRPr="00245928" w:rsidRDefault="00786869" w:rsidP="00786869">
      <w:pPr>
        <w:pStyle w:val="B2"/>
      </w:pPr>
      <w:r w:rsidRPr="00245928">
        <w:t>a)</w:t>
      </w:r>
      <w:r w:rsidR="00585B10">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460A2FFB"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0FDF7C9D"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BBC5101"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527C4F28"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05F5896D"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37A5D08C" w14:textId="77777777" w:rsidR="00786869" w:rsidRPr="00245928" w:rsidRDefault="00786869" w:rsidP="00786869">
      <w:pPr>
        <w:pStyle w:val="B1"/>
      </w:pPr>
      <w:r w:rsidRPr="00245928">
        <w:t>1)</w:t>
      </w:r>
      <w:r w:rsidRPr="00245928">
        <w:tab/>
        <w:t xml:space="preserve">shall interact with the media plane as specified in </w:t>
      </w:r>
      <w:r w:rsidR="00585B10">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6F3E5C4E"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4668072F"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FE870D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333CB421"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3AD7244A" w14:textId="77777777" w:rsidR="00786869" w:rsidRPr="00245928" w:rsidRDefault="00786869" w:rsidP="00786869">
      <w:pPr>
        <w:pStyle w:val="Heading3"/>
        <w:rPr>
          <w:lang w:eastAsia="ko-KR"/>
        </w:rPr>
      </w:pPr>
      <w:bookmarkStart w:id="3217" w:name="_Toc20153019"/>
      <w:bookmarkStart w:id="3218" w:name="_Toc27495684"/>
      <w:bookmarkStart w:id="3219" w:name="_Toc36109152"/>
      <w:bookmarkStart w:id="3220" w:name="_Toc73958935"/>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3217"/>
      <w:bookmarkEnd w:id="3218"/>
      <w:bookmarkEnd w:id="3219"/>
      <w:bookmarkEnd w:id="3220"/>
    </w:p>
    <w:p w14:paraId="6A97FD9A"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63E8EB2A"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585B10">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79928B83"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05FF17F4"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2646ACC1"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005E3C0A"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585B10">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3A31E988"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27D8CC18"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431A73BC"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68D6C3EB"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1226F94C"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7C3693CD" w14:textId="77777777" w:rsidR="00C32F32" w:rsidRPr="0079589D" w:rsidRDefault="004C0652" w:rsidP="00C32F32">
      <w:pPr>
        <w:pStyle w:val="Heading1"/>
      </w:pPr>
      <w:bookmarkStart w:id="3221" w:name="_Toc20153020"/>
      <w:bookmarkStart w:id="3222" w:name="_Toc27495685"/>
      <w:bookmarkStart w:id="3223" w:name="_Toc36109153"/>
      <w:bookmarkStart w:id="3224" w:name="_Toc73958936"/>
      <w:r w:rsidRPr="0079589D">
        <w:t>16</w:t>
      </w:r>
      <w:r w:rsidR="00C32F32" w:rsidRPr="0079589D">
        <w:tab/>
        <w:t>Use of MBMS transmission (on-network)</w:t>
      </w:r>
      <w:bookmarkEnd w:id="3221"/>
      <w:bookmarkEnd w:id="3222"/>
      <w:bookmarkEnd w:id="3223"/>
      <w:bookmarkEnd w:id="3224"/>
    </w:p>
    <w:p w14:paraId="54D10C58" w14:textId="77777777" w:rsidR="00C32F32" w:rsidRPr="0079589D" w:rsidRDefault="004C0652" w:rsidP="00C32F32">
      <w:pPr>
        <w:pStyle w:val="Heading2"/>
      </w:pPr>
      <w:bookmarkStart w:id="3225" w:name="_Toc20153021"/>
      <w:bookmarkStart w:id="3226" w:name="_Toc27495686"/>
      <w:bookmarkStart w:id="3227" w:name="_Toc36109154"/>
      <w:bookmarkStart w:id="3228" w:name="_Toc73958937"/>
      <w:r w:rsidRPr="0079589D">
        <w:t>1</w:t>
      </w:r>
      <w:r w:rsidRPr="0079589D">
        <w:rPr>
          <w:lang w:val="en-GB"/>
        </w:rPr>
        <w:t>6</w:t>
      </w:r>
      <w:r w:rsidR="00C32F32" w:rsidRPr="0079589D">
        <w:t>.1</w:t>
      </w:r>
      <w:r w:rsidR="00C32F32" w:rsidRPr="0079589D">
        <w:tab/>
        <w:t>General</w:t>
      </w:r>
      <w:bookmarkEnd w:id="3225"/>
      <w:bookmarkEnd w:id="3226"/>
      <w:bookmarkEnd w:id="3227"/>
      <w:bookmarkEnd w:id="3228"/>
    </w:p>
    <w:p w14:paraId="72D362F5"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32884CC9" w14:textId="77777777" w:rsidR="00251EBF" w:rsidRPr="0073469F" w:rsidRDefault="00251EBF" w:rsidP="00251EBF">
      <w:pPr>
        <w:pStyle w:val="B1"/>
      </w:pPr>
      <w:r w:rsidRPr="0073469F">
        <w:t>1)</w:t>
      </w:r>
      <w:r w:rsidRPr="0073469F">
        <w:tab/>
        <w:t>MBMS bearer announcements;</w:t>
      </w:r>
    </w:p>
    <w:p w14:paraId="31F6978F" w14:textId="77777777" w:rsidR="00251EBF" w:rsidRPr="003E61F1" w:rsidRDefault="00251EBF" w:rsidP="00251EBF">
      <w:pPr>
        <w:pStyle w:val="B1"/>
      </w:pPr>
      <w:r w:rsidRPr="0073469F">
        <w:t>2)</w:t>
      </w:r>
      <w:r w:rsidRPr="0073469F">
        <w:tab/>
        <w:t>MBMS bearer listening status</w:t>
      </w:r>
      <w:r w:rsidRPr="003E61F1">
        <w:t>; and</w:t>
      </w:r>
    </w:p>
    <w:p w14:paraId="5C2108F0" w14:textId="77777777" w:rsidR="00251EBF" w:rsidRPr="0073469F" w:rsidRDefault="00251EBF" w:rsidP="00251EBF">
      <w:pPr>
        <w:pStyle w:val="B1"/>
      </w:pPr>
      <w:r w:rsidRPr="003E61F1">
        <w:t>3)</w:t>
      </w:r>
      <w:r w:rsidRPr="003E61F1">
        <w:tab/>
        <w:t>MBMS bearer suspension status</w:t>
      </w:r>
      <w:r w:rsidRPr="0073469F">
        <w:t>.</w:t>
      </w:r>
    </w:p>
    <w:p w14:paraId="7A60BDAB" w14:textId="77777777" w:rsidR="00C32F32" w:rsidRPr="0079589D" w:rsidRDefault="004C0652" w:rsidP="00C32F32">
      <w:pPr>
        <w:pStyle w:val="Heading2"/>
      </w:pPr>
      <w:bookmarkStart w:id="3229" w:name="_Toc20153022"/>
      <w:bookmarkStart w:id="3230" w:name="_Toc27495687"/>
      <w:bookmarkStart w:id="3231" w:name="_Toc36109155"/>
      <w:bookmarkStart w:id="3232" w:name="_Toc73958938"/>
      <w:r w:rsidRPr="0079589D">
        <w:t>1</w:t>
      </w:r>
      <w:r w:rsidRPr="0079589D">
        <w:rPr>
          <w:lang w:val="en-GB"/>
        </w:rPr>
        <w:t>6</w:t>
      </w:r>
      <w:r w:rsidR="00C32F32" w:rsidRPr="0079589D">
        <w:t>.2</w:t>
      </w:r>
      <w:r w:rsidR="00C32F32" w:rsidRPr="0079589D">
        <w:tab/>
        <w:t>MCVideo client procedures</w:t>
      </w:r>
      <w:bookmarkEnd w:id="3229"/>
      <w:bookmarkEnd w:id="3230"/>
      <w:bookmarkEnd w:id="3231"/>
      <w:bookmarkEnd w:id="3232"/>
    </w:p>
    <w:p w14:paraId="6C594B32" w14:textId="77777777" w:rsidR="00251EBF" w:rsidRPr="0073469F" w:rsidRDefault="00251EBF" w:rsidP="00251EBF">
      <w:pPr>
        <w:pStyle w:val="Heading3"/>
      </w:pPr>
      <w:bookmarkStart w:id="3233" w:name="_Toc20153023"/>
      <w:bookmarkStart w:id="3234" w:name="_Toc27495688"/>
      <w:bookmarkStart w:id="3235" w:name="_Toc36109156"/>
      <w:bookmarkStart w:id="3236" w:name="_Toc73958939"/>
      <w:r>
        <w:t>16.2</w:t>
      </w:r>
      <w:r w:rsidRPr="0073469F">
        <w:t>.1</w:t>
      </w:r>
      <w:r w:rsidRPr="0073469F">
        <w:tab/>
        <w:t>General</w:t>
      </w:r>
      <w:bookmarkEnd w:id="3233"/>
      <w:bookmarkEnd w:id="3234"/>
      <w:bookmarkEnd w:id="3235"/>
      <w:bookmarkEnd w:id="3236"/>
    </w:p>
    <w:p w14:paraId="38A6A398" w14:textId="77777777" w:rsidR="00251EBF" w:rsidRPr="0073469F" w:rsidRDefault="00251EBF" w:rsidP="00251EBF">
      <w:r w:rsidRPr="0073469F">
        <w:t xml:space="preserve">This </w:t>
      </w:r>
      <w:r w:rsidR="00585B10">
        <w:t>clause</w:t>
      </w:r>
      <w:r w:rsidRPr="0073469F">
        <w:t xml:space="preserve"> describes the procedures in the MC</w:t>
      </w:r>
      <w:r>
        <w:t>Video</w:t>
      </w:r>
      <w:r w:rsidRPr="0073469F">
        <w:t xml:space="preserve"> client for:</w:t>
      </w:r>
    </w:p>
    <w:p w14:paraId="6BDEBD62"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B143729"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319502BA"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3C966373" w14:textId="77777777" w:rsidR="00251EBF" w:rsidRPr="0073469F" w:rsidRDefault="00251EBF" w:rsidP="00251EBF">
      <w:pPr>
        <w:pStyle w:val="Heading3"/>
      </w:pPr>
      <w:bookmarkStart w:id="3237" w:name="_Toc20153024"/>
      <w:bookmarkStart w:id="3238" w:name="_Toc27495689"/>
      <w:bookmarkStart w:id="3239" w:name="_Toc36109157"/>
      <w:bookmarkStart w:id="3240" w:name="_Toc73958940"/>
      <w:r>
        <w:t>16.2</w:t>
      </w:r>
      <w:r w:rsidRPr="0073469F">
        <w:t>.2</w:t>
      </w:r>
      <w:r w:rsidRPr="0073469F">
        <w:tab/>
        <w:t>Receiving an MBMS bearer announcement</w:t>
      </w:r>
      <w:bookmarkEnd w:id="3237"/>
      <w:bookmarkEnd w:id="3238"/>
      <w:bookmarkEnd w:id="3239"/>
      <w:bookmarkEnd w:id="3240"/>
    </w:p>
    <w:p w14:paraId="7072105C"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2EA949A" w14:textId="77777777" w:rsidR="00251EBF" w:rsidRPr="0073469F" w:rsidRDefault="00251EBF" w:rsidP="00251EBF">
      <w:r w:rsidRPr="0073469F">
        <w:t>When the MC</w:t>
      </w:r>
      <w:r>
        <w:t>Video</w:t>
      </w:r>
      <w:r w:rsidRPr="0073469F">
        <w:t xml:space="preserve"> client receives a SIP MESSAGE request containing:</w:t>
      </w:r>
    </w:p>
    <w:p w14:paraId="5C53C976"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156494D4"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4EAE3E24"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0D92BC9A"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515A2B66"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0B3FBE87"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277CE5AF"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D843D97"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53BD3F3"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733EE21F"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4E75BF17"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1630AAB4" w14:textId="77777777" w:rsidR="00251EBF"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64116A98"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0B3333B2"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4652EB6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761DFA60"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771B2FE7"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6909BB02"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355832F0"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3A6FAA8"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07EAADDD"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585B10">
        <w:t>clause</w:t>
      </w:r>
      <w:r w:rsidRPr="0073469F">
        <w:t> </w:t>
      </w:r>
      <w:r>
        <w:t>16.2</w:t>
      </w:r>
      <w:r w:rsidRPr="0073469F">
        <w:t>.3; and</w:t>
      </w:r>
    </w:p>
    <w:p w14:paraId="511CBEEA"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56D509B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E2DB91"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2B0E2FF4" w14:textId="77777777" w:rsidR="00251EBF" w:rsidRPr="0073469F" w:rsidRDefault="00251EBF" w:rsidP="00251EBF">
      <w:pPr>
        <w:pStyle w:val="B2"/>
      </w:pPr>
      <w:r w:rsidRPr="0073469F">
        <w:t>c)</w:t>
      </w:r>
      <w:r w:rsidR="00585B10">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5A527B28"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585B10">
        <w:t>clause</w:t>
      </w:r>
      <w:r w:rsidRPr="0073469F">
        <w:t> </w:t>
      </w:r>
      <w:r>
        <w:t>16.2</w:t>
      </w:r>
      <w:r w:rsidRPr="0073469F">
        <w:t>.3.</w:t>
      </w:r>
    </w:p>
    <w:p w14:paraId="294B8D5E" w14:textId="77777777" w:rsidR="00251EBF" w:rsidRPr="0073469F" w:rsidRDefault="00251EBF" w:rsidP="00251EBF">
      <w:pPr>
        <w:pStyle w:val="Heading3"/>
      </w:pPr>
      <w:bookmarkStart w:id="3241" w:name="_Toc20153025"/>
      <w:bookmarkStart w:id="3242" w:name="_Toc27495690"/>
      <w:bookmarkStart w:id="3243" w:name="_Toc36109158"/>
      <w:bookmarkStart w:id="3244" w:name="_Toc73958941"/>
      <w:r>
        <w:t>16.2</w:t>
      </w:r>
      <w:r w:rsidRPr="0073469F">
        <w:t>.3</w:t>
      </w:r>
      <w:r w:rsidRPr="0073469F">
        <w:tab/>
        <w:t xml:space="preserve">The MBMS bearer listening status </w:t>
      </w:r>
      <w:r>
        <w:t xml:space="preserve">and suspension </w:t>
      </w:r>
      <w:r w:rsidRPr="0073469F">
        <w:t>report procedure</w:t>
      </w:r>
      <w:r>
        <w:t>s</w:t>
      </w:r>
      <w:bookmarkEnd w:id="3241"/>
      <w:bookmarkEnd w:id="3242"/>
      <w:bookmarkEnd w:id="3243"/>
      <w:bookmarkEnd w:id="3244"/>
    </w:p>
    <w:p w14:paraId="527B0ED6" w14:textId="77777777" w:rsidR="00251EBF" w:rsidRPr="0073469F" w:rsidRDefault="00251EBF" w:rsidP="00251EBF">
      <w:pPr>
        <w:pStyle w:val="Heading4"/>
      </w:pPr>
      <w:bookmarkStart w:id="3245" w:name="_Toc20153026"/>
      <w:bookmarkStart w:id="3246" w:name="_Toc27495691"/>
      <w:bookmarkStart w:id="3247" w:name="_Toc36109159"/>
      <w:bookmarkStart w:id="3248" w:name="_Toc73958942"/>
      <w:r>
        <w:t>16.2</w:t>
      </w:r>
      <w:r w:rsidRPr="0073469F">
        <w:t>.3.1</w:t>
      </w:r>
      <w:r w:rsidRPr="0073469F">
        <w:tab/>
        <w:t>Conditions for sending a</w:t>
      </w:r>
      <w:r>
        <w:t>n</w:t>
      </w:r>
      <w:r w:rsidRPr="0073469F">
        <w:t xml:space="preserve"> MBMS listening status report</w:t>
      </w:r>
      <w:bookmarkEnd w:id="3245"/>
      <w:bookmarkEnd w:id="3246"/>
      <w:bookmarkEnd w:id="3247"/>
      <w:bookmarkEnd w:id="3248"/>
    </w:p>
    <w:p w14:paraId="55F510B7" w14:textId="77777777" w:rsidR="00251EBF" w:rsidRPr="0073469F" w:rsidRDefault="00251EBF" w:rsidP="00251EBF">
      <w:r w:rsidRPr="0073469F">
        <w:t>If one of the following conditions is fulfilled:</w:t>
      </w:r>
    </w:p>
    <w:p w14:paraId="358F28AE"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01859C7" w14:textId="77777777" w:rsidR="00251EBF" w:rsidRPr="0073469F" w:rsidRDefault="00251EBF" w:rsidP="00251EBF">
      <w:pPr>
        <w:pStyle w:val="B2"/>
      </w:pPr>
      <w:r w:rsidRPr="0073469F">
        <w:t>a)</w:t>
      </w:r>
      <w:r w:rsidRPr="0073469F">
        <w:tab/>
        <w:t>receives a Map Group To Bearer message over the general purpose MBMS channel;</w:t>
      </w:r>
    </w:p>
    <w:p w14:paraId="5138F478" w14:textId="77777777" w:rsidR="00251EBF" w:rsidRPr="0073469F" w:rsidRDefault="00251EBF" w:rsidP="00251EBF">
      <w:pPr>
        <w:pStyle w:val="B2"/>
      </w:pPr>
      <w:r w:rsidRPr="0073469F">
        <w:t>b)</w:t>
      </w:r>
      <w:r w:rsidRPr="0073469F">
        <w:tab/>
        <w:t>participates in a group session identified by the Map Group To Bearer message; and</w:t>
      </w:r>
    </w:p>
    <w:p w14:paraId="11077CE2" w14:textId="77777777" w:rsidR="00251EBF" w:rsidRPr="0073469F" w:rsidRDefault="00251EBF" w:rsidP="00251EBF">
      <w:pPr>
        <w:pStyle w:val="B2"/>
      </w:pPr>
      <w:r w:rsidRPr="0073469F">
        <w:t>c)</w:t>
      </w:r>
      <w:r w:rsidRPr="0073469F">
        <w:tab/>
        <w:t>the status "listening" is not already reported; or</w:t>
      </w:r>
    </w:p>
    <w:p w14:paraId="674EA30C"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ED1DEFF"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585B10">
        <w:t>clause</w:t>
      </w:r>
      <w:r w:rsidRPr="0073469F">
        <w:t> </w:t>
      </w:r>
      <w:r>
        <w:t>16.2</w:t>
      </w:r>
      <w:r w:rsidRPr="0073469F">
        <w:t>.2;</w:t>
      </w:r>
    </w:p>
    <w:p w14:paraId="6464BC18" w14:textId="77777777" w:rsidR="00251EBF" w:rsidRPr="0073469F" w:rsidRDefault="00251EBF" w:rsidP="00251EBF">
      <w:pPr>
        <w:pStyle w:val="B2"/>
      </w:pPr>
      <w:r w:rsidRPr="0073469F">
        <w:t>b)</w:t>
      </w:r>
      <w:r w:rsidRPr="0073469F">
        <w:tab/>
        <w:t>enters an MBMS service area where a general purpose MBMS is available; and</w:t>
      </w:r>
    </w:p>
    <w:p w14:paraId="0790CE4C" w14:textId="77777777" w:rsidR="00251EBF" w:rsidRPr="0073469F" w:rsidRDefault="00251EBF" w:rsidP="00251EBF">
      <w:pPr>
        <w:pStyle w:val="B2"/>
      </w:pPr>
      <w:r w:rsidRPr="0073469F">
        <w:t>c)</w:t>
      </w:r>
      <w:r w:rsidRPr="0073469F">
        <w:tab/>
        <w:t>experiences good MBMS bearer radio condition;</w:t>
      </w:r>
    </w:p>
    <w:p w14:paraId="5946EA76"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585B10">
        <w:t>clause</w:t>
      </w:r>
      <w:r w:rsidRPr="0073469F">
        <w:t> </w:t>
      </w:r>
      <w:r>
        <w:t>16.2</w:t>
      </w:r>
      <w:r w:rsidRPr="0073469F">
        <w:t>.3.2.</w:t>
      </w:r>
    </w:p>
    <w:p w14:paraId="109D9B32" w14:textId="77777777" w:rsidR="00251EBF" w:rsidRPr="0073469F" w:rsidRDefault="00251EBF" w:rsidP="00251EBF">
      <w:r w:rsidRPr="0073469F">
        <w:t>If one of the following conditions is fulfilled:</w:t>
      </w:r>
    </w:p>
    <w:p w14:paraId="095776FA"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7B7C15EE" w14:textId="77777777" w:rsidR="00251EBF" w:rsidRPr="0073469F" w:rsidRDefault="00251EBF" w:rsidP="00251EBF">
      <w:pPr>
        <w:pStyle w:val="B2"/>
      </w:pPr>
      <w:r w:rsidRPr="0073469F">
        <w:t>a)</w:t>
      </w:r>
      <w:r w:rsidRPr="0073469F">
        <w:tab/>
        <w:t xml:space="preserve">receives an MBMS bearer announcement as described in the </w:t>
      </w:r>
      <w:r w:rsidR="00585B10">
        <w:t>clause</w:t>
      </w:r>
      <w:r w:rsidRPr="0073469F">
        <w:t> </w:t>
      </w:r>
      <w:r>
        <w:t>16.2</w:t>
      </w:r>
      <w:r w:rsidRPr="0073469F">
        <w:t>.2;</w:t>
      </w:r>
    </w:p>
    <w:p w14:paraId="626245BE"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6F1A74A5" w14:textId="77777777" w:rsidR="00251EBF" w:rsidRPr="0073469F" w:rsidRDefault="00251EBF" w:rsidP="00251EBF">
      <w:pPr>
        <w:pStyle w:val="B2"/>
      </w:pPr>
      <w:r w:rsidRPr="0073469F">
        <w:t>c)</w:t>
      </w:r>
      <w:r w:rsidRPr="0073469F">
        <w:tab/>
        <w:t>the status "not-listening" is not already reported;</w:t>
      </w:r>
    </w:p>
    <w:p w14:paraId="64F9C9FC"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5DC6C60D" w14:textId="77777777" w:rsidR="00251EBF" w:rsidRPr="0073469F" w:rsidRDefault="00251EBF" w:rsidP="00251EBF">
      <w:pPr>
        <w:pStyle w:val="B2"/>
      </w:pPr>
      <w:r w:rsidRPr="0073469F">
        <w:t>a)</w:t>
      </w:r>
      <w:r w:rsidRPr="0073469F">
        <w:tab/>
        <w:t xml:space="preserve">receives an MBMS bearer announcement as described in the </w:t>
      </w:r>
      <w:r w:rsidR="00585B10">
        <w:t>clause</w:t>
      </w:r>
      <w:r w:rsidRPr="0073469F">
        <w:t> </w:t>
      </w:r>
      <w:r>
        <w:t>16.2</w:t>
      </w:r>
      <w:r w:rsidRPr="0073469F">
        <w:t>.2;</w:t>
      </w:r>
    </w:p>
    <w:p w14:paraId="2DA8C414" w14:textId="77777777" w:rsidR="00251EBF" w:rsidRPr="0073469F" w:rsidRDefault="00251EBF" w:rsidP="00251EBF">
      <w:pPr>
        <w:pStyle w:val="B2"/>
      </w:pPr>
      <w:r w:rsidRPr="0073469F">
        <w:t>b)</w:t>
      </w:r>
      <w:r w:rsidRPr="0073469F">
        <w:tab/>
        <w:t>the MBMS bearer announcement contains a cancellation of an &lt;announcement&gt; element;</w:t>
      </w:r>
    </w:p>
    <w:p w14:paraId="3E77078F"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7769E00C"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33C52A2A" w14:textId="77777777" w:rsidR="00251EBF" w:rsidRPr="0073469F" w:rsidRDefault="00251EBF" w:rsidP="00251EBF">
      <w:pPr>
        <w:pStyle w:val="B2"/>
      </w:pPr>
      <w:r w:rsidRPr="0073469F">
        <w:t>e)</w:t>
      </w:r>
      <w:r w:rsidRPr="0073469F">
        <w:tab/>
        <w:t>the status "not-listening" is not already reported; or</w:t>
      </w:r>
    </w:p>
    <w:p w14:paraId="2DEF6633"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4307D4E" w14:textId="77777777" w:rsidR="00251EBF" w:rsidRDefault="00251EBF" w:rsidP="00251EBF">
      <w:pPr>
        <w:pStyle w:val="B2"/>
      </w:pPr>
      <w:r w:rsidRPr="0073469F">
        <w:t>a)</w:t>
      </w:r>
      <w:r w:rsidRPr="0073469F">
        <w:tab/>
        <w:t>suffer</w:t>
      </w:r>
      <w:r>
        <w:t>s</w:t>
      </w:r>
      <w:r w:rsidRPr="0073469F">
        <w:t xml:space="preserve"> from bad MBMS bearer radio condition,</w:t>
      </w:r>
    </w:p>
    <w:p w14:paraId="6343FDD0"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585B10">
        <w:t>clause</w:t>
      </w:r>
      <w:r w:rsidRPr="0073469F">
        <w:t> </w:t>
      </w:r>
      <w:r>
        <w:t>16.2</w:t>
      </w:r>
      <w:r w:rsidRPr="0073469F">
        <w:t>.3.2.</w:t>
      </w:r>
    </w:p>
    <w:p w14:paraId="426D04A8" w14:textId="77777777" w:rsidR="00251EBF" w:rsidRPr="0073469F" w:rsidRDefault="00251EBF" w:rsidP="00251EBF">
      <w:r w:rsidRPr="0073469F">
        <w:t xml:space="preserve">If </w:t>
      </w:r>
      <w:r>
        <w:t>all the following conditions are fulfilled</w:t>
      </w:r>
      <w:r w:rsidRPr="0073469F">
        <w:t>:</w:t>
      </w:r>
    </w:p>
    <w:p w14:paraId="6B5870AD" w14:textId="77777777" w:rsidR="00251EBF"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 </w:t>
      </w:r>
    </w:p>
    <w:p w14:paraId="3AE7A04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62FC67FB"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082DFE20"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585B10">
        <w:t>clause</w:t>
      </w:r>
      <w:r w:rsidRPr="0073469F">
        <w:t> </w:t>
      </w:r>
      <w:r>
        <w:t>16.2</w:t>
      </w:r>
      <w:r w:rsidRPr="0073469F">
        <w:t>.3.2.</w:t>
      </w:r>
    </w:p>
    <w:p w14:paraId="677AC15A" w14:textId="77777777" w:rsidR="00251EBF" w:rsidRPr="0073469F" w:rsidRDefault="00251EBF" w:rsidP="00251EBF">
      <w:r w:rsidRPr="0073469F">
        <w:t xml:space="preserve">If </w:t>
      </w:r>
      <w:r>
        <w:t>all the following conditions are fulfilled</w:t>
      </w:r>
      <w:r w:rsidRPr="0073469F">
        <w:t>:</w:t>
      </w:r>
    </w:p>
    <w:p w14:paraId="6B588E95" w14:textId="77777777" w:rsidR="00251EBF"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 </w:t>
      </w:r>
    </w:p>
    <w:p w14:paraId="3F62D1C1" w14:textId="77777777" w:rsidR="00251EBF"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 </w:t>
      </w:r>
    </w:p>
    <w:p w14:paraId="4D15BB0B"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5B57E58"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2EBCDE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585B10">
        <w:t>clause</w:t>
      </w:r>
      <w:r w:rsidRPr="0073469F">
        <w:t> </w:t>
      </w:r>
      <w:r>
        <w:t>16.2</w:t>
      </w:r>
      <w:r w:rsidRPr="0073469F">
        <w:t>.3.2.</w:t>
      </w:r>
    </w:p>
    <w:p w14:paraId="1EB63044" w14:textId="77777777" w:rsidR="00251EBF" w:rsidRPr="0073469F" w:rsidRDefault="00251EBF" w:rsidP="00251EBF">
      <w:pPr>
        <w:pStyle w:val="Heading4"/>
      </w:pPr>
      <w:bookmarkStart w:id="3249" w:name="_Toc20153027"/>
      <w:bookmarkStart w:id="3250" w:name="_Toc27495692"/>
      <w:bookmarkStart w:id="3251" w:name="_Toc36109160"/>
      <w:bookmarkStart w:id="3252" w:name="_Toc73958943"/>
      <w:r>
        <w:t>16.2</w:t>
      </w:r>
      <w:r w:rsidRPr="0073469F">
        <w:t>.3.2</w:t>
      </w:r>
      <w:r w:rsidRPr="0073469F">
        <w:tab/>
        <w:t xml:space="preserve">Sending the MBMS bearer listening </w:t>
      </w:r>
      <w:r>
        <w:t xml:space="preserve">or suspension </w:t>
      </w:r>
      <w:r w:rsidRPr="0073469F">
        <w:t>status report</w:t>
      </w:r>
      <w:bookmarkEnd w:id="3249"/>
      <w:bookmarkEnd w:id="3250"/>
      <w:bookmarkEnd w:id="3251"/>
      <w:bookmarkEnd w:id="3252"/>
    </w:p>
    <w:p w14:paraId="4E666FC0"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4ADA0ACA"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29DCD2C2"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178E1B1F"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41B3220B"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102DD92A"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9F0D994"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37D7DAE2"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6EF4DAF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4280AE17"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5DA36E1D"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61C42C7E"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3DEBD56F"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1B67E03D"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7B1240A0"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06462A5F"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4CD435E2"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042401DC"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746817D4"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58672816"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879A871" w14:textId="77777777" w:rsidR="00251EBF" w:rsidRDefault="00251EBF" w:rsidP="00251EBF">
      <w:pPr>
        <w:pStyle w:val="B1"/>
      </w:pPr>
      <w:r>
        <w:t>2)</w:t>
      </w:r>
      <w:r>
        <w:tab/>
        <w:t>shall send the SIP MESSAGE request according to 3GPP TS 24.229 [11].</w:t>
      </w:r>
    </w:p>
    <w:p w14:paraId="3E3F9F5D" w14:textId="77777777" w:rsidR="00251EBF" w:rsidRDefault="00251EBF" w:rsidP="00251EBF">
      <w:pPr>
        <w:rPr>
          <w:lang w:val="en-US" w:eastAsia="ko-KR"/>
        </w:rPr>
      </w:pPr>
      <w:r>
        <w:t>When the MCVideo</w:t>
      </w:r>
      <w:r w:rsidRPr="0073469F">
        <w:t xml:space="preserve"> </w:t>
      </w:r>
      <w:r>
        <w:t xml:space="preserve">client meets all the conditions specified in </w:t>
      </w:r>
      <w:r w:rsidR="00585B10">
        <w:t>clause</w:t>
      </w:r>
      <w:r>
        <w:t xml:space="preserve"> 16.2.3.1 for reporting a change in an MBMS bearer suspension status, the MCVideo client:</w:t>
      </w:r>
    </w:p>
    <w:p w14:paraId="29D181FC"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5747A29"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407F5A06"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0AD7DE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AC506E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03A7887E"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4D2C0DC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2E1A955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4CE00DF6" w14:textId="77777777" w:rsidR="00251EBF" w:rsidRDefault="00251EBF" w:rsidP="00251EBF">
      <w:pPr>
        <w:pStyle w:val="B3"/>
      </w:pPr>
      <w:r>
        <w:t>ii</w:t>
      </w:r>
      <w:r w:rsidRPr="0073469F">
        <w:t>)</w:t>
      </w:r>
      <w:r w:rsidRPr="0073469F">
        <w:tab/>
        <w:t xml:space="preserve">shall </w:t>
      </w:r>
      <w:r>
        <w:t>set the &lt;number-of-reported-bearers&gt; element to the total number of the included &lt;supended-TMGI&gt; elements and &lt;other-TMGI&gt; elements</w:t>
      </w:r>
      <w:r w:rsidRPr="0073469F">
        <w:t>;</w:t>
      </w:r>
      <w:r w:rsidRPr="009C0BC7">
        <w:t xml:space="preserve"> </w:t>
      </w:r>
    </w:p>
    <w:p w14:paraId="4A846AA9"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supended</w:t>
      </w:r>
      <w:r w:rsidRPr="0073469F">
        <w:t>;</w:t>
      </w:r>
      <w:r>
        <w:t xml:space="preserve"> and</w:t>
      </w:r>
    </w:p>
    <w:p w14:paraId="54FCBC7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7ED82B93"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460CA5A1"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6E3AFBCF"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67DB2ABC"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E0355EC"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41042097"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5663233C" w14:textId="77777777" w:rsidR="00251EBF" w:rsidRDefault="00251EBF" w:rsidP="00251EBF">
      <w:pPr>
        <w:pStyle w:val="B1"/>
        <w:rPr>
          <w:lang w:val="en-US"/>
        </w:rPr>
      </w:pPr>
      <w:r>
        <w:t>2)</w:t>
      </w:r>
      <w:r>
        <w:tab/>
        <w:t>shall send the SIP MESSAGE request according to 3GPP TS 24.229 [11].</w:t>
      </w:r>
    </w:p>
    <w:p w14:paraId="344BA198"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5483142B" w14:textId="77777777" w:rsidR="00251EBF" w:rsidRPr="0073469F" w:rsidRDefault="00251EBF" w:rsidP="00251EBF">
      <w:pPr>
        <w:pStyle w:val="Heading3"/>
      </w:pPr>
      <w:bookmarkStart w:id="3253" w:name="_Toc20153028"/>
      <w:bookmarkStart w:id="3254" w:name="_Toc27495693"/>
      <w:bookmarkStart w:id="3255" w:name="_Toc36109161"/>
      <w:bookmarkStart w:id="3256" w:name="_Toc73958944"/>
      <w:r>
        <w:t>16.2.4</w:t>
      </w:r>
      <w:r>
        <w:tab/>
        <w:t>Receiving a</w:t>
      </w:r>
      <w:r w:rsidRPr="0073469F">
        <w:t xml:space="preserve"> </w:t>
      </w:r>
      <w:r>
        <w:t>MuSiK download</w:t>
      </w:r>
      <w:r w:rsidRPr="0073469F">
        <w:t xml:space="preserve"> </w:t>
      </w:r>
      <w:r>
        <w:t>message</w:t>
      </w:r>
      <w:bookmarkEnd w:id="3253"/>
      <w:bookmarkEnd w:id="3254"/>
      <w:bookmarkEnd w:id="3255"/>
      <w:bookmarkEnd w:id="3256"/>
    </w:p>
    <w:p w14:paraId="43A98831" w14:textId="77777777" w:rsidR="00251EBF" w:rsidRPr="0073469F" w:rsidRDefault="00251EBF" w:rsidP="00251EBF">
      <w:r w:rsidRPr="0073469F">
        <w:t xml:space="preserve">When the </w:t>
      </w:r>
      <w:r>
        <w:t>MCVideo</w:t>
      </w:r>
      <w:r w:rsidRPr="0073469F">
        <w:t xml:space="preserve"> client receives a SIP MESSAGE request containing:</w:t>
      </w:r>
    </w:p>
    <w:p w14:paraId="59DAA015" w14:textId="77777777" w:rsidR="00251EBF" w:rsidRDefault="00251EBF" w:rsidP="00251EBF">
      <w:pPr>
        <w:pStyle w:val="B1"/>
        <w:rPr>
          <w:lang w:eastAsia="ko-KR"/>
        </w:rPr>
      </w:pPr>
      <w:bookmarkStart w:id="3257"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33C2F21"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26E8D53D"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D494D3E"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bookmarkEnd w:id="3257"/>
    <w:p w14:paraId="10251353"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79631BC9" w14:textId="77777777" w:rsidR="00251EBF" w:rsidRDefault="00251EBF" w:rsidP="00251EBF">
      <w:pPr>
        <w:pStyle w:val="B1"/>
      </w:pPr>
      <w:bookmarkStart w:id="3258" w:name="_Hlk495398599"/>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6A2DD68B"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7B8C7B51"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bookmarkEnd w:id="3258"/>
    <w:p w14:paraId="5763D70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2C3DD4AE"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5B14F193"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4D84707D"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r w:rsidRPr="003B540E">
        <w:t xml:space="preserve"> and</w:t>
      </w:r>
    </w:p>
    <w:p w14:paraId="6CDC4E50" w14:textId="77777777" w:rsidR="00251EBF" w:rsidRDefault="00251EBF" w:rsidP="00251EBF">
      <w:pPr>
        <w:pStyle w:val="B3"/>
      </w:pPr>
      <w:r>
        <w:t>ii)</w:t>
      </w:r>
      <w:r>
        <w:tab/>
      </w:r>
      <w:r>
        <w:tab/>
        <w:t xml:space="preserve">shall convert the </w:t>
      </w:r>
      <w:r>
        <w:rPr>
          <w:lang w:val="en-US" w:eastAsia="ko-KR"/>
        </w:rPr>
        <w:t xml:space="preserve">initiator </w:t>
      </w:r>
      <w:r>
        <w:rPr>
          <w:lang w:val="en-US"/>
        </w:rPr>
        <w:t xml:space="preserve">URI </w:t>
      </w:r>
      <w:r>
        <w:t>to a UID as described in 3GPP TS 33.180 [8];</w:t>
      </w:r>
    </w:p>
    <w:p w14:paraId="5AB54A46"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77EF38F7" w14:textId="77777777" w:rsidR="00251EBF" w:rsidRPr="003B540E" w:rsidRDefault="00251EBF" w:rsidP="00251EBF">
      <w:pPr>
        <w:pStyle w:val="B3"/>
      </w:pPr>
      <w:r>
        <w:t>i)</w:t>
      </w:r>
      <w:r>
        <w:tab/>
      </w:r>
      <w:r>
        <w:tab/>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2F695E42"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w:t>
      </w:r>
    </w:p>
    <w:p w14:paraId="7851CDA2" w14:textId="77777777" w:rsidR="00251EBF" w:rsidRPr="003D6C51" w:rsidRDefault="00251EBF" w:rsidP="00251EBF">
      <w:pPr>
        <w:pStyle w:val="B2"/>
      </w:pPr>
      <w:r>
        <w:rPr>
          <w:lang w:val="en-US"/>
        </w:rPr>
        <w:t>c)</w:t>
      </w:r>
      <w:r w:rsidR="00585B10">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 </w:t>
      </w:r>
    </w:p>
    <w:p w14:paraId="754AC0E0" w14:textId="77777777" w:rsidR="00251EBF" w:rsidRPr="003D6C51" w:rsidRDefault="00251EBF" w:rsidP="00251EBF">
      <w:pPr>
        <w:pStyle w:val="B2"/>
      </w:pPr>
      <w:r>
        <w:rPr>
          <w:lang w:val="en-US"/>
        </w:rPr>
        <w:t>d)</w:t>
      </w:r>
      <w:r w:rsidR="00585B10">
        <w:rPr>
          <w:lang w:val="en-US"/>
        </w:rPr>
        <w:tab/>
      </w:r>
      <w:r>
        <w:t>shall use the UID to validate the signature of the I_MESSAGE</w:t>
      </w:r>
      <w:r w:rsidRPr="0070375B">
        <w:t xml:space="preserve"> </w:t>
      </w:r>
      <w:r>
        <w:t>as described in 3GPP TS 33.180 [8];</w:t>
      </w:r>
    </w:p>
    <w:p w14:paraId="4FD6497C"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585B10">
        <w:rPr>
          <w:lang w:eastAsia="ko-KR"/>
        </w:rPr>
        <w:t>clause</w:t>
      </w:r>
      <w:r w:rsidRPr="0073469F">
        <w:t> 4.4</w:t>
      </w:r>
      <w:r>
        <w:rPr>
          <w:lang w:val="en-US"/>
        </w:rPr>
        <w:t xml:space="preserve"> and shall not continue with the rest of the steps</w:t>
      </w:r>
      <w:r>
        <w:t>; and</w:t>
      </w:r>
    </w:p>
    <w:p w14:paraId="6ACDFA7A"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7B0F11C1" w14:textId="77777777" w:rsidR="00251EBF"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0C2907A3"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1D16A8B2"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09527C26" w14:textId="77777777" w:rsidR="006E3A78" w:rsidRPr="0079589D" w:rsidRDefault="004C0652" w:rsidP="00C32F32">
      <w:pPr>
        <w:pStyle w:val="Heading2"/>
        <w:rPr>
          <w:lang w:val="en-GB"/>
        </w:rPr>
      </w:pPr>
      <w:bookmarkStart w:id="3259" w:name="_Toc20153029"/>
      <w:bookmarkStart w:id="3260" w:name="_Toc27495694"/>
      <w:bookmarkStart w:id="3261" w:name="_Toc36109162"/>
      <w:bookmarkStart w:id="3262" w:name="_Toc73958945"/>
      <w:r w:rsidRPr="0079589D">
        <w:t>1</w:t>
      </w:r>
      <w:r w:rsidRPr="0079589D">
        <w:rPr>
          <w:lang w:val="en-GB"/>
        </w:rPr>
        <w:t>6</w:t>
      </w:r>
      <w:r w:rsidR="00C32F32" w:rsidRPr="0079589D">
        <w:t>.3</w:t>
      </w:r>
      <w:r w:rsidR="00C32F32" w:rsidRPr="0079589D">
        <w:tab/>
      </w:r>
      <w:r w:rsidR="00251EBF">
        <w:t xml:space="preserve">Participating </w:t>
      </w:r>
      <w:r w:rsidR="00C32F32" w:rsidRPr="0079589D">
        <w:t>MCVideo server procedures</w:t>
      </w:r>
      <w:bookmarkEnd w:id="3259"/>
      <w:bookmarkEnd w:id="3260"/>
      <w:bookmarkEnd w:id="3261"/>
      <w:bookmarkEnd w:id="3262"/>
    </w:p>
    <w:p w14:paraId="3C717C38" w14:textId="77777777" w:rsidR="00251EBF" w:rsidRPr="0073469F" w:rsidRDefault="00251EBF" w:rsidP="00251EBF">
      <w:pPr>
        <w:pStyle w:val="Heading3"/>
      </w:pPr>
      <w:bookmarkStart w:id="3263" w:name="_Toc20153030"/>
      <w:bookmarkStart w:id="3264" w:name="_Toc27495695"/>
      <w:bookmarkStart w:id="3265" w:name="_Toc36109163"/>
      <w:bookmarkStart w:id="3266" w:name="_Toc73958946"/>
      <w:r>
        <w:t>16.3</w:t>
      </w:r>
      <w:r w:rsidRPr="0073469F">
        <w:t>.1</w:t>
      </w:r>
      <w:r w:rsidRPr="0073469F">
        <w:tab/>
        <w:t>General</w:t>
      </w:r>
      <w:bookmarkEnd w:id="3263"/>
      <w:bookmarkEnd w:id="3264"/>
      <w:bookmarkEnd w:id="3265"/>
      <w:bookmarkEnd w:id="3266"/>
    </w:p>
    <w:p w14:paraId="68B755F2" w14:textId="77777777" w:rsidR="00251EBF" w:rsidRPr="0073469F" w:rsidRDefault="00251EBF" w:rsidP="00251EBF">
      <w:r w:rsidRPr="0073469F">
        <w:t xml:space="preserve">This </w:t>
      </w:r>
      <w:r w:rsidR="00585B10">
        <w:t>clause</w:t>
      </w:r>
      <w:r w:rsidRPr="0073469F">
        <w:t xml:space="preserve"> describes the procedures in the participating MC</w:t>
      </w:r>
      <w:r>
        <w:t>Video</w:t>
      </w:r>
      <w:r w:rsidRPr="0073469F">
        <w:t xml:space="preserve"> function for:</w:t>
      </w:r>
    </w:p>
    <w:p w14:paraId="5C690A71"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44C26F9C"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7240965A"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2D4DD01" w14:textId="77777777" w:rsidR="00251EBF" w:rsidRPr="0073469F" w:rsidRDefault="00251EBF" w:rsidP="00251EBF">
      <w:pPr>
        <w:pStyle w:val="Heading3"/>
      </w:pPr>
      <w:bookmarkStart w:id="3267" w:name="_Toc20153031"/>
      <w:bookmarkStart w:id="3268" w:name="_Toc27495696"/>
      <w:bookmarkStart w:id="3269" w:name="_Toc36109164"/>
      <w:bookmarkStart w:id="3270" w:name="_Toc73958947"/>
      <w:r>
        <w:t>16.3</w:t>
      </w:r>
      <w:r w:rsidRPr="0073469F">
        <w:t>.2</w:t>
      </w:r>
      <w:r w:rsidRPr="0073469F">
        <w:tab/>
        <w:t>Sending MBMS bearer announcement procedures</w:t>
      </w:r>
      <w:bookmarkEnd w:id="3267"/>
      <w:bookmarkEnd w:id="3268"/>
      <w:bookmarkEnd w:id="3269"/>
      <w:bookmarkEnd w:id="3270"/>
    </w:p>
    <w:p w14:paraId="2B2F2ED4" w14:textId="77777777" w:rsidR="00251EBF" w:rsidRPr="0073469F" w:rsidRDefault="00251EBF" w:rsidP="00251EBF">
      <w:pPr>
        <w:pStyle w:val="Heading4"/>
      </w:pPr>
      <w:bookmarkStart w:id="3271" w:name="_Toc20153032"/>
      <w:bookmarkStart w:id="3272" w:name="_Toc27495697"/>
      <w:bookmarkStart w:id="3273" w:name="_Toc36109165"/>
      <w:bookmarkStart w:id="3274" w:name="_Toc73958948"/>
      <w:r>
        <w:t>16.3</w:t>
      </w:r>
      <w:r w:rsidRPr="0073469F">
        <w:t>.2.1</w:t>
      </w:r>
      <w:r w:rsidRPr="0073469F">
        <w:tab/>
        <w:t>General</w:t>
      </w:r>
      <w:bookmarkEnd w:id="3271"/>
      <w:bookmarkEnd w:id="3272"/>
      <w:bookmarkEnd w:id="3273"/>
      <w:bookmarkEnd w:id="3274"/>
    </w:p>
    <w:p w14:paraId="4C244F16"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27FAD13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5C38023E"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BBADC43"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7AA0EB13" w14:textId="77777777" w:rsidR="00251EBF" w:rsidRPr="0073469F" w:rsidRDefault="00251EBF" w:rsidP="00251EBF">
      <w:r w:rsidRPr="0073469F">
        <w:t xml:space="preserve">The following </w:t>
      </w:r>
      <w:r w:rsidR="00585B10">
        <w:t>clause</w:t>
      </w:r>
      <w:r w:rsidRPr="0073469F">
        <w:t>s describe how the participating MC</w:t>
      </w:r>
      <w:r>
        <w:t>Video</w:t>
      </w:r>
      <w:r w:rsidRPr="0073469F">
        <w:t xml:space="preserve"> function:</w:t>
      </w:r>
    </w:p>
    <w:p w14:paraId="0A67381C"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34E0358E"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187368F2" w14:textId="77777777" w:rsidR="00251EBF" w:rsidRDefault="00251EBF" w:rsidP="00251EBF">
      <w:pPr>
        <w:pStyle w:val="B1"/>
      </w:pPr>
      <w:r w:rsidRPr="0073469F">
        <w:t>3.</w:t>
      </w:r>
      <w:r w:rsidRPr="0073469F">
        <w:tab/>
        <w:t>cancels a previously sent announcement</w:t>
      </w:r>
      <w:r>
        <w:t xml:space="preserve"> of MBMS bearer(s); and</w:t>
      </w:r>
    </w:p>
    <w:p w14:paraId="1E8DD605"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425849F2" w14:textId="77777777" w:rsidR="00251EBF" w:rsidRDefault="00251EBF" w:rsidP="00251EBF">
      <w:r>
        <w:t>Prior to the participating MCVideo function transmitting on an MBMS bearer, the participating MCVideo function:</w:t>
      </w:r>
    </w:p>
    <w:p w14:paraId="5019915E"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7FEAB5C9"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6A4CDCC6"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1BE8268" w14:textId="77777777" w:rsidR="00251EBF" w:rsidRPr="0073469F" w:rsidRDefault="00251EBF" w:rsidP="00251EBF">
      <w:pPr>
        <w:pStyle w:val="Heading4"/>
      </w:pPr>
      <w:bookmarkStart w:id="3275" w:name="_Toc20153033"/>
      <w:bookmarkStart w:id="3276" w:name="_Toc27495698"/>
      <w:bookmarkStart w:id="3277" w:name="_Toc36109166"/>
      <w:bookmarkStart w:id="3278" w:name="_Toc73958949"/>
      <w:r>
        <w:t>16.3</w:t>
      </w:r>
      <w:r w:rsidRPr="0073469F">
        <w:t>.2.2</w:t>
      </w:r>
      <w:r w:rsidRPr="0073469F">
        <w:tab/>
        <w:t>Sending an initial MBMS bearer announcement procedure</w:t>
      </w:r>
      <w:bookmarkEnd w:id="3275"/>
      <w:bookmarkEnd w:id="3276"/>
      <w:bookmarkEnd w:id="3277"/>
      <w:bookmarkEnd w:id="3278"/>
    </w:p>
    <w:p w14:paraId="249D8788"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4A652547"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2553E977"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1F303773"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7CBF99E"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0733D6C7"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6AC3427E"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5FDAD06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687B2B68"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583D2300"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585B10">
        <w:t>clause</w:t>
      </w:r>
      <w:r>
        <w:t xml:space="preserve"> 8.2.2.10a in [67].</w:t>
      </w:r>
    </w:p>
    <w:p w14:paraId="3C749842"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585B10">
        <w:t>clause</w:t>
      </w:r>
      <w:r>
        <w:t xml:space="preserve"> 8.2.2.10a in [67].</w:t>
      </w:r>
    </w:p>
    <w:p w14:paraId="6001ECF9"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44ECF3DC"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51540BDF" w14:textId="77777777" w:rsidR="00251EBF" w:rsidRDefault="00251EBF" w:rsidP="00251EBF">
      <w:pPr>
        <w:pStyle w:val="B3"/>
      </w:pPr>
      <w:r w:rsidRPr="0073469F">
        <w:t>ii)</w:t>
      </w:r>
      <w:r w:rsidRPr="0073469F">
        <w:tab/>
        <w:t>shall set port number of the media line to 9</w:t>
      </w:r>
      <w:r>
        <w:t>;</w:t>
      </w:r>
    </w:p>
    <w:p w14:paraId="205858C2"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7851CFC8" w14:textId="77777777" w:rsidR="00251EBF" w:rsidRDefault="00251EBF" w:rsidP="00251EBF">
      <w:pPr>
        <w:pStyle w:val="B3"/>
      </w:pPr>
      <w:r>
        <w:t xml:space="preserve">iv) if the declared media is protected by FEC, shall include a </w:t>
      </w:r>
      <w:r w:rsidRPr="006010E5">
        <w:t>"a=FEC"</w:t>
      </w:r>
      <w:r>
        <w:t xml:space="preserve"> attribute, set to 0.</w:t>
      </w:r>
    </w:p>
    <w:p w14:paraId="759D2C88"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29C2476E"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D3B21B4" w14:textId="77777777" w:rsidR="00251EBF" w:rsidRDefault="00251EBF" w:rsidP="00251EBF">
      <w:pPr>
        <w:pStyle w:val="B3"/>
      </w:pPr>
      <w:r w:rsidRPr="0073469F">
        <w:t>ii)</w:t>
      </w:r>
      <w:r w:rsidRPr="0073469F">
        <w:tab/>
        <w:t>shall set port number of the media line to 9</w:t>
      </w:r>
      <w:r>
        <w:t>;</w:t>
      </w:r>
    </w:p>
    <w:p w14:paraId="0088A899"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15B89D86" w14:textId="77777777" w:rsidR="00251EBF" w:rsidRDefault="00251EBF" w:rsidP="00251EBF">
      <w:pPr>
        <w:pStyle w:val="B3"/>
      </w:pPr>
      <w:r>
        <w:t xml:space="preserve">iv) if the declared media is protected by FEC, shall include a </w:t>
      </w:r>
      <w:r w:rsidRPr="006010E5">
        <w:t>"a=FEC"</w:t>
      </w:r>
      <w:r>
        <w:t xml:space="preserve"> attribute, set to 0.</w:t>
      </w:r>
    </w:p>
    <w:p w14:paraId="667FCA09"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F76B4F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80A3DDB" w14:textId="77777777" w:rsidR="00251EBF" w:rsidRPr="00052732" w:rsidRDefault="00251EBF" w:rsidP="00251EBF">
      <w:pPr>
        <w:pStyle w:val="B3"/>
      </w:pPr>
      <w:r w:rsidRPr="00052732">
        <w:t>ii)</w:t>
      </w:r>
      <w:r w:rsidRPr="00052732">
        <w:tab/>
        <w:t>shall set the port number of the media line to 9;</w:t>
      </w:r>
    </w:p>
    <w:p w14:paraId="5BF3BC45"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308A885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4D9E6E2A" w14:textId="77777777" w:rsidR="00251EBF" w:rsidRDefault="00251EBF" w:rsidP="00251EBF">
      <w:pPr>
        <w:pStyle w:val="B3"/>
      </w:pPr>
      <w:r w:rsidRPr="0073469F">
        <w:t>ii)</w:t>
      </w:r>
      <w:r w:rsidRPr="0073469F">
        <w:tab/>
        <w:t>shall set port number of the media line to 9</w:t>
      </w:r>
      <w:r>
        <w:t>;</w:t>
      </w:r>
    </w:p>
    <w:p w14:paraId="51F5304D" w14:textId="77777777" w:rsidR="00251EBF" w:rsidRDefault="00251EBF" w:rsidP="00251EBF">
      <w:pPr>
        <w:pStyle w:val="B3"/>
      </w:pPr>
      <w:r>
        <w:t xml:space="preserve">iii) shall include a </w:t>
      </w:r>
      <w:r w:rsidRPr="006010E5">
        <w:t>"a=FEC"</w:t>
      </w:r>
      <w:r>
        <w:t xml:space="preserve"> attribute, set to 0.</w:t>
      </w:r>
    </w:p>
    <w:p w14:paraId="464ADB28"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585B10">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0C65790"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1419F479"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42C49289"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0A365DA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62B46966"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3E3C46B2"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2970EFEF"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6CB1726C"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6E7F87D3"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2D8AADC1"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C388195"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5ECFFB02"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6BDD594F"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val="en-GB" w:eastAsia="ko-KR"/>
        </w:rPr>
        <w:t>&lt;mbms-service-area</w:t>
      </w:r>
      <w:r w:rsidR="00EE5137">
        <w:rPr>
          <w:lang w:eastAsia="ko-KR"/>
        </w:rPr>
        <w:t>-id</w:t>
      </w:r>
      <w:r w:rsidR="00EE5137" w:rsidRPr="00CB2122">
        <w:rPr>
          <w:lang w:val="en-GB" w:eastAsia="ko-KR"/>
        </w:rPr>
        <w:t>&gt; elements in</w:t>
      </w:r>
      <w:r w:rsidRPr="0073469F">
        <w:rPr>
          <w:lang w:eastAsia="ko-KR"/>
        </w:rPr>
        <w:t xml:space="preserve"> the &lt;mbms-service-area</w:t>
      </w:r>
      <w:r>
        <w:rPr>
          <w:lang w:eastAsia="ko-KR"/>
        </w:rPr>
        <w:t>s</w:t>
      </w:r>
      <w:r w:rsidRPr="0073469F">
        <w:rPr>
          <w:lang w:eastAsia="ko-KR"/>
        </w:rPr>
        <w:t xml:space="preserve">&gt; element; </w:t>
      </w:r>
    </w:p>
    <w:p w14:paraId="25B826E2"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24B87742"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53C3D992"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1B7E9187"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1A1B990"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1458BB2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2B0FB775"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4FDCE83" w14:textId="77777777" w:rsidR="00251EBF" w:rsidRPr="0073469F" w:rsidRDefault="00251EBF" w:rsidP="00251EBF">
      <w:pPr>
        <w:pStyle w:val="Heading4"/>
      </w:pPr>
      <w:bookmarkStart w:id="3279" w:name="_Toc20153034"/>
      <w:bookmarkStart w:id="3280" w:name="_Toc27495699"/>
      <w:bookmarkStart w:id="3281" w:name="_Toc36109167"/>
      <w:bookmarkStart w:id="3282" w:name="_Toc73958950"/>
      <w:r>
        <w:t>16.3</w:t>
      </w:r>
      <w:r w:rsidRPr="0073469F">
        <w:t>.2.3</w:t>
      </w:r>
      <w:r w:rsidRPr="0073469F">
        <w:tab/>
        <w:t>Updating an announcement</w:t>
      </w:r>
      <w:bookmarkEnd w:id="3279"/>
      <w:bookmarkEnd w:id="3280"/>
      <w:bookmarkEnd w:id="3281"/>
      <w:bookmarkEnd w:id="3282"/>
    </w:p>
    <w:p w14:paraId="67E8243F"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585B10">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FC3689E"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1691462D"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5E3DD87B" w14:textId="77777777" w:rsidR="00251EBF" w:rsidRPr="0073469F" w:rsidRDefault="00251EBF" w:rsidP="00251EBF">
      <w:pPr>
        <w:pStyle w:val="B1"/>
      </w:pPr>
      <w:r>
        <w:t>2</w:t>
      </w:r>
      <w:r w:rsidRPr="0073469F">
        <w:t>)</w:t>
      </w:r>
      <w:r w:rsidRPr="0073469F">
        <w:tab/>
        <w:t>shall include the same or an updated value of the QCI in the &lt;QCI&gt; element;</w:t>
      </w:r>
    </w:p>
    <w:p w14:paraId="05A6C001"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69208741"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FF1BEDA"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18337CCD"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0A478284"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7466C4B6" w14:textId="77777777" w:rsidR="00251EBF" w:rsidRPr="0073469F" w:rsidRDefault="00251EBF" w:rsidP="00251EBF">
      <w:pPr>
        <w:pStyle w:val="Heading4"/>
      </w:pPr>
      <w:bookmarkStart w:id="3283" w:name="_Toc20153035"/>
      <w:bookmarkStart w:id="3284" w:name="_Toc27495700"/>
      <w:bookmarkStart w:id="3285" w:name="_Toc36109168"/>
      <w:bookmarkStart w:id="3286" w:name="_Toc73958951"/>
      <w:r>
        <w:t>16.3</w:t>
      </w:r>
      <w:r w:rsidRPr="0073469F">
        <w:t>.2.4</w:t>
      </w:r>
      <w:r w:rsidRPr="0073469F">
        <w:tab/>
        <w:t>Cancelling an MBMS bearer announcement</w:t>
      </w:r>
      <w:bookmarkEnd w:id="3283"/>
      <w:bookmarkEnd w:id="3284"/>
      <w:bookmarkEnd w:id="3285"/>
      <w:bookmarkEnd w:id="3286"/>
    </w:p>
    <w:p w14:paraId="25957441"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585B10">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71999815"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C6C5FDB"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4A622B5"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048E64E8"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65C1C204" w14:textId="77777777" w:rsidR="00251EBF" w:rsidRPr="0073469F" w:rsidRDefault="00251EBF" w:rsidP="00251EBF">
      <w:pPr>
        <w:pStyle w:val="Heading4"/>
      </w:pPr>
      <w:bookmarkStart w:id="3287" w:name="_Toc20153036"/>
      <w:bookmarkStart w:id="3288" w:name="_Toc27495701"/>
      <w:bookmarkStart w:id="3289" w:name="_Toc36109169"/>
      <w:bookmarkStart w:id="3290" w:name="_Toc73958952"/>
      <w:r>
        <w:t>16.3.2.5</w:t>
      </w:r>
      <w:r w:rsidRPr="0073469F">
        <w:tab/>
        <w:t xml:space="preserve">Sending </w:t>
      </w:r>
      <w:r>
        <w:t>a MuSiK download</w:t>
      </w:r>
      <w:r w:rsidRPr="0073469F">
        <w:t xml:space="preserve"> </w:t>
      </w:r>
      <w:r>
        <w:t>message</w:t>
      </w:r>
      <w:bookmarkEnd w:id="3287"/>
      <w:bookmarkEnd w:id="3288"/>
      <w:bookmarkEnd w:id="3289"/>
      <w:bookmarkEnd w:id="3290"/>
    </w:p>
    <w:p w14:paraId="553CF3F6"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1E67FC69"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164B0C08"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5819581C"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5F5615C4"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048DFA1E"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585B10">
        <w:rPr>
          <w:lang w:val="en-US"/>
        </w:rPr>
        <w:t>clause</w:t>
      </w:r>
      <w:r>
        <w:t> </w:t>
      </w:r>
      <w:r w:rsidRPr="00C522D9">
        <w:t>F.2</w:t>
      </w:r>
      <w:r>
        <w:t xml:space="preserve"> with the &lt;version&gt; element set to "1"</w:t>
      </w:r>
      <w:r>
        <w:rPr>
          <w:lang w:val="en-US"/>
        </w:rPr>
        <w:t>,</w:t>
      </w:r>
      <w:r>
        <w:t xml:space="preserve"> </w:t>
      </w:r>
      <w:r>
        <w:rPr>
          <w:lang w:val="en-US"/>
        </w:rPr>
        <w:t xml:space="preserve">and either </w:t>
      </w:r>
    </w:p>
    <w:p w14:paraId="55C0F251"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661CE7B6"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7DF22C98"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585B10">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4EA5D09C" w14:textId="77777777" w:rsidR="00251EBF" w:rsidRDefault="00251EBF" w:rsidP="00251EBF">
      <w:pPr>
        <w:pStyle w:val="NO"/>
        <w:rPr>
          <w:lang w:val="en-US" w:eastAsia="ko-KR"/>
        </w:rPr>
      </w:pPr>
      <w:r w:rsidRPr="0073469F">
        <w:t>NOTE:</w:t>
      </w:r>
      <w:r w:rsidRPr="0073469F">
        <w:tab/>
      </w:r>
      <w:r w:rsidR="00585B10">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r w:rsidRPr="0073469F">
        <w:t xml:space="preserve"> </w:t>
      </w:r>
    </w:p>
    <w:p w14:paraId="4A40C138"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3141654D" w14:textId="77777777" w:rsidR="00251EBF" w:rsidRDefault="00251EBF" w:rsidP="00251EBF">
      <w:r>
        <w:t>The participating MCVideo function shall consider the key download successful on receipt of a 200 (OK) message in response to the SIP MESSAGE request sent in step 7).</w:t>
      </w:r>
    </w:p>
    <w:p w14:paraId="34D7FA4A"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5CA9AF04" w14:textId="77777777" w:rsidR="00251EBF" w:rsidRPr="0073469F" w:rsidRDefault="00251EBF" w:rsidP="00251EBF">
      <w:pPr>
        <w:pStyle w:val="Heading3"/>
      </w:pPr>
      <w:bookmarkStart w:id="3291" w:name="_Toc20153037"/>
      <w:bookmarkStart w:id="3292" w:name="_Toc27495702"/>
      <w:bookmarkStart w:id="3293" w:name="_Toc36109170"/>
      <w:bookmarkStart w:id="3294" w:name="_Toc73958953"/>
      <w:r>
        <w:t>16.3</w:t>
      </w:r>
      <w:r w:rsidRPr="0073469F">
        <w:t>.3</w:t>
      </w:r>
      <w:r w:rsidRPr="0073469F">
        <w:tab/>
        <w:t>Receiving a</w:t>
      </w:r>
      <w:r>
        <w:t>n</w:t>
      </w:r>
      <w:r w:rsidRPr="0073469F">
        <w:t xml:space="preserve"> MBMS bearer listening status from a</w:t>
      </w:r>
      <w:r>
        <w:t>n MCVideo</w:t>
      </w:r>
      <w:r w:rsidRPr="0073469F">
        <w:t xml:space="preserve"> client</w:t>
      </w:r>
      <w:bookmarkEnd w:id="3291"/>
      <w:bookmarkEnd w:id="3292"/>
      <w:bookmarkEnd w:id="3293"/>
      <w:bookmarkEnd w:id="3294"/>
    </w:p>
    <w:p w14:paraId="74AC06E4"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06913BE3" w14:textId="77777777" w:rsidR="00251EBF" w:rsidRDefault="00251EBF" w:rsidP="00251EBF">
      <w:r w:rsidRPr="0073469F">
        <w:t>If the SIP MESSAGE request contains</w:t>
      </w:r>
      <w:r>
        <w:t>:</w:t>
      </w:r>
    </w:p>
    <w:p w14:paraId="0CB32C0A"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50AD346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1FC12DAA" w14:textId="77777777" w:rsidR="00251EBF" w:rsidRPr="0073469F" w:rsidRDefault="00251EBF" w:rsidP="00251EBF">
      <w:r>
        <w:t xml:space="preserve">then </w:t>
      </w:r>
      <w:r w:rsidRPr="0073469F">
        <w:t>the participating MC</w:t>
      </w:r>
      <w:r>
        <w:t>Video</w:t>
      </w:r>
      <w:r w:rsidRPr="0073469F">
        <w:t xml:space="preserve"> function:</w:t>
      </w:r>
    </w:p>
    <w:p w14:paraId="51019418"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449B458B" w14:textId="77777777" w:rsidR="00251EBF" w:rsidRPr="0073469F" w:rsidRDefault="00251EBF" w:rsidP="00251EBF">
      <w:pPr>
        <w:pStyle w:val="B2"/>
      </w:pPr>
      <w:r w:rsidRPr="0073469F">
        <w:t>a)</w:t>
      </w:r>
      <w:r w:rsidRPr="0073469F">
        <w:tab/>
        <w:t>if the &lt;mbms-listening-status&gt; element is set to "listening":</w:t>
      </w:r>
    </w:p>
    <w:p w14:paraId="13C7C3C2"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71ADB048"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2F50ACF3" w14:textId="77777777" w:rsidR="00251EBF" w:rsidRPr="0073469F" w:rsidRDefault="00251EBF" w:rsidP="00251EBF">
      <w:pPr>
        <w:pStyle w:val="B2"/>
      </w:pPr>
      <w:r w:rsidRPr="0073469F">
        <w:t>b)</w:t>
      </w:r>
      <w:r w:rsidRPr="0073469F">
        <w:tab/>
        <w:t>if the &lt;mbms-listening-status&gt; element is set to "not-listening":</w:t>
      </w:r>
    </w:p>
    <w:p w14:paraId="4507A43E"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5134C0AE"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6FD0AB19"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3340E0C2"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AFB43EC" w14:textId="77777777" w:rsidR="00251EBF" w:rsidRPr="00B6642D" w:rsidRDefault="00251EBF" w:rsidP="00251EBF">
      <w:r w:rsidRPr="00B6642D">
        <w:t>If the SIP MESSAGE request contains:</w:t>
      </w:r>
    </w:p>
    <w:p w14:paraId="74699F94"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131BF1B8"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3214EA8C" w14:textId="77777777" w:rsidR="00251EBF" w:rsidRPr="00B6642D" w:rsidRDefault="00251EBF" w:rsidP="00251EBF">
      <w:r w:rsidRPr="00B6642D">
        <w:t>then the participating MC</w:t>
      </w:r>
      <w:r>
        <w:t>Video</w:t>
      </w:r>
      <w:r w:rsidRPr="00B6642D">
        <w:t xml:space="preserve"> function:</w:t>
      </w:r>
    </w:p>
    <w:p w14:paraId="6776DA5E"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55A43C5C"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8AC8B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E5F9F08"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564D4EB"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2848FB23"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12D7374C"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65712052"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3FF1CF18" w14:textId="77777777" w:rsidR="00251EBF"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 xml:space="preserve">(e.g. restoring traffic previously reduced or eliminated from MBMS bearers upon reception of suspension information). </w:t>
      </w:r>
    </w:p>
    <w:p w14:paraId="3AA29560"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0A494C8F" w14:textId="77777777" w:rsidR="00251EBF" w:rsidRPr="0073469F" w:rsidRDefault="00251EBF" w:rsidP="00251EBF">
      <w:pPr>
        <w:pStyle w:val="Heading3"/>
      </w:pPr>
      <w:bookmarkStart w:id="3295" w:name="_Toc20153038"/>
      <w:bookmarkStart w:id="3296" w:name="_Toc27495703"/>
      <w:bookmarkStart w:id="3297" w:name="_Toc36109171"/>
      <w:bookmarkStart w:id="3298" w:name="_Toc73958954"/>
      <w:r>
        <w:t>16.3</w:t>
      </w:r>
      <w:r w:rsidRPr="0073469F">
        <w:t>.4</w:t>
      </w:r>
      <w:r w:rsidRPr="0073469F">
        <w:tab/>
        <w:t>Abnormal cases</w:t>
      </w:r>
      <w:bookmarkEnd w:id="3295"/>
      <w:bookmarkEnd w:id="3296"/>
      <w:bookmarkEnd w:id="3297"/>
      <w:bookmarkEnd w:id="3298"/>
    </w:p>
    <w:p w14:paraId="390AC4C5"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6D2B839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396449BE"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576DCAAD"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2A0521B8" w14:textId="77777777" w:rsidR="000F73C1" w:rsidRPr="0079589D" w:rsidRDefault="000F73C1" w:rsidP="000F73C1">
      <w:pPr>
        <w:pStyle w:val="Heading1"/>
      </w:pPr>
      <w:bookmarkStart w:id="3299" w:name="_Toc20153039"/>
      <w:bookmarkStart w:id="3300" w:name="_Toc27495704"/>
      <w:bookmarkStart w:id="3301" w:name="_Toc36109172"/>
      <w:bookmarkStart w:id="3302" w:name="_Toc73958955"/>
      <w:r w:rsidRPr="0079589D">
        <w:t>17</w:t>
      </w:r>
      <w:r w:rsidRPr="0079589D">
        <w:tab/>
        <w:t>Off-network message formats</w:t>
      </w:r>
      <w:bookmarkEnd w:id="3299"/>
      <w:bookmarkEnd w:id="3300"/>
      <w:bookmarkEnd w:id="3301"/>
      <w:bookmarkEnd w:id="3302"/>
    </w:p>
    <w:p w14:paraId="21EB65A4" w14:textId="77777777" w:rsidR="000F73C1" w:rsidRPr="0079589D" w:rsidRDefault="000F73C1" w:rsidP="000F73C1">
      <w:pPr>
        <w:pStyle w:val="Heading3"/>
      </w:pPr>
      <w:bookmarkStart w:id="3303" w:name="_Toc20153040"/>
      <w:bookmarkStart w:id="3304" w:name="_Toc27495705"/>
      <w:bookmarkStart w:id="3305" w:name="_Toc36109173"/>
      <w:bookmarkStart w:id="3306" w:name="_Toc73958956"/>
      <w:r w:rsidRPr="0079589D">
        <w:t>17.1</w:t>
      </w:r>
      <w:r w:rsidRPr="0079589D">
        <w:tab/>
        <w:t xml:space="preserve">MONP </w:t>
      </w:r>
      <w:r w:rsidR="00BE1959">
        <w:rPr>
          <w:lang w:val="sv-SE"/>
        </w:rPr>
        <w:t xml:space="preserve">MCVIDEO </w:t>
      </w:r>
      <w:r w:rsidRPr="0079589D">
        <w:t>message functional definitions and contents</w:t>
      </w:r>
      <w:bookmarkEnd w:id="3303"/>
      <w:bookmarkEnd w:id="3304"/>
      <w:bookmarkEnd w:id="3305"/>
      <w:bookmarkEnd w:id="3306"/>
    </w:p>
    <w:p w14:paraId="5EA6F73A" w14:textId="77777777" w:rsidR="000F73C1" w:rsidRPr="0079589D" w:rsidRDefault="000F73C1" w:rsidP="000F73C1">
      <w:pPr>
        <w:pStyle w:val="Heading3"/>
      </w:pPr>
      <w:bookmarkStart w:id="3307" w:name="_Toc20153041"/>
      <w:bookmarkStart w:id="3308" w:name="_Toc27495706"/>
      <w:bookmarkStart w:id="3309" w:name="_Toc36109174"/>
      <w:bookmarkStart w:id="3310" w:name="_Toc73958957"/>
      <w:r w:rsidRPr="0079589D">
        <w:rPr>
          <w:lang w:eastAsia="ko-KR"/>
        </w:rPr>
        <w:t>17.1.1</w:t>
      </w:r>
      <w:r w:rsidRPr="0079589D">
        <w:tab/>
        <w:t>General</w:t>
      </w:r>
      <w:bookmarkEnd w:id="3307"/>
      <w:bookmarkEnd w:id="3308"/>
      <w:bookmarkEnd w:id="3309"/>
      <w:bookmarkEnd w:id="3310"/>
    </w:p>
    <w:p w14:paraId="4667642E" w14:textId="77777777" w:rsidR="000F73C1" w:rsidRPr="0079589D" w:rsidRDefault="000F73C1" w:rsidP="000F73C1">
      <w:pPr>
        <w:rPr>
          <w:noProof/>
        </w:rPr>
      </w:pPr>
      <w:r w:rsidRPr="0079589D">
        <w:rPr>
          <w:noProof/>
        </w:rPr>
        <w:t xml:space="preserve">The following </w:t>
      </w:r>
      <w:r w:rsidR="00585B10">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77B1913" w14:textId="77777777" w:rsidR="000F73C1" w:rsidRPr="0079589D" w:rsidRDefault="000F73C1" w:rsidP="000F73C1">
      <w:pPr>
        <w:pStyle w:val="Heading3"/>
        <w:rPr>
          <w:lang w:eastAsia="ko-KR"/>
        </w:rPr>
      </w:pPr>
      <w:bookmarkStart w:id="3311" w:name="_Toc20153042"/>
      <w:bookmarkStart w:id="3312" w:name="_Toc27495707"/>
      <w:bookmarkStart w:id="3313" w:name="_Toc36109175"/>
      <w:bookmarkStart w:id="3314" w:name="_Toc73958958"/>
      <w:r w:rsidRPr="0079589D">
        <w:rPr>
          <w:lang w:eastAsia="ko-KR"/>
        </w:rPr>
        <w:t>17.1.2</w:t>
      </w:r>
      <w:r w:rsidRPr="0079589D">
        <w:tab/>
        <w:t xml:space="preserve">GROUP CALL PROBE </w:t>
      </w:r>
      <w:r w:rsidRPr="0079589D">
        <w:rPr>
          <w:lang w:eastAsia="ko-KR"/>
        </w:rPr>
        <w:t>message</w:t>
      </w:r>
      <w:bookmarkEnd w:id="3311"/>
      <w:bookmarkEnd w:id="3312"/>
      <w:bookmarkEnd w:id="3313"/>
      <w:bookmarkEnd w:id="3314"/>
    </w:p>
    <w:p w14:paraId="187D91A5" w14:textId="77777777" w:rsidR="000F73C1" w:rsidRPr="0079589D" w:rsidRDefault="000F73C1" w:rsidP="000F73C1">
      <w:pPr>
        <w:pStyle w:val="Heading4"/>
        <w:rPr>
          <w:lang w:eastAsia="zh-CN"/>
        </w:rPr>
      </w:pPr>
      <w:bookmarkStart w:id="3315" w:name="_Toc20153043"/>
      <w:bookmarkStart w:id="3316" w:name="_Toc27495708"/>
      <w:bookmarkStart w:id="3317" w:name="_Toc36109176"/>
      <w:bookmarkStart w:id="3318" w:name="_Toc73958959"/>
      <w:r w:rsidRPr="0079589D">
        <w:rPr>
          <w:lang w:eastAsia="zh-CN"/>
        </w:rPr>
        <w:t>17.1.2.1</w:t>
      </w:r>
      <w:r w:rsidRPr="0079589D">
        <w:rPr>
          <w:lang w:eastAsia="zh-CN"/>
        </w:rPr>
        <w:tab/>
        <w:t>Message definition</w:t>
      </w:r>
      <w:bookmarkEnd w:id="3315"/>
      <w:bookmarkEnd w:id="3316"/>
      <w:bookmarkEnd w:id="3317"/>
      <w:bookmarkEnd w:id="3318"/>
    </w:p>
    <w:p w14:paraId="24493312"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273901FF" w14:textId="77777777" w:rsidR="000F73C1" w:rsidRPr="0079589D" w:rsidRDefault="000F73C1" w:rsidP="000F73C1">
      <w:pPr>
        <w:pStyle w:val="B1"/>
      </w:pPr>
      <w:r w:rsidRPr="0079589D">
        <w:t>Message type:</w:t>
      </w:r>
      <w:r w:rsidRPr="0079589D">
        <w:tab/>
        <w:t>GROUP CALL PROBE</w:t>
      </w:r>
    </w:p>
    <w:p w14:paraId="510E5FEA" w14:textId="77777777" w:rsidR="000F73C1" w:rsidRPr="0079589D" w:rsidRDefault="000F73C1" w:rsidP="000F73C1">
      <w:pPr>
        <w:pStyle w:val="B1"/>
      </w:pPr>
      <w:r w:rsidRPr="0079589D">
        <w:t>Direction:</w:t>
      </w:r>
      <w:r w:rsidRPr="0079589D">
        <w:tab/>
      </w:r>
      <w:r w:rsidRPr="0079589D">
        <w:tab/>
      </w:r>
      <w:r w:rsidRPr="0079589D">
        <w:tab/>
        <w:t>UE to other UEs</w:t>
      </w:r>
    </w:p>
    <w:p w14:paraId="2F826A67"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03814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938B574"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F95FA48"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7AF7F8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2BB98E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1E4FD3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8D28B55" w14:textId="77777777" w:rsidR="000F73C1" w:rsidRPr="0079589D" w:rsidRDefault="000F73C1" w:rsidP="00933879">
            <w:pPr>
              <w:pStyle w:val="TAH"/>
            </w:pPr>
            <w:r w:rsidRPr="0079589D">
              <w:t>Length</w:t>
            </w:r>
          </w:p>
        </w:tc>
      </w:tr>
      <w:tr w:rsidR="000F73C1" w:rsidRPr="0079589D" w14:paraId="7DFEC96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80A73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9B11C3"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05558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BB0222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F19CAB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B82A4F3" w14:textId="77777777" w:rsidR="000F73C1" w:rsidRPr="0079589D" w:rsidRDefault="000F73C1" w:rsidP="00933879">
            <w:pPr>
              <w:pStyle w:val="TAC"/>
              <w:rPr>
                <w:lang w:eastAsia="ko-KR"/>
              </w:rPr>
            </w:pPr>
            <w:r w:rsidRPr="0079589D">
              <w:rPr>
                <w:lang w:eastAsia="ko-KR"/>
              </w:rPr>
              <w:t>1</w:t>
            </w:r>
          </w:p>
        </w:tc>
      </w:tr>
      <w:tr w:rsidR="000F73C1" w:rsidRPr="0079589D" w14:paraId="4A554AC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8261E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EF35002"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67513C2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27EC0A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3B1778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4313A5" w14:textId="77777777" w:rsidR="000F73C1" w:rsidRPr="0079589D" w:rsidRDefault="000F73C1" w:rsidP="00933879">
            <w:pPr>
              <w:pStyle w:val="TAC"/>
              <w:rPr>
                <w:lang w:eastAsia="zh-CN"/>
              </w:rPr>
            </w:pPr>
            <w:r w:rsidRPr="0079589D">
              <w:rPr>
                <w:lang w:eastAsia="zh-CN"/>
              </w:rPr>
              <w:t>3-x</w:t>
            </w:r>
          </w:p>
        </w:tc>
      </w:tr>
    </w:tbl>
    <w:p w14:paraId="45218F3A" w14:textId="77777777" w:rsidR="000F73C1" w:rsidRPr="0079589D" w:rsidRDefault="000F73C1" w:rsidP="000F73C1">
      <w:pPr>
        <w:rPr>
          <w:lang w:eastAsia="ko-KR"/>
        </w:rPr>
      </w:pPr>
    </w:p>
    <w:p w14:paraId="338077FE" w14:textId="77777777" w:rsidR="000F73C1" w:rsidRPr="0079589D" w:rsidRDefault="000F73C1" w:rsidP="000F73C1">
      <w:pPr>
        <w:pStyle w:val="Heading3"/>
        <w:rPr>
          <w:lang w:eastAsia="ko-KR"/>
        </w:rPr>
      </w:pPr>
      <w:bookmarkStart w:id="3319" w:name="_Toc20153044"/>
      <w:bookmarkStart w:id="3320" w:name="_Toc27495709"/>
      <w:bookmarkStart w:id="3321" w:name="_Toc36109177"/>
      <w:bookmarkStart w:id="3322" w:name="_Toc73958960"/>
      <w:r w:rsidRPr="0079589D">
        <w:rPr>
          <w:lang w:eastAsia="ko-KR"/>
        </w:rPr>
        <w:t>17.1.3</w:t>
      </w:r>
      <w:r w:rsidRPr="0079589D">
        <w:tab/>
        <w:t>GROUP CALL ANNOUNCEMENT</w:t>
      </w:r>
      <w:r w:rsidRPr="0079589D">
        <w:rPr>
          <w:lang w:eastAsia="ko-KR"/>
        </w:rPr>
        <w:t xml:space="preserve"> message</w:t>
      </w:r>
      <w:bookmarkEnd w:id="3319"/>
      <w:bookmarkEnd w:id="3320"/>
      <w:bookmarkEnd w:id="3321"/>
      <w:bookmarkEnd w:id="3322"/>
    </w:p>
    <w:p w14:paraId="62880F88" w14:textId="77777777" w:rsidR="000F73C1" w:rsidRPr="0079589D" w:rsidRDefault="000F73C1" w:rsidP="000F73C1">
      <w:pPr>
        <w:pStyle w:val="Heading4"/>
        <w:rPr>
          <w:lang w:eastAsia="zh-CN"/>
        </w:rPr>
      </w:pPr>
      <w:bookmarkStart w:id="3323" w:name="_Toc20153045"/>
      <w:bookmarkStart w:id="3324" w:name="_Toc27495710"/>
      <w:bookmarkStart w:id="3325" w:name="_Toc36109178"/>
      <w:bookmarkStart w:id="3326" w:name="_Toc73958961"/>
      <w:r w:rsidRPr="0079589D">
        <w:rPr>
          <w:lang w:eastAsia="zh-CN"/>
        </w:rPr>
        <w:t>17.1.3.1</w:t>
      </w:r>
      <w:r w:rsidRPr="0079589D">
        <w:rPr>
          <w:lang w:eastAsia="zh-CN"/>
        </w:rPr>
        <w:tab/>
        <w:t>Message definition</w:t>
      </w:r>
      <w:bookmarkEnd w:id="3323"/>
      <w:bookmarkEnd w:id="3324"/>
      <w:bookmarkEnd w:id="3325"/>
      <w:bookmarkEnd w:id="3326"/>
    </w:p>
    <w:p w14:paraId="18C8C075"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688BF921" w14:textId="77777777" w:rsidR="000F73C1" w:rsidRPr="0079589D" w:rsidRDefault="000F73C1" w:rsidP="000F73C1">
      <w:pPr>
        <w:pStyle w:val="B1"/>
      </w:pPr>
      <w:r w:rsidRPr="0079589D">
        <w:t>Message type:</w:t>
      </w:r>
      <w:r w:rsidRPr="0079589D">
        <w:tab/>
        <w:t>GROUP CALL ANNOUNCEMENT</w:t>
      </w:r>
    </w:p>
    <w:p w14:paraId="5CE162C5" w14:textId="77777777" w:rsidR="000F73C1" w:rsidRPr="0079589D" w:rsidRDefault="000F73C1" w:rsidP="000F73C1">
      <w:pPr>
        <w:pStyle w:val="B1"/>
      </w:pPr>
      <w:r w:rsidRPr="0079589D">
        <w:t>Direction:</w:t>
      </w:r>
      <w:r w:rsidRPr="0079589D">
        <w:tab/>
      </w:r>
      <w:r w:rsidRPr="0079589D">
        <w:tab/>
      </w:r>
      <w:r w:rsidRPr="0079589D">
        <w:tab/>
        <w:t>UE to other UEs</w:t>
      </w:r>
    </w:p>
    <w:p w14:paraId="4D96FC1A" w14:textId="77777777" w:rsidR="000F73C1" w:rsidRPr="0079589D" w:rsidRDefault="000F73C1" w:rsidP="000F73C1">
      <w:pPr>
        <w:pStyle w:val="TH"/>
        <w:outlineLvl w:val="0"/>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87E0C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5257CC"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5FF0B98"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46CA1E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8D0DE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C5AA2E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C28E8F7" w14:textId="77777777" w:rsidR="000F73C1" w:rsidRPr="0079589D" w:rsidRDefault="000F73C1" w:rsidP="00933879">
            <w:pPr>
              <w:pStyle w:val="TAH"/>
            </w:pPr>
            <w:r w:rsidRPr="0079589D">
              <w:t>Length</w:t>
            </w:r>
          </w:p>
        </w:tc>
      </w:tr>
      <w:tr w:rsidR="000F73C1" w:rsidRPr="0079589D" w14:paraId="2F1F537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A5AF8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4C9D93"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F45D2B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4B186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98D5BE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F0ADF25" w14:textId="77777777" w:rsidR="000F73C1" w:rsidRPr="0079589D" w:rsidRDefault="000F73C1" w:rsidP="00933879">
            <w:pPr>
              <w:pStyle w:val="TAC"/>
              <w:rPr>
                <w:lang w:eastAsia="ko-KR"/>
              </w:rPr>
            </w:pPr>
            <w:r w:rsidRPr="0079589D">
              <w:rPr>
                <w:lang w:eastAsia="ko-KR"/>
              </w:rPr>
              <w:t>1</w:t>
            </w:r>
          </w:p>
        </w:tc>
      </w:tr>
      <w:tr w:rsidR="000F73C1" w:rsidRPr="0079589D" w14:paraId="184A8A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147C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BB97CC"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9BB6CA4"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7643890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7ED776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C0AE046" w14:textId="77777777" w:rsidR="000F73C1" w:rsidRPr="0079589D" w:rsidRDefault="000F73C1" w:rsidP="00933879">
            <w:pPr>
              <w:pStyle w:val="TAC"/>
            </w:pPr>
            <w:r w:rsidRPr="0079589D">
              <w:t>2</w:t>
            </w:r>
          </w:p>
        </w:tc>
      </w:tr>
      <w:tr w:rsidR="000F73C1" w:rsidRPr="0079589D" w14:paraId="6276F0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BD106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62C19E3"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54E9EFB5" w14:textId="77777777" w:rsidR="000F73C1" w:rsidRPr="0079589D" w:rsidRDefault="000F73C1" w:rsidP="00933879">
            <w:pPr>
              <w:pStyle w:val="TAL"/>
            </w:pPr>
            <w:r w:rsidRPr="0079589D">
              <w:t>Call type</w:t>
            </w:r>
          </w:p>
          <w:p w14:paraId="2D9DCF38"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1A23505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7CEE26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6CFF1AB" w14:textId="77777777" w:rsidR="000F73C1" w:rsidRPr="0079589D" w:rsidRDefault="000F73C1" w:rsidP="00933879">
            <w:pPr>
              <w:pStyle w:val="TAC"/>
            </w:pPr>
            <w:r w:rsidRPr="0079589D">
              <w:t>1</w:t>
            </w:r>
          </w:p>
        </w:tc>
      </w:tr>
      <w:tr w:rsidR="000F73C1" w:rsidRPr="0079589D" w14:paraId="74AA0B6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FD237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45C88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3129822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20741AF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13A6F8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9D5A865" w14:textId="77777777" w:rsidR="000F73C1" w:rsidRPr="0079589D" w:rsidRDefault="000F73C1" w:rsidP="00933879">
            <w:pPr>
              <w:pStyle w:val="TAC"/>
              <w:rPr>
                <w:lang w:eastAsia="zh-CN"/>
              </w:rPr>
            </w:pPr>
            <w:r w:rsidRPr="0079589D">
              <w:rPr>
                <w:lang w:eastAsia="zh-CN"/>
              </w:rPr>
              <w:t>2</w:t>
            </w:r>
          </w:p>
        </w:tc>
      </w:tr>
      <w:tr w:rsidR="000F73C1" w:rsidRPr="0079589D" w14:paraId="79B72F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851B2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F7091C0"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C9424A7"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1A4EF37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1DEB2B5"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77AB67A" w14:textId="77777777" w:rsidR="000F73C1" w:rsidRPr="0079589D" w:rsidRDefault="000F73C1" w:rsidP="00933879">
            <w:pPr>
              <w:pStyle w:val="TAC"/>
              <w:rPr>
                <w:lang w:eastAsia="zh-CN"/>
              </w:rPr>
            </w:pPr>
            <w:r w:rsidRPr="0079589D">
              <w:rPr>
                <w:lang w:eastAsia="zh-CN"/>
              </w:rPr>
              <w:t>5</w:t>
            </w:r>
          </w:p>
        </w:tc>
      </w:tr>
      <w:tr w:rsidR="000F73C1" w:rsidRPr="0079589D" w14:paraId="6F1C7D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9E73A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0C820BD"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89CE6A6" w14:textId="77777777" w:rsidR="000F73C1" w:rsidRPr="0079589D" w:rsidRDefault="000F73C1" w:rsidP="00933879">
            <w:pPr>
              <w:pStyle w:val="TAL"/>
              <w:rPr>
                <w:lang w:eastAsia="ar-SA"/>
              </w:rPr>
            </w:pPr>
            <w:r w:rsidRPr="0079589D">
              <w:t>Last call type change time</w:t>
            </w:r>
          </w:p>
          <w:p w14:paraId="46494F09"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569F93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D8A90DD"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7E45EFA" w14:textId="77777777" w:rsidR="000F73C1" w:rsidRPr="0079589D" w:rsidRDefault="000F73C1" w:rsidP="00933879">
            <w:pPr>
              <w:pStyle w:val="TAC"/>
              <w:rPr>
                <w:lang w:eastAsia="zh-CN"/>
              </w:rPr>
            </w:pPr>
            <w:r w:rsidRPr="0079589D">
              <w:rPr>
                <w:lang w:eastAsia="zh-CN"/>
              </w:rPr>
              <w:t>5</w:t>
            </w:r>
          </w:p>
        </w:tc>
      </w:tr>
      <w:tr w:rsidR="000F73C1" w:rsidRPr="0079589D" w14:paraId="5C116E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4F6A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473238"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345E681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4CCC4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A9A2E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CDAAC51" w14:textId="77777777" w:rsidR="000F73C1" w:rsidRPr="0079589D" w:rsidRDefault="000F73C1" w:rsidP="00933879">
            <w:pPr>
              <w:pStyle w:val="TAC"/>
              <w:rPr>
                <w:lang w:eastAsia="zh-CN"/>
              </w:rPr>
            </w:pPr>
            <w:r w:rsidRPr="0079589D">
              <w:rPr>
                <w:lang w:eastAsia="zh-CN"/>
              </w:rPr>
              <w:t>3-x</w:t>
            </w:r>
          </w:p>
        </w:tc>
      </w:tr>
      <w:tr w:rsidR="000F73C1" w:rsidRPr="0079589D" w14:paraId="7A28DD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D0A99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707A4AF"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1B458D57"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564C0C2F"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E7C4F2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F54A1C" w14:textId="77777777" w:rsidR="000F73C1" w:rsidRPr="0079589D" w:rsidRDefault="000F73C1" w:rsidP="00933879">
            <w:pPr>
              <w:pStyle w:val="TAC"/>
              <w:rPr>
                <w:lang w:eastAsia="zh-CN"/>
              </w:rPr>
            </w:pPr>
            <w:r w:rsidRPr="0079589D">
              <w:rPr>
                <w:lang w:eastAsia="zh-CN"/>
              </w:rPr>
              <w:t>3-x</w:t>
            </w:r>
          </w:p>
        </w:tc>
      </w:tr>
      <w:tr w:rsidR="000F73C1" w:rsidRPr="0079589D" w14:paraId="38D13F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D2D6B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F834C00"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B074D9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238F03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64AE6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A8343EB" w14:textId="77777777" w:rsidR="000F73C1" w:rsidRPr="0079589D" w:rsidRDefault="000F73C1" w:rsidP="00933879">
            <w:pPr>
              <w:pStyle w:val="TAC"/>
              <w:rPr>
                <w:lang w:eastAsia="zh-CN"/>
              </w:rPr>
            </w:pPr>
            <w:r w:rsidRPr="0079589D">
              <w:rPr>
                <w:lang w:eastAsia="zh-CN"/>
              </w:rPr>
              <w:t>3-x</w:t>
            </w:r>
          </w:p>
        </w:tc>
      </w:tr>
      <w:tr w:rsidR="000F73C1" w:rsidRPr="0079589D" w14:paraId="35B839F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E70782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BE9130"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8D4C5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45AB169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F8DDE4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094C0E1" w14:textId="77777777" w:rsidR="000F73C1" w:rsidRPr="0079589D" w:rsidRDefault="000F73C1" w:rsidP="00933879">
            <w:pPr>
              <w:pStyle w:val="TAC"/>
              <w:rPr>
                <w:lang w:eastAsia="zh-CN"/>
              </w:rPr>
            </w:pPr>
            <w:r w:rsidRPr="0079589D">
              <w:rPr>
                <w:lang w:eastAsia="zh-CN"/>
              </w:rPr>
              <w:t>3-x</w:t>
            </w:r>
          </w:p>
        </w:tc>
      </w:tr>
      <w:tr w:rsidR="000F73C1" w:rsidRPr="0079589D" w14:paraId="53EB3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94F52C"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88E9285"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0097C3C6"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593E3308"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238AB46"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130F7AEB" w14:textId="77777777" w:rsidR="000F73C1" w:rsidRPr="0079589D" w:rsidRDefault="000F73C1" w:rsidP="00933879">
            <w:pPr>
              <w:pStyle w:val="TAC"/>
              <w:rPr>
                <w:lang w:eastAsia="zh-CN"/>
              </w:rPr>
            </w:pPr>
            <w:r w:rsidRPr="0079589D">
              <w:rPr>
                <w:lang w:eastAsia="zh-CN"/>
              </w:rPr>
              <w:t>1</w:t>
            </w:r>
          </w:p>
        </w:tc>
      </w:tr>
      <w:tr w:rsidR="000F73C1" w:rsidRPr="0079589D" w14:paraId="72B8D8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D1FF46"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D3ADF85"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669DC8E8" w14:textId="77777777" w:rsidR="000F73C1" w:rsidRPr="0079589D" w:rsidRDefault="000F73C1" w:rsidP="00933879">
            <w:pPr>
              <w:pStyle w:val="TAL"/>
              <w:rPr>
                <w:lang w:eastAsia="zh-CN"/>
              </w:rPr>
            </w:pPr>
            <w:r w:rsidRPr="0079589D">
              <w:rPr>
                <w:lang w:eastAsia="zh-CN"/>
              </w:rPr>
              <w:t>Probe response</w:t>
            </w:r>
          </w:p>
          <w:p w14:paraId="4E316A16"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58BFA6DB"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B7109BB"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4A8F3388" w14:textId="77777777" w:rsidR="000F73C1" w:rsidRPr="0079589D" w:rsidRDefault="000F73C1" w:rsidP="00933879">
            <w:pPr>
              <w:pStyle w:val="TAC"/>
              <w:rPr>
                <w:lang w:eastAsia="zh-CN"/>
              </w:rPr>
            </w:pPr>
            <w:r w:rsidRPr="0079589D">
              <w:rPr>
                <w:lang w:eastAsia="zh-CN"/>
              </w:rPr>
              <w:t>1</w:t>
            </w:r>
          </w:p>
        </w:tc>
      </w:tr>
    </w:tbl>
    <w:p w14:paraId="384816CC" w14:textId="77777777" w:rsidR="000F73C1" w:rsidRPr="0079589D" w:rsidRDefault="000F73C1" w:rsidP="000F73C1">
      <w:pPr>
        <w:rPr>
          <w:lang w:eastAsia="ko-KR"/>
        </w:rPr>
      </w:pPr>
    </w:p>
    <w:p w14:paraId="409F5B90" w14:textId="77777777" w:rsidR="000F73C1" w:rsidRPr="0079589D" w:rsidRDefault="000F73C1" w:rsidP="000F73C1">
      <w:pPr>
        <w:pStyle w:val="Heading3"/>
        <w:rPr>
          <w:lang w:eastAsia="ko-KR"/>
        </w:rPr>
      </w:pPr>
      <w:bookmarkStart w:id="3327" w:name="_Toc20153046"/>
      <w:bookmarkStart w:id="3328" w:name="_Toc27495711"/>
      <w:bookmarkStart w:id="3329" w:name="_Toc36109179"/>
      <w:bookmarkStart w:id="3330" w:name="_Toc73958962"/>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3327"/>
      <w:bookmarkEnd w:id="3328"/>
      <w:bookmarkEnd w:id="3329"/>
      <w:bookmarkEnd w:id="3330"/>
    </w:p>
    <w:p w14:paraId="3C8879C8" w14:textId="77777777" w:rsidR="000F73C1" w:rsidRPr="0079589D" w:rsidRDefault="000F73C1" w:rsidP="000F73C1">
      <w:pPr>
        <w:pStyle w:val="Heading4"/>
        <w:rPr>
          <w:lang w:eastAsia="zh-CN"/>
        </w:rPr>
      </w:pPr>
      <w:bookmarkStart w:id="3331" w:name="_Toc20153047"/>
      <w:bookmarkStart w:id="3332" w:name="_Toc27495712"/>
      <w:bookmarkStart w:id="3333" w:name="_Toc36109180"/>
      <w:bookmarkStart w:id="3334" w:name="_Toc73958963"/>
      <w:r w:rsidRPr="0079589D">
        <w:rPr>
          <w:lang w:eastAsia="zh-CN"/>
        </w:rPr>
        <w:t>17.1.4.1</w:t>
      </w:r>
      <w:r w:rsidRPr="0079589D">
        <w:rPr>
          <w:lang w:eastAsia="zh-CN"/>
        </w:rPr>
        <w:tab/>
        <w:t>Message definition</w:t>
      </w:r>
      <w:bookmarkEnd w:id="3331"/>
      <w:bookmarkEnd w:id="3332"/>
      <w:bookmarkEnd w:id="3333"/>
      <w:bookmarkEnd w:id="3334"/>
    </w:p>
    <w:p w14:paraId="5AB4B8A8"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621CFE6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D590C3E" w14:textId="77777777" w:rsidR="000F73C1" w:rsidRPr="0079589D" w:rsidRDefault="000F73C1" w:rsidP="000F73C1">
      <w:pPr>
        <w:pStyle w:val="B1"/>
      </w:pPr>
      <w:r w:rsidRPr="0079589D">
        <w:t>Direction:</w:t>
      </w:r>
      <w:r w:rsidRPr="0079589D">
        <w:tab/>
      </w:r>
      <w:r w:rsidRPr="0079589D">
        <w:tab/>
      </w:r>
      <w:r w:rsidRPr="0079589D">
        <w:tab/>
        <w:t>UE to other UEs</w:t>
      </w:r>
    </w:p>
    <w:p w14:paraId="2C3750EF"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2423E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28B35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1742A1A"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080151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CB4FD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65F8732"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9D26972" w14:textId="77777777" w:rsidR="000F73C1" w:rsidRPr="0079589D" w:rsidRDefault="000F73C1" w:rsidP="00933879">
            <w:pPr>
              <w:pStyle w:val="TAH"/>
            </w:pPr>
            <w:r w:rsidRPr="0079589D">
              <w:t>Length</w:t>
            </w:r>
          </w:p>
        </w:tc>
      </w:tr>
      <w:tr w:rsidR="000F73C1" w:rsidRPr="0079589D" w14:paraId="487212A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2984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617E40E"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D94E33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3DED2E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4D10A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583B2E0" w14:textId="77777777" w:rsidR="000F73C1" w:rsidRPr="0079589D" w:rsidRDefault="000F73C1" w:rsidP="00933879">
            <w:pPr>
              <w:pStyle w:val="TAC"/>
              <w:rPr>
                <w:lang w:eastAsia="ko-KR"/>
              </w:rPr>
            </w:pPr>
            <w:r w:rsidRPr="0079589D">
              <w:rPr>
                <w:lang w:eastAsia="ko-KR"/>
              </w:rPr>
              <w:t>1</w:t>
            </w:r>
          </w:p>
        </w:tc>
      </w:tr>
      <w:tr w:rsidR="000F73C1" w:rsidRPr="0079589D" w14:paraId="73FC28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42F50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BFBFC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12CF6C9"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3504270E"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B5B1A1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10550DD" w14:textId="77777777" w:rsidR="000F73C1" w:rsidRPr="0079589D" w:rsidRDefault="000F73C1" w:rsidP="00933879">
            <w:pPr>
              <w:pStyle w:val="TAC"/>
            </w:pPr>
            <w:r w:rsidRPr="0079589D">
              <w:t>2</w:t>
            </w:r>
          </w:p>
        </w:tc>
      </w:tr>
      <w:tr w:rsidR="000F73C1" w:rsidRPr="0079589D" w14:paraId="0B245C3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B5CCF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85C645"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3F144665" w14:textId="77777777" w:rsidR="000F73C1" w:rsidRPr="0079589D" w:rsidRDefault="000F73C1" w:rsidP="00933879">
            <w:pPr>
              <w:pStyle w:val="TAL"/>
            </w:pPr>
            <w:r w:rsidRPr="0079589D">
              <w:t>Call type</w:t>
            </w:r>
          </w:p>
          <w:p w14:paraId="07DD57F4"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183D52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9504C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4E4DDF8" w14:textId="77777777" w:rsidR="000F73C1" w:rsidRPr="0079589D" w:rsidRDefault="000F73C1" w:rsidP="00933879">
            <w:pPr>
              <w:pStyle w:val="TAC"/>
            </w:pPr>
            <w:r w:rsidRPr="0079589D">
              <w:t>1</w:t>
            </w:r>
          </w:p>
        </w:tc>
      </w:tr>
      <w:tr w:rsidR="000F73C1" w:rsidRPr="0079589D" w14:paraId="01BACA7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F2A43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391A91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610C787"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CC3364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806DA8E"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9FB1E01" w14:textId="77777777" w:rsidR="000F73C1" w:rsidRPr="0079589D" w:rsidRDefault="000F73C1" w:rsidP="00933879">
            <w:pPr>
              <w:pStyle w:val="TAC"/>
              <w:rPr>
                <w:lang w:eastAsia="zh-CN"/>
              </w:rPr>
            </w:pPr>
            <w:r w:rsidRPr="0079589D">
              <w:rPr>
                <w:lang w:eastAsia="zh-CN"/>
              </w:rPr>
              <w:t>3-x</w:t>
            </w:r>
          </w:p>
        </w:tc>
      </w:tr>
      <w:tr w:rsidR="000F73C1" w:rsidRPr="0079589D" w14:paraId="0F8C54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F69A69"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8EA42A"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4B3C86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C045CE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E6D8C31"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A83880" w14:textId="77777777" w:rsidR="000F73C1" w:rsidRPr="0079589D" w:rsidRDefault="000F73C1" w:rsidP="00933879">
            <w:pPr>
              <w:pStyle w:val="TAC"/>
              <w:rPr>
                <w:lang w:eastAsia="zh-CN"/>
              </w:rPr>
            </w:pPr>
            <w:r w:rsidRPr="0079589D">
              <w:rPr>
                <w:lang w:eastAsia="zh-CN"/>
              </w:rPr>
              <w:t>3-x</w:t>
            </w:r>
          </w:p>
        </w:tc>
      </w:tr>
    </w:tbl>
    <w:p w14:paraId="158CCFF9" w14:textId="77777777" w:rsidR="000F73C1" w:rsidRPr="0079589D" w:rsidRDefault="000F73C1" w:rsidP="000F73C1">
      <w:pPr>
        <w:rPr>
          <w:lang w:eastAsia="ko-KR"/>
        </w:rPr>
      </w:pPr>
    </w:p>
    <w:p w14:paraId="56133DAD" w14:textId="77777777" w:rsidR="000F73C1" w:rsidRPr="0079589D" w:rsidRDefault="000F73C1" w:rsidP="000F73C1">
      <w:pPr>
        <w:pStyle w:val="Heading3"/>
        <w:rPr>
          <w:lang w:eastAsia="ko-KR"/>
        </w:rPr>
      </w:pPr>
      <w:bookmarkStart w:id="3335" w:name="_Toc20153048"/>
      <w:bookmarkStart w:id="3336" w:name="_Toc27495713"/>
      <w:bookmarkStart w:id="3337" w:name="_Toc36109181"/>
      <w:bookmarkStart w:id="3338" w:name="_Toc73958964"/>
      <w:r w:rsidRPr="0079589D">
        <w:rPr>
          <w:lang w:eastAsia="ko-KR"/>
        </w:rPr>
        <w:t>17.1.5</w:t>
      </w:r>
      <w:r w:rsidRPr="0079589D">
        <w:tab/>
        <w:t xml:space="preserve">PRIVATE CALL SETUP REQUEST </w:t>
      </w:r>
      <w:r w:rsidRPr="0079589D">
        <w:rPr>
          <w:lang w:eastAsia="ko-KR"/>
        </w:rPr>
        <w:t>message</w:t>
      </w:r>
      <w:bookmarkEnd w:id="3335"/>
      <w:bookmarkEnd w:id="3336"/>
      <w:bookmarkEnd w:id="3337"/>
      <w:bookmarkEnd w:id="3338"/>
    </w:p>
    <w:p w14:paraId="3B31F4DB" w14:textId="77777777" w:rsidR="000F73C1" w:rsidRPr="0079589D" w:rsidRDefault="000F73C1" w:rsidP="000F73C1">
      <w:pPr>
        <w:pStyle w:val="Heading4"/>
        <w:rPr>
          <w:lang w:eastAsia="zh-CN"/>
        </w:rPr>
      </w:pPr>
      <w:bookmarkStart w:id="3339" w:name="_Toc20153049"/>
      <w:bookmarkStart w:id="3340" w:name="_Toc27495714"/>
      <w:bookmarkStart w:id="3341" w:name="_Toc36109182"/>
      <w:bookmarkStart w:id="3342" w:name="_Toc73958965"/>
      <w:r w:rsidRPr="0079589D">
        <w:rPr>
          <w:lang w:eastAsia="zh-CN"/>
        </w:rPr>
        <w:t>17.1.5.1</w:t>
      </w:r>
      <w:r w:rsidRPr="0079589D">
        <w:rPr>
          <w:lang w:eastAsia="zh-CN"/>
        </w:rPr>
        <w:tab/>
        <w:t>Message definition</w:t>
      </w:r>
      <w:bookmarkEnd w:id="3339"/>
      <w:bookmarkEnd w:id="3340"/>
      <w:bookmarkEnd w:id="3341"/>
      <w:bookmarkEnd w:id="3342"/>
    </w:p>
    <w:p w14:paraId="068B5BB1"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2B493885" w14:textId="77777777" w:rsidR="000F73C1" w:rsidRPr="0079589D" w:rsidRDefault="000F73C1" w:rsidP="000F73C1">
      <w:pPr>
        <w:pStyle w:val="B1"/>
      </w:pPr>
      <w:r w:rsidRPr="0079589D">
        <w:t>Message type:</w:t>
      </w:r>
      <w:r w:rsidRPr="0079589D">
        <w:tab/>
        <w:t>PRIVATE CALL SETUP REQUEST</w:t>
      </w:r>
    </w:p>
    <w:p w14:paraId="330A0808" w14:textId="77777777" w:rsidR="000F73C1" w:rsidRPr="0079589D" w:rsidRDefault="000F73C1" w:rsidP="000F73C1">
      <w:pPr>
        <w:pStyle w:val="B1"/>
      </w:pPr>
      <w:r w:rsidRPr="0079589D">
        <w:t>Direction:</w:t>
      </w:r>
      <w:r w:rsidRPr="0079589D">
        <w:tab/>
      </w:r>
      <w:r w:rsidRPr="0079589D">
        <w:tab/>
      </w:r>
      <w:r w:rsidRPr="0079589D">
        <w:tab/>
        <w:t>UE to another UE</w:t>
      </w:r>
    </w:p>
    <w:p w14:paraId="22E2D9D9"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42D71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3CC237C"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797A3B1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139C2B0"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FEEB1F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32EAE1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0D8B1E5" w14:textId="77777777" w:rsidR="000F73C1" w:rsidRPr="0079589D" w:rsidRDefault="000F73C1" w:rsidP="00933879">
            <w:pPr>
              <w:pStyle w:val="TAH"/>
            </w:pPr>
            <w:r w:rsidRPr="0079589D">
              <w:t>Length</w:t>
            </w:r>
          </w:p>
        </w:tc>
      </w:tr>
      <w:tr w:rsidR="000F73C1" w:rsidRPr="0079589D" w14:paraId="0724CF5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62DF1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55B3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857EE2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057D3A3"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45EF80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5DAF8F" w14:textId="77777777" w:rsidR="000F73C1" w:rsidRPr="0079589D" w:rsidRDefault="000F73C1" w:rsidP="00933879">
            <w:pPr>
              <w:pStyle w:val="TAC"/>
              <w:rPr>
                <w:lang w:eastAsia="ko-KR"/>
              </w:rPr>
            </w:pPr>
            <w:r w:rsidRPr="0079589D">
              <w:rPr>
                <w:lang w:eastAsia="ko-KR"/>
              </w:rPr>
              <w:t>1</w:t>
            </w:r>
          </w:p>
        </w:tc>
      </w:tr>
      <w:tr w:rsidR="000F73C1" w:rsidRPr="0079589D" w14:paraId="03E019F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327CD8"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C2E34"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8B56286" w14:textId="77777777" w:rsidR="000F73C1" w:rsidRPr="0079589D" w:rsidRDefault="000F73C1" w:rsidP="00933879">
            <w:pPr>
              <w:pStyle w:val="TAL"/>
              <w:rPr>
                <w:lang w:eastAsia="zh-CN"/>
              </w:rPr>
            </w:pPr>
            <w:r w:rsidRPr="0079589D">
              <w:rPr>
                <w:lang w:eastAsia="zh-CN"/>
              </w:rPr>
              <w:t>Call identifier</w:t>
            </w:r>
          </w:p>
          <w:p w14:paraId="01917C3C"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4557BD33"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202183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5687869" w14:textId="77777777" w:rsidR="000F73C1" w:rsidRPr="0079589D" w:rsidRDefault="000F73C1" w:rsidP="00933879">
            <w:pPr>
              <w:pStyle w:val="TAC"/>
              <w:rPr>
                <w:lang w:eastAsia="ko-KR"/>
              </w:rPr>
            </w:pPr>
            <w:r w:rsidRPr="0079589D">
              <w:rPr>
                <w:lang w:eastAsia="ko-KR"/>
              </w:rPr>
              <w:t>2</w:t>
            </w:r>
          </w:p>
        </w:tc>
      </w:tr>
      <w:tr w:rsidR="000F73C1" w:rsidRPr="0079589D" w14:paraId="6A2E3C7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5170C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5F42EE"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53975B62"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70999D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4BCF48"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75BDCB2" w14:textId="77777777" w:rsidR="000F73C1" w:rsidRPr="0079589D" w:rsidRDefault="000F73C1" w:rsidP="00933879">
            <w:pPr>
              <w:pStyle w:val="TAC"/>
              <w:rPr>
                <w:lang w:eastAsia="zh-CN"/>
              </w:rPr>
            </w:pPr>
            <w:r w:rsidRPr="0079589D">
              <w:rPr>
                <w:lang w:eastAsia="ko-KR"/>
              </w:rPr>
              <w:t>1</w:t>
            </w:r>
          </w:p>
        </w:tc>
      </w:tr>
      <w:tr w:rsidR="000F73C1" w:rsidRPr="0079589D" w14:paraId="245CB52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D30DC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C475FD"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54EF5DED" w14:textId="77777777" w:rsidR="000F73C1" w:rsidRPr="0079589D" w:rsidRDefault="000F73C1" w:rsidP="00933879">
            <w:pPr>
              <w:pStyle w:val="TAL"/>
              <w:rPr>
                <w:lang w:eastAsia="ko-KR"/>
              </w:rPr>
            </w:pPr>
            <w:r w:rsidRPr="0079589D">
              <w:rPr>
                <w:lang w:eastAsia="ko-KR"/>
              </w:rPr>
              <w:t>Call type</w:t>
            </w:r>
          </w:p>
          <w:p w14:paraId="7DF31FF7"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731E42E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AF8D78D"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723B60" w14:textId="77777777" w:rsidR="000F73C1" w:rsidRPr="0079589D" w:rsidRDefault="000F73C1" w:rsidP="00933879">
            <w:pPr>
              <w:pStyle w:val="TAC"/>
              <w:rPr>
                <w:lang w:eastAsia="zh-CN"/>
              </w:rPr>
            </w:pPr>
            <w:r w:rsidRPr="0079589D">
              <w:rPr>
                <w:lang w:eastAsia="ko-KR"/>
              </w:rPr>
              <w:t>1</w:t>
            </w:r>
          </w:p>
        </w:tc>
      </w:tr>
      <w:tr w:rsidR="000F73C1" w:rsidRPr="0079589D" w14:paraId="0ABED8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9E8CD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48E98C8"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D8807B9"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569D209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4F83FA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2AE1095" w14:textId="77777777" w:rsidR="000F73C1" w:rsidRPr="0079589D" w:rsidRDefault="000F73C1" w:rsidP="00933879">
            <w:pPr>
              <w:pStyle w:val="TAC"/>
              <w:rPr>
                <w:lang w:eastAsia="ko-KR"/>
              </w:rPr>
            </w:pPr>
            <w:r w:rsidRPr="0079589D">
              <w:rPr>
                <w:lang w:eastAsia="zh-CN"/>
              </w:rPr>
              <w:t>3-x</w:t>
            </w:r>
          </w:p>
        </w:tc>
      </w:tr>
      <w:tr w:rsidR="000F73C1" w:rsidRPr="0079589D" w14:paraId="268BD3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8D450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49E78F0"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4E923CAB"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5B2E4FC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AB74F1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56248B4" w14:textId="77777777" w:rsidR="000F73C1" w:rsidRPr="0079589D" w:rsidRDefault="000F73C1" w:rsidP="00933879">
            <w:pPr>
              <w:pStyle w:val="TAC"/>
              <w:rPr>
                <w:lang w:eastAsia="ko-KR"/>
              </w:rPr>
            </w:pPr>
            <w:r w:rsidRPr="0079589D">
              <w:rPr>
                <w:lang w:eastAsia="zh-CN"/>
              </w:rPr>
              <w:t>3-x</w:t>
            </w:r>
          </w:p>
        </w:tc>
      </w:tr>
      <w:tr w:rsidR="000F73C1" w:rsidRPr="0079589D" w14:paraId="225D0A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4F9BD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21B9E7D"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9C118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58518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3BEBA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CC3012" w14:textId="77777777" w:rsidR="000F73C1" w:rsidRPr="0079589D" w:rsidRDefault="000F73C1" w:rsidP="00933879">
            <w:pPr>
              <w:pStyle w:val="TAC"/>
              <w:rPr>
                <w:lang w:eastAsia="zh-CN"/>
              </w:rPr>
            </w:pPr>
            <w:r w:rsidRPr="0079589D">
              <w:rPr>
                <w:lang w:eastAsia="zh-CN"/>
              </w:rPr>
              <w:t>3-x</w:t>
            </w:r>
          </w:p>
        </w:tc>
      </w:tr>
      <w:tr w:rsidR="000F73C1" w:rsidRPr="0079589D" w14:paraId="78C5FD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6A2E77"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12857F5F"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267427D2" w14:textId="77777777" w:rsidR="000F73C1" w:rsidRPr="0079589D" w:rsidRDefault="000F73C1" w:rsidP="00933879">
            <w:pPr>
              <w:pStyle w:val="TAL"/>
              <w:rPr>
                <w:lang w:eastAsia="ko-KR"/>
              </w:rPr>
            </w:pPr>
            <w:r w:rsidRPr="0079589D">
              <w:rPr>
                <w:lang w:eastAsia="ko-KR"/>
              </w:rPr>
              <w:t>User location</w:t>
            </w:r>
          </w:p>
          <w:p w14:paraId="512861A1"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15363C20"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5CAD5AE9"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1857AD5" w14:textId="77777777" w:rsidR="000F73C1" w:rsidRPr="0079589D" w:rsidRDefault="000F73C1" w:rsidP="00933879">
            <w:pPr>
              <w:pStyle w:val="TAC"/>
              <w:rPr>
                <w:lang w:eastAsia="zh-CN"/>
              </w:rPr>
            </w:pPr>
            <w:r w:rsidRPr="0079589D">
              <w:rPr>
                <w:lang w:eastAsia="zh-CN"/>
              </w:rPr>
              <w:t>3-x</w:t>
            </w:r>
          </w:p>
        </w:tc>
      </w:tr>
    </w:tbl>
    <w:p w14:paraId="5E901DE4" w14:textId="77777777" w:rsidR="000F73C1" w:rsidRPr="0079589D" w:rsidRDefault="000F73C1" w:rsidP="000F73C1">
      <w:pPr>
        <w:rPr>
          <w:lang w:eastAsia="ko-KR"/>
        </w:rPr>
      </w:pPr>
    </w:p>
    <w:p w14:paraId="59D7A365" w14:textId="77777777" w:rsidR="000F73C1" w:rsidRPr="0079589D" w:rsidRDefault="000F73C1" w:rsidP="000F73C1">
      <w:pPr>
        <w:pStyle w:val="Heading3"/>
        <w:rPr>
          <w:lang w:eastAsia="ko-KR"/>
        </w:rPr>
      </w:pPr>
      <w:bookmarkStart w:id="3343" w:name="_Toc20153050"/>
      <w:bookmarkStart w:id="3344" w:name="_Toc27495715"/>
      <w:bookmarkStart w:id="3345" w:name="_Toc36109183"/>
      <w:bookmarkStart w:id="3346" w:name="_Toc73958966"/>
      <w:r w:rsidRPr="0079589D">
        <w:rPr>
          <w:lang w:eastAsia="ko-KR"/>
        </w:rPr>
        <w:t>17.1.6</w:t>
      </w:r>
      <w:r w:rsidRPr="0079589D">
        <w:tab/>
        <w:t xml:space="preserve">PRIVATE CALL RINGING </w:t>
      </w:r>
      <w:r w:rsidRPr="0079589D">
        <w:rPr>
          <w:lang w:eastAsia="ko-KR"/>
        </w:rPr>
        <w:t>message</w:t>
      </w:r>
      <w:bookmarkEnd w:id="3343"/>
      <w:bookmarkEnd w:id="3344"/>
      <w:bookmarkEnd w:id="3345"/>
      <w:bookmarkEnd w:id="3346"/>
    </w:p>
    <w:p w14:paraId="40A4454A" w14:textId="77777777" w:rsidR="000F73C1" w:rsidRPr="0079589D" w:rsidRDefault="000F73C1" w:rsidP="000F73C1">
      <w:pPr>
        <w:pStyle w:val="Heading4"/>
        <w:rPr>
          <w:lang w:eastAsia="zh-CN"/>
        </w:rPr>
      </w:pPr>
      <w:bookmarkStart w:id="3347" w:name="_Toc20153051"/>
      <w:bookmarkStart w:id="3348" w:name="_Toc27495716"/>
      <w:bookmarkStart w:id="3349" w:name="_Toc36109184"/>
      <w:bookmarkStart w:id="3350" w:name="_Toc73958967"/>
      <w:r w:rsidRPr="0079589D">
        <w:rPr>
          <w:lang w:eastAsia="zh-CN"/>
        </w:rPr>
        <w:t>17.1.6.1</w:t>
      </w:r>
      <w:r w:rsidRPr="0079589D">
        <w:rPr>
          <w:lang w:eastAsia="zh-CN"/>
        </w:rPr>
        <w:tab/>
        <w:t>Message definition</w:t>
      </w:r>
      <w:bookmarkEnd w:id="3347"/>
      <w:bookmarkEnd w:id="3348"/>
      <w:bookmarkEnd w:id="3349"/>
      <w:bookmarkEnd w:id="3350"/>
    </w:p>
    <w:p w14:paraId="7902FB6D"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27472BF" w14:textId="77777777" w:rsidR="000F73C1" w:rsidRPr="0079589D" w:rsidRDefault="000F73C1" w:rsidP="000F73C1">
      <w:pPr>
        <w:pStyle w:val="B1"/>
      </w:pPr>
      <w:r w:rsidRPr="0079589D">
        <w:t>Message type:</w:t>
      </w:r>
      <w:r w:rsidRPr="0079589D">
        <w:tab/>
        <w:t>PRIVATE CALL RINGING</w:t>
      </w:r>
    </w:p>
    <w:p w14:paraId="4862BD76" w14:textId="77777777" w:rsidR="000F73C1" w:rsidRPr="0079589D" w:rsidRDefault="000F73C1" w:rsidP="000F73C1">
      <w:pPr>
        <w:pStyle w:val="B1"/>
      </w:pPr>
      <w:r w:rsidRPr="0079589D">
        <w:t>Direction:</w:t>
      </w:r>
      <w:r w:rsidRPr="0079589D">
        <w:tab/>
      </w:r>
      <w:r w:rsidRPr="0079589D">
        <w:tab/>
      </w:r>
      <w:r w:rsidRPr="0079589D">
        <w:tab/>
        <w:t>UE to another UE</w:t>
      </w:r>
    </w:p>
    <w:p w14:paraId="0F0B3AEE"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C1CA14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CE065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7A38DD7"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885218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6635F1B"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D44515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0F18232" w14:textId="77777777" w:rsidR="000F73C1" w:rsidRPr="0079589D" w:rsidRDefault="000F73C1" w:rsidP="00933879">
            <w:pPr>
              <w:pStyle w:val="TAH"/>
            </w:pPr>
            <w:r w:rsidRPr="0079589D">
              <w:t>Length</w:t>
            </w:r>
          </w:p>
        </w:tc>
      </w:tr>
      <w:tr w:rsidR="000F73C1" w:rsidRPr="0079589D" w14:paraId="235442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6467A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E94E5B"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86FC6FB"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33187C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E332CD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C4C39DA" w14:textId="77777777" w:rsidR="000F73C1" w:rsidRPr="0079589D" w:rsidRDefault="000F73C1" w:rsidP="00933879">
            <w:pPr>
              <w:pStyle w:val="TAC"/>
              <w:rPr>
                <w:lang w:eastAsia="ko-KR"/>
              </w:rPr>
            </w:pPr>
            <w:r w:rsidRPr="0079589D">
              <w:rPr>
                <w:lang w:eastAsia="ko-KR"/>
              </w:rPr>
              <w:t>1</w:t>
            </w:r>
          </w:p>
        </w:tc>
      </w:tr>
      <w:tr w:rsidR="000F73C1" w:rsidRPr="0079589D" w14:paraId="3016A46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938DC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B4282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7750DA7" w14:textId="77777777" w:rsidR="000F73C1" w:rsidRPr="0079589D" w:rsidRDefault="000F73C1" w:rsidP="00933879">
            <w:pPr>
              <w:pStyle w:val="TAL"/>
              <w:rPr>
                <w:lang w:eastAsia="zh-CN"/>
              </w:rPr>
            </w:pPr>
            <w:r w:rsidRPr="0079589D">
              <w:rPr>
                <w:lang w:eastAsia="zh-CN"/>
              </w:rPr>
              <w:t>Call identifier</w:t>
            </w:r>
          </w:p>
          <w:p w14:paraId="00997CF7"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1B5BB32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7F5759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EAD7964" w14:textId="77777777" w:rsidR="000F73C1" w:rsidRPr="0079589D" w:rsidRDefault="000F73C1" w:rsidP="00933879">
            <w:pPr>
              <w:pStyle w:val="TAC"/>
              <w:rPr>
                <w:lang w:eastAsia="ko-KR"/>
              </w:rPr>
            </w:pPr>
            <w:r w:rsidRPr="0079589D">
              <w:rPr>
                <w:lang w:eastAsia="ko-KR"/>
              </w:rPr>
              <w:t>2</w:t>
            </w:r>
          </w:p>
        </w:tc>
      </w:tr>
      <w:tr w:rsidR="000F73C1" w:rsidRPr="0079589D" w14:paraId="576DC93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AD753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C76C237"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05AA8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B6C8C5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51748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5F0F182" w14:textId="77777777" w:rsidR="000F73C1" w:rsidRPr="0079589D" w:rsidRDefault="000F73C1" w:rsidP="00933879">
            <w:pPr>
              <w:pStyle w:val="TAC"/>
              <w:rPr>
                <w:lang w:eastAsia="ko-KR"/>
              </w:rPr>
            </w:pPr>
            <w:r w:rsidRPr="0079589D">
              <w:rPr>
                <w:lang w:eastAsia="ko-KR"/>
              </w:rPr>
              <w:t>3-x</w:t>
            </w:r>
          </w:p>
        </w:tc>
      </w:tr>
      <w:tr w:rsidR="000F73C1" w:rsidRPr="0079589D" w14:paraId="57E2C0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CC22C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75F4586"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3CFAEA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1076713"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409F5CF"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D27B8A0" w14:textId="77777777" w:rsidR="000F73C1" w:rsidRPr="0079589D" w:rsidRDefault="000F73C1" w:rsidP="00933879">
            <w:pPr>
              <w:pStyle w:val="TAC"/>
              <w:rPr>
                <w:lang w:eastAsia="ko-KR"/>
              </w:rPr>
            </w:pPr>
            <w:r w:rsidRPr="0079589D">
              <w:rPr>
                <w:lang w:eastAsia="zh-CN"/>
              </w:rPr>
              <w:t>3-x</w:t>
            </w:r>
          </w:p>
        </w:tc>
      </w:tr>
    </w:tbl>
    <w:p w14:paraId="310C8059" w14:textId="77777777" w:rsidR="000F73C1" w:rsidRPr="0079589D" w:rsidRDefault="000F73C1" w:rsidP="000F73C1">
      <w:pPr>
        <w:rPr>
          <w:lang w:eastAsia="ko-KR"/>
        </w:rPr>
      </w:pPr>
    </w:p>
    <w:p w14:paraId="47A4AF6C" w14:textId="77777777" w:rsidR="000F73C1" w:rsidRPr="0079589D" w:rsidRDefault="000F73C1" w:rsidP="000F73C1">
      <w:pPr>
        <w:pStyle w:val="Heading3"/>
        <w:rPr>
          <w:lang w:eastAsia="ko-KR"/>
        </w:rPr>
      </w:pPr>
      <w:bookmarkStart w:id="3351" w:name="_Toc20153052"/>
      <w:bookmarkStart w:id="3352" w:name="_Toc27495717"/>
      <w:bookmarkStart w:id="3353" w:name="_Toc36109185"/>
      <w:bookmarkStart w:id="3354" w:name="_Toc73958968"/>
      <w:r w:rsidRPr="0079589D">
        <w:rPr>
          <w:lang w:eastAsia="ko-KR"/>
        </w:rPr>
        <w:t>17.1.7</w:t>
      </w:r>
      <w:r w:rsidRPr="0079589D">
        <w:tab/>
        <w:t xml:space="preserve">PRIVATE CALL ACCEPT </w:t>
      </w:r>
      <w:r w:rsidRPr="0079589D">
        <w:rPr>
          <w:lang w:eastAsia="ko-KR"/>
        </w:rPr>
        <w:t>message</w:t>
      </w:r>
      <w:bookmarkEnd w:id="3351"/>
      <w:bookmarkEnd w:id="3352"/>
      <w:bookmarkEnd w:id="3353"/>
      <w:bookmarkEnd w:id="3354"/>
    </w:p>
    <w:p w14:paraId="13EA9AF4" w14:textId="77777777" w:rsidR="000F73C1" w:rsidRPr="0079589D" w:rsidRDefault="000F73C1" w:rsidP="000F73C1">
      <w:pPr>
        <w:pStyle w:val="Heading4"/>
        <w:rPr>
          <w:lang w:eastAsia="zh-CN"/>
        </w:rPr>
      </w:pPr>
      <w:bookmarkStart w:id="3355" w:name="_Toc20153053"/>
      <w:bookmarkStart w:id="3356" w:name="_Toc27495718"/>
      <w:bookmarkStart w:id="3357" w:name="_Toc36109186"/>
      <w:bookmarkStart w:id="3358" w:name="_Toc73958969"/>
      <w:r w:rsidRPr="0079589D">
        <w:rPr>
          <w:lang w:eastAsia="zh-CN"/>
        </w:rPr>
        <w:t>17.1.7.1</w:t>
      </w:r>
      <w:r w:rsidRPr="0079589D">
        <w:rPr>
          <w:lang w:eastAsia="zh-CN"/>
        </w:rPr>
        <w:tab/>
        <w:t>Message definition</w:t>
      </w:r>
      <w:bookmarkEnd w:id="3355"/>
      <w:bookmarkEnd w:id="3356"/>
      <w:bookmarkEnd w:id="3357"/>
      <w:bookmarkEnd w:id="3358"/>
    </w:p>
    <w:p w14:paraId="2A473884"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094FEA6F" w14:textId="77777777" w:rsidR="000F73C1" w:rsidRPr="0079589D" w:rsidRDefault="000F73C1" w:rsidP="000F73C1">
      <w:pPr>
        <w:pStyle w:val="B1"/>
      </w:pPr>
      <w:r w:rsidRPr="0079589D">
        <w:t>Message type:</w:t>
      </w:r>
      <w:r w:rsidRPr="0079589D">
        <w:tab/>
        <w:t>PRIVATE CALL ACCEPT</w:t>
      </w:r>
    </w:p>
    <w:p w14:paraId="59E16CEE" w14:textId="77777777" w:rsidR="000F73C1" w:rsidRPr="0079589D" w:rsidRDefault="000F73C1" w:rsidP="000F73C1">
      <w:pPr>
        <w:pStyle w:val="B1"/>
      </w:pPr>
      <w:r w:rsidRPr="0079589D">
        <w:t>Direction:</w:t>
      </w:r>
      <w:r w:rsidRPr="0079589D">
        <w:tab/>
      </w:r>
      <w:r w:rsidRPr="0079589D">
        <w:tab/>
      </w:r>
      <w:r w:rsidRPr="0079589D">
        <w:tab/>
        <w:t>UE to another UE</w:t>
      </w:r>
    </w:p>
    <w:p w14:paraId="381CC0AD" w14:textId="77777777" w:rsidR="000F73C1" w:rsidRPr="0079589D" w:rsidRDefault="000F73C1" w:rsidP="000F73C1">
      <w:pPr>
        <w:pStyle w:val="TH"/>
        <w:outlineLvl w:val="0"/>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67217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2187B0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03373C9"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0EDB6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A707D6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887D6D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49208A" w14:textId="77777777" w:rsidR="000F73C1" w:rsidRPr="0079589D" w:rsidRDefault="000F73C1" w:rsidP="00933879">
            <w:pPr>
              <w:pStyle w:val="TAH"/>
            </w:pPr>
            <w:r w:rsidRPr="0079589D">
              <w:t>Length</w:t>
            </w:r>
          </w:p>
        </w:tc>
      </w:tr>
      <w:tr w:rsidR="000F73C1" w:rsidRPr="0079589D" w14:paraId="2823F7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629D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BAFF0A6"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AFFE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5C15C3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FB8D0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E5E710E" w14:textId="77777777" w:rsidR="000F73C1" w:rsidRPr="0079589D" w:rsidRDefault="000F73C1" w:rsidP="00933879">
            <w:pPr>
              <w:pStyle w:val="TAC"/>
              <w:rPr>
                <w:lang w:eastAsia="ko-KR"/>
              </w:rPr>
            </w:pPr>
            <w:r w:rsidRPr="0079589D">
              <w:rPr>
                <w:lang w:eastAsia="ko-KR"/>
              </w:rPr>
              <w:t>1</w:t>
            </w:r>
          </w:p>
        </w:tc>
      </w:tr>
      <w:tr w:rsidR="000F73C1" w:rsidRPr="0079589D" w14:paraId="4DE94D1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D367A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3BE587"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4FE15BE9" w14:textId="77777777" w:rsidR="000F73C1" w:rsidRPr="0079589D" w:rsidRDefault="000F73C1" w:rsidP="00933879">
            <w:pPr>
              <w:pStyle w:val="TAL"/>
              <w:rPr>
                <w:lang w:eastAsia="zh-CN"/>
              </w:rPr>
            </w:pPr>
            <w:r w:rsidRPr="0079589D">
              <w:rPr>
                <w:lang w:eastAsia="zh-CN"/>
              </w:rPr>
              <w:t>Call identifier</w:t>
            </w:r>
          </w:p>
          <w:p w14:paraId="138FDAD4"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10CAC10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5CAE8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79FF0E4" w14:textId="77777777" w:rsidR="000F73C1" w:rsidRPr="0079589D" w:rsidRDefault="000F73C1" w:rsidP="00933879">
            <w:pPr>
              <w:pStyle w:val="TAC"/>
              <w:rPr>
                <w:lang w:eastAsia="ko-KR"/>
              </w:rPr>
            </w:pPr>
            <w:r w:rsidRPr="0079589D">
              <w:rPr>
                <w:lang w:eastAsia="ko-KR"/>
              </w:rPr>
              <w:t>2</w:t>
            </w:r>
          </w:p>
        </w:tc>
      </w:tr>
      <w:tr w:rsidR="000F73C1" w:rsidRPr="0079589D" w14:paraId="7EE0196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3F6BB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13DE5D"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1B4666E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E7ADC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03562F"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680E1247" w14:textId="77777777" w:rsidR="000F73C1" w:rsidRPr="0079589D" w:rsidRDefault="000F73C1" w:rsidP="00933879">
            <w:pPr>
              <w:pStyle w:val="TAC"/>
              <w:rPr>
                <w:lang w:eastAsia="ko-KR"/>
              </w:rPr>
            </w:pPr>
            <w:r w:rsidRPr="0079589D">
              <w:rPr>
                <w:lang w:eastAsia="ko-KR"/>
              </w:rPr>
              <w:t>3-x</w:t>
            </w:r>
          </w:p>
        </w:tc>
      </w:tr>
      <w:tr w:rsidR="000F73C1" w:rsidRPr="0079589D" w14:paraId="7435FCB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3AE4D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6B2D3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46B311C4"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EBD642B"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B8A8E7"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34733F" w14:textId="77777777" w:rsidR="000F73C1" w:rsidRPr="0079589D" w:rsidRDefault="000F73C1" w:rsidP="00933879">
            <w:pPr>
              <w:pStyle w:val="TAC"/>
              <w:rPr>
                <w:lang w:eastAsia="ko-KR"/>
              </w:rPr>
            </w:pPr>
            <w:r w:rsidRPr="0079589D">
              <w:rPr>
                <w:lang w:eastAsia="zh-CN"/>
              </w:rPr>
              <w:t>3-x</w:t>
            </w:r>
          </w:p>
        </w:tc>
      </w:tr>
      <w:tr w:rsidR="000F73C1" w:rsidRPr="0079589D" w14:paraId="307F6B0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2E027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20F8AD"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1F0EB3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27BE203"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59A68CD"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FB366E6" w14:textId="77777777" w:rsidR="000F73C1" w:rsidRPr="0079589D" w:rsidRDefault="000F73C1" w:rsidP="00933879">
            <w:pPr>
              <w:pStyle w:val="TAC"/>
              <w:rPr>
                <w:lang w:eastAsia="ko-KR"/>
              </w:rPr>
            </w:pPr>
            <w:r w:rsidRPr="0079589D">
              <w:rPr>
                <w:lang w:eastAsia="zh-CN"/>
              </w:rPr>
              <w:t>3-x</w:t>
            </w:r>
          </w:p>
        </w:tc>
      </w:tr>
    </w:tbl>
    <w:p w14:paraId="23390352" w14:textId="77777777" w:rsidR="000F73C1" w:rsidRPr="0079589D" w:rsidRDefault="000F73C1" w:rsidP="000F73C1">
      <w:pPr>
        <w:rPr>
          <w:lang w:eastAsia="ko-KR"/>
        </w:rPr>
      </w:pPr>
    </w:p>
    <w:p w14:paraId="5D41213A" w14:textId="77777777" w:rsidR="000F73C1" w:rsidRPr="0079589D" w:rsidRDefault="000F73C1" w:rsidP="000F73C1">
      <w:pPr>
        <w:pStyle w:val="Heading3"/>
        <w:rPr>
          <w:lang w:eastAsia="ko-KR"/>
        </w:rPr>
      </w:pPr>
      <w:bookmarkStart w:id="3359" w:name="_Toc20153054"/>
      <w:bookmarkStart w:id="3360" w:name="_Toc27495719"/>
      <w:bookmarkStart w:id="3361" w:name="_Toc36109187"/>
      <w:bookmarkStart w:id="3362" w:name="_Toc73958970"/>
      <w:r w:rsidRPr="0079589D">
        <w:rPr>
          <w:lang w:eastAsia="ko-KR"/>
        </w:rPr>
        <w:t>17.1.8</w:t>
      </w:r>
      <w:r w:rsidRPr="0079589D">
        <w:tab/>
        <w:t xml:space="preserve">PRIVATE CALL REJECT </w:t>
      </w:r>
      <w:r w:rsidRPr="0079589D">
        <w:rPr>
          <w:lang w:eastAsia="ko-KR"/>
        </w:rPr>
        <w:t>message</w:t>
      </w:r>
      <w:bookmarkEnd w:id="3359"/>
      <w:bookmarkEnd w:id="3360"/>
      <w:bookmarkEnd w:id="3361"/>
      <w:bookmarkEnd w:id="3362"/>
    </w:p>
    <w:p w14:paraId="26A49001" w14:textId="77777777" w:rsidR="000F73C1" w:rsidRPr="0079589D" w:rsidRDefault="000F73C1" w:rsidP="000F73C1">
      <w:pPr>
        <w:pStyle w:val="Heading4"/>
        <w:rPr>
          <w:lang w:eastAsia="zh-CN"/>
        </w:rPr>
      </w:pPr>
      <w:bookmarkStart w:id="3363" w:name="_Toc20153055"/>
      <w:bookmarkStart w:id="3364" w:name="_Toc27495720"/>
      <w:bookmarkStart w:id="3365" w:name="_Toc36109188"/>
      <w:bookmarkStart w:id="3366" w:name="_Toc73958971"/>
      <w:r w:rsidRPr="0079589D">
        <w:rPr>
          <w:lang w:eastAsia="zh-CN"/>
        </w:rPr>
        <w:t>17.1.8.1</w:t>
      </w:r>
      <w:r w:rsidRPr="0079589D">
        <w:rPr>
          <w:lang w:eastAsia="zh-CN"/>
        </w:rPr>
        <w:tab/>
        <w:t>Message definition</w:t>
      </w:r>
      <w:bookmarkEnd w:id="3363"/>
      <w:bookmarkEnd w:id="3364"/>
      <w:bookmarkEnd w:id="3365"/>
      <w:bookmarkEnd w:id="3366"/>
    </w:p>
    <w:p w14:paraId="1235395A"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1EE5F402" w14:textId="77777777" w:rsidR="000F73C1" w:rsidRPr="0079589D" w:rsidRDefault="000F73C1" w:rsidP="000F73C1">
      <w:pPr>
        <w:pStyle w:val="B1"/>
      </w:pPr>
      <w:r w:rsidRPr="0079589D">
        <w:t>Message type:</w:t>
      </w:r>
      <w:r w:rsidRPr="0079589D">
        <w:tab/>
        <w:t>PRIVATE CALL REJECT</w:t>
      </w:r>
    </w:p>
    <w:p w14:paraId="76CEC10C" w14:textId="77777777" w:rsidR="000F73C1" w:rsidRPr="0079589D" w:rsidRDefault="000F73C1" w:rsidP="000F73C1">
      <w:pPr>
        <w:pStyle w:val="B1"/>
      </w:pPr>
      <w:r w:rsidRPr="0079589D">
        <w:t>Direction:</w:t>
      </w:r>
      <w:r w:rsidRPr="0079589D">
        <w:tab/>
      </w:r>
      <w:r w:rsidRPr="0079589D">
        <w:tab/>
      </w:r>
      <w:r w:rsidRPr="0079589D">
        <w:tab/>
        <w:t>UE to another UE</w:t>
      </w:r>
    </w:p>
    <w:p w14:paraId="74D0DEC5"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9D084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BFF1DB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5228EA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9C677FA"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F58238"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E91745D"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D29DB57" w14:textId="77777777" w:rsidR="000F73C1" w:rsidRPr="0079589D" w:rsidRDefault="000F73C1" w:rsidP="00933879">
            <w:pPr>
              <w:pStyle w:val="TAH"/>
            </w:pPr>
            <w:r w:rsidRPr="0079589D">
              <w:t>Length</w:t>
            </w:r>
          </w:p>
        </w:tc>
      </w:tr>
      <w:tr w:rsidR="000F73C1" w:rsidRPr="0079589D" w14:paraId="4026AFB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72525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CD2DFE"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D6A3C1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F8F4D5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797C5E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490C01C" w14:textId="77777777" w:rsidR="000F73C1" w:rsidRPr="0079589D" w:rsidRDefault="000F73C1" w:rsidP="00933879">
            <w:pPr>
              <w:pStyle w:val="TAC"/>
              <w:rPr>
                <w:lang w:eastAsia="ko-KR"/>
              </w:rPr>
            </w:pPr>
            <w:r w:rsidRPr="0079589D">
              <w:rPr>
                <w:lang w:eastAsia="ko-KR"/>
              </w:rPr>
              <w:t>1</w:t>
            </w:r>
          </w:p>
        </w:tc>
      </w:tr>
      <w:tr w:rsidR="000F73C1" w:rsidRPr="0079589D" w14:paraId="53734A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2ED1A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2D978F"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21C2303" w14:textId="77777777" w:rsidR="000F73C1" w:rsidRPr="0079589D" w:rsidRDefault="000F73C1" w:rsidP="00933879">
            <w:pPr>
              <w:pStyle w:val="TAL"/>
              <w:rPr>
                <w:lang w:eastAsia="zh-CN"/>
              </w:rPr>
            </w:pPr>
            <w:r w:rsidRPr="0079589D">
              <w:rPr>
                <w:lang w:eastAsia="zh-CN"/>
              </w:rPr>
              <w:t>Call identifier</w:t>
            </w:r>
          </w:p>
          <w:p w14:paraId="1C7810A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45243D2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A4AAA28"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D6E81B8" w14:textId="77777777" w:rsidR="000F73C1" w:rsidRPr="0079589D" w:rsidRDefault="000F73C1" w:rsidP="00933879">
            <w:pPr>
              <w:pStyle w:val="TAC"/>
              <w:rPr>
                <w:lang w:eastAsia="ko-KR"/>
              </w:rPr>
            </w:pPr>
            <w:r w:rsidRPr="0079589D">
              <w:rPr>
                <w:lang w:eastAsia="ko-KR"/>
              </w:rPr>
              <w:t>2</w:t>
            </w:r>
          </w:p>
        </w:tc>
      </w:tr>
      <w:tr w:rsidR="000F73C1" w:rsidRPr="0079589D" w14:paraId="3F7DAE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06CE7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52A64BE"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2667C6D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7644A6B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2BD58B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7500EC7F" w14:textId="77777777" w:rsidR="000F73C1" w:rsidRPr="0079589D" w:rsidRDefault="000F73C1" w:rsidP="00933879">
            <w:pPr>
              <w:pStyle w:val="TAC"/>
              <w:rPr>
                <w:lang w:eastAsia="ko-KR"/>
              </w:rPr>
            </w:pPr>
            <w:r w:rsidRPr="0079589D">
              <w:rPr>
                <w:lang w:eastAsia="ko-KR"/>
              </w:rPr>
              <w:t>1</w:t>
            </w:r>
          </w:p>
        </w:tc>
      </w:tr>
      <w:tr w:rsidR="000F73C1" w:rsidRPr="0079589D" w14:paraId="32D24A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A354C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F92586"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6021527B"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966197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CECC453"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2347DFF" w14:textId="77777777" w:rsidR="000F73C1" w:rsidRPr="0079589D" w:rsidRDefault="000F73C1" w:rsidP="00933879">
            <w:pPr>
              <w:pStyle w:val="TAC"/>
              <w:rPr>
                <w:lang w:eastAsia="ko-KR"/>
              </w:rPr>
            </w:pPr>
            <w:r w:rsidRPr="0079589D">
              <w:rPr>
                <w:lang w:eastAsia="ko-KR"/>
              </w:rPr>
              <w:t>3-x</w:t>
            </w:r>
          </w:p>
        </w:tc>
      </w:tr>
      <w:tr w:rsidR="000F73C1" w:rsidRPr="0079589D" w14:paraId="7D4C8D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91FF4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FC3891"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1E12D55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901D9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ACBE44C"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022B86" w14:textId="77777777" w:rsidR="000F73C1" w:rsidRPr="0079589D" w:rsidRDefault="000F73C1" w:rsidP="00933879">
            <w:pPr>
              <w:pStyle w:val="TAC"/>
              <w:rPr>
                <w:lang w:eastAsia="ko-KR"/>
              </w:rPr>
            </w:pPr>
            <w:r w:rsidRPr="0079589D">
              <w:rPr>
                <w:lang w:eastAsia="zh-CN"/>
              </w:rPr>
              <w:t>3-x</w:t>
            </w:r>
          </w:p>
        </w:tc>
      </w:tr>
    </w:tbl>
    <w:p w14:paraId="7CDB191D" w14:textId="77777777" w:rsidR="000F73C1" w:rsidRPr="0079589D" w:rsidRDefault="000F73C1" w:rsidP="000F73C1">
      <w:pPr>
        <w:rPr>
          <w:lang w:eastAsia="ko-KR"/>
        </w:rPr>
      </w:pPr>
    </w:p>
    <w:p w14:paraId="7C5F717B" w14:textId="77777777" w:rsidR="000F73C1" w:rsidRPr="0079589D" w:rsidRDefault="000F73C1" w:rsidP="000F73C1">
      <w:pPr>
        <w:pStyle w:val="Heading3"/>
        <w:rPr>
          <w:lang w:eastAsia="ko-KR"/>
        </w:rPr>
      </w:pPr>
      <w:bookmarkStart w:id="3367" w:name="_Toc20153056"/>
      <w:bookmarkStart w:id="3368" w:name="_Toc27495721"/>
      <w:bookmarkStart w:id="3369" w:name="_Toc36109189"/>
      <w:bookmarkStart w:id="3370" w:name="_Toc73958972"/>
      <w:r w:rsidRPr="0079589D">
        <w:rPr>
          <w:lang w:eastAsia="ko-KR"/>
        </w:rPr>
        <w:t>17.1.9</w:t>
      </w:r>
      <w:r w:rsidRPr="0079589D">
        <w:tab/>
        <w:t xml:space="preserve">PRIVATE CALL RELEASE </w:t>
      </w:r>
      <w:r w:rsidRPr="0079589D">
        <w:rPr>
          <w:lang w:eastAsia="ko-KR"/>
        </w:rPr>
        <w:t>message</w:t>
      </w:r>
      <w:bookmarkEnd w:id="3367"/>
      <w:bookmarkEnd w:id="3368"/>
      <w:bookmarkEnd w:id="3369"/>
      <w:bookmarkEnd w:id="3370"/>
    </w:p>
    <w:p w14:paraId="749176F0" w14:textId="77777777" w:rsidR="000F73C1" w:rsidRPr="0079589D" w:rsidRDefault="000F73C1" w:rsidP="000F73C1">
      <w:pPr>
        <w:pStyle w:val="Heading4"/>
        <w:rPr>
          <w:lang w:eastAsia="zh-CN"/>
        </w:rPr>
      </w:pPr>
      <w:bookmarkStart w:id="3371" w:name="_Toc20153057"/>
      <w:bookmarkStart w:id="3372" w:name="_Toc27495722"/>
      <w:bookmarkStart w:id="3373" w:name="_Toc36109190"/>
      <w:bookmarkStart w:id="3374" w:name="_Toc73958973"/>
      <w:r w:rsidRPr="0079589D">
        <w:rPr>
          <w:lang w:eastAsia="zh-CN"/>
        </w:rPr>
        <w:t>17.1.9.1</w:t>
      </w:r>
      <w:r w:rsidRPr="0079589D">
        <w:rPr>
          <w:lang w:eastAsia="zh-CN"/>
        </w:rPr>
        <w:tab/>
        <w:t>Message definition</w:t>
      </w:r>
      <w:bookmarkEnd w:id="3371"/>
      <w:bookmarkEnd w:id="3372"/>
      <w:bookmarkEnd w:id="3373"/>
      <w:bookmarkEnd w:id="3374"/>
    </w:p>
    <w:p w14:paraId="0B8CCDC0"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33BDFC44" w14:textId="77777777" w:rsidR="000F73C1" w:rsidRPr="0079589D" w:rsidRDefault="000F73C1" w:rsidP="000F73C1">
      <w:pPr>
        <w:pStyle w:val="B1"/>
      </w:pPr>
      <w:r w:rsidRPr="0079589D">
        <w:t>Message type:</w:t>
      </w:r>
      <w:r w:rsidRPr="0079589D">
        <w:tab/>
        <w:t>PRIVATE CALL RELEASE</w:t>
      </w:r>
    </w:p>
    <w:p w14:paraId="1A839B6A" w14:textId="77777777" w:rsidR="000F73C1" w:rsidRPr="0079589D" w:rsidRDefault="000F73C1" w:rsidP="000F73C1">
      <w:pPr>
        <w:pStyle w:val="B1"/>
      </w:pPr>
      <w:r w:rsidRPr="0079589D">
        <w:t>Direction:</w:t>
      </w:r>
      <w:r w:rsidRPr="0079589D">
        <w:tab/>
      </w:r>
      <w:r w:rsidRPr="0079589D">
        <w:tab/>
      </w:r>
      <w:r w:rsidRPr="0079589D">
        <w:tab/>
        <w:t>UE to another UE</w:t>
      </w:r>
    </w:p>
    <w:p w14:paraId="45EDFBC3" w14:textId="77777777" w:rsidR="000F73C1" w:rsidRPr="0079589D" w:rsidRDefault="000F73C1" w:rsidP="000F73C1">
      <w:pPr>
        <w:pStyle w:val="TH"/>
        <w:outlineLvl w:val="0"/>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CBB12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5E041E7"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74D21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50AD22B"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2D649C"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77975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9AB53D0" w14:textId="77777777" w:rsidR="000F73C1" w:rsidRPr="0079589D" w:rsidRDefault="000F73C1" w:rsidP="00933879">
            <w:pPr>
              <w:pStyle w:val="TAH"/>
            </w:pPr>
            <w:r w:rsidRPr="0079589D">
              <w:t>Length</w:t>
            </w:r>
          </w:p>
        </w:tc>
      </w:tr>
      <w:tr w:rsidR="000F73C1" w:rsidRPr="0079589D" w14:paraId="4456A56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C9497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8139452"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22DFBF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926DA1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28A5FA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18487B3" w14:textId="77777777" w:rsidR="000F73C1" w:rsidRPr="0079589D" w:rsidRDefault="000F73C1" w:rsidP="00933879">
            <w:pPr>
              <w:pStyle w:val="TAC"/>
              <w:rPr>
                <w:lang w:eastAsia="ko-KR"/>
              </w:rPr>
            </w:pPr>
            <w:r w:rsidRPr="0079589D">
              <w:rPr>
                <w:lang w:eastAsia="ko-KR"/>
              </w:rPr>
              <w:t>1</w:t>
            </w:r>
          </w:p>
        </w:tc>
      </w:tr>
      <w:tr w:rsidR="000F73C1" w:rsidRPr="0079589D" w14:paraId="78A0E4E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15712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A20F14"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429310E" w14:textId="77777777" w:rsidR="000F73C1" w:rsidRPr="0079589D" w:rsidRDefault="000F73C1" w:rsidP="00933879">
            <w:pPr>
              <w:pStyle w:val="TAL"/>
              <w:rPr>
                <w:lang w:eastAsia="zh-CN"/>
              </w:rPr>
            </w:pPr>
            <w:r w:rsidRPr="0079589D">
              <w:rPr>
                <w:lang w:eastAsia="zh-CN"/>
              </w:rPr>
              <w:t>Call identifier</w:t>
            </w:r>
          </w:p>
          <w:p w14:paraId="2B4BC82B"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154AEA8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614B6E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3BA9989" w14:textId="77777777" w:rsidR="000F73C1" w:rsidRPr="0079589D" w:rsidRDefault="000F73C1" w:rsidP="00933879">
            <w:pPr>
              <w:pStyle w:val="TAC"/>
              <w:rPr>
                <w:lang w:eastAsia="ko-KR"/>
              </w:rPr>
            </w:pPr>
            <w:r w:rsidRPr="0079589D">
              <w:rPr>
                <w:lang w:eastAsia="ko-KR"/>
              </w:rPr>
              <w:t>2</w:t>
            </w:r>
          </w:p>
        </w:tc>
      </w:tr>
      <w:tr w:rsidR="000F73C1" w:rsidRPr="0079589D" w14:paraId="01DE12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7B2ED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C1BB50"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A3BBC88"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60BCB0C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1D5C5FD"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1947A3" w14:textId="77777777" w:rsidR="000F73C1" w:rsidRPr="0079589D" w:rsidRDefault="000F73C1" w:rsidP="00933879">
            <w:pPr>
              <w:pStyle w:val="TAC"/>
              <w:rPr>
                <w:lang w:eastAsia="ko-KR"/>
              </w:rPr>
            </w:pPr>
            <w:r w:rsidRPr="0079589D">
              <w:rPr>
                <w:lang w:eastAsia="ko-KR"/>
              </w:rPr>
              <w:t>3-x</w:t>
            </w:r>
          </w:p>
        </w:tc>
      </w:tr>
      <w:tr w:rsidR="000F73C1" w:rsidRPr="0079589D" w14:paraId="43E8910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6774C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EF70F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7289CE0"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C17268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F2CD045"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53EC3C1" w14:textId="77777777" w:rsidR="000F73C1" w:rsidRPr="0079589D" w:rsidRDefault="000F73C1" w:rsidP="00933879">
            <w:pPr>
              <w:pStyle w:val="TAC"/>
              <w:rPr>
                <w:lang w:eastAsia="ko-KR"/>
              </w:rPr>
            </w:pPr>
            <w:r w:rsidRPr="0079589D">
              <w:rPr>
                <w:lang w:eastAsia="zh-CN"/>
              </w:rPr>
              <w:t>3-x</w:t>
            </w:r>
          </w:p>
        </w:tc>
      </w:tr>
    </w:tbl>
    <w:p w14:paraId="4C1102E0" w14:textId="77777777" w:rsidR="000F73C1" w:rsidRPr="0079589D" w:rsidRDefault="000F73C1" w:rsidP="000F73C1">
      <w:pPr>
        <w:rPr>
          <w:lang w:eastAsia="ko-KR"/>
        </w:rPr>
      </w:pPr>
    </w:p>
    <w:p w14:paraId="43A827D6" w14:textId="77777777" w:rsidR="000F73C1" w:rsidRPr="0079589D" w:rsidRDefault="000F73C1" w:rsidP="000F73C1">
      <w:pPr>
        <w:pStyle w:val="Heading3"/>
        <w:rPr>
          <w:lang w:eastAsia="ko-KR"/>
        </w:rPr>
      </w:pPr>
      <w:bookmarkStart w:id="3375" w:name="_Toc20153058"/>
      <w:bookmarkStart w:id="3376" w:name="_Toc27495723"/>
      <w:bookmarkStart w:id="3377" w:name="_Toc36109191"/>
      <w:bookmarkStart w:id="3378" w:name="_Toc73958974"/>
      <w:r w:rsidRPr="0079589D">
        <w:rPr>
          <w:lang w:eastAsia="ko-KR"/>
        </w:rPr>
        <w:t>17.1.10</w:t>
      </w:r>
      <w:r w:rsidRPr="0079589D">
        <w:tab/>
        <w:t xml:space="preserve">PRIVATE CALL RELEASE ACK </w:t>
      </w:r>
      <w:r w:rsidRPr="0079589D">
        <w:rPr>
          <w:lang w:eastAsia="ko-KR"/>
        </w:rPr>
        <w:t>message</w:t>
      </w:r>
      <w:bookmarkEnd w:id="3375"/>
      <w:bookmarkEnd w:id="3376"/>
      <w:bookmarkEnd w:id="3377"/>
      <w:bookmarkEnd w:id="3378"/>
    </w:p>
    <w:p w14:paraId="250D1C21" w14:textId="77777777" w:rsidR="000F73C1" w:rsidRPr="0079589D" w:rsidRDefault="000F73C1" w:rsidP="000F73C1">
      <w:pPr>
        <w:pStyle w:val="Heading4"/>
        <w:rPr>
          <w:lang w:eastAsia="zh-CN"/>
        </w:rPr>
      </w:pPr>
      <w:bookmarkStart w:id="3379" w:name="_Toc20153059"/>
      <w:bookmarkStart w:id="3380" w:name="_Toc27495724"/>
      <w:bookmarkStart w:id="3381" w:name="_Toc36109192"/>
      <w:bookmarkStart w:id="3382" w:name="_Toc73958975"/>
      <w:r w:rsidRPr="0079589D">
        <w:rPr>
          <w:lang w:eastAsia="zh-CN"/>
        </w:rPr>
        <w:t>17.1.10.1</w:t>
      </w:r>
      <w:r w:rsidRPr="0079589D">
        <w:rPr>
          <w:lang w:eastAsia="zh-CN"/>
        </w:rPr>
        <w:tab/>
        <w:t>Message definition</w:t>
      </w:r>
      <w:bookmarkEnd w:id="3379"/>
      <w:bookmarkEnd w:id="3380"/>
      <w:bookmarkEnd w:id="3381"/>
      <w:bookmarkEnd w:id="3382"/>
    </w:p>
    <w:p w14:paraId="02FCDA3C"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394CE4C6" w14:textId="77777777" w:rsidR="000F73C1" w:rsidRPr="0079589D" w:rsidRDefault="000F73C1" w:rsidP="000F73C1">
      <w:pPr>
        <w:pStyle w:val="B1"/>
      </w:pPr>
      <w:r w:rsidRPr="0079589D">
        <w:t>Message type:</w:t>
      </w:r>
      <w:r w:rsidRPr="0079589D">
        <w:tab/>
        <w:t>PRIVATE CALL RELEASE ACK</w:t>
      </w:r>
    </w:p>
    <w:p w14:paraId="55F14384" w14:textId="77777777" w:rsidR="000F73C1" w:rsidRPr="0079589D" w:rsidRDefault="000F73C1" w:rsidP="000F73C1">
      <w:pPr>
        <w:pStyle w:val="B1"/>
      </w:pPr>
      <w:r w:rsidRPr="0079589D">
        <w:t>Direction:</w:t>
      </w:r>
      <w:r w:rsidRPr="0079589D">
        <w:tab/>
      </w:r>
      <w:r w:rsidRPr="0079589D">
        <w:tab/>
      </w:r>
      <w:r w:rsidRPr="0079589D">
        <w:tab/>
        <w:t>UE to another UE</w:t>
      </w:r>
    </w:p>
    <w:p w14:paraId="23B809A7"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F1536C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657185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64CD4A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C872D30"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8DD637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03D2AE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55A326D2" w14:textId="77777777" w:rsidR="000F73C1" w:rsidRPr="0079589D" w:rsidRDefault="000F73C1" w:rsidP="00933879">
            <w:pPr>
              <w:pStyle w:val="TAH"/>
            </w:pPr>
            <w:r w:rsidRPr="0079589D">
              <w:t>Length</w:t>
            </w:r>
          </w:p>
        </w:tc>
      </w:tr>
      <w:tr w:rsidR="000F73C1" w:rsidRPr="0079589D" w14:paraId="4FDA67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E27C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D30EC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DEA417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EDEE21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793DD6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EA089FC" w14:textId="77777777" w:rsidR="000F73C1" w:rsidRPr="0079589D" w:rsidRDefault="000F73C1" w:rsidP="00933879">
            <w:pPr>
              <w:pStyle w:val="TAC"/>
              <w:rPr>
                <w:lang w:eastAsia="ko-KR"/>
              </w:rPr>
            </w:pPr>
            <w:r w:rsidRPr="0079589D">
              <w:rPr>
                <w:lang w:eastAsia="ko-KR"/>
              </w:rPr>
              <w:t>1</w:t>
            </w:r>
          </w:p>
        </w:tc>
      </w:tr>
      <w:tr w:rsidR="000F73C1" w:rsidRPr="0079589D" w14:paraId="74F1CE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CC385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99ABB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B5E0E22" w14:textId="77777777" w:rsidR="000F73C1" w:rsidRPr="0079589D" w:rsidRDefault="000F73C1" w:rsidP="00933879">
            <w:pPr>
              <w:pStyle w:val="TAL"/>
              <w:rPr>
                <w:lang w:eastAsia="zh-CN"/>
              </w:rPr>
            </w:pPr>
            <w:r w:rsidRPr="0079589D">
              <w:rPr>
                <w:lang w:eastAsia="zh-CN"/>
              </w:rPr>
              <w:t>Call identifier</w:t>
            </w:r>
          </w:p>
          <w:p w14:paraId="52510917"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09D68FE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75C1F0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41F6EFD" w14:textId="77777777" w:rsidR="000F73C1" w:rsidRPr="0079589D" w:rsidRDefault="000F73C1" w:rsidP="00933879">
            <w:pPr>
              <w:pStyle w:val="TAC"/>
              <w:rPr>
                <w:lang w:eastAsia="ko-KR"/>
              </w:rPr>
            </w:pPr>
            <w:r w:rsidRPr="0079589D">
              <w:rPr>
                <w:lang w:eastAsia="ko-KR"/>
              </w:rPr>
              <w:t>2</w:t>
            </w:r>
          </w:p>
        </w:tc>
      </w:tr>
      <w:tr w:rsidR="000F73C1" w:rsidRPr="0079589D" w14:paraId="3697CBA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7DA95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D586D5"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0A25D58"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3A2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AE893C6"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779CC1A" w14:textId="77777777" w:rsidR="000F73C1" w:rsidRPr="0079589D" w:rsidRDefault="000F73C1" w:rsidP="00933879">
            <w:pPr>
              <w:pStyle w:val="TAC"/>
              <w:rPr>
                <w:lang w:eastAsia="ko-KR"/>
              </w:rPr>
            </w:pPr>
            <w:r w:rsidRPr="0079589D">
              <w:rPr>
                <w:lang w:eastAsia="ko-KR"/>
              </w:rPr>
              <w:t>3-x</w:t>
            </w:r>
          </w:p>
        </w:tc>
      </w:tr>
      <w:tr w:rsidR="000F73C1" w:rsidRPr="0079589D" w14:paraId="4236FC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6B8C3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0EF2B0A"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5311A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7D8E02D"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61CF424"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CEF918" w14:textId="77777777" w:rsidR="000F73C1" w:rsidRPr="0079589D" w:rsidRDefault="000F73C1" w:rsidP="00933879">
            <w:pPr>
              <w:pStyle w:val="TAC"/>
              <w:rPr>
                <w:lang w:eastAsia="ko-KR"/>
              </w:rPr>
            </w:pPr>
            <w:r w:rsidRPr="0079589D">
              <w:rPr>
                <w:lang w:eastAsia="zh-CN"/>
              </w:rPr>
              <w:t>3-x</w:t>
            </w:r>
          </w:p>
        </w:tc>
      </w:tr>
    </w:tbl>
    <w:p w14:paraId="528BA62C" w14:textId="77777777" w:rsidR="000F73C1" w:rsidRPr="0079589D" w:rsidRDefault="000F73C1" w:rsidP="000F73C1">
      <w:pPr>
        <w:rPr>
          <w:lang w:eastAsia="ko-KR"/>
        </w:rPr>
      </w:pPr>
    </w:p>
    <w:p w14:paraId="5272BDF3" w14:textId="77777777" w:rsidR="000F73C1" w:rsidRPr="0079589D" w:rsidRDefault="000F73C1" w:rsidP="000F73C1">
      <w:pPr>
        <w:pStyle w:val="Heading3"/>
        <w:rPr>
          <w:lang w:eastAsia="ko-KR"/>
        </w:rPr>
      </w:pPr>
      <w:bookmarkStart w:id="3383" w:name="_Toc20153060"/>
      <w:bookmarkStart w:id="3384" w:name="_Toc27495725"/>
      <w:bookmarkStart w:id="3385" w:name="_Toc36109193"/>
      <w:bookmarkStart w:id="3386" w:name="_Toc73958976"/>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3383"/>
      <w:bookmarkEnd w:id="3384"/>
      <w:bookmarkEnd w:id="3385"/>
      <w:bookmarkEnd w:id="3386"/>
    </w:p>
    <w:p w14:paraId="16EDF68F" w14:textId="77777777" w:rsidR="000F73C1" w:rsidRPr="0079589D" w:rsidRDefault="000F73C1" w:rsidP="000F73C1">
      <w:pPr>
        <w:pStyle w:val="Heading4"/>
        <w:rPr>
          <w:lang w:eastAsia="zh-CN"/>
        </w:rPr>
      </w:pPr>
      <w:bookmarkStart w:id="3387" w:name="_Toc20153061"/>
      <w:bookmarkStart w:id="3388" w:name="_Toc27495726"/>
      <w:bookmarkStart w:id="3389" w:name="_Toc36109194"/>
      <w:bookmarkStart w:id="3390" w:name="_Toc73958977"/>
      <w:r w:rsidRPr="0079589D">
        <w:rPr>
          <w:lang w:eastAsia="zh-CN"/>
        </w:rPr>
        <w:t>17.1.</w:t>
      </w:r>
      <w:r w:rsidRPr="0079589D">
        <w:rPr>
          <w:lang w:eastAsia="ko-KR"/>
        </w:rPr>
        <w:t>11</w:t>
      </w:r>
      <w:r w:rsidRPr="0079589D">
        <w:rPr>
          <w:lang w:eastAsia="zh-CN"/>
        </w:rPr>
        <w:t>.1</w:t>
      </w:r>
      <w:r w:rsidRPr="0079589D">
        <w:rPr>
          <w:lang w:eastAsia="zh-CN"/>
        </w:rPr>
        <w:tab/>
        <w:t>Message definition</w:t>
      </w:r>
      <w:bookmarkEnd w:id="3387"/>
      <w:bookmarkEnd w:id="3388"/>
      <w:bookmarkEnd w:id="3389"/>
      <w:bookmarkEnd w:id="3390"/>
    </w:p>
    <w:p w14:paraId="42189947"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44BCFDA7" w14:textId="77777777" w:rsidR="000F73C1" w:rsidRPr="0079589D" w:rsidRDefault="000F73C1" w:rsidP="000F73C1">
      <w:pPr>
        <w:pStyle w:val="B1"/>
        <w:rPr>
          <w:lang w:eastAsia="ko-KR"/>
        </w:rPr>
      </w:pPr>
      <w:r w:rsidRPr="0079589D">
        <w:t>Message type:</w:t>
      </w:r>
      <w:r w:rsidRPr="0079589D">
        <w:tab/>
        <w:t>PRIVATE CALL ACCEPT ACK</w:t>
      </w:r>
    </w:p>
    <w:p w14:paraId="215BC6BD" w14:textId="77777777" w:rsidR="000F73C1" w:rsidRPr="0079589D" w:rsidRDefault="000F73C1" w:rsidP="000F73C1">
      <w:pPr>
        <w:pStyle w:val="B1"/>
      </w:pPr>
      <w:r w:rsidRPr="0079589D">
        <w:t>Direction:</w:t>
      </w:r>
      <w:r w:rsidRPr="0079589D">
        <w:tab/>
      </w:r>
      <w:r w:rsidRPr="0079589D">
        <w:tab/>
      </w:r>
      <w:r w:rsidRPr="0079589D">
        <w:tab/>
        <w:t>UE to another UE</w:t>
      </w:r>
    </w:p>
    <w:p w14:paraId="58E3F6AF"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FD5628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C7B6FF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668423A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657FF2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8E54ED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00D904E"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365B4CA" w14:textId="77777777" w:rsidR="000F73C1" w:rsidRPr="0079589D" w:rsidRDefault="000F73C1" w:rsidP="00933879">
            <w:pPr>
              <w:pStyle w:val="TAH"/>
            </w:pPr>
            <w:r w:rsidRPr="0079589D">
              <w:t>Length</w:t>
            </w:r>
          </w:p>
        </w:tc>
      </w:tr>
      <w:tr w:rsidR="000F73C1" w:rsidRPr="0079589D" w14:paraId="7180A1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32B96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FF79C4"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EF0369"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F62974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45176B9"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4447671" w14:textId="77777777" w:rsidR="000F73C1" w:rsidRPr="0079589D" w:rsidRDefault="000F73C1" w:rsidP="00933879">
            <w:pPr>
              <w:pStyle w:val="TAC"/>
              <w:rPr>
                <w:lang w:eastAsia="ko-KR"/>
              </w:rPr>
            </w:pPr>
            <w:r w:rsidRPr="0079589D">
              <w:rPr>
                <w:lang w:eastAsia="ko-KR"/>
              </w:rPr>
              <w:t>1</w:t>
            </w:r>
          </w:p>
        </w:tc>
      </w:tr>
      <w:tr w:rsidR="000F73C1" w:rsidRPr="0079589D" w14:paraId="30792CD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8F36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2F5F8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6FE001" w14:textId="77777777" w:rsidR="000F73C1" w:rsidRPr="0079589D" w:rsidRDefault="000F73C1" w:rsidP="00933879">
            <w:pPr>
              <w:pStyle w:val="TAL"/>
              <w:rPr>
                <w:lang w:eastAsia="zh-CN"/>
              </w:rPr>
            </w:pPr>
            <w:r w:rsidRPr="0079589D">
              <w:rPr>
                <w:lang w:eastAsia="zh-CN"/>
              </w:rPr>
              <w:t>Call identifier</w:t>
            </w:r>
          </w:p>
          <w:p w14:paraId="60F1882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2D0097A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AC5F16E"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CBB8B0" w14:textId="77777777" w:rsidR="000F73C1" w:rsidRPr="0079589D" w:rsidRDefault="000F73C1" w:rsidP="00933879">
            <w:pPr>
              <w:pStyle w:val="TAC"/>
              <w:rPr>
                <w:lang w:eastAsia="ko-KR"/>
              </w:rPr>
            </w:pPr>
            <w:r w:rsidRPr="0079589D">
              <w:rPr>
                <w:lang w:eastAsia="ko-KR"/>
              </w:rPr>
              <w:t>2</w:t>
            </w:r>
          </w:p>
        </w:tc>
      </w:tr>
      <w:tr w:rsidR="000F73C1" w:rsidRPr="0079589D" w14:paraId="514E15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B9824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C7BFA6"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01025B1"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682977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AF8C75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503E3FD" w14:textId="77777777" w:rsidR="000F73C1" w:rsidRPr="0079589D" w:rsidRDefault="000F73C1" w:rsidP="00933879">
            <w:pPr>
              <w:pStyle w:val="TAC"/>
              <w:rPr>
                <w:lang w:eastAsia="ko-KR"/>
              </w:rPr>
            </w:pPr>
            <w:r w:rsidRPr="0079589D">
              <w:rPr>
                <w:lang w:eastAsia="ko-KR"/>
              </w:rPr>
              <w:t>3-x</w:t>
            </w:r>
          </w:p>
        </w:tc>
      </w:tr>
      <w:tr w:rsidR="000F73C1" w:rsidRPr="0079589D" w14:paraId="5B1D355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9EE99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7343D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2FEFCC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B343E6D"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E4BB72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9BE7863" w14:textId="77777777" w:rsidR="000F73C1" w:rsidRPr="0079589D" w:rsidRDefault="000F73C1" w:rsidP="00933879">
            <w:pPr>
              <w:pStyle w:val="TAC"/>
              <w:rPr>
                <w:lang w:eastAsia="ko-KR"/>
              </w:rPr>
            </w:pPr>
            <w:r w:rsidRPr="0079589D">
              <w:rPr>
                <w:lang w:eastAsia="zh-CN"/>
              </w:rPr>
              <w:t>3-x</w:t>
            </w:r>
          </w:p>
        </w:tc>
      </w:tr>
    </w:tbl>
    <w:p w14:paraId="0A955B53" w14:textId="77777777" w:rsidR="000F73C1" w:rsidRPr="0079589D" w:rsidRDefault="000F73C1" w:rsidP="000F73C1">
      <w:pPr>
        <w:rPr>
          <w:lang w:eastAsia="ko-KR"/>
        </w:rPr>
      </w:pPr>
    </w:p>
    <w:p w14:paraId="1EDD4284" w14:textId="77777777" w:rsidR="000F73C1" w:rsidRPr="0079589D" w:rsidRDefault="000F73C1" w:rsidP="000F73C1">
      <w:pPr>
        <w:pStyle w:val="Heading3"/>
        <w:rPr>
          <w:lang w:eastAsia="ko-KR"/>
        </w:rPr>
      </w:pPr>
      <w:bookmarkStart w:id="3391" w:name="_Toc20153062"/>
      <w:bookmarkStart w:id="3392" w:name="_Toc27495727"/>
      <w:bookmarkStart w:id="3393" w:name="_Toc36109195"/>
      <w:bookmarkStart w:id="3394" w:name="_Toc73958978"/>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3391"/>
      <w:bookmarkEnd w:id="3392"/>
      <w:bookmarkEnd w:id="3393"/>
      <w:bookmarkEnd w:id="3394"/>
    </w:p>
    <w:p w14:paraId="294D80BF" w14:textId="77777777" w:rsidR="000F73C1" w:rsidRPr="0079589D" w:rsidRDefault="000F73C1" w:rsidP="000F73C1">
      <w:pPr>
        <w:pStyle w:val="Heading4"/>
        <w:rPr>
          <w:lang w:eastAsia="zh-CN"/>
        </w:rPr>
      </w:pPr>
      <w:bookmarkStart w:id="3395" w:name="_Toc20153063"/>
      <w:bookmarkStart w:id="3396" w:name="_Toc27495728"/>
      <w:bookmarkStart w:id="3397" w:name="_Toc36109196"/>
      <w:bookmarkStart w:id="3398" w:name="_Toc73958979"/>
      <w:r w:rsidRPr="0079589D">
        <w:rPr>
          <w:lang w:eastAsia="zh-CN"/>
        </w:rPr>
        <w:t>17.1.12.1</w:t>
      </w:r>
      <w:r w:rsidRPr="0079589D">
        <w:rPr>
          <w:lang w:eastAsia="zh-CN"/>
        </w:rPr>
        <w:tab/>
        <w:t>Message definition</w:t>
      </w:r>
      <w:bookmarkEnd w:id="3395"/>
      <w:bookmarkEnd w:id="3396"/>
      <w:bookmarkEnd w:id="3397"/>
      <w:bookmarkEnd w:id="3398"/>
    </w:p>
    <w:p w14:paraId="1D50DB1B"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41F26BBB"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0C1BC55F" w14:textId="77777777" w:rsidR="000F73C1" w:rsidRPr="0079589D" w:rsidRDefault="000F73C1" w:rsidP="000F73C1">
      <w:pPr>
        <w:pStyle w:val="B1"/>
      </w:pPr>
      <w:r w:rsidRPr="0079589D">
        <w:t>Direction:</w:t>
      </w:r>
      <w:r w:rsidRPr="0079589D">
        <w:tab/>
      </w:r>
      <w:r w:rsidRPr="0079589D">
        <w:tab/>
      </w:r>
      <w:r w:rsidRPr="0079589D">
        <w:tab/>
        <w:t>UE to other UEs</w:t>
      </w:r>
    </w:p>
    <w:p w14:paraId="206F7839"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139CD2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63EAB6"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730374F"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FC6C0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DFFA1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989972D"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4E795EE1" w14:textId="77777777" w:rsidR="000F73C1" w:rsidRPr="0079589D" w:rsidRDefault="000F73C1" w:rsidP="00933879">
            <w:pPr>
              <w:pStyle w:val="TAH"/>
            </w:pPr>
            <w:r w:rsidRPr="0079589D">
              <w:t>Length</w:t>
            </w:r>
          </w:p>
        </w:tc>
      </w:tr>
      <w:tr w:rsidR="000F73C1" w:rsidRPr="0079589D" w14:paraId="52F5726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80553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511496"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88FABE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AC204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03EDE1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6DA622F" w14:textId="77777777" w:rsidR="000F73C1" w:rsidRPr="0079589D" w:rsidRDefault="000F73C1" w:rsidP="00933879">
            <w:pPr>
              <w:pStyle w:val="TAC"/>
              <w:rPr>
                <w:lang w:eastAsia="ko-KR"/>
              </w:rPr>
            </w:pPr>
            <w:r w:rsidRPr="0079589D">
              <w:rPr>
                <w:lang w:eastAsia="ko-KR"/>
              </w:rPr>
              <w:t>1</w:t>
            </w:r>
          </w:p>
        </w:tc>
      </w:tr>
      <w:tr w:rsidR="000F73C1" w:rsidRPr="0079589D" w14:paraId="6203FE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329E4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EEE0DD"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35344F"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2493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62CA64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9F3334D" w14:textId="77777777" w:rsidR="000F73C1" w:rsidRPr="0079589D" w:rsidRDefault="000F73C1" w:rsidP="00933879">
            <w:pPr>
              <w:pStyle w:val="TAC"/>
            </w:pPr>
            <w:r w:rsidRPr="0079589D">
              <w:t>2</w:t>
            </w:r>
          </w:p>
        </w:tc>
      </w:tr>
      <w:tr w:rsidR="000F73C1" w:rsidRPr="0079589D" w14:paraId="2550707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51D5A"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C83D98A"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93D66C9" w14:textId="77777777" w:rsidR="000F73C1" w:rsidRPr="0079589D" w:rsidRDefault="000F73C1" w:rsidP="00933879">
            <w:pPr>
              <w:pStyle w:val="TAL"/>
              <w:rPr>
                <w:lang w:eastAsia="zh-CN"/>
              </w:rPr>
            </w:pPr>
            <w:r w:rsidRPr="0079589D">
              <w:rPr>
                <w:lang w:eastAsia="zh-CN"/>
              </w:rPr>
              <w:t>Last call type change time</w:t>
            </w:r>
          </w:p>
          <w:p w14:paraId="439D1D30"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7D759120"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24D7EE6"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A0437" w14:textId="77777777" w:rsidR="000F73C1" w:rsidRPr="0079589D" w:rsidRDefault="000F73C1" w:rsidP="00933879">
            <w:pPr>
              <w:pStyle w:val="TAC"/>
            </w:pPr>
            <w:r w:rsidRPr="0079589D">
              <w:rPr>
                <w:lang w:eastAsia="zh-CN"/>
              </w:rPr>
              <w:t>5</w:t>
            </w:r>
          </w:p>
        </w:tc>
      </w:tr>
      <w:tr w:rsidR="000F73C1" w:rsidRPr="0079589D" w14:paraId="4A57E6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F7982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A9564AA"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6043ACB1"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1F44E17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A3992"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41CF5760" w14:textId="77777777" w:rsidR="000F73C1" w:rsidRPr="0079589D" w:rsidRDefault="000F73C1" w:rsidP="00933879">
            <w:pPr>
              <w:pStyle w:val="TAC"/>
            </w:pPr>
            <w:r w:rsidRPr="0079589D">
              <w:rPr>
                <w:lang w:eastAsia="zh-CN"/>
              </w:rPr>
              <w:t>3-x</w:t>
            </w:r>
          </w:p>
        </w:tc>
      </w:tr>
      <w:tr w:rsidR="000F73C1" w:rsidRPr="0079589D" w14:paraId="5D75710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A3F4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9AC0B1"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DDF12B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1DE4DE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85F52B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F4E802" w14:textId="77777777" w:rsidR="000F73C1" w:rsidRPr="0079589D" w:rsidRDefault="000F73C1" w:rsidP="00933879">
            <w:pPr>
              <w:pStyle w:val="TAC"/>
              <w:rPr>
                <w:lang w:eastAsia="zh-CN"/>
              </w:rPr>
            </w:pPr>
            <w:r w:rsidRPr="0079589D">
              <w:rPr>
                <w:lang w:eastAsia="zh-CN"/>
              </w:rPr>
              <w:t>3-x</w:t>
            </w:r>
          </w:p>
        </w:tc>
      </w:tr>
      <w:tr w:rsidR="000F73C1" w:rsidRPr="0079589D" w14:paraId="00C447B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7E5E1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3EC101C"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233034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A116D1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99220C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0173CE" w14:textId="77777777" w:rsidR="000F73C1" w:rsidRPr="0079589D" w:rsidRDefault="000F73C1" w:rsidP="00933879">
            <w:pPr>
              <w:pStyle w:val="TAC"/>
              <w:rPr>
                <w:lang w:eastAsia="zh-CN"/>
              </w:rPr>
            </w:pPr>
            <w:r w:rsidRPr="0079589D">
              <w:rPr>
                <w:lang w:eastAsia="zh-CN"/>
              </w:rPr>
              <w:t>3-x</w:t>
            </w:r>
          </w:p>
        </w:tc>
      </w:tr>
    </w:tbl>
    <w:p w14:paraId="04FFA221" w14:textId="77777777" w:rsidR="000F73C1" w:rsidRPr="0079589D" w:rsidRDefault="000F73C1" w:rsidP="000F73C1">
      <w:pPr>
        <w:rPr>
          <w:lang w:eastAsia="ko-KR"/>
        </w:rPr>
      </w:pPr>
    </w:p>
    <w:p w14:paraId="5DFB8861" w14:textId="77777777" w:rsidR="000F73C1" w:rsidRPr="0079589D" w:rsidRDefault="000F73C1" w:rsidP="000F73C1">
      <w:pPr>
        <w:pStyle w:val="Heading3"/>
        <w:rPr>
          <w:lang w:eastAsia="ko-KR"/>
        </w:rPr>
      </w:pPr>
      <w:bookmarkStart w:id="3399" w:name="_Toc20153064"/>
      <w:bookmarkStart w:id="3400" w:name="_Toc27495729"/>
      <w:bookmarkStart w:id="3401" w:name="_Toc36109197"/>
      <w:bookmarkStart w:id="3402" w:name="_Toc73958980"/>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3399"/>
      <w:bookmarkEnd w:id="3400"/>
      <w:bookmarkEnd w:id="3401"/>
      <w:bookmarkEnd w:id="3402"/>
    </w:p>
    <w:p w14:paraId="15ABE603" w14:textId="77777777" w:rsidR="000F73C1" w:rsidRPr="0079589D" w:rsidRDefault="000F73C1" w:rsidP="000F73C1">
      <w:pPr>
        <w:pStyle w:val="Heading4"/>
        <w:rPr>
          <w:lang w:eastAsia="zh-CN"/>
        </w:rPr>
      </w:pPr>
      <w:bookmarkStart w:id="3403" w:name="_Toc20153065"/>
      <w:bookmarkStart w:id="3404" w:name="_Toc27495730"/>
      <w:bookmarkStart w:id="3405" w:name="_Toc36109198"/>
      <w:bookmarkStart w:id="3406" w:name="_Toc73958981"/>
      <w:r w:rsidRPr="0079589D">
        <w:rPr>
          <w:lang w:eastAsia="zh-CN"/>
        </w:rPr>
        <w:t>17.1.13.1</w:t>
      </w:r>
      <w:r w:rsidRPr="0079589D">
        <w:rPr>
          <w:lang w:eastAsia="zh-CN"/>
        </w:rPr>
        <w:tab/>
        <w:t>Message definition</w:t>
      </w:r>
      <w:bookmarkEnd w:id="3403"/>
      <w:bookmarkEnd w:id="3404"/>
      <w:bookmarkEnd w:id="3405"/>
      <w:bookmarkEnd w:id="3406"/>
    </w:p>
    <w:p w14:paraId="7EA3C379"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6B8EF69C"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697B009" w14:textId="77777777" w:rsidR="000F73C1" w:rsidRPr="0079589D" w:rsidRDefault="000F73C1" w:rsidP="000F73C1">
      <w:pPr>
        <w:pStyle w:val="B1"/>
      </w:pPr>
      <w:r w:rsidRPr="0079589D">
        <w:t>Direction:</w:t>
      </w:r>
      <w:r w:rsidRPr="0079589D">
        <w:tab/>
      </w:r>
      <w:r w:rsidRPr="0079589D">
        <w:tab/>
      </w:r>
      <w:r w:rsidRPr="0079589D">
        <w:tab/>
        <w:t>UE to other UEs</w:t>
      </w:r>
    </w:p>
    <w:p w14:paraId="644942BA"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B9CC0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91C444"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82357B9"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EE900B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BCD424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C74507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53EF729" w14:textId="77777777" w:rsidR="000F73C1" w:rsidRPr="0079589D" w:rsidRDefault="000F73C1" w:rsidP="00933879">
            <w:pPr>
              <w:pStyle w:val="TAH"/>
            </w:pPr>
            <w:r w:rsidRPr="0079589D">
              <w:t>Length</w:t>
            </w:r>
          </w:p>
        </w:tc>
      </w:tr>
      <w:tr w:rsidR="000F73C1" w:rsidRPr="0079589D" w14:paraId="567A2C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8847B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2342A0C"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63DDDDB"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E75100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BF56F0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B060B1" w14:textId="77777777" w:rsidR="000F73C1" w:rsidRPr="0079589D" w:rsidRDefault="000F73C1" w:rsidP="00933879">
            <w:pPr>
              <w:pStyle w:val="TAC"/>
              <w:rPr>
                <w:lang w:eastAsia="ko-KR"/>
              </w:rPr>
            </w:pPr>
            <w:r w:rsidRPr="0079589D">
              <w:rPr>
                <w:lang w:eastAsia="ko-KR"/>
              </w:rPr>
              <w:t>1</w:t>
            </w:r>
          </w:p>
        </w:tc>
      </w:tr>
      <w:tr w:rsidR="000F73C1" w:rsidRPr="0079589D" w14:paraId="4E888BB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01B90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523E01D"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59969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03F2374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E40841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C19A2D5" w14:textId="77777777" w:rsidR="000F73C1" w:rsidRPr="0079589D" w:rsidRDefault="000F73C1" w:rsidP="00933879">
            <w:pPr>
              <w:pStyle w:val="TAC"/>
            </w:pPr>
            <w:r w:rsidRPr="0079589D">
              <w:t>2</w:t>
            </w:r>
          </w:p>
        </w:tc>
      </w:tr>
      <w:tr w:rsidR="000F73C1" w:rsidRPr="0079589D" w14:paraId="7C6CC3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659AA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FEA5C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1CE2A2FA" w14:textId="77777777" w:rsidR="000F73C1" w:rsidRPr="0079589D" w:rsidRDefault="000F73C1" w:rsidP="00933879">
            <w:pPr>
              <w:pStyle w:val="TAL"/>
              <w:rPr>
                <w:lang w:eastAsia="zh-CN"/>
              </w:rPr>
            </w:pPr>
            <w:r w:rsidRPr="0079589D">
              <w:rPr>
                <w:lang w:eastAsia="zh-CN"/>
              </w:rPr>
              <w:t>Last call type change time</w:t>
            </w:r>
          </w:p>
          <w:p w14:paraId="3D93177A"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4EF8882C"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F8CEC8F"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5BE4FE" w14:textId="77777777" w:rsidR="000F73C1" w:rsidRPr="0079589D" w:rsidRDefault="000F73C1" w:rsidP="00933879">
            <w:pPr>
              <w:pStyle w:val="TAC"/>
            </w:pPr>
            <w:r w:rsidRPr="0079589D">
              <w:rPr>
                <w:lang w:eastAsia="zh-CN"/>
              </w:rPr>
              <w:t>5</w:t>
            </w:r>
          </w:p>
        </w:tc>
      </w:tr>
      <w:tr w:rsidR="000F73C1" w:rsidRPr="0079589D" w14:paraId="170F012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89A76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2E85B5D"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2705A7C6"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1F02181F"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E6428CA"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37DAAD1" w14:textId="77777777" w:rsidR="000F73C1" w:rsidRPr="0079589D" w:rsidRDefault="000F73C1" w:rsidP="00933879">
            <w:pPr>
              <w:pStyle w:val="TAC"/>
            </w:pPr>
            <w:r w:rsidRPr="0079589D">
              <w:rPr>
                <w:lang w:eastAsia="zh-CN"/>
              </w:rPr>
              <w:t>3-x</w:t>
            </w:r>
          </w:p>
        </w:tc>
      </w:tr>
      <w:tr w:rsidR="000F73C1" w:rsidRPr="0079589D" w14:paraId="6CF1F1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ACC861"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901172"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1FA24F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4682C49"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77B46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A4FA822" w14:textId="77777777" w:rsidR="000F73C1" w:rsidRPr="0079589D" w:rsidRDefault="000F73C1" w:rsidP="00933879">
            <w:pPr>
              <w:pStyle w:val="TAC"/>
              <w:rPr>
                <w:lang w:eastAsia="zh-CN"/>
              </w:rPr>
            </w:pPr>
            <w:r w:rsidRPr="0079589D">
              <w:rPr>
                <w:lang w:eastAsia="zh-CN"/>
              </w:rPr>
              <w:t>3-x</w:t>
            </w:r>
          </w:p>
        </w:tc>
      </w:tr>
      <w:tr w:rsidR="000F73C1" w:rsidRPr="0079589D" w14:paraId="3C8B876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C4CAB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0A25B3F"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F936EA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6080229"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47B97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6A394AD" w14:textId="77777777" w:rsidR="000F73C1" w:rsidRPr="0079589D" w:rsidRDefault="000F73C1" w:rsidP="00933879">
            <w:pPr>
              <w:pStyle w:val="TAC"/>
              <w:rPr>
                <w:lang w:eastAsia="zh-CN"/>
              </w:rPr>
            </w:pPr>
            <w:r w:rsidRPr="0079589D">
              <w:rPr>
                <w:lang w:eastAsia="zh-CN"/>
              </w:rPr>
              <w:t>3-x</w:t>
            </w:r>
          </w:p>
        </w:tc>
      </w:tr>
    </w:tbl>
    <w:p w14:paraId="4FD5D94D" w14:textId="77777777" w:rsidR="000F73C1" w:rsidRPr="0079589D" w:rsidRDefault="000F73C1" w:rsidP="000F73C1">
      <w:pPr>
        <w:rPr>
          <w:lang w:eastAsia="ko-KR"/>
        </w:rPr>
      </w:pPr>
    </w:p>
    <w:p w14:paraId="59FE2DDF" w14:textId="77777777" w:rsidR="000F73C1" w:rsidRPr="0079589D" w:rsidRDefault="000F73C1" w:rsidP="000F73C1">
      <w:pPr>
        <w:pStyle w:val="Heading3"/>
        <w:rPr>
          <w:lang w:eastAsia="ko-KR"/>
        </w:rPr>
      </w:pPr>
      <w:bookmarkStart w:id="3407" w:name="_Toc20153066"/>
      <w:bookmarkStart w:id="3408" w:name="_Toc27495731"/>
      <w:bookmarkStart w:id="3409" w:name="_Toc36109199"/>
      <w:bookmarkStart w:id="3410" w:name="_Toc73958982"/>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3407"/>
      <w:bookmarkEnd w:id="3408"/>
      <w:bookmarkEnd w:id="3409"/>
      <w:bookmarkEnd w:id="3410"/>
    </w:p>
    <w:p w14:paraId="0732A81F" w14:textId="77777777" w:rsidR="000F73C1" w:rsidRPr="0079589D" w:rsidRDefault="000F73C1" w:rsidP="000F73C1">
      <w:pPr>
        <w:pStyle w:val="Heading4"/>
        <w:rPr>
          <w:lang w:eastAsia="zh-CN"/>
        </w:rPr>
      </w:pPr>
      <w:bookmarkStart w:id="3411" w:name="_Toc20153067"/>
      <w:bookmarkStart w:id="3412" w:name="_Toc27495732"/>
      <w:bookmarkStart w:id="3413" w:name="_Toc36109200"/>
      <w:bookmarkStart w:id="3414" w:name="_Toc73958983"/>
      <w:r w:rsidRPr="0079589D">
        <w:rPr>
          <w:lang w:eastAsia="zh-CN"/>
        </w:rPr>
        <w:t>17.1.14.1</w:t>
      </w:r>
      <w:r w:rsidRPr="0079589D">
        <w:rPr>
          <w:lang w:eastAsia="zh-CN"/>
        </w:rPr>
        <w:tab/>
        <w:t>Message definition</w:t>
      </w:r>
      <w:bookmarkEnd w:id="3411"/>
      <w:bookmarkEnd w:id="3412"/>
      <w:bookmarkEnd w:id="3413"/>
      <w:bookmarkEnd w:id="3414"/>
    </w:p>
    <w:p w14:paraId="3D685426"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66711A0F"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1C018CA4" w14:textId="77777777" w:rsidR="000F73C1" w:rsidRPr="0079589D" w:rsidRDefault="000F73C1" w:rsidP="000F73C1">
      <w:pPr>
        <w:pStyle w:val="B1"/>
      </w:pPr>
      <w:r w:rsidRPr="0079589D">
        <w:t>Direction:</w:t>
      </w:r>
      <w:r w:rsidRPr="0079589D">
        <w:tab/>
      </w:r>
      <w:r w:rsidRPr="0079589D">
        <w:tab/>
      </w:r>
      <w:r w:rsidRPr="0079589D">
        <w:tab/>
        <w:t>UE to other UEs</w:t>
      </w:r>
    </w:p>
    <w:p w14:paraId="027D253B"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B3FC5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09FE0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86267B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23107C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E036D1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47E41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5AAAC77D" w14:textId="77777777" w:rsidR="000F73C1" w:rsidRPr="0079589D" w:rsidRDefault="000F73C1" w:rsidP="00933879">
            <w:pPr>
              <w:pStyle w:val="TAH"/>
            </w:pPr>
            <w:r w:rsidRPr="0079589D">
              <w:t>Length</w:t>
            </w:r>
          </w:p>
        </w:tc>
      </w:tr>
      <w:tr w:rsidR="000F73C1" w:rsidRPr="0079589D" w14:paraId="4F68749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E4B86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C83FC1F"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E6C1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4039E5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9DD925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4432828" w14:textId="77777777" w:rsidR="000F73C1" w:rsidRPr="0079589D" w:rsidRDefault="000F73C1" w:rsidP="00933879">
            <w:pPr>
              <w:pStyle w:val="TAC"/>
              <w:rPr>
                <w:lang w:eastAsia="ko-KR"/>
              </w:rPr>
            </w:pPr>
            <w:r w:rsidRPr="0079589D">
              <w:rPr>
                <w:lang w:eastAsia="ko-KR"/>
              </w:rPr>
              <w:t>1</w:t>
            </w:r>
          </w:p>
        </w:tc>
      </w:tr>
      <w:tr w:rsidR="000F73C1" w:rsidRPr="0079589D" w14:paraId="1F5A879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4E0B5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E15E8D0"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3991561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7A0AB1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9D05911"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8F58E23" w14:textId="77777777" w:rsidR="000F73C1" w:rsidRPr="0079589D" w:rsidRDefault="000F73C1" w:rsidP="00933879">
            <w:pPr>
              <w:pStyle w:val="TAC"/>
              <w:rPr>
                <w:lang w:eastAsia="zh-CN"/>
              </w:rPr>
            </w:pPr>
            <w:r w:rsidRPr="0079589D">
              <w:rPr>
                <w:lang w:eastAsia="zh-CN"/>
              </w:rPr>
              <w:t>3-x</w:t>
            </w:r>
          </w:p>
        </w:tc>
      </w:tr>
      <w:tr w:rsidR="000F73C1" w:rsidRPr="0079589D" w14:paraId="7C07E8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10928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9D15938"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F58AB0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7A55A9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D925903"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26D73FF" w14:textId="77777777" w:rsidR="000F73C1" w:rsidRPr="0079589D" w:rsidRDefault="000F73C1" w:rsidP="00933879">
            <w:pPr>
              <w:pStyle w:val="TAC"/>
              <w:rPr>
                <w:lang w:eastAsia="zh-CN"/>
              </w:rPr>
            </w:pPr>
            <w:r w:rsidRPr="0079589D">
              <w:rPr>
                <w:lang w:eastAsia="zh-CN"/>
              </w:rPr>
              <w:t>3-x</w:t>
            </w:r>
          </w:p>
        </w:tc>
      </w:tr>
      <w:tr w:rsidR="000F73C1" w:rsidRPr="0079589D" w14:paraId="3B5B30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BD7C3"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4148F5"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1D988ED0"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00AB70B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C0F30CF"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DD04E5D" w14:textId="77777777" w:rsidR="000F73C1" w:rsidRPr="0079589D" w:rsidRDefault="000F73C1" w:rsidP="00933879">
            <w:pPr>
              <w:pStyle w:val="TAC"/>
              <w:rPr>
                <w:lang w:eastAsia="zh-CN"/>
              </w:rPr>
            </w:pPr>
            <w:r w:rsidRPr="0079589D">
              <w:rPr>
                <w:lang w:eastAsia="zh-CN"/>
              </w:rPr>
              <w:t>3-x</w:t>
            </w:r>
          </w:p>
        </w:tc>
      </w:tr>
      <w:tr w:rsidR="000F73C1" w:rsidRPr="0079589D" w14:paraId="7BC6FF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711113"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70A8CDFB"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16F30C5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52D770C"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C3CAA20"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E577240"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1C3C34B7" w14:textId="77777777" w:rsidR="000F73C1" w:rsidRPr="0079589D" w:rsidRDefault="000F73C1" w:rsidP="000F73C1">
      <w:pPr>
        <w:rPr>
          <w:lang w:eastAsia="ko-KR"/>
        </w:rPr>
      </w:pPr>
    </w:p>
    <w:p w14:paraId="4CBF15F0" w14:textId="77777777" w:rsidR="000F73C1" w:rsidRPr="0079589D" w:rsidRDefault="000F73C1" w:rsidP="000F73C1">
      <w:pPr>
        <w:pStyle w:val="Heading3"/>
        <w:rPr>
          <w:lang w:eastAsia="ko-KR"/>
        </w:rPr>
      </w:pPr>
      <w:bookmarkStart w:id="3415" w:name="_Toc20153068"/>
      <w:bookmarkStart w:id="3416" w:name="_Toc27495733"/>
      <w:bookmarkStart w:id="3417" w:name="_Toc36109201"/>
      <w:bookmarkStart w:id="3418" w:name="_Toc73958984"/>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3415"/>
      <w:bookmarkEnd w:id="3416"/>
      <w:bookmarkEnd w:id="3417"/>
      <w:bookmarkEnd w:id="3418"/>
    </w:p>
    <w:p w14:paraId="59B980A3" w14:textId="77777777" w:rsidR="000F73C1" w:rsidRPr="0079589D" w:rsidRDefault="000F73C1" w:rsidP="000F73C1">
      <w:pPr>
        <w:pStyle w:val="Heading4"/>
        <w:rPr>
          <w:lang w:eastAsia="zh-CN"/>
        </w:rPr>
      </w:pPr>
      <w:bookmarkStart w:id="3419" w:name="_Toc20153069"/>
      <w:bookmarkStart w:id="3420" w:name="_Toc27495734"/>
      <w:bookmarkStart w:id="3421" w:name="_Toc36109202"/>
      <w:bookmarkStart w:id="3422" w:name="_Toc73958985"/>
      <w:r w:rsidRPr="0079589D">
        <w:rPr>
          <w:lang w:eastAsia="zh-CN"/>
        </w:rPr>
        <w:t>17.1.15.1</w:t>
      </w:r>
      <w:r w:rsidRPr="0079589D">
        <w:rPr>
          <w:lang w:eastAsia="zh-CN"/>
        </w:rPr>
        <w:tab/>
        <w:t>Message definition</w:t>
      </w:r>
      <w:bookmarkEnd w:id="3419"/>
      <w:bookmarkEnd w:id="3420"/>
      <w:bookmarkEnd w:id="3421"/>
      <w:bookmarkEnd w:id="3422"/>
    </w:p>
    <w:p w14:paraId="3C88CEFF"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6779E80C"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4AC80547" w14:textId="77777777" w:rsidR="000F73C1" w:rsidRPr="0079589D" w:rsidRDefault="000F73C1" w:rsidP="000F73C1">
      <w:pPr>
        <w:pStyle w:val="B1"/>
      </w:pPr>
      <w:r w:rsidRPr="0079589D">
        <w:t>Direction:</w:t>
      </w:r>
      <w:r w:rsidRPr="0079589D">
        <w:tab/>
      </w:r>
      <w:r w:rsidRPr="0079589D">
        <w:tab/>
      </w:r>
      <w:r w:rsidRPr="0079589D">
        <w:tab/>
        <w:t>UE to other UEs</w:t>
      </w:r>
    </w:p>
    <w:p w14:paraId="767F445D"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BA8572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B6EA03F"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E063920"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FCA48DB"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E59D74B"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7A53B0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8D55846" w14:textId="77777777" w:rsidR="000F73C1" w:rsidRPr="0079589D" w:rsidRDefault="000F73C1" w:rsidP="00933879">
            <w:pPr>
              <w:pStyle w:val="TAH"/>
            </w:pPr>
            <w:r w:rsidRPr="0079589D">
              <w:t>Length</w:t>
            </w:r>
          </w:p>
        </w:tc>
      </w:tr>
      <w:tr w:rsidR="000F73C1" w:rsidRPr="0079589D" w14:paraId="2822E5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23AE2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7DD2992"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A90953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7BA1EC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A3B750F"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06A633" w14:textId="77777777" w:rsidR="000F73C1" w:rsidRPr="0079589D" w:rsidRDefault="000F73C1" w:rsidP="00933879">
            <w:pPr>
              <w:pStyle w:val="TAC"/>
              <w:rPr>
                <w:lang w:eastAsia="ko-KR"/>
              </w:rPr>
            </w:pPr>
            <w:r w:rsidRPr="0079589D">
              <w:rPr>
                <w:lang w:eastAsia="ko-KR"/>
              </w:rPr>
              <w:t>1</w:t>
            </w:r>
          </w:p>
        </w:tc>
      </w:tr>
      <w:tr w:rsidR="000F73C1" w:rsidRPr="0079589D" w14:paraId="65CCF6D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DE1797"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C3BDF4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FF1CEC9"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96B1A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299209"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D4123F" w14:textId="77777777" w:rsidR="000F73C1" w:rsidRPr="0079589D" w:rsidRDefault="000F73C1" w:rsidP="00933879">
            <w:pPr>
              <w:pStyle w:val="TAC"/>
              <w:rPr>
                <w:lang w:eastAsia="zh-CN"/>
              </w:rPr>
            </w:pPr>
            <w:r w:rsidRPr="0079589D">
              <w:rPr>
                <w:lang w:eastAsia="zh-CN"/>
              </w:rPr>
              <w:t>3-x</w:t>
            </w:r>
          </w:p>
        </w:tc>
      </w:tr>
      <w:tr w:rsidR="000F73C1" w:rsidRPr="0079589D" w14:paraId="6DC38CE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259A67"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4A1192A"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434F3F7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243B07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9D4DFEE"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69F711F" w14:textId="77777777" w:rsidR="000F73C1" w:rsidRPr="0079589D" w:rsidRDefault="000F73C1" w:rsidP="00933879">
            <w:pPr>
              <w:pStyle w:val="TAC"/>
              <w:rPr>
                <w:lang w:eastAsia="zh-CN"/>
              </w:rPr>
            </w:pPr>
            <w:r w:rsidRPr="0079589D">
              <w:rPr>
                <w:lang w:eastAsia="zh-CN"/>
              </w:rPr>
              <w:t>3-x</w:t>
            </w:r>
          </w:p>
        </w:tc>
      </w:tr>
      <w:tr w:rsidR="000F73C1" w:rsidRPr="0079589D" w14:paraId="60CD90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0231B3"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9394C29"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62B9A3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1C7E7E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D17698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38EC49" w14:textId="77777777" w:rsidR="000F73C1" w:rsidRPr="0079589D" w:rsidRDefault="000F73C1" w:rsidP="00933879">
            <w:pPr>
              <w:pStyle w:val="TAC"/>
              <w:rPr>
                <w:lang w:eastAsia="zh-CN"/>
              </w:rPr>
            </w:pPr>
            <w:r w:rsidRPr="0079589D">
              <w:rPr>
                <w:lang w:eastAsia="zh-CN"/>
              </w:rPr>
              <w:t>3-x</w:t>
            </w:r>
          </w:p>
        </w:tc>
      </w:tr>
    </w:tbl>
    <w:p w14:paraId="493AB6FD" w14:textId="77777777" w:rsidR="000F73C1" w:rsidRPr="0079589D" w:rsidRDefault="000F73C1" w:rsidP="000F73C1">
      <w:pPr>
        <w:rPr>
          <w:lang w:eastAsia="ko-KR"/>
        </w:rPr>
      </w:pPr>
    </w:p>
    <w:p w14:paraId="6C8ADFCC" w14:textId="77777777" w:rsidR="000F73C1" w:rsidRPr="0079589D" w:rsidRDefault="000F73C1" w:rsidP="000F73C1">
      <w:pPr>
        <w:pStyle w:val="Heading3"/>
        <w:rPr>
          <w:lang w:eastAsia="ko-KR"/>
        </w:rPr>
      </w:pPr>
      <w:bookmarkStart w:id="3423" w:name="_Toc20153070"/>
      <w:bookmarkStart w:id="3424" w:name="_Toc27495735"/>
      <w:bookmarkStart w:id="3425" w:name="_Toc36109203"/>
      <w:bookmarkStart w:id="3426" w:name="_Toc73958986"/>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3423"/>
      <w:bookmarkEnd w:id="3424"/>
      <w:bookmarkEnd w:id="3425"/>
      <w:bookmarkEnd w:id="3426"/>
    </w:p>
    <w:p w14:paraId="26B897C9" w14:textId="77777777" w:rsidR="000F73C1" w:rsidRPr="0079589D" w:rsidRDefault="000F73C1" w:rsidP="000F73C1">
      <w:pPr>
        <w:pStyle w:val="Heading4"/>
        <w:rPr>
          <w:lang w:eastAsia="zh-CN"/>
        </w:rPr>
      </w:pPr>
      <w:bookmarkStart w:id="3427" w:name="_Toc20153071"/>
      <w:bookmarkStart w:id="3428" w:name="_Toc27495736"/>
      <w:bookmarkStart w:id="3429" w:name="_Toc36109204"/>
      <w:bookmarkStart w:id="3430" w:name="_Toc73958987"/>
      <w:r w:rsidRPr="0079589D">
        <w:rPr>
          <w:lang w:eastAsia="zh-CN"/>
        </w:rPr>
        <w:t>17.1.16.1</w:t>
      </w:r>
      <w:r w:rsidRPr="0079589D">
        <w:rPr>
          <w:lang w:eastAsia="zh-CN"/>
        </w:rPr>
        <w:tab/>
        <w:t>Message definition</w:t>
      </w:r>
      <w:bookmarkEnd w:id="3427"/>
      <w:bookmarkEnd w:id="3428"/>
      <w:bookmarkEnd w:id="3429"/>
      <w:bookmarkEnd w:id="3430"/>
    </w:p>
    <w:p w14:paraId="12A3CB78"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30C17F1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A34FCDC" w14:textId="77777777" w:rsidR="000F73C1" w:rsidRPr="0079589D" w:rsidRDefault="000F73C1" w:rsidP="000F73C1">
      <w:pPr>
        <w:pStyle w:val="B1"/>
      </w:pPr>
      <w:r w:rsidRPr="0079589D">
        <w:t>Direction:</w:t>
      </w:r>
      <w:r w:rsidRPr="0079589D">
        <w:tab/>
      </w:r>
      <w:r w:rsidRPr="0079589D">
        <w:tab/>
      </w:r>
      <w:r w:rsidRPr="0079589D">
        <w:tab/>
        <w:t>UE to other UEs</w:t>
      </w:r>
    </w:p>
    <w:p w14:paraId="2DD52830" w14:textId="77777777" w:rsidR="000F73C1" w:rsidRPr="0079589D" w:rsidRDefault="000F73C1" w:rsidP="000F73C1">
      <w:pPr>
        <w:pStyle w:val="TH"/>
        <w:outlineLvl w:val="0"/>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C1813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738FF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676228"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2D676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2E5C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AC186E"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931F1DA" w14:textId="77777777" w:rsidR="000F73C1" w:rsidRPr="0079589D" w:rsidRDefault="000F73C1" w:rsidP="00933879">
            <w:pPr>
              <w:pStyle w:val="TAH"/>
            </w:pPr>
            <w:r w:rsidRPr="0079589D">
              <w:t>Length</w:t>
            </w:r>
          </w:p>
        </w:tc>
      </w:tr>
      <w:tr w:rsidR="000F73C1" w:rsidRPr="0079589D" w14:paraId="68B56F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AC729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B5CCF9"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585418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42EAB8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D78618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42EE1B" w14:textId="77777777" w:rsidR="000F73C1" w:rsidRPr="0079589D" w:rsidRDefault="000F73C1" w:rsidP="00933879">
            <w:pPr>
              <w:pStyle w:val="TAC"/>
              <w:rPr>
                <w:lang w:eastAsia="ko-KR"/>
              </w:rPr>
            </w:pPr>
            <w:r w:rsidRPr="0079589D">
              <w:rPr>
                <w:lang w:eastAsia="ko-KR"/>
              </w:rPr>
              <w:t>1</w:t>
            </w:r>
          </w:p>
        </w:tc>
      </w:tr>
      <w:tr w:rsidR="000F73C1" w:rsidRPr="0079589D" w14:paraId="08194C5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751F6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F437BA8"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2AEB9474"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AAAF75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BE080B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EB74685" w14:textId="77777777" w:rsidR="000F73C1" w:rsidRPr="0079589D" w:rsidRDefault="000F73C1" w:rsidP="00933879">
            <w:pPr>
              <w:pStyle w:val="TAC"/>
              <w:rPr>
                <w:lang w:eastAsia="zh-CN"/>
              </w:rPr>
            </w:pPr>
            <w:r w:rsidRPr="0079589D">
              <w:rPr>
                <w:lang w:eastAsia="zh-CN"/>
              </w:rPr>
              <w:t>3-x</w:t>
            </w:r>
          </w:p>
        </w:tc>
      </w:tr>
      <w:tr w:rsidR="000F73C1" w:rsidRPr="0079589D" w14:paraId="7E7F62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247F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FE0E9C9"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275B04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7F8F2D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898BA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BBF8C89" w14:textId="77777777" w:rsidR="000F73C1" w:rsidRPr="0079589D" w:rsidRDefault="000F73C1" w:rsidP="00933879">
            <w:pPr>
              <w:pStyle w:val="TAC"/>
              <w:rPr>
                <w:lang w:eastAsia="zh-CN"/>
              </w:rPr>
            </w:pPr>
            <w:r w:rsidRPr="0079589D">
              <w:rPr>
                <w:lang w:eastAsia="zh-CN"/>
              </w:rPr>
              <w:t>3-x</w:t>
            </w:r>
          </w:p>
        </w:tc>
      </w:tr>
      <w:tr w:rsidR="000F73C1" w:rsidRPr="0079589D" w14:paraId="2860DC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E61C4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1D8D2F2"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6217C70"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DAF851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91AA3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C3C8256" w14:textId="77777777" w:rsidR="000F73C1" w:rsidRPr="0079589D" w:rsidRDefault="000F73C1" w:rsidP="00933879">
            <w:pPr>
              <w:pStyle w:val="TAC"/>
              <w:rPr>
                <w:lang w:eastAsia="zh-CN"/>
              </w:rPr>
            </w:pPr>
            <w:r w:rsidRPr="0079589D">
              <w:rPr>
                <w:lang w:eastAsia="zh-CN"/>
              </w:rPr>
              <w:t>3-x</w:t>
            </w:r>
          </w:p>
        </w:tc>
      </w:tr>
    </w:tbl>
    <w:p w14:paraId="26E8E0DC" w14:textId="77777777" w:rsidR="000F73C1" w:rsidRPr="0079589D" w:rsidRDefault="000F73C1" w:rsidP="000F73C1">
      <w:pPr>
        <w:rPr>
          <w:lang w:eastAsia="ko-KR"/>
        </w:rPr>
      </w:pPr>
    </w:p>
    <w:p w14:paraId="4F0724B9" w14:textId="77777777" w:rsidR="000F73C1" w:rsidRPr="0079589D" w:rsidRDefault="000F73C1" w:rsidP="000F73C1">
      <w:pPr>
        <w:pStyle w:val="Heading3"/>
        <w:rPr>
          <w:lang w:eastAsia="ko-KR"/>
        </w:rPr>
      </w:pPr>
      <w:bookmarkStart w:id="3431" w:name="_Toc20153072"/>
      <w:bookmarkStart w:id="3432" w:name="_Toc27495737"/>
      <w:bookmarkStart w:id="3433" w:name="_Toc36109205"/>
      <w:bookmarkStart w:id="3434" w:name="_Toc73958988"/>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3431"/>
      <w:bookmarkEnd w:id="3432"/>
      <w:bookmarkEnd w:id="3433"/>
      <w:bookmarkEnd w:id="3434"/>
    </w:p>
    <w:p w14:paraId="6018AE03" w14:textId="77777777" w:rsidR="000F73C1" w:rsidRPr="0079589D" w:rsidRDefault="000F73C1" w:rsidP="000F73C1">
      <w:pPr>
        <w:pStyle w:val="Heading4"/>
        <w:rPr>
          <w:lang w:eastAsia="zh-CN"/>
        </w:rPr>
      </w:pPr>
      <w:bookmarkStart w:id="3435" w:name="_Toc20153073"/>
      <w:bookmarkStart w:id="3436" w:name="_Toc27495738"/>
      <w:bookmarkStart w:id="3437" w:name="_Toc36109206"/>
      <w:bookmarkStart w:id="3438" w:name="_Toc73958989"/>
      <w:r w:rsidRPr="0079589D">
        <w:rPr>
          <w:lang w:eastAsia="zh-CN"/>
        </w:rPr>
        <w:t>17.1.17.1</w:t>
      </w:r>
      <w:r w:rsidRPr="0079589D">
        <w:rPr>
          <w:lang w:eastAsia="zh-CN"/>
        </w:rPr>
        <w:tab/>
        <w:t>Message definition</w:t>
      </w:r>
      <w:bookmarkEnd w:id="3435"/>
      <w:bookmarkEnd w:id="3436"/>
      <w:bookmarkEnd w:id="3437"/>
      <w:bookmarkEnd w:id="3438"/>
    </w:p>
    <w:p w14:paraId="2DD89D01"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6A0C0920"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6AC701B1" w14:textId="77777777" w:rsidR="000F73C1" w:rsidRPr="0079589D" w:rsidRDefault="000F73C1" w:rsidP="000F73C1">
      <w:pPr>
        <w:pStyle w:val="B1"/>
      </w:pPr>
      <w:r w:rsidRPr="0079589D">
        <w:t>Direction:</w:t>
      </w:r>
      <w:r w:rsidRPr="0079589D">
        <w:tab/>
      </w:r>
      <w:r w:rsidRPr="0079589D">
        <w:tab/>
      </w:r>
      <w:r w:rsidRPr="0079589D">
        <w:tab/>
        <w:t>UE to other UEs</w:t>
      </w:r>
    </w:p>
    <w:p w14:paraId="6F98C0CF"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03C29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229B96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5BAE6D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E37471D"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9AFD80F"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A009DF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4B85FB3" w14:textId="77777777" w:rsidR="000F73C1" w:rsidRPr="0079589D" w:rsidRDefault="000F73C1" w:rsidP="00933879">
            <w:pPr>
              <w:pStyle w:val="TAH"/>
            </w:pPr>
            <w:r w:rsidRPr="0079589D">
              <w:t>Length</w:t>
            </w:r>
          </w:p>
        </w:tc>
      </w:tr>
      <w:tr w:rsidR="000F73C1" w:rsidRPr="0079589D" w14:paraId="2271322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10D45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ADDF7A"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62F9B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0123294"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52B167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10A47CC" w14:textId="77777777" w:rsidR="000F73C1" w:rsidRPr="0079589D" w:rsidRDefault="000F73C1" w:rsidP="00933879">
            <w:pPr>
              <w:pStyle w:val="TAC"/>
              <w:rPr>
                <w:lang w:eastAsia="ko-KR"/>
              </w:rPr>
            </w:pPr>
            <w:r w:rsidRPr="0079589D">
              <w:rPr>
                <w:lang w:eastAsia="ko-KR"/>
              </w:rPr>
              <w:t>1</w:t>
            </w:r>
          </w:p>
        </w:tc>
      </w:tr>
      <w:tr w:rsidR="000F73C1" w:rsidRPr="0079589D" w14:paraId="446448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9DE23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2FC9FAB"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0861972"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38AF85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565F7D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3E21C4A" w14:textId="77777777" w:rsidR="000F73C1" w:rsidRPr="0079589D" w:rsidRDefault="000F73C1" w:rsidP="00933879">
            <w:pPr>
              <w:pStyle w:val="TAC"/>
              <w:rPr>
                <w:lang w:eastAsia="zh-CN"/>
              </w:rPr>
            </w:pPr>
            <w:r w:rsidRPr="0079589D">
              <w:rPr>
                <w:lang w:eastAsia="zh-CN"/>
              </w:rPr>
              <w:t>3-x</w:t>
            </w:r>
          </w:p>
        </w:tc>
      </w:tr>
      <w:tr w:rsidR="000F73C1" w:rsidRPr="0079589D" w14:paraId="257A34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432B2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DBF2ED"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60353E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8B77F2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29666D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EF343BC" w14:textId="77777777" w:rsidR="000F73C1" w:rsidRPr="0079589D" w:rsidRDefault="000F73C1" w:rsidP="00933879">
            <w:pPr>
              <w:pStyle w:val="TAC"/>
              <w:rPr>
                <w:lang w:eastAsia="zh-CN"/>
              </w:rPr>
            </w:pPr>
            <w:r w:rsidRPr="0079589D">
              <w:rPr>
                <w:lang w:eastAsia="zh-CN"/>
              </w:rPr>
              <w:t>3-x</w:t>
            </w:r>
          </w:p>
        </w:tc>
      </w:tr>
      <w:tr w:rsidR="000F73C1" w:rsidRPr="0079589D" w14:paraId="072C9B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439F3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402766"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1D3437C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74D220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1EC0E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C3D68" w14:textId="77777777" w:rsidR="000F73C1" w:rsidRPr="0079589D" w:rsidRDefault="000F73C1" w:rsidP="00933879">
            <w:pPr>
              <w:pStyle w:val="TAC"/>
              <w:rPr>
                <w:lang w:eastAsia="zh-CN"/>
              </w:rPr>
            </w:pPr>
            <w:r w:rsidRPr="0079589D">
              <w:rPr>
                <w:lang w:eastAsia="zh-CN"/>
              </w:rPr>
              <w:t>3-x</w:t>
            </w:r>
          </w:p>
        </w:tc>
      </w:tr>
    </w:tbl>
    <w:p w14:paraId="5557F864" w14:textId="77777777" w:rsidR="000F73C1" w:rsidRPr="0079589D" w:rsidRDefault="000F73C1" w:rsidP="000F73C1"/>
    <w:p w14:paraId="2AE0E673" w14:textId="77777777" w:rsidR="000F73C1" w:rsidRPr="0079589D" w:rsidRDefault="000F73C1" w:rsidP="000F73C1">
      <w:pPr>
        <w:pStyle w:val="Heading3"/>
        <w:rPr>
          <w:lang w:eastAsia="ko-KR"/>
        </w:rPr>
      </w:pPr>
      <w:bookmarkStart w:id="3439" w:name="_Toc20153074"/>
      <w:bookmarkStart w:id="3440" w:name="_Toc27495739"/>
      <w:bookmarkStart w:id="3441" w:name="_Toc36109207"/>
      <w:bookmarkStart w:id="3442" w:name="_Toc73958990"/>
      <w:r w:rsidRPr="0079589D">
        <w:rPr>
          <w:lang w:eastAsia="ko-KR"/>
        </w:rPr>
        <w:t>17.1.18</w:t>
      </w:r>
      <w:r w:rsidRPr="0079589D">
        <w:tab/>
        <w:t>GROUP CALL BROADCAST</w:t>
      </w:r>
      <w:r w:rsidRPr="0079589D">
        <w:rPr>
          <w:lang w:eastAsia="ko-KR"/>
        </w:rPr>
        <w:t xml:space="preserve"> message</w:t>
      </w:r>
      <w:bookmarkEnd w:id="3439"/>
      <w:bookmarkEnd w:id="3440"/>
      <w:bookmarkEnd w:id="3441"/>
      <w:bookmarkEnd w:id="3442"/>
    </w:p>
    <w:p w14:paraId="10F5A69E" w14:textId="77777777" w:rsidR="000F73C1" w:rsidRPr="0079589D" w:rsidRDefault="000F73C1" w:rsidP="000F73C1">
      <w:pPr>
        <w:pStyle w:val="Heading4"/>
        <w:rPr>
          <w:lang w:eastAsia="zh-CN"/>
        </w:rPr>
      </w:pPr>
      <w:bookmarkStart w:id="3443" w:name="_Toc20153075"/>
      <w:bookmarkStart w:id="3444" w:name="_Toc27495740"/>
      <w:bookmarkStart w:id="3445" w:name="_Toc36109208"/>
      <w:bookmarkStart w:id="3446" w:name="_Toc73958991"/>
      <w:r w:rsidRPr="0079589D">
        <w:rPr>
          <w:lang w:eastAsia="zh-CN"/>
        </w:rPr>
        <w:t>17.1.18.1</w:t>
      </w:r>
      <w:r w:rsidRPr="0079589D">
        <w:rPr>
          <w:lang w:eastAsia="zh-CN"/>
        </w:rPr>
        <w:tab/>
        <w:t>Message definition</w:t>
      </w:r>
      <w:bookmarkEnd w:id="3443"/>
      <w:bookmarkEnd w:id="3444"/>
      <w:bookmarkEnd w:id="3445"/>
      <w:bookmarkEnd w:id="3446"/>
    </w:p>
    <w:p w14:paraId="3B05B0E6"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6460358E" w14:textId="77777777" w:rsidR="000F73C1" w:rsidRPr="0079589D" w:rsidRDefault="000F73C1" w:rsidP="000F73C1">
      <w:pPr>
        <w:pStyle w:val="B1"/>
      </w:pPr>
      <w:r w:rsidRPr="0079589D">
        <w:t>Message type:</w:t>
      </w:r>
      <w:r w:rsidRPr="0079589D">
        <w:tab/>
        <w:t>GROUP CALL BROADCAST</w:t>
      </w:r>
    </w:p>
    <w:p w14:paraId="59F365CC" w14:textId="77777777" w:rsidR="000F73C1" w:rsidRPr="0079589D" w:rsidRDefault="000F73C1" w:rsidP="000F73C1">
      <w:pPr>
        <w:pStyle w:val="B1"/>
      </w:pPr>
      <w:r w:rsidRPr="0079589D">
        <w:t>Direction:</w:t>
      </w:r>
      <w:r w:rsidRPr="0079589D">
        <w:tab/>
      </w:r>
      <w:r w:rsidRPr="0079589D">
        <w:tab/>
      </w:r>
      <w:r w:rsidRPr="0079589D">
        <w:tab/>
        <w:t>UE to other UEs</w:t>
      </w:r>
    </w:p>
    <w:p w14:paraId="69951B73" w14:textId="77777777" w:rsidR="000F73C1" w:rsidRPr="0079589D" w:rsidRDefault="000F73C1" w:rsidP="000F73C1">
      <w:pPr>
        <w:pStyle w:val="TH"/>
        <w:outlineLvl w:val="0"/>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E6107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84AEA8A"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D1468DB"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307604A"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D05E2B5"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5D6FBD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38848E3" w14:textId="77777777" w:rsidR="000F73C1" w:rsidRPr="0079589D" w:rsidRDefault="000F73C1" w:rsidP="00933879">
            <w:pPr>
              <w:pStyle w:val="TAH"/>
            </w:pPr>
            <w:r w:rsidRPr="0079589D">
              <w:t>Length</w:t>
            </w:r>
          </w:p>
        </w:tc>
      </w:tr>
      <w:tr w:rsidR="000F73C1" w:rsidRPr="0079589D" w14:paraId="4620F35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780D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A2C5D3"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A8BDF6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305812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537903F"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A5C91B" w14:textId="77777777" w:rsidR="000F73C1" w:rsidRPr="0079589D" w:rsidRDefault="000F73C1" w:rsidP="00933879">
            <w:pPr>
              <w:pStyle w:val="TAC"/>
              <w:rPr>
                <w:lang w:eastAsia="ko-KR"/>
              </w:rPr>
            </w:pPr>
            <w:r w:rsidRPr="0079589D">
              <w:rPr>
                <w:lang w:eastAsia="ko-KR"/>
              </w:rPr>
              <w:t>1</w:t>
            </w:r>
          </w:p>
        </w:tc>
      </w:tr>
      <w:tr w:rsidR="000F73C1" w:rsidRPr="0079589D" w14:paraId="3AC9C1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924250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AE3265"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7D04268"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5B90510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A81F4D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69B3193" w14:textId="77777777" w:rsidR="000F73C1" w:rsidRPr="0079589D" w:rsidRDefault="000F73C1" w:rsidP="00933879">
            <w:pPr>
              <w:pStyle w:val="TAC"/>
            </w:pPr>
            <w:r w:rsidRPr="0079589D">
              <w:t>2</w:t>
            </w:r>
          </w:p>
        </w:tc>
      </w:tr>
      <w:tr w:rsidR="000F73C1" w:rsidRPr="0079589D" w14:paraId="3B42C4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05917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AAC7E5"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3C3561C" w14:textId="77777777" w:rsidR="000F73C1" w:rsidRPr="0079589D" w:rsidRDefault="000F73C1" w:rsidP="00933879">
            <w:pPr>
              <w:pStyle w:val="TAL"/>
            </w:pPr>
            <w:r w:rsidRPr="0079589D">
              <w:t>Call type</w:t>
            </w:r>
          </w:p>
          <w:p w14:paraId="07CB59AD"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1F3BEBB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8CF536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4BE800A" w14:textId="77777777" w:rsidR="000F73C1" w:rsidRPr="0079589D" w:rsidRDefault="000F73C1" w:rsidP="00933879">
            <w:pPr>
              <w:pStyle w:val="TAC"/>
            </w:pPr>
            <w:r w:rsidRPr="0079589D">
              <w:t>1</w:t>
            </w:r>
          </w:p>
        </w:tc>
      </w:tr>
      <w:tr w:rsidR="000F73C1" w:rsidRPr="0079589D" w14:paraId="6C46EC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704D3B"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E4F92D1"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DC0599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739742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2290F72"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C42731E" w14:textId="77777777" w:rsidR="000F73C1" w:rsidRPr="0079589D" w:rsidRDefault="000F73C1" w:rsidP="00933879">
            <w:pPr>
              <w:pStyle w:val="TAC"/>
              <w:rPr>
                <w:lang w:eastAsia="zh-CN"/>
              </w:rPr>
            </w:pPr>
            <w:r w:rsidRPr="0079589D">
              <w:rPr>
                <w:lang w:eastAsia="zh-CN"/>
              </w:rPr>
              <w:t>3-x</w:t>
            </w:r>
          </w:p>
        </w:tc>
      </w:tr>
      <w:tr w:rsidR="000F73C1" w:rsidRPr="0079589D" w14:paraId="2F5DBC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DFC04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DE16CA4"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C11B69B"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3E9728C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045DA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A894660" w14:textId="77777777" w:rsidR="000F73C1" w:rsidRPr="0079589D" w:rsidRDefault="000F73C1" w:rsidP="00933879">
            <w:pPr>
              <w:pStyle w:val="TAC"/>
              <w:rPr>
                <w:lang w:eastAsia="zh-CN"/>
              </w:rPr>
            </w:pPr>
            <w:r w:rsidRPr="0079589D">
              <w:rPr>
                <w:lang w:eastAsia="zh-CN"/>
              </w:rPr>
              <w:t>3-x</w:t>
            </w:r>
          </w:p>
        </w:tc>
      </w:tr>
      <w:tr w:rsidR="000F73C1" w:rsidRPr="0079589D" w14:paraId="59BE78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286099"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A0E9EE1"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DF1FAA6"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2729952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14B2999"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B8789CE" w14:textId="77777777" w:rsidR="000F73C1" w:rsidRPr="0079589D" w:rsidRDefault="000F73C1" w:rsidP="00933879">
            <w:pPr>
              <w:pStyle w:val="TAC"/>
              <w:rPr>
                <w:lang w:eastAsia="zh-CN"/>
              </w:rPr>
            </w:pPr>
            <w:r w:rsidRPr="0079589D">
              <w:rPr>
                <w:lang w:eastAsia="zh-CN"/>
              </w:rPr>
              <w:t>3-x</w:t>
            </w:r>
          </w:p>
        </w:tc>
      </w:tr>
    </w:tbl>
    <w:p w14:paraId="7B279BA5" w14:textId="77777777" w:rsidR="000F73C1" w:rsidRPr="0079589D" w:rsidRDefault="000F73C1" w:rsidP="000F73C1">
      <w:pPr>
        <w:rPr>
          <w:lang w:eastAsia="ko-KR"/>
        </w:rPr>
      </w:pPr>
    </w:p>
    <w:p w14:paraId="398B083F" w14:textId="77777777" w:rsidR="000F73C1" w:rsidRPr="0079589D" w:rsidRDefault="000F73C1" w:rsidP="000F73C1">
      <w:pPr>
        <w:pStyle w:val="Heading3"/>
        <w:rPr>
          <w:lang w:eastAsia="ko-KR"/>
        </w:rPr>
      </w:pPr>
      <w:bookmarkStart w:id="3447" w:name="_Toc20153076"/>
      <w:bookmarkStart w:id="3448" w:name="_Toc27495741"/>
      <w:bookmarkStart w:id="3449" w:name="_Toc36109209"/>
      <w:bookmarkStart w:id="3450" w:name="_Toc73958992"/>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3447"/>
      <w:bookmarkEnd w:id="3448"/>
      <w:bookmarkEnd w:id="3449"/>
      <w:bookmarkEnd w:id="3450"/>
    </w:p>
    <w:p w14:paraId="25C823BE" w14:textId="77777777" w:rsidR="000F73C1" w:rsidRPr="0079589D" w:rsidRDefault="000F73C1" w:rsidP="000F73C1">
      <w:pPr>
        <w:pStyle w:val="Heading4"/>
        <w:rPr>
          <w:lang w:eastAsia="zh-CN"/>
        </w:rPr>
      </w:pPr>
      <w:bookmarkStart w:id="3451" w:name="_Toc20153077"/>
      <w:bookmarkStart w:id="3452" w:name="_Toc27495742"/>
      <w:bookmarkStart w:id="3453" w:name="_Toc36109210"/>
      <w:bookmarkStart w:id="3454" w:name="_Toc73958993"/>
      <w:r w:rsidRPr="0079589D">
        <w:rPr>
          <w:lang w:eastAsia="zh-CN"/>
        </w:rPr>
        <w:t>17.1.19.1</w:t>
      </w:r>
      <w:r w:rsidRPr="0079589D">
        <w:rPr>
          <w:lang w:eastAsia="zh-CN"/>
        </w:rPr>
        <w:tab/>
        <w:t>Message definition</w:t>
      </w:r>
      <w:bookmarkEnd w:id="3451"/>
      <w:bookmarkEnd w:id="3452"/>
      <w:bookmarkEnd w:id="3453"/>
      <w:bookmarkEnd w:id="3454"/>
    </w:p>
    <w:p w14:paraId="0A0FF51C"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213AF8C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66E0AD" w14:textId="77777777" w:rsidR="000F73C1" w:rsidRPr="0079589D" w:rsidRDefault="000F73C1" w:rsidP="000F73C1">
      <w:pPr>
        <w:pStyle w:val="B1"/>
      </w:pPr>
      <w:r w:rsidRPr="0079589D">
        <w:t>Direction:</w:t>
      </w:r>
      <w:r w:rsidRPr="0079589D">
        <w:tab/>
      </w:r>
      <w:r w:rsidRPr="0079589D">
        <w:tab/>
      </w:r>
      <w:r w:rsidRPr="0079589D">
        <w:tab/>
        <w:t>UE to other UEs</w:t>
      </w:r>
    </w:p>
    <w:p w14:paraId="7BC64CBF"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1A0111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17B3DFE"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005DD7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DEDC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D68D978"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A6B9E12"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D9BEB55" w14:textId="77777777" w:rsidR="000F73C1" w:rsidRPr="0079589D" w:rsidRDefault="000F73C1" w:rsidP="00933879">
            <w:pPr>
              <w:pStyle w:val="TAH"/>
            </w:pPr>
            <w:r w:rsidRPr="0079589D">
              <w:t>Length</w:t>
            </w:r>
          </w:p>
        </w:tc>
      </w:tr>
      <w:tr w:rsidR="000F73C1" w:rsidRPr="0079589D" w14:paraId="123F8A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BB965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824C6F"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0BB22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1C039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BC2F53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1457FAA" w14:textId="77777777" w:rsidR="000F73C1" w:rsidRPr="0079589D" w:rsidRDefault="000F73C1" w:rsidP="00933879">
            <w:pPr>
              <w:pStyle w:val="TAC"/>
              <w:rPr>
                <w:lang w:eastAsia="ko-KR"/>
              </w:rPr>
            </w:pPr>
            <w:r w:rsidRPr="0079589D">
              <w:rPr>
                <w:lang w:eastAsia="ko-KR"/>
              </w:rPr>
              <w:t>1</w:t>
            </w:r>
          </w:p>
        </w:tc>
      </w:tr>
      <w:tr w:rsidR="000F73C1" w:rsidRPr="0079589D" w14:paraId="4F82460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A99B6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7BB28F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204DB2"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5C51930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08387C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FCDBA0" w14:textId="77777777" w:rsidR="000F73C1" w:rsidRPr="0079589D" w:rsidRDefault="000F73C1" w:rsidP="00933879">
            <w:pPr>
              <w:pStyle w:val="TAC"/>
            </w:pPr>
            <w:r w:rsidRPr="0079589D">
              <w:t>2</w:t>
            </w:r>
          </w:p>
        </w:tc>
      </w:tr>
      <w:tr w:rsidR="000F73C1" w:rsidRPr="0079589D" w14:paraId="6750323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C5E15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961F202"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D8E3427"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0373BEE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A7015D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903869F" w14:textId="77777777" w:rsidR="000F73C1" w:rsidRPr="0079589D" w:rsidRDefault="000F73C1" w:rsidP="00933879">
            <w:pPr>
              <w:pStyle w:val="TAC"/>
              <w:rPr>
                <w:lang w:eastAsia="zh-CN"/>
              </w:rPr>
            </w:pPr>
            <w:r w:rsidRPr="0079589D">
              <w:rPr>
                <w:lang w:eastAsia="zh-CN"/>
              </w:rPr>
              <w:t>3-x</w:t>
            </w:r>
          </w:p>
        </w:tc>
      </w:tr>
      <w:tr w:rsidR="000F73C1" w:rsidRPr="0079589D" w14:paraId="3CFF597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43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9ED724"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3DB065A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339A9B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631963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5CC505" w14:textId="77777777" w:rsidR="000F73C1" w:rsidRPr="0079589D" w:rsidRDefault="000F73C1" w:rsidP="00933879">
            <w:pPr>
              <w:pStyle w:val="TAC"/>
              <w:rPr>
                <w:lang w:eastAsia="zh-CN"/>
              </w:rPr>
            </w:pPr>
            <w:r w:rsidRPr="0079589D">
              <w:rPr>
                <w:lang w:eastAsia="zh-CN"/>
              </w:rPr>
              <w:t>3-x</w:t>
            </w:r>
          </w:p>
        </w:tc>
      </w:tr>
    </w:tbl>
    <w:p w14:paraId="2B18CFE0" w14:textId="77777777" w:rsidR="000F73C1" w:rsidRPr="0079589D" w:rsidRDefault="000F73C1" w:rsidP="000F73C1"/>
    <w:p w14:paraId="71EB9871" w14:textId="77777777" w:rsidR="00251EBF" w:rsidRPr="006F1DFB" w:rsidRDefault="00251EBF" w:rsidP="00251EBF">
      <w:pPr>
        <w:pStyle w:val="Heading3"/>
        <w:rPr>
          <w:rFonts w:eastAsia="Calibri"/>
        </w:rPr>
      </w:pPr>
      <w:bookmarkStart w:id="3455" w:name="_Toc20153078"/>
      <w:bookmarkStart w:id="3456" w:name="_Toc27495743"/>
      <w:bookmarkStart w:id="3457" w:name="_Toc36109211"/>
      <w:bookmarkStart w:id="3458" w:name="_Toc73958994"/>
      <w:r w:rsidRPr="006F1DFB">
        <w:rPr>
          <w:rFonts w:eastAsia="Calibri"/>
        </w:rPr>
        <w:t>17.1.20</w:t>
      </w:r>
      <w:r w:rsidRPr="006F1DFB">
        <w:rPr>
          <w:rFonts w:eastAsia="Calibri"/>
        </w:rPr>
        <w:tab/>
        <w:t>PRIVATE REMOTE VIDEO PUSH REQUEST message</w:t>
      </w:r>
      <w:bookmarkEnd w:id="3455"/>
      <w:bookmarkEnd w:id="3456"/>
      <w:bookmarkEnd w:id="3457"/>
      <w:bookmarkEnd w:id="3458"/>
    </w:p>
    <w:p w14:paraId="76441F9B" w14:textId="77777777" w:rsidR="00251EBF" w:rsidRDefault="00251EBF" w:rsidP="00251EBF">
      <w:pPr>
        <w:pStyle w:val="Heading4"/>
        <w:rPr>
          <w:b/>
          <w:i/>
          <w:lang w:eastAsia="zh-CN"/>
        </w:rPr>
      </w:pPr>
      <w:bookmarkStart w:id="3459" w:name="_Toc20153079"/>
      <w:bookmarkStart w:id="3460" w:name="_Toc27495744"/>
      <w:bookmarkStart w:id="3461" w:name="_Toc36109212"/>
      <w:bookmarkStart w:id="3462" w:name="_Toc73958995"/>
      <w:r>
        <w:rPr>
          <w:lang w:eastAsia="zh-CN"/>
        </w:rPr>
        <w:t>17.1.20</w:t>
      </w:r>
      <w:r w:rsidRPr="001A18D6">
        <w:rPr>
          <w:lang w:eastAsia="zh-CN"/>
        </w:rPr>
        <w:t>.1</w:t>
      </w:r>
      <w:r w:rsidRPr="001A18D6">
        <w:rPr>
          <w:lang w:eastAsia="zh-CN"/>
        </w:rPr>
        <w:tab/>
        <w:t>Message definition</w:t>
      </w:r>
      <w:bookmarkEnd w:id="3459"/>
      <w:bookmarkEnd w:id="3460"/>
      <w:bookmarkEnd w:id="3461"/>
      <w:bookmarkEnd w:id="3462"/>
    </w:p>
    <w:p w14:paraId="2E7D878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20C60B02" w14:textId="77777777" w:rsidR="00251EBF" w:rsidRPr="001A18D6" w:rsidRDefault="00251EBF" w:rsidP="00251EBF">
      <w:pPr>
        <w:pStyle w:val="B1"/>
        <w:rPr>
          <w:lang w:val="en-US"/>
        </w:rPr>
      </w:pPr>
      <w:r>
        <w:t>Message type:</w:t>
      </w:r>
      <w:r>
        <w:tab/>
      </w:r>
      <w:r>
        <w:rPr>
          <w:lang w:val="en-US" w:eastAsia="ko-KR"/>
        </w:rPr>
        <w:t>PRIVATE REMOTE VIDEO PUSH REQUEST</w:t>
      </w:r>
    </w:p>
    <w:p w14:paraId="68A11CF2" w14:textId="77777777" w:rsidR="00251EBF" w:rsidRDefault="00251EBF" w:rsidP="00251EBF">
      <w:pPr>
        <w:pStyle w:val="B1"/>
      </w:pPr>
      <w:r>
        <w:t>Direction:</w:t>
      </w:r>
      <w:r>
        <w:tab/>
      </w:r>
      <w:r>
        <w:tab/>
      </w:r>
      <w:r>
        <w:tab/>
        <w:t xml:space="preserve">UE to </w:t>
      </w:r>
      <w:r>
        <w:rPr>
          <w:lang w:val="en-US"/>
        </w:rPr>
        <w:t>another</w:t>
      </w:r>
      <w:r>
        <w:t xml:space="preserve"> UE</w:t>
      </w:r>
    </w:p>
    <w:p w14:paraId="07E06C39" w14:textId="77777777" w:rsidR="00251EBF" w:rsidRPr="001A18D6" w:rsidRDefault="00251EBF" w:rsidP="00251EBF">
      <w:pPr>
        <w:pStyle w:val="TH"/>
        <w:rPr>
          <w:lang w:val="en-US"/>
        </w:rPr>
      </w:pPr>
      <w:r w:rsidRPr="001A18D6">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4E09EBC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47A4874C" w14:textId="77777777" w:rsidR="00251EBF" w:rsidRPr="00E94287" w:rsidRDefault="00251EBF" w:rsidP="00AE1E2D">
            <w:pPr>
              <w:pStyle w:val="TAH"/>
              <w:spacing w:line="256" w:lineRule="auto"/>
            </w:pPr>
            <w:r w:rsidRPr="00E94287">
              <w:t>IEI</w:t>
            </w:r>
          </w:p>
        </w:tc>
        <w:tc>
          <w:tcPr>
            <w:tcW w:w="2939" w:type="dxa"/>
            <w:tcBorders>
              <w:top w:val="single" w:sz="6" w:space="0" w:color="000000"/>
              <w:left w:val="single" w:sz="6" w:space="0" w:color="000000"/>
              <w:bottom w:val="single" w:sz="6" w:space="0" w:color="000000"/>
              <w:right w:val="single" w:sz="6" w:space="0" w:color="000000"/>
            </w:tcBorders>
            <w:hideMark/>
          </w:tcPr>
          <w:p w14:paraId="0DE7381E" w14:textId="77777777" w:rsidR="00251EBF" w:rsidRPr="00E94287" w:rsidRDefault="00251EBF" w:rsidP="00AE1E2D">
            <w:pPr>
              <w:pStyle w:val="TAH"/>
              <w:spacing w:line="256" w:lineRule="auto"/>
            </w:pPr>
            <w:r w:rsidRPr="00E9428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7A6091A4" w14:textId="77777777" w:rsidR="00251EBF" w:rsidRPr="00E94287" w:rsidRDefault="00251EBF" w:rsidP="00AE1E2D">
            <w:pPr>
              <w:pStyle w:val="TAH"/>
              <w:spacing w:line="256" w:lineRule="auto"/>
            </w:pPr>
            <w:r w:rsidRPr="00E9428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65C02A00" w14:textId="77777777" w:rsidR="00251EBF" w:rsidRPr="00E94287" w:rsidRDefault="00251EBF" w:rsidP="00AE1E2D">
            <w:pPr>
              <w:pStyle w:val="TAH"/>
              <w:spacing w:line="256" w:lineRule="auto"/>
            </w:pPr>
            <w:r w:rsidRPr="00E9428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81831B9" w14:textId="77777777" w:rsidR="00251EBF" w:rsidRPr="00E94287" w:rsidRDefault="00251EBF" w:rsidP="00AE1E2D">
            <w:pPr>
              <w:pStyle w:val="TAH"/>
              <w:spacing w:line="256" w:lineRule="auto"/>
            </w:pPr>
            <w:r w:rsidRPr="00E94287">
              <w:t>Format</w:t>
            </w:r>
          </w:p>
        </w:tc>
        <w:tc>
          <w:tcPr>
            <w:tcW w:w="1365" w:type="dxa"/>
            <w:tcBorders>
              <w:top w:val="single" w:sz="6" w:space="0" w:color="000000"/>
              <w:left w:val="single" w:sz="6" w:space="0" w:color="000000"/>
              <w:bottom w:val="single" w:sz="6" w:space="0" w:color="000000"/>
              <w:right w:val="single" w:sz="6" w:space="0" w:color="000000"/>
            </w:tcBorders>
            <w:hideMark/>
          </w:tcPr>
          <w:p w14:paraId="73383303" w14:textId="77777777" w:rsidR="00251EBF" w:rsidRPr="00E94287" w:rsidRDefault="00251EBF" w:rsidP="00AE1E2D">
            <w:pPr>
              <w:pStyle w:val="TAH"/>
              <w:spacing w:line="256" w:lineRule="auto"/>
            </w:pPr>
            <w:r w:rsidRPr="00E94287">
              <w:t>Length</w:t>
            </w:r>
          </w:p>
        </w:tc>
      </w:tr>
      <w:tr w:rsidR="00251EBF" w:rsidRPr="00E94287" w14:paraId="16B28FA2"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DA63A14"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D0F11D8" w14:textId="77777777" w:rsidR="00251EBF" w:rsidRPr="00E94287" w:rsidRDefault="00251EBF" w:rsidP="00AE1E2D">
            <w:pPr>
              <w:pStyle w:val="TAL"/>
              <w:spacing w:line="256" w:lineRule="auto"/>
            </w:pPr>
            <w:r w:rsidRPr="00E94287">
              <w:rPr>
                <w:lang w:val="en-US"/>
              </w:rPr>
              <w:t>Remote video push</w:t>
            </w:r>
            <w:r w:rsidRPr="00E94287">
              <w:t xml:space="preserve"> setup request </w:t>
            </w:r>
            <w:r w:rsidRPr="00E94287">
              <w:rPr>
                <w:lang w:eastAsia="ko-KR"/>
              </w:rPr>
              <w:t>message</w:t>
            </w:r>
            <w:r w:rsidRPr="00E9428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662C599E" w14:textId="77777777" w:rsidR="00251EBF" w:rsidRPr="00E94287" w:rsidRDefault="00251EBF" w:rsidP="00AE1E2D">
            <w:pPr>
              <w:pStyle w:val="TAL"/>
              <w:spacing w:line="256" w:lineRule="auto"/>
              <w:rPr>
                <w:lang w:eastAsia="zh-CN"/>
              </w:rPr>
            </w:pPr>
            <w:r w:rsidRPr="00E94287">
              <w:rPr>
                <w:lang w:eastAsia="zh-CN"/>
              </w:rPr>
              <w:t>Message type</w:t>
            </w:r>
            <w:r w:rsidRPr="00E94287">
              <w:rPr>
                <w:lang w:eastAsia="zh-CN"/>
              </w:rPr>
              <w:br/>
            </w:r>
            <w:r w:rsidRPr="00E94287">
              <w:rPr>
                <w:lang w:eastAsia="ko-KR"/>
              </w:rPr>
              <w:t>17.2.2</w:t>
            </w:r>
          </w:p>
        </w:tc>
        <w:tc>
          <w:tcPr>
            <w:tcW w:w="1530" w:type="dxa"/>
            <w:tcBorders>
              <w:top w:val="single" w:sz="6" w:space="0" w:color="000000"/>
              <w:left w:val="single" w:sz="6" w:space="0" w:color="000000"/>
              <w:bottom w:val="single" w:sz="6" w:space="0" w:color="000000"/>
              <w:right w:val="single" w:sz="6" w:space="0" w:color="000000"/>
            </w:tcBorders>
            <w:hideMark/>
          </w:tcPr>
          <w:p w14:paraId="4E76ED8C" w14:textId="77777777" w:rsidR="00251EBF" w:rsidRPr="00E94287" w:rsidRDefault="00251EBF" w:rsidP="00AE1E2D">
            <w:pPr>
              <w:pStyle w:val="TAC"/>
              <w:spacing w:line="256" w:lineRule="auto"/>
            </w:pPr>
            <w:r w:rsidRPr="00E94287">
              <w:t>M</w:t>
            </w:r>
          </w:p>
        </w:tc>
        <w:tc>
          <w:tcPr>
            <w:tcW w:w="1440" w:type="dxa"/>
            <w:tcBorders>
              <w:top w:val="single" w:sz="6" w:space="0" w:color="000000"/>
              <w:left w:val="single" w:sz="6" w:space="0" w:color="000000"/>
              <w:bottom w:val="single" w:sz="6" w:space="0" w:color="000000"/>
              <w:right w:val="single" w:sz="6" w:space="0" w:color="000000"/>
            </w:tcBorders>
            <w:hideMark/>
          </w:tcPr>
          <w:p w14:paraId="4383E3F5" w14:textId="77777777" w:rsidR="00251EBF" w:rsidRPr="00E94287" w:rsidRDefault="00251EBF" w:rsidP="00AE1E2D">
            <w:pPr>
              <w:pStyle w:val="TAC"/>
              <w:spacing w:line="256" w:lineRule="auto"/>
            </w:pPr>
            <w:r w:rsidRPr="00E94287">
              <w:t>V</w:t>
            </w:r>
          </w:p>
        </w:tc>
        <w:tc>
          <w:tcPr>
            <w:tcW w:w="1365" w:type="dxa"/>
            <w:tcBorders>
              <w:top w:val="single" w:sz="6" w:space="0" w:color="000000"/>
              <w:left w:val="single" w:sz="6" w:space="0" w:color="000000"/>
              <w:bottom w:val="single" w:sz="6" w:space="0" w:color="000000"/>
              <w:right w:val="single" w:sz="6" w:space="0" w:color="000000"/>
            </w:tcBorders>
            <w:hideMark/>
          </w:tcPr>
          <w:p w14:paraId="35CD0E83" w14:textId="77777777" w:rsidR="00251EBF" w:rsidRPr="00E94287" w:rsidRDefault="00251EBF" w:rsidP="00AE1E2D">
            <w:pPr>
              <w:pStyle w:val="TAC"/>
              <w:spacing w:line="256" w:lineRule="auto"/>
              <w:rPr>
                <w:lang w:eastAsia="ko-KR"/>
              </w:rPr>
            </w:pPr>
            <w:r w:rsidRPr="00E94287">
              <w:rPr>
                <w:lang w:eastAsia="ko-KR"/>
              </w:rPr>
              <w:t>1</w:t>
            </w:r>
          </w:p>
        </w:tc>
      </w:tr>
      <w:tr w:rsidR="00251EBF" w:rsidRPr="00E94287" w14:paraId="7AE1DB28"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B3CFDBC"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4DDF04DD" w14:textId="77777777" w:rsidR="00251EBF" w:rsidRPr="00E94287" w:rsidRDefault="00251EBF" w:rsidP="00AE1E2D">
            <w:pPr>
              <w:pStyle w:val="TAL"/>
              <w:spacing w:line="256" w:lineRule="auto"/>
              <w:rPr>
                <w:lang w:val="en-US"/>
              </w:rPr>
            </w:pPr>
            <w:r w:rsidRPr="00E94287">
              <w:rPr>
                <w:lang w:val="en-US"/>
              </w:rP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7FCA7DE1" w14:textId="77777777" w:rsidR="00251EBF" w:rsidRPr="00E94287" w:rsidRDefault="00251EBF" w:rsidP="00AE1E2D">
            <w:pPr>
              <w:pStyle w:val="TAL"/>
              <w:spacing w:line="256" w:lineRule="auto"/>
              <w:rPr>
                <w:lang w:eastAsia="zh-CN"/>
              </w:rPr>
            </w:pPr>
            <w:r w:rsidRPr="00E94287">
              <w:rPr>
                <w:lang w:eastAsia="zh-CN"/>
              </w:rPr>
              <w:t>Call identifier</w:t>
            </w:r>
          </w:p>
          <w:p w14:paraId="164C1AA6" w14:textId="77777777" w:rsidR="00251EBF" w:rsidRPr="00E94287" w:rsidRDefault="00251EBF" w:rsidP="00AE1E2D">
            <w:pPr>
              <w:pStyle w:val="TAL"/>
              <w:spacing w:line="256" w:lineRule="auto"/>
              <w:rPr>
                <w:lang w:eastAsia="zh-CN"/>
              </w:rPr>
            </w:pPr>
            <w:r w:rsidRPr="00E94287">
              <w:rPr>
                <w:lang w:eastAsia="zh-CN"/>
              </w:rPr>
              <w:t>17.2.3</w:t>
            </w:r>
          </w:p>
        </w:tc>
        <w:tc>
          <w:tcPr>
            <w:tcW w:w="1530" w:type="dxa"/>
            <w:tcBorders>
              <w:top w:val="single" w:sz="6" w:space="0" w:color="000000"/>
              <w:left w:val="single" w:sz="6" w:space="0" w:color="000000"/>
              <w:bottom w:val="single" w:sz="6" w:space="0" w:color="000000"/>
              <w:right w:val="single" w:sz="6" w:space="0" w:color="000000"/>
            </w:tcBorders>
            <w:hideMark/>
          </w:tcPr>
          <w:p w14:paraId="00A71A2A" w14:textId="77777777" w:rsidR="00251EBF" w:rsidRPr="00E94287" w:rsidRDefault="00251EBF" w:rsidP="00AE1E2D">
            <w:pPr>
              <w:pStyle w:val="TAC"/>
              <w:spacing w:line="256" w:lineRule="auto"/>
              <w:rPr>
                <w:lang w:val="en-US"/>
              </w:rPr>
            </w:pPr>
            <w:r w:rsidRPr="00E94287">
              <w:rPr>
                <w:lang w:val="en-US"/>
              </w:rPr>
              <w:t>M</w:t>
            </w:r>
          </w:p>
        </w:tc>
        <w:tc>
          <w:tcPr>
            <w:tcW w:w="1440" w:type="dxa"/>
            <w:tcBorders>
              <w:top w:val="single" w:sz="6" w:space="0" w:color="000000"/>
              <w:left w:val="single" w:sz="6" w:space="0" w:color="000000"/>
              <w:bottom w:val="single" w:sz="6" w:space="0" w:color="000000"/>
              <w:right w:val="single" w:sz="6" w:space="0" w:color="000000"/>
            </w:tcBorders>
            <w:hideMark/>
          </w:tcPr>
          <w:p w14:paraId="25A37827" w14:textId="77777777" w:rsidR="00251EBF" w:rsidRPr="00E94287" w:rsidRDefault="00251EBF" w:rsidP="00AE1E2D">
            <w:pPr>
              <w:pStyle w:val="TAC"/>
              <w:spacing w:line="256" w:lineRule="auto"/>
              <w:rPr>
                <w:lang w:val="en-US"/>
              </w:rPr>
            </w:pPr>
            <w:r w:rsidRPr="00E94287">
              <w:rPr>
                <w:lang w:val="en-US"/>
              </w:rPr>
              <w:t>V</w:t>
            </w:r>
          </w:p>
        </w:tc>
        <w:tc>
          <w:tcPr>
            <w:tcW w:w="1365" w:type="dxa"/>
            <w:tcBorders>
              <w:top w:val="single" w:sz="6" w:space="0" w:color="000000"/>
              <w:left w:val="single" w:sz="6" w:space="0" w:color="000000"/>
              <w:bottom w:val="single" w:sz="6" w:space="0" w:color="000000"/>
              <w:right w:val="single" w:sz="6" w:space="0" w:color="000000"/>
            </w:tcBorders>
            <w:hideMark/>
          </w:tcPr>
          <w:p w14:paraId="0B45412C" w14:textId="77777777" w:rsidR="00251EBF" w:rsidRPr="00E94287" w:rsidRDefault="00251EBF" w:rsidP="00AE1E2D">
            <w:pPr>
              <w:pStyle w:val="TAC"/>
              <w:spacing w:line="256" w:lineRule="auto"/>
              <w:rPr>
                <w:lang w:val="en-US" w:eastAsia="ko-KR"/>
              </w:rPr>
            </w:pPr>
            <w:r w:rsidRPr="00E94287">
              <w:rPr>
                <w:lang w:val="en-US" w:eastAsia="ko-KR"/>
              </w:rPr>
              <w:t>2</w:t>
            </w:r>
          </w:p>
        </w:tc>
      </w:tr>
      <w:tr w:rsidR="00251EBF" w:rsidRPr="00E94287" w14:paraId="676FA798"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5A18F7F"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620AC40A" w14:textId="77777777" w:rsidR="00251EBF" w:rsidRPr="000C63F8" w:rsidRDefault="00251EBF" w:rsidP="00AE1E2D">
            <w:pPr>
              <w:pStyle w:val="TAL"/>
              <w:spacing w:line="256" w:lineRule="auto"/>
              <w:rPr>
                <w:lang w:val="en-US" w:eastAsia="ko-KR"/>
              </w:rPr>
            </w:pPr>
            <w:r w:rsidRPr="00E94287">
              <w:rPr>
                <w:lang w:eastAsia="zh-CN"/>
              </w:rPr>
              <w:t xml:space="preserve">MCVideo </w:t>
            </w:r>
            <w:r w:rsidRPr="00E94287">
              <w:rPr>
                <w:lang w:val="en-US" w:eastAsia="zh-CN"/>
              </w:rPr>
              <w:t>remote push</w:t>
            </w:r>
            <w:r>
              <w:rPr>
                <w:lang w:eastAsia="zh-CN"/>
              </w:rPr>
              <w:t xml:space="preserve"> request</w:t>
            </w:r>
            <w:r>
              <w:rPr>
                <w:lang w:val="en-US" w:eastAsia="zh-CN"/>
              </w:rPr>
              <w:t>er</w:t>
            </w:r>
          </w:p>
        </w:tc>
        <w:tc>
          <w:tcPr>
            <w:tcW w:w="2191" w:type="dxa"/>
            <w:tcBorders>
              <w:top w:val="single" w:sz="6" w:space="0" w:color="000000"/>
              <w:left w:val="single" w:sz="6" w:space="0" w:color="000000"/>
              <w:bottom w:val="single" w:sz="6" w:space="0" w:color="000000"/>
              <w:right w:val="single" w:sz="6" w:space="0" w:color="000000"/>
            </w:tcBorders>
            <w:hideMark/>
          </w:tcPr>
          <w:p w14:paraId="520FA9B8"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3DEEDBE0"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0F75E6A9"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391EA368"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641C01A6"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17D51C1"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FB6234A" w14:textId="77777777" w:rsidR="00251EBF" w:rsidRPr="000C63F8" w:rsidRDefault="00251EBF" w:rsidP="00AE1E2D">
            <w:pPr>
              <w:pStyle w:val="TAL"/>
              <w:spacing w:line="256" w:lineRule="auto"/>
              <w:rPr>
                <w:lang w:val="en-US" w:eastAsia="ko-KR"/>
              </w:rPr>
            </w:pPr>
            <w:r w:rsidRPr="00E94287">
              <w:rPr>
                <w:lang w:eastAsia="zh-CN"/>
              </w:rPr>
              <w:t xml:space="preserve">MCVideo </w:t>
            </w:r>
            <w:r>
              <w:rPr>
                <w:lang w:val="en-US" w:eastAsia="zh-CN"/>
              </w:rPr>
              <w:t>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0974C758"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60103F60"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6A5C3FDB"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700AA9AB"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428D812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1783950"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1C3B7D25" w14:textId="77777777" w:rsidR="00251EBF" w:rsidRPr="000C63F8" w:rsidRDefault="00251EBF" w:rsidP="00AE1E2D">
            <w:pPr>
              <w:pStyle w:val="TAL"/>
              <w:spacing w:line="256" w:lineRule="auto"/>
              <w:rPr>
                <w:lang w:val="en-US" w:eastAsia="zh-CN"/>
              </w:rPr>
            </w:pPr>
            <w:r w:rsidRPr="00E94287">
              <w:rPr>
                <w:lang w:val="en-US" w:eastAsia="zh-CN"/>
              </w:rPr>
              <w:t>MCV</w:t>
            </w:r>
            <w:r>
              <w:rPr>
                <w:lang w:val="en-US" w:eastAsia="zh-CN"/>
              </w:rPr>
              <w:t>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313CA811" w14:textId="77777777" w:rsidR="00251EBF" w:rsidRPr="00E94287" w:rsidRDefault="00251EBF" w:rsidP="00AE1E2D">
            <w:pPr>
              <w:pStyle w:val="TAL"/>
              <w:spacing w:line="256" w:lineRule="auto"/>
              <w:rPr>
                <w:lang w:eastAsia="zh-CN"/>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7F0873C8" w14:textId="77777777" w:rsidR="00251EBF" w:rsidRPr="00E94287" w:rsidRDefault="00251EBF" w:rsidP="00AE1E2D">
            <w:pPr>
              <w:pStyle w:val="TAC"/>
              <w:spacing w:line="256" w:lineRule="auto"/>
              <w:rPr>
                <w:lang w:val="en-US" w:eastAsia="zh-CN"/>
              </w:rPr>
            </w:pPr>
            <w:r w:rsidRPr="00E94287">
              <w:rPr>
                <w:lang w:val="en-US"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024EB72C"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20D5BBAC" w14:textId="77777777" w:rsidR="00251EBF" w:rsidRPr="00E94287" w:rsidRDefault="00251EBF" w:rsidP="00AE1E2D">
            <w:pPr>
              <w:pStyle w:val="TAC"/>
              <w:spacing w:line="256" w:lineRule="auto"/>
              <w:rPr>
                <w:lang w:val="en-US" w:eastAsia="zh-CN"/>
              </w:rPr>
            </w:pPr>
            <w:r w:rsidRPr="00E94287">
              <w:rPr>
                <w:lang w:val="en-US" w:eastAsia="zh-CN"/>
              </w:rPr>
              <w:t>3-x</w:t>
            </w:r>
          </w:p>
        </w:tc>
      </w:tr>
      <w:tr w:rsidR="00251EBF" w14:paraId="2297513E"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9A10445" w14:textId="77777777" w:rsidR="00251EBF" w:rsidRPr="00E94287" w:rsidRDefault="0094202A" w:rsidP="00AE1E2D">
            <w:pPr>
              <w:pStyle w:val="TAL"/>
              <w:spacing w:line="256" w:lineRule="auto"/>
              <w:rPr>
                <w:lang w:eastAsia="zh-CN"/>
              </w:rPr>
            </w:pPr>
            <w:r>
              <w:rPr>
                <w:lang w:eastAsia="zh-CN"/>
              </w:rPr>
              <w:t>79</w:t>
            </w:r>
          </w:p>
        </w:tc>
        <w:tc>
          <w:tcPr>
            <w:tcW w:w="2939" w:type="dxa"/>
            <w:tcBorders>
              <w:top w:val="single" w:sz="6" w:space="0" w:color="000000"/>
              <w:left w:val="single" w:sz="6" w:space="0" w:color="000000"/>
              <w:bottom w:val="single" w:sz="6" w:space="0" w:color="000000"/>
              <w:right w:val="single" w:sz="6" w:space="0" w:color="000000"/>
            </w:tcBorders>
            <w:hideMark/>
          </w:tcPr>
          <w:p w14:paraId="412DA701" w14:textId="77777777" w:rsidR="00251EBF" w:rsidRPr="00E94287" w:rsidRDefault="00251EBF" w:rsidP="00AE1E2D">
            <w:pPr>
              <w:pStyle w:val="TAL"/>
              <w:spacing w:line="256" w:lineRule="auto"/>
              <w:rPr>
                <w:lang w:val="en-US" w:eastAsia="zh-CN"/>
              </w:rPr>
            </w:pPr>
            <w:r w:rsidRPr="00E94287">
              <w:rPr>
                <w:lang w:val="en-US" w:eastAsia="zh-CN"/>
              </w:rP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F6CA656" w14:textId="77777777" w:rsidR="00251EBF" w:rsidRPr="00E94287" w:rsidRDefault="00251EBF" w:rsidP="00AE1E2D">
            <w:pPr>
              <w:pStyle w:val="TAL"/>
              <w:spacing w:line="256" w:lineRule="auto"/>
              <w:rPr>
                <w:lang w:val="en-US" w:eastAsia="zh-CN"/>
              </w:rPr>
            </w:pPr>
            <w:r w:rsidRPr="00E94287">
              <w:rPr>
                <w:lang w:val="en-US" w:eastAsia="zh-CN"/>
              </w:rPr>
              <w:t>Video Information</w:t>
            </w:r>
            <w:r w:rsidRPr="00E94287">
              <w:rPr>
                <w:lang w:eastAsia="zh-CN"/>
              </w:rPr>
              <w:br/>
            </w:r>
            <w:r w:rsidRPr="00E94287">
              <w:rPr>
                <w:lang w:eastAsia="ko-KR"/>
              </w:rPr>
              <w:t>17.2.17</w:t>
            </w:r>
          </w:p>
        </w:tc>
        <w:tc>
          <w:tcPr>
            <w:tcW w:w="1530" w:type="dxa"/>
            <w:tcBorders>
              <w:top w:val="single" w:sz="6" w:space="0" w:color="000000"/>
              <w:left w:val="single" w:sz="6" w:space="0" w:color="000000"/>
              <w:bottom w:val="single" w:sz="6" w:space="0" w:color="000000"/>
              <w:right w:val="single" w:sz="6" w:space="0" w:color="000000"/>
            </w:tcBorders>
            <w:hideMark/>
          </w:tcPr>
          <w:p w14:paraId="5635E3F8" w14:textId="77777777" w:rsidR="00251EBF" w:rsidRPr="00E94287" w:rsidRDefault="00251EBF" w:rsidP="00AE1E2D">
            <w:pPr>
              <w:pStyle w:val="TAC"/>
              <w:spacing w:line="256" w:lineRule="auto"/>
              <w:rPr>
                <w:lang w:val="en-US" w:eastAsia="zh-CN"/>
              </w:rPr>
            </w:pPr>
            <w:r w:rsidRPr="00E94287">
              <w:rPr>
                <w:lang w:val="en-US" w:eastAsia="zh-CN"/>
              </w:rPr>
              <w:t>O</w:t>
            </w:r>
          </w:p>
        </w:tc>
        <w:tc>
          <w:tcPr>
            <w:tcW w:w="1440" w:type="dxa"/>
            <w:tcBorders>
              <w:top w:val="single" w:sz="6" w:space="0" w:color="000000"/>
              <w:left w:val="single" w:sz="6" w:space="0" w:color="000000"/>
              <w:bottom w:val="single" w:sz="6" w:space="0" w:color="000000"/>
              <w:right w:val="single" w:sz="6" w:space="0" w:color="000000"/>
            </w:tcBorders>
            <w:hideMark/>
          </w:tcPr>
          <w:p w14:paraId="6C7779CE" w14:textId="77777777" w:rsidR="00251EBF" w:rsidRPr="00E94287" w:rsidRDefault="00251EBF" w:rsidP="00AE1E2D">
            <w:pPr>
              <w:pStyle w:val="TAC"/>
              <w:spacing w:line="256" w:lineRule="auto"/>
              <w:rPr>
                <w:lang w:val="en-US" w:eastAsia="zh-CN"/>
              </w:rPr>
            </w:pPr>
            <w:r w:rsidRPr="00E94287">
              <w:rPr>
                <w:lang w:val="en-US" w:eastAsia="zh-CN"/>
              </w:rPr>
              <w:t>TLV-E</w:t>
            </w:r>
          </w:p>
        </w:tc>
        <w:tc>
          <w:tcPr>
            <w:tcW w:w="1365" w:type="dxa"/>
            <w:tcBorders>
              <w:top w:val="single" w:sz="6" w:space="0" w:color="000000"/>
              <w:left w:val="single" w:sz="6" w:space="0" w:color="000000"/>
              <w:bottom w:val="single" w:sz="6" w:space="0" w:color="000000"/>
              <w:right w:val="single" w:sz="6" w:space="0" w:color="000000"/>
            </w:tcBorders>
            <w:hideMark/>
          </w:tcPr>
          <w:p w14:paraId="3E88D670" w14:textId="77777777" w:rsidR="00251EBF" w:rsidRDefault="00251EBF" w:rsidP="00AE1E2D">
            <w:pPr>
              <w:pStyle w:val="TAC"/>
              <w:spacing w:line="256" w:lineRule="auto"/>
              <w:rPr>
                <w:lang w:val="en-US" w:eastAsia="zh-CN"/>
              </w:rPr>
            </w:pPr>
            <w:r w:rsidRPr="00E94287">
              <w:rPr>
                <w:lang w:val="en-US" w:eastAsia="zh-CN"/>
              </w:rPr>
              <w:t>3-x</w:t>
            </w:r>
          </w:p>
        </w:tc>
      </w:tr>
    </w:tbl>
    <w:p w14:paraId="22148719" w14:textId="77777777" w:rsidR="00251EBF" w:rsidRDefault="00251EBF" w:rsidP="00251EBF">
      <w:pPr>
        <w:rPr>
          <w:noProof/>
        </w:rPr>
      </w:pPr>
    </w:p>
    <w:p w14:paraId="088FA02E" w14:textId="77777777" w:rsidR="00251EBF" w:rsidRPr="006F1DFB" w:rsidRDefault="00251EBF" w:rsidP="00251EBF">
      <w:pPr>
        <w:pStyle w:val="Heading3"/>
        <w:rPr>
          <w:rFonts w:eastAsia="Calibri"/>
        </w:rPr>
      </w:pPr>
      <w:bookmarkStart w:id="3463" w:name="_Toc20153080"/>
      <w:bookmarkStart w:id="3464" w:name="_Toc27495745"/>
      <w:bookmarkStart w:id="3465" w:name="_Toc36109213"/>
      <w:bookmarkStart w:id="3466" w:name="_Toc73958996"/>
      <w:r w:rsidRPr="006F1DFB">
        <w:rPr>
          <w:rFonts w:eastAsia="Calibri"/>
        </w:rPr>
        <w:t>17.1.21</w:t>
      </w:r>
      <w:r w:rsidRPr="006F1DFB">
        <w:rPr>
          <w:rFonts w:eastAsia="Calibri"/>
        </w:rPr>
        <w:tab/>
        <w:t>GROUP REMOTE VIDEO PUSH REQUEST message</w:t>
      </w:r>
      <w:bookmarkEnd w:id="3463"/>
      <w:bookmarkEnd w:id="3464"/>
      <w:bookmarkEnd w:id="3465"/>
      <w:bookmarkEnd w:id="3466"/>
    </w:p>
    <w:p w14:paraId="0900ACE0" w14:textId="77777777" w:rsidR="00251EBF" w:rsidRDefault="00251EBF" w:rsidP="00251EBF">
      <w:pPr>
        <w:pStyle w:val="Heading4"/>
        <w:rPr>
          <w:b/>
          <w:i/>
          <w:lang w:eastAsia="zh-CN"/>
        </w:rPr>
      </w:pPr>
      <w:bookmarkStart w:id="3467" w:name="_Toc20153081"/>
      <w:bookmarkStart w:id="3468" w:name="_Toc27495746"/>
      <w:bookmarkStart w:id="3469" w:name="_Toc36109214"/>
      <w:bookmarkStart w:id="3470" w:name="_Toc73958997"/>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3467"/>
      <w:bookmarkEnd w:id="3468"/>
      <w:bookmarkEnd w:id="3469"/>
      <w:bookmarkEnd w:id="3470"/>
    </w:p>
    <w:p w14:paraId="79F4CEA2"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3FA82512" w14:textId="77777777" w:rsidR="00251EBF" w:rsidRPr="001A18D6" w:rsidRDefault="00251EBF" w:rsidP="00251EBF">
      <w:pPr>
        <w:pStyle w:val="B1"/>
        <w:rPr>
          <w:lang w:val="en-US"/>
        </w:rPr>
      </w:pPr>
      <w:r>
        <w:t>Message type:</w:t>
      </w:r>
      <w:r>
        <w:tab/>
      </w:r>
      <w:r>
        <w:rPr>
          <w:lang w:val="en-US" w:eastAsia="ko-KR"/>
        </w:rPr>
        <w:t>GROUP REMOTE VIDEO PUSH REQUEST</w:t>
      </w:r>
    </w:p>
    <w:p w14:paraId="30A30612" w14:textId="77777777" w:rsidR="00251EBF" w:rsidRDefault="00251EBF" w:rsidP="00251EBF">
      <w:pPr>
        <w:pStyle w:val="B1"/>
      </w:pPr>
      <w:r>
        <w:t>Direction:</w:t>
      </w:r>
      <w:r>
        <w:tab/>
      </w:r>
      <w:r>
        <w:tab/>
      </w:r>
      <w:r>
        <w:tab/>
        <w:t xml:space="preserve">UE to </w:t>
      </w:r>
      <w:r>
        <w:rPr>
          <w:lang w:val="en-US"/>
        </w:rPr>
        <w:t>another</w:t>
      </w:r>
      <w:r>
        <w:t xml:space="preserve"> UE</w:t>
      </w:r>
    </w:p>
    <w:p w14:paraId="792CB4E8"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AA2A32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325165A"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D74E18"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EDBA890"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BDE7ED9"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1B5044E"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872E406" w14:textId="77777777" w:rsidR="00251EBF" w:rsidRDefault="00251EBF" w:rsidP="00AE1E2D">
            <w:pPr>
              <w:pStyle w:val="TAH"/>
              <w:spacing w:line="256" w:lineRule="auto"/>
            </w:pPr>
            <w:r>
              <w:t>Length</w:t>
            </w:r>
          </w:p>
        </w:tc>
      </w:tr>
      <w:tr w:rsidR="00251EBF" w14:paraId="457606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59FB5D"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530D03B6" w14:textId="77777777"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55450BC"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EA9FA2F"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9EFDEA0"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23C7C36" w14:textId="77777777" w:rsidR="00251EBF" w:rsidRDefault="00251EBF" w:rsidP="00AE1E2D">
            <w:pPr>
              <w:pStyle w:val="TAC"/>
              <w:spacing w:line="256" w:lineRule="auto"/>
              <w:rPr>
                <w:lang w:eastAsia="ko-KR"/>
              </w:rPr>
            </w:pPr>
            <w:r>
              <w:rPr>
                <w:lang w:eastAsia="ko-KR"/>
              </w:rPr>
              <w:t>1</w:t>
            </w:r>
          </w:p>
        </w:tc>
      </w:tr>
      <w:tr w:rsidR="00251EBF" w14:paraId="7E5057E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E51387"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7E2AFB81"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1FF7F6B" w14:textId="77777777" w:rsidR="00251EBF" w:rsidRDefault="00251EBF" w:rsidP="00AE1E2D">
            <w:pPr>
              <w:pStyle w:val="TAL"/>
              <w:spacing w:line="256" w:lineRule="auto"/>
              <w:rPr>
                <w:lang w:eastAsia="zh-CN"/>
              </w:rPr>
            </w:pPr>
            <w:r>
              <w:rPr>
                <w:lang w:eastAsia="zh-CN"/>
              </w:rPr>
              <w:t>Call identifier</w:t>
            </w:r>
          </w:p>
          <w:p w14:paraId="51C819F1"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49805E0" w14:textId="77777777" w:rsidR="00251EBF" w:rsidRDefault="00251EBF" w:rsidP="00AE1E2D">
            <w:pPr>
              <w:pStyle w:val="TAC"/>
              <w:spacing w:line="256" w:lineRule="auto"/>
              <w:rPr>
                <w:lang w:val="en-US"/>
              </w:rPr>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57261540" w14:textId="77777777" w:rsidR="00251EBF" w:rsidRDefault="00251EBF" w:rsidP="00AE1E2D">
            <w:pPr>
              <w:pStyle w:val="TAC"/>
              <w:spacing w:line="256" w:lineRule="auto"/>
              <w:rPr>
                <w:lang w:val="en-US"/>
              </w:rPr>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6B0A1EE6" w14:textId="77777777" w:rsidR="00251EBF" w:rsidRDefault="00251EBF" w:rsidP="00AE1E2D">
            <w:pPr>
              <w:pStyle w:val="TAC"/>
              <w:spacing w:line="256" w:lineRule="auto"/>
              <w:rPr>
                <w:lang w:val="en-US" w:eastAsia="ko-KR"/>
              </w:rPr>
            </w:pPr>
            <w:r>
              <w:rPr>
                <w:lang w:val="en-US" w:eastAsia="ko-KR"/>
              </w:rPr>
              <w:t>2</w:t>
            </w:r>
          </w:p>
        </w:tc>
      </w:tr>
      <w:tr w:rsidR="00251EBF" w14:paraId="651836F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49774F"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C7300AA"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3121" w:type="dxa"/>
            <w:tcBorders>
              <w:top w:val="single" w:sz="6" w:space="0" w:color="000000"/>
              <w:left w:val="single" w:sz="6" w:space="0" w:color="000000"/>
              <w:bottom w:val="single" w:sz="6" w:space="0" w:color="000000"/>
              <w:right w:val="single" w:sz="6" w:space="0" w:color="000000"/>
            </w:tcBorders>
            <w:hideMark/>
          </w:tcPr>
          <w:p w14:paraId="62ED7A68"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B7DE356"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87483D"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EB1883" w14:textId="77777777" w:rsidR="00251EBF" w:rsidRDefault="00251EBF" w:rsidP="00AE1E2D">
            <w:pPr>
              <w:pStyle w:val="TAC"/>
              <w:spacing w:line="256" w:lineRule="auto"/>
              <w:rPr>
                <w:lang w:eastAsia="ko-KR"/>
              </w:rPr>
            </w:pPr>
            <w:r>
              <w:rPr>
                <w:lang w:eastAsia="zh-CN"/>
              </w:rPr>
              <w:t>3-x</w:t>
            </w:r>
          </w:p>
        </w:tc>
      </w:tr>
      <w:tr w:rsidR="00251EBF" w14:paraId="39AC16D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00EE8D"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7CC951A"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5E80E647"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20F17D9"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812A271"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EEB540" w14:textId="77777777" w:rsidR="00251EBF" w:rsidRDefault="00251EBF" w:rsidP="00AE1E2D">
            <w:pPr>
              <w:pStyle w:val="TAC"/>
              <w:spacing w:line="256" w:lineRule="auto"/>
              <w:rPr>
                <w:lang w:eastAsia="ko-KR"/>
              </w:rPr>
            </w:pPr>
            <w:r>
              <w:rPr>
                <w:lang w:eastAsia="zh-CN"/>
              </w:rPr>
              <w:t>3-x</w:t>
            </w:r>
          </w:p>
        </w:tc>
      </w:tr>
      <w:tr w:rsidR="00251EBF" w14:paraId="38BB82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F41D1B"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50D4BBB" w14:textId="77777777" w:rsidR="00251EBF" w:rsidRDefault="00251EBF" w:rsidP="00AE1E2D">
            <w:pPr>
              <w:pStyle w:val="TAL"/>
              <w:spacing w:line="256" w:lineRule="auto"/>
              <w:rPr>
                <w:lang w:val="en-US" w:eastAsia="zh-CN"/>
              </w:rPr>
            </w:pPr>
            <w:r>
              <w:rPr>
                <w:lang w:val="en-US" w:eastAsia="zh-CN"/>
              </w:rP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2A1F243E" w14:textId="77777777" w:rsidR="00251EBF" w:rsidRDefault="00251EBF" w:rsidP="00AE1E2D">
            <w:pPr>
              <w:pStyle w:val="TAL"/>
              <w:spacing w:line="256" w:lineRule="auto"/>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7BE3A2A" w14:textId="77777777" w:rsidR="00251EBF" w:rsidRDefault="00251EBF" w:rsidP="00AE1E2D">
            <w:pPr>
              <w:pStyle w:val="TAC"/>
              <w:spacing w:line="256" w:lineRule="auto"/>
              <w:rPr>
                <w:lang w:val="en-US" w:eastAsia="zh-CN"/>
              </w:rPr>
            </w:pPr>
            <w:r>
              <w:rPr>
                <w:lang w:val="en-US"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7CA165B" w14:textId="77777777" w:rsidR="00251EBF" w:rsidRDefault="00251EBF" w:rsidP="00AE1E2D">
            <w:pPr>
              <w:pStyle w:val="TAC"/>
              <w:spacing w:line="256" w:lineRule="auto"/>
              <w:rPr>
                <w:lang w:val="en-US" w:eastAsia="zh-CN"/>
              </w:rPr>
            </w:pPr>
            <w:r>
              <w:rPr>
                <w:lang w:val="en-US"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EC86446" w14:textId="77777777" w:rsidR="00251EBF" w:rsidRDefault="00251EBF" w:rsidP="00AE1E2D">
            <w:pPr>
              <w:pStyle w:val="TAC"/>
              <w:spacing w:line="256" w:lineRule="auto"/>
              <w:rPr>
                <w:lang w:val="en-US" w:eastAsia="zh-CN"/>
              </w:rPr>
            </w:pPr>
            <w:r>
              <w:rPr>
                <w:lang w:val="en-US" w:eastAsia="zh-CN"/>
              </w:rPr>
              <w:t>3-x</w:t>
            </w:r>
          </w:p>
        </w:tc>
      </w:tr>
      <w:tr w:rsidR="00251EBF" w14:paraId="3B7D586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81EE7C" w14:textId="77777777" w:rsidR="00251EBF" w:rsidRPr="0094202A" w:rsidRDefault="0094202A" w:rsidP="00AE1E2D">
            <w:pPr>
              <w:pStyle w:val="TAL"/>
              <w:spacing w:line="256" w:lineRule="auto"/>
              <w:rPr>
                <w:lang w:val="fr-FR" w:eastAsia="zh-CN"/>
              </w:rPr>
            </w:pPr>
            <w:r>
              <w:rPr>
                <w:lang w:val="fr-FR"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6FA6B4DB" w14:textId="77777777" w:rsidR="00251EBF" w:rsidRDefault="00251EBF" w:rsidP="00AE1E2D">
            <w:pPr>
              <w:pStyle w:val="TAL"/>
              <w:spacing w:line="256" w:lineRule="auto"/>
              <w:rPr>
                <w:lang w:val="en-US" w:eastAsia="zh-CN"/>
              </w:rPr>
            </w:pPr>
            <w:r>
              <w:rPr>
                <w:lang w:val="en-US" w:eastAsia="zh-CN"/>
              </w:rP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69751D08" w14:textId="77777777"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135" w:type="dxa"/>
            <w:tcBorders>
              <w:top w:val="single" w:sz="6" w:space="0" w:color="000000"/>
              <w:left w:val="single" w:sz="6" w:space="0" w:color="000000"/>
              <w:bottom w:val="single" w:sz="6" w:space="0" w:color="000000"/>
              <w:right w:val="single" w:sz="6" w:space="0" w:color="000000"/>
            </w:tcBorders>
            <w:hideMark/>
          </w:tcPr>
          <w:p w14:paraId="4CE7B644" w14:textId="77777777" w:rsidR="00251EBF" w:rsidRDefault="00251EBF" w:rsidP="00AE1E2D">
            <w:pPr>
              <w:pStyle w:val="TAC"/>
              <w:spacing w:line="256" w:lineRule="auto"/>
              <w:rPr>
                <w:lang w:val="en-US" w:eastAsia="zh-CN"/>
              </w:rPr>
            </w:pPr>
            <w:r>
              <w:rPr>
                <w:lang w:val="en-US"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04819EE" w14:textId="77777777" w:rsidR="00251EBF" w:rsidRDefault="00251EBF" w:rsidP="00AE1E2D">
            <w:pPr>
              <w:pStyle w:val="TAC"/>
              <w:spacing w:line="256" w:lineRule="auto"/>
              <w:rPr>
                <w:lang w:val="en-US" w:eastAsia="zh-CN"/>
              </w:rPr>
            </w:pPr>
            <w:r>
              <w:rPr>
                <w:lang w:val="en-US"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1917A764" w14:textId="77777777" w:rsidR="00251EBF" w:rsidRDefault="00251EBF" w:rsidP="00AE1E2D">
            <w:pPr>
              <w:pStyle w:val="TAC"/>
              <w:spacing w:line="256" w:lineRule="auto"/>
              <w:rPr>
                <w:lang w:val="en-US" w:eastAsia="zh-CN"/>
              </w:rPr>
            </w:pPr>
            <w:r>
              <w:rPr>
                <w:lang w:val="en-US" w:eastAsia="zh-CN"/>
              </w:rPr>
              <w:t>3-x</w:t>
            </w:r>
          </w:p>
        </w:tc>
      </w:tr>
    </w:tbl>
    <w:p w14:paraId="52B566A5" w14:textId="77777777" w:rsidR="00251EBF" w:rsidRDefault="00251EBF" w:rsidP="00251EBF">
      <w:pPr>
        <w:rPr>
          <w:noProof/>
        </w:rPr>
      </w:pPr>
    </w:p>
    <w:p w14:paraId="142FB21E" w14:textId="77777777" w:rsidR="00251EBF" w:rsidRPr="006F1DFB" w:rsidRDefault="00251EBF" w:rsidP="00251EBF">
      <w:pPr>
        <w:pStyle w:val="Heading3"/>
        <w:rPr>
          <w:rFonts w:eastAsia="Calibri"/>
        </w:rPr>
      </w:pPr>
      <w:bookmarkStart w:id="3471" w:name="_Toc20153082"/>
      <w:bookmarkStart w:id="3472" w:name="_Toc27495747"/>
      <w:bookmarkStart w:id="3473" w:name="_Toc36109215"/>
      <w:bookmarkStart w:id="3474" w:name="_Toc73958998"/>
      <w:r w:rsidRPr="006F1DFB">
        <w:rPr>
          <w:rFonts w:eastAsia="Calibri"/>
        </w:rPr>
        <w:t>17.1.22</w:t>
      </w:r>
      <w:r w:rsidRPr="006F1DFB">
        <w:rPr>
          <w:rFonts w:eastAsia="Calibri"/>
        </w:rPr>
        <w:tab/>
        <w:t>VIDEO PUSH TRYING RESPONSE message</w:t>
      </w:r>
      <w:bookmarkEnd w:id="3471"/>
      <w:bookmarkEnd w:id="3472"/>
      <w:bookmarkEnd w:id="3473"/>
      <w:bookmarkEnd w:id="3474"/>
    </w:p>
    <w:p w14:paraId="04D0EB24" w14:textId="77777777" w:rsidR="00251EBF" w:rsidRDefault="00251EBF" w:rsidP="00251EBF">
      <w:pPr>
        <w:pStyle w:val="Heading4"/>
        <w:rPr>
          <w:b/>
          <w:i/>
          <w:lang w:eastAsia="zh-CN"/>
        </w:rPr>
      </w:pPr>
      <w:bookmarkStart w:id="3475" w:name="_Toc20153083"/>
      <w:bookmarkStart w:id="3476" w:name="_Toc27495748"/>
      <w:bookmarkStart w:id="3477" w:name="_Toc36109216"/>
      <w:bookmarkStart w:id="3478" w:name="_Toc73958999"/>
      <w:r>
        <w:rPr>
          <w:lang w:eastAsia="zh-CN"/>
        </w:rPr>
        <w:t>17.1.22</w:t>
      </w:r>
      <w:r w:rsidRPr="001A18D6">
        <w:rPr>
          <w:lang w:eastAsia="zh-CN"/>
        </w:rPr>
        <w:t>.1</w:t>
      </w:r>
      <w:r w:rsidRPr="001A18D6">
        <w:rPr>
          <w:lang w:eastAsia="zh-CN"/>
        </w:rPr>
        <w:tab/>
        <w:t xml:space="preserve">Message </w:t>
      </w:r>
      <w:r w:rsidRPr="001A0A91">
        <w:t>definition</w:t>
      </w:r>
      <w:bookmarkEnd w:id="3475"/>
      <w:bookmarkEnd w:id="3476"/>
      <w:bookmarkEnd w:id="3477"/>
      <w:bookmarkEnd w:id="3478"/>
    </w:p>
    <w:p w14:paraId="5DD96711"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853F0B5"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4746416C" w14:textId="77777777" w:rsidR="00251EBF" w:rsidRPr="001A0A91" w:rsidRDefault="00251EBF" w:rsidP="00251EBF">
      <w:pPr>
        <w:pStyle w:val="B1"/>
      </w:pPr>
      <w:r w:rsidRPr="001A0A91">
        <w:t>Direction:</w:t>
      </w:r>
      <w:r w:rsidRPr="001A0A91">
        <w:tab/>
      </w:r>
      <w:r w:rsidRPr="001A0A91">
        <w:tab/>
      </w:r>
      <w:r w:rsidRPr="001A0A91">
        <w:tab/>
        <w:t>UE to another UE</w:t>
      </w:r>
    </w:p>
    <w:p w14:paraId="6D4894D6" w14:textId="77777777" w:rsidR="00251EBF" w:rsidRPr="001A18D6" w:rsidRDefault="00251EBF" w:rsidP="00251EBF">
      <w:pPr>
        <w:pStyle w:val="TH"/>
        <w:rPr>
          <w:lang w:val="en-US"/>
        </w:rPr>
      </w:pPr>
      <w:r w:rsidRPr="001A18D6">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728EE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82D652"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A64D5F0"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9704357"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2D40A7E"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BA34BDC"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2A1E05C" w14:textId="77777777" w:rsidR="00251EBF" w:rsidRDefault="00251EBF" w:rsidP="00AE1E2D">
            <w:pPr>
              <w:pStyle w:val="TAH"/>
              <w:spacing w:line="256" w:lineRule="auto"/>
            </w:pPr>
            <w:r>
              <w:t>Length</w:t>
            </w:r>
          </w:p>
        </w:tc>
      </w:tr>
      <w:tr w:rsidR="00251EBF" w14:paraId="5DC745DD"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1779D"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7296846B" w14:textId="77777777" w:rsidR="00251EBF" w:rsidRDefault="00251EBF" w:rsidP="00AE1E2D">
            <w:pPr>
              <w:pStyle w:val="TAL"/>
              <w:spacing w:line="256" w:lineRule="auto"/>
              <w:rPr>
                <w:lang w:val="en-US"/>
              </w:rPr>
            </w:pPr>
            <w:r>
              <w:rPr>
                <w:lang w:val="en-US"/>
              </w:rPr>
              <w:t>Remote video push</w:t>
            </w:r>
            <w:r>
              <w:t xml:space="preserve"> </w:t>
            </w:r>
            <w:r>
              <w:rPr>
                <w:lang w:val="en-US"/>
              </w:rPr>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1362FA87"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731D80C"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E3A1762"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59FC7F9" w14:textId="77777777" w:rsidR="00251EBF" w:rsidRDefault="00251EBF" w:rsidP="00AE1E2D">
            <w:pPr>
              <w:pStyle w:val="TAC"/>
              <w:spacing w:line="256" w:lineRule="auto"/>
              <w:rPr>
                <w:lang w:eastAsia="ko-KR"/>
              </w:rPr>
            </w:pPr>
            <w:r>
              <w:rPr>
                <w:lang w:eastAsia="ko-KR"/>
              </w:rPr>
              <w:t>1</w:t>
            </w:r>
          </w:p>
        </w:tc>
      </w:tr>
      <w:tr w:rsidR="00251EBF" w14:paraId="5F71DD1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D02825"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0CA0ECC2"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14A795BD" w14:textId="77777777" w:rsidR="00251EBF" w:rsidRDefault="00251EBF" w:rsidP="00AE1E2D">
            <w:pPr>
              <w:pStyle w:val="TAL"/>
              <w:spacing w:line="256" w:lineRule="auto"/>
              <w:rPr>
                <w:lang w:eastAsia="zh-CN"/>
              </w:rPr>
            </w:pPr>
            <w:r>
              <w:rPr>
                <w:lang w:eastAsia="zh-CN"/>
              </w:rPr>
              <w:t>Call identifier</w:t>
            </w:r>
          </w:p>
          <w:p w14:paraId="7C281D2B"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9F3EC97" w14:textId="77777777" w:rsidR="00251EBF" w:rsidRDefault="00251EBF" w:rsidP="00AE1E2D">
            <w:pPr>
              <w:pStyle w:val="TAC"/>
              <w:spacing w:line="256" w:lineRule="auto"/>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0DC81AF9" w14:textId="77777777" w:rsidR="00251EBF" w:rsidRDefault="00251EBF" w:rsidP="00AE1E2D">
            <w:pPr>
              <w:pStyle w:val="TAC"/>
              <w:spacing w:line="256" w:lineRule="auto"/>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50BF8C30" w14:textId="77777777" w:rsidR="00251EBF" w:rsidRDefault="00251EBF" w:rsidP="00AE1E2D">
            <w:pPr>
              <w:pStyle w:val="TAC"/>
              <w:spacing w:line="256" w:lineRule="auto"/>
              <w:rPr>
                <w:lang w:eastAsia="ko-KR"/>
              </w:rPr>
            </w:pPr>
            <w:r>
              <w:rPr>
                <w:lang w:val="en-US" w:eastAsia="ko-KR"/>
              </w:rPr>
              <w:t>2</w:t>
            </w:r>
          </w:p>
        </w:tc>
      </w:tr>
    </w:tbl>
    <w:p w14:paraId="2E3B720E" w14:textId="77777777" w:rsidR="00251EBF" w:rsidRDefault="00251EBF" w:rsidP="00251EBF">
      <w:pPr>
        <w:rPr>
          <w:noProof/>
        </w:rPr>
      </w:pPr>
    </w:p>
    <w:p w14:paraId="39934D7E" w14:textId="77777777" w:rsidR="00251EBF" w:rsidRPr="006F1DFB" w:rsidRDefault="00251EBF" w:rsidP="00251EBF">
      <w:pPr>
        <w:pStyle w:val="Heading3"/>
        <w:rPr>
          <w:rFonts w:eastAsia="Calibri"/>
        </w:rPr>
      </w:pPr>
      <w:bookmarkStart w:id="3479" w:name="_Toc20153084"/>
      <w:bookmarkStart w:id="3480" w:name="_Toc27495749"/>
      <w:bookmarkStart w:id="3481" w:name="_Toc36109217"/>
      <w:bookmarkStart w:id="3482" w:name="_Toc73959000"/>
      <w:r w:rsidRPr="006F1DFB">
        <w:rPr>
          <w:rFonts w:eastAsia="Calibri"/>
        </w:rPr>
        <w:t>17.1.23</w:t>
      </w:r>
      <w:r w:rsidRPr="006F1DFB">
        <w:rPr>
          <w:rFonts w:eastAsia="Calibri"/>
        </w:rPr>
        <w:tab/>
        <w:t>NOTIFY VIDEO PUSH message</w:t>
      </w:r>
      <w:bookmarkEnd w:id="3479"/>
      <w:bookmarkEnd w:id="3480"/>
      <w:bookmarkEnd w:id="3481"/>
      <w:bookmarkEnd w:id="3482"/>
    </w:p>
    <w:p w14:paraId="63109C69" w14:textId="77777777" w:rsidR="00251EBF" w:rsidRDefault="00251EBF" w:rsidP="00251EBF">
      <w:pPr>
        <w:pStyle w:val="Heading4"/>
        <w:rPr>
          <w:b/>
          <w:i/>
          <w:lang w:eastAsia="zh-CN"/>
        </w:rPr>
      </w:pPr>
      <w:bookmarkStart w:id="3483" w:name="_Toc20153085"/>
      <w:bookmarkStart w:id="3484" w:name="_Toc27495750"/>
      <w:bookmarkStart w:id="3485" w:name="_Toc36109218"/>
      <w:bookmarkStart w:id="3486" w:name="_Toc73959001"/>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3483"/>
      <w:bookmarkEnd w:id="3484"/>
      <w:bookmarkEnd w:id="3485"/>
      <w:bookmarkEnd w:id="3486"/>
    </w:p>
    <w:p w14:paraId="0F4D467C"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2295AA76" w14:textId="77777777" w:rsidR="00251EBF" w:rsidRPr="001A0A91" w:rsidRDefault="00251EBF" w:rsidP="00251EBF">
      <w:pPr>
        <w:pStyle w:val="B1"/>
      </w:pPr>
      <w:r w:rsidRPr="001A0A91">
        <w:t>Message type:</w:t>
      </w:r>
      <w:r w:rsidRPr="001A0A91">
        <w:tab/>
        <w:t>NOTIFY VIDEO PUSH</w:t>
      </w:r>
    </w:p>
    <w:p w14:paraId="62B9392C" w14:textId="77777777" w:rsidR="00251EBF" w:rsidRPr="001A0A91" w:rsidRDefault="00251EBF" w:rsidP="00251EBF">
      <w:pPr>
        <w:pStyle w:val="B1"/>
      </w:pPr>
      <w:r w:rsidRPr="001A0A91">
        <w:t>Direction:</w:t>
      </w:r>
      <w:r w:rsidRPr="001A0A91">
        <w:tab/>
      </w:r>
      <w:r w:rsidRPr="001A0A91">
        <w:tab/>
      </w:r>
      <w:r w:rsidRPr="001A0A91">
        <w:tab/>
        <w:t>UE to another UE</w:t>
      </w:r>
    </w:p>
    <w:p w14:paraId="76D331AF"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4304AE8C"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260B93"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1196C9C4"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0C722FE"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2964C5B"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AFC0FFB"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62FDF09D" w14:textId="77777777" w:rsidR="00251EBF" w:rsidRPr="006B7EE4" w:rsidRDefault="00251EBF" w:rsidP="00AE1E2D">
            <w:pPr>
              <w:pStyle w:val="TAH"/>
            </w:pPr>
            <w:r w:rsidRPr="00B973E2">
              <w:t>Leng</w:t>
            </w:r>
            <w:r w:rsidRPr="006B7EE4">
              <w:t>th</w:t>
            </w:r>
          </w:p>
        </w:tc>
      </w:tr>
      <w:tr w:rsidR="00251EBF" w14:paraId="2E4A6D1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A8FFD6"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5F6B7973" w14:textId="77777777" w:rsidR="00251EBF" w:rsidRPr="006B7EE4" w:rsidRDefault="00251EBF" w:rsidP="00AE1E2D">
            <w:pPr>
              <w:pStyle w:val="TAL"/>
              <w:rPr>
                <w:lang w:val="en-GB"/>
              </w:rPr>
            </w:pPr>
            <w:r w:rsidRPr="006B7EE4">
              <w:rPr>
                <w:lang w:val="en-GB"/>
              </w:rPr>
              <w:t>Remote video push</w:t>
            </w:r>
            <w:r w:rsidRPr="006B7EE4">
              <w:t xml:space="preserve"> </w:t>
            </w:r>
            <w:r w:rsidRPr="006B7EE4">
              <w:rPr>
                <w:lang w:val="en-GB"/>
              </w:rPr>
              <w:t>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91F2045"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A25DBB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6A135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5746B70" w14:textId="77777777" w:rsidR="00251EBF" w:rsidRPr="006B7EE4" w:rsidRDefault="00251EBF" w:rsidP="00AE1E2D">
            <w:pPr>
              <w:pStyle w:val="TAC"/>
            </w:pPr>
            <w:r w:rsidRPr="006B7EE4">
              <w:t>1</w:t>
            </w:r>
          </w:p>
        </w:tc>
      </w:tr>
      <w:tr w:rsidR="00251EBF" w14:paraId="3C547D6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472D05"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5D96FEB8" w14:textId="77777777" w:rsidR="00251EBF" w:rsidRPr="006B7EE4" w:rsidRDefault="00251EBF" w:rsidP="00AE1E2D">
            <w:pPr>
              <w:pStyle w:val="TAL"/>
              <w:rPr>
                <w:lang w:val="en-GB"/>
              </w:rPr>
            </w:pPr>
            <w:r w:rsidRPr="006B7EE4">
              <w:rPr>
                <w:lang w:val="en-GB"/>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04B6B3E3" w14:textId="77777777" w:rsidR="00251EBF" w:rsidRPr="006B7EE4" w:rsidRDefault="00251EBF" w:rsidP="00AE1E2D">
            <w:pPr>
              <w:pStyle w:val="TAL"/>
            </w:pPr>
            <w:r w:rsidRPr="006B7EE4">
              <w:t>Call identifier</w:t>
            </w:r>
          </w:p>
          <w:p w14:paraId="701FB3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0B29A988" w14:textId="77777777" w:rsidR="00251EBF" w:rsidRPr="006B7EE4" w:rsidRDefault="00251EBF" w:rsidP="00AE1E2D">
            <w:pPr>
              <w:pStyle w:val="TAC"/>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58597456" w14:textId="77777777" w:rsidR="00251EBF" w:rsidRPr="006B7EE4" w:rsidRDefault="00251EBF" w:rsidP="00AE1E2D">
            <w:pPr>
              <w:pStyle w:val="TAC"/>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7AD0EE57" w14:textId="77777777" w:rsidR="00251EBF" w:rsidRPr="006B7EE4" w:rsidRDefault="00251EBF" w:rsidP="00AE1E2D">
            <w:pPr>
              <w:pStyle w:val="TAC"/>
            </w:pPr>
            <w:r w:rsidRPr="006B7EE4">
              <w:rPr>
                <w:lang w:val="en-GB"/>
              </w:rPr>
              <w:t>2</w:t>
            </w:r>
          </w:p>
        </w:tc>
      </w:tr>
      <w:tr w:rsidR="00251EBF" w14:paraId="07EEAD0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5BFE16"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342F5CC6" w14:textId="77777777" w:rsidR="00251EBF" w:rsidRPr="006B7EE4" w:rsidRDefault="00251EBF" w:rsidP="00AE1E2D">
            <w:pPr>
              <w:pStyle w:val="TAL"/>
              <w:rPr>
                <w:lang w:val="en-GB"/>
              </w:rPr>
            </w:pPr>
            <w:r w:rsidRPr="006B7EE4">
              <w:rPr>
                <w:lang w:val="en-GB"/>
              </w:rPr>
              <w:t>Result</w:t>
            </w:r>
          </w:p>
        </w:tc>
        <w:tc>
          <w:tcPr>
            <w:tcW w:w="3121" w:type="dxa"/>
            <w:tcBorders>
              <w:top w:val="single" w:sz="6" w:space="0" w:color="000000"/>
              <w:left w:val="single" w:sz="6" w:space="0" w:color="000000"/>
              <w:bottom w:val="single" w:sz="6" w:space="0" w:color="000000"/>
              <w:right w:val="single" w:sz="6" w:space="0" w:color="000000"/>
            </w:tcBorders>
            <w:hideMark/>
          </w:tcPr>
          <w:p w14:paraId="1806D60C" w14:textId="77777777" w:rsidR="00251EBF" w:rsidRPr="006B7EE4" w:rsidRDefault="00251EBF" w:rsidP="00AE1E2D">
            <w:pPr>
              <w:pStyle w:val="TAL"/>
            </w:pPr>
            <w:r w:rsidRPr="006B7EE4">
              <w:rPr>
                <w:lang w:val="en-GB"/>
              </w:rPr>
              <w:t>Request result</w:t>
            </w:r>
            <w:r w:rsidRPr="006B7EE4">
              <w:rPr>
                <w:lang w:val="en-GB"/>
              </w:rPr>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594E5416" w14:textId="77777777" w:rsidR="00251EBF" w:rsidRPr="006B7EE4" w:rsidRDefault="00251EBF" w:rsidP="00AE1E2D">
            <w:pPr>
              <w:pStyle w:val="TAC"/>
              <w:rPr>
                <w:lang w:val="en-GB"/>
              </w:rPr>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2CFCC601" w14:textId="77777777" w:rsidR="00251EBF" w:rsidRPr="006B7EE4" w:rsidRDefault="00251EBF" w:rsidP="00AE1E2D">
            <w:pPr>
              <w:pStyle w:val="TAC"/>
              <w:rPr>
                <w:lang w:val="en-GB"/>
              </w:rPr>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7844F16C" w14:textId="77777777" w:rsidR="00251EBF" w:rsidRPr="006B7EE4" w:rsidRDefault="00251EBF" w:rsidP="00AE1E2D">
            <w:pPr>
              <w:pStyle w:val="TAC"/>
              <w:rPr>
                <w:lang w:val="en-GB"/>
              </w:rPr>
            </w:pPr>
            <w:r w:rsidRPr="006B7EE4">
              <w:rPr>
                <w:lang w:val="en-GB"/>
              </w:rPr>
              <w:t>1</w:t>
            </w:r>
          </w:p>
        </w:tc>
      </w:tr>
      <w:tr w:rsidR="00251EBF" w14:paraId="6923CC9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6FC113"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4EDB34" w14:textId="77777777" w:rsidR="00251EBF" w:rsidRPr="006B7EE4" w:rsidRDefault="00251EBF" w:rsidP="00AE1E2D">
            <w:pPr>
              <w:pStyle w:val="TAL"/>
            </w:pPr>
            <w:r w:rsidRPr="006B7EE4">
              <w:t xml:space="preserve">MCVideo </w:t>
            </w:r>
            <w:r w:rsidRPr="006B7EE4">
              <w:rPr>
                <w:lang w:val="en-GB"/>
              </w:rPr>
              <w:t>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583C49E8"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BEC385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5039A955"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4F221245" w14:textId="77777777" w:rsidR="00251EBF" w:rsidRPr="006B7EE4" w:rsidRDefault="00251EBF" w:rsidP="00AE1E2D">
            <w:pPr>
              <w:pStyle w:val="TAC"/>
            </w:pPr>
            <w:r w:rsidRPr="006B7EE4">
              <w:t>3-x</w:t>
            </w:r>
          </w:p>
        </w:tc>
      </w:tr>
      <w:tr w:rsidR="00251EBF" w14:paraId="4EFF84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6C896F"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7E13339" w14:textId="77777777" w:rsidR="00251EBF" w:rsidRPr="006B7EE4" w:rsidRDefault="00251EBF" w:rsidP="00AE1E2D">
            <w:pPr>
              <w:pStyle w:val="TAL"/>
              <w:rPr>
                <w:lang w:val="en-GB"/>
              </w:rPr>
            </w:pPr>
            <w:r w:rsidRPr="006B7EE4">
              <w:t xml:space="preserve">MCVideo </w:t>
            </w:r>
            <w:r w:rsidRPr="006B7EE4">
              <w:rPr>
                <w:lang w:val="en-GB"/>
              </w:rPr>
              <w:t>remote push request</w:t>
            </w:r>
            <w:r w:rsidRPr="006B7EE4">
              <w:t xml:space="preserve"> notification </w:t>
            </w:r>
            <w:r w:rsidRPr="006B7EE4">
              <w:rPr>
                <w:lang w:val="en-GB"/>
              </w:rPr>
              <w:t>recipient</w:t>
            </w:r>
          </w:p>
        </w:tc>
        <w:tc>
          <w:tcPr>
            <w:tcW w:w="3121" w:type="dxa"/>
            <w:tcBorders>
              <w:top w:val="single" w:sz="6" w:space="0" w:color="000000"/>
              <w:left w:val="single" w:sz="6" w:space="0" w:color="000000"/>
              <w:bottom w:val="single" w:sz="6" w:space="0" w:color="000000"/>
              <w:right w:val="single" w:sz="6" w:space="0" w:color="000000"/>
            </w:tcBorders>
            <w:hideMark/>
          </w:tcPr>
          <w:p w14:paraId="457711FC"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3F9C93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0A80BB5"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9D5ED5A" w14:textId="77777777" w:rsidR="00251EBF" w:rsidRPr="006B7EE4" w:rsidRDefault="00251EBF" w:rsidP="00AE1E2D">
            <w:pPr>
              <w:pStyle w:val="TAC"/>
            </w:pPr>
            <w:r w:rsidRPr="006B7EE4">
              <w:t>3-x</w:t>
            </w:r>
          </w:p>
        </w:tc>
      </w:tr>
      <w:tr w:rsidR="00251EBF" w14:paraId="15C5B65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3B82E89E" w14:textId="77777777" w:rsidR="00251EBF" w:rsidRDefault="0094202A" w:rsidP="00AE1E2D">
            <w:pPr>
              <w:pStyle w:val="TAL"/>
              <w:spacing w:line="256" w:lineRule="auto"/>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2822D828" w14:textId="77777777" w:rsidR="00251EBF" w:rsidRPr="006B7EE4" w:rsidRDefault="00251EBF" w:rsidP="00AE1E2D">
            <w:pPr>
              <w:pStyle w:val="TAL"/>
              <w:rPr>
                <w:lang w:val="en-GB"/>
              </w:rPr>
            </w:pPr>
            <w:r w:rsidRPr="006B7EE4">
              <w:rPr>
                <w:lang w:val="en-GB"/>
              </w:rPr>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5BCB3971"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E6785C2" w14:textId="77777777" w:rsidR="00251EBF" w:rsidRPr="006B7EE4" w:rsidRDefault="00251EBF"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048337ED"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39052769" w14:textId="77777777" w:rsidR="00251EBF" w:rsidRPr="006B7EE4" w:rsidRDefault="00251EBF" w:rsidP="00AE1E2D">
            <w:pPr>
              <w:pStyle w:val="TAC"/>
              <w:rPr>
                <w:lang w:val="en-GB"/>
              </w:rPr>
            </w:pPr>
            <w:r w:rsidRPr="006B7EE4">
              <w:rPr>
                <w:lang w:val="en-GB"/>
              </w:rPr>
              <w:t>3-x</w:t>
            </w:r>
          </w:p>
        </w:tc>
      </w:tr>
      <w:tr w:rsidR="0094202A" w14:paraId="6104DAFF"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5CF12795" w14:textId="77777777" w:rsidR="0094202A" w:rsidRDefault="0094202A" w:rsidP="00AE1E2D">
            <w:pPr>
              <w:pStyle w:val="TAL"/>
              <w:spacing w:line="256" w:lineRule="auto"/>
              <w:rPr>
                <w:lang w:eastAsia="zh-CN"/>
              </w:rPr>
            </w:pPr>
            <w:r>
              <w:rPr>
                <w:lang w:eastAsia="zh-CN"/>
              </w:rPr>
              <w:t>#7B</w:t>
            </w:r>
          </w:p>
        </w:tc>
        <w:tc>
          <w:tcPr>
            <w:tcW w:w="2837" w:type="dxa"/>
            <w:tcBorders>
              <w:top w:val="single" w:sz="6" w:space="0" w:color="000000"/>
              <w:left w:val="single" w:sz="6" w:space="0" w:color="000000"/>
              <w:bottom w:val="single" w:sz="6" w:space="0" w:color="000000"/>
              <w:right w:val="single" w:sz="6" w:space="0" w:color="000000"/>
            </w:tcBorders>
            <w:hideMark/>
          </w:tcPr>
          <w:p w14:paraId="2A886243" w14:textId="77777777" w:rsidR="0094202A" w:rsidRPr="006B7EE4" w:rsidRDefault="0094202A" w:rsidP="00AE1E2D">
            <w:pPr>
              <w:pStyle w:val="TAL"/>
              <w:rPr>
                <w:lang w:val="en-GB"/>
              </w:rPr>
            </w:pPr>
            <w:r w:rsidRPr="006B7EE4">
              <w:rPr>
                <w:lang w:val="en-GB"/>
              </w:rPr>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4D2E63BB"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07B4CA0A" w14:textId="77777777"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3DB79196" w14:textId="77777777" w:rsidR="0094202A" w:rsidRPr="006B7EE4" w:rsidRDefault="0094202A" w:rsidP="00AE1E2D">
            <w:pPr>
              <w:pStyle w:val="TAC"/>
            </w:pPr>
            <w:r>
              <w:rPr>
                <w:lang w:val="en-GB"/>
              </w:rPr>
              <w:t>T</w:t>
            </w:r>
            <w:r w:rsidRPr="006B7EE4">
              <w:rPr>
                <w:lang w:val="en-GB"/>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590AEC" w14:textId="77777777" w:rsidR="0094202A" w:rsidRPr="006B7EE4" w:rsidRDefault="0094202A" w:rsidP="00AE1E2D">
            <w:pPr>
              <w:pStyle w:val="TAC"/>
              <w:rPr>
                <w:lang w:val="en-GB"/>
              </w:rPr>
            </w:pPr>
            <w:r w:rsidRPr="006B7EE4">
              <w:rPr>
                <w:lang w:val="en-GB"/>
              </w:rPr>
              <w:t>3-x</w:t>
            </w:r>
          </w:p>
        </w:tc>
      </w:tr>
      <w:tr w:rsidR="0094202A" w14:paraId="5398D79A"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524B9F" w14:textId="77777777" w:rsidR="0094202A" w:rsidRDefault="0094202A" w:rsidP="00AE1E2D">
            <w:pPr>
              <w:pStyle w:val="TAL"/>
              <w:spacing w:line="256" w:lineRule="auto"/>
              <w:rPr>
                <w:lang w:eastAsia="zh-CN"/>
              </w:rPr>
            </w:pPr>
            <w:r>
              <w:rPr>
                <w:lang w:eastAsia="zh-CN"/>
              </w:rPr>
              <w:t>#20</w:t>
            </w:r>
          </w:p>
        </w:tc>
        <w:tc>
          <w:tcPr>
            <w:tcW w:w="2837" w:type="dxa"/>
            <w:tcBorders>
              <w:top w:val="single" w:sz="6" w:space="0" w:color="000000"/>
              <w:left w:val="single" w:sz="6" w:space="0" w:color="000000"/>
              <w:bottom w:val="single" w:sz="6" w:space="0" w:color="000000"/>
              <w:right w:val="single" w:sz="6" w:space="0" w:color="000000"/>
            </w:tcBorders>
            <w:hideMark/>
          </w:tcPr>
          <w:p w14:paraId="7A2BC436" w14:textId="77777777" w:rsidR="0094202A" w:rsidRPr="006B7EE4" w:rsidRDefault="0094202A" w:rsidP="00AE1E2D">
            <w:pPr>
              <w:pStyle w:val="TAL"/>
              <w:rPr>
                <w:lang w:val="en-GB"/>
              </w:rPr>
            </w:pPr>
            <w:r w:rsidRPr="006B7EE4">
              <w:rPr>
                <w:lang w:val="en-GB"/>
              </w:rPr>
              <w:t>Reason</w:t>
            </w:r>
          </w:p>
        </w:tc>
        <w:tc>
          <w:tcPr>
            <w:tcW w:w="3121" w:type="dxa"/>
            <w:tcBorders>
              <w:top w:val="single" w:sz="6" w:space="0" w:color="000000"/>
              <w:left w:val="single" w:sz="6" w:space="0" w:color="000000"/>
              <w:bottom w:val="single" w:sz="6" w:space="0" w:color="000000"/>
              <w:right w:val="single" w:sz="6" w:space="0" w:color="000000"/>
            </w:tcBorders>
            <w:hideMark/>
          </w:tcPr>
          <w:p w14:paraId="7C134752" w14:textId="77777777" w:rsidR="0094202A" w:rsidRPr="006B7EE4" w:rsidRDefault="0094202A" w:rsidP="00AE1E2D">
            <w:pPr>
              <w:pStyle w:val="TAL"/>
              <w:rPr>
                <w:lang w:val="en-GB"/>
              </w:rPr>
            </w:pPr>
            <w:r w:rsidRPr="006B7EE4">
              <w:rPr>
                <w:lang w:val="en-GB"/>
              </w:rPr>
              <w:t xml:space="preserve">Reason </w:t>
            </w:r>
          </w:p>
          <w:p w14:paraId="0AA410CD" w14:textId="77777777" w:rsidR="0094202A" w:rsidRPr="006B7EE4" w:rsidRDefault="0094202A" w:rsidP="00AE1E2D">
            <w:pPr>
              <w:pStyle w:val="TAL"/>
              <w:rPr>
                <w:lang w:val="en-GB"/>
              </w:rPr>
            </w:pPr>
            <w:r w:rsidRPr="006B7EE4">
              <w:rPr>
                <w:lang w:val="en-GB"/>
              </w:rPr>
              <w:t>17.2.8</w:t>
            </w:r>
          </w:p>
        </w:tc>
        <w:tc>
          <w:tcPr>
            <w:tcW w:w="1135" w:type="dxa"/>
            <w:tcBorders>
              <w:top w:val="single" w:sz="6" w:space="0" w:color="000000"/>
              <w:left w:val="single" w:sz="6" w:space="0" w:color="000000"/>
              <w:bottom w:val="single" w:sz="6" w:space="0" w:color="000000"/>
              <w:right w:val="single" w:sz="6" w:space="0" w:color="000000"/>
            </w:tcBorders>
            <w:hideMark/>
          </w:tcPr>
          <w:p w14:paraId="53252D43" w14:textId="77777777"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5446444C" w14:textId="77777777" w:rsidR="0094202A" w:rsidRPr="006B7EE4" w:rsidRDefault="0094202A" w:rsidP="00AE1E2D">
            <w:pPr>
              <w:pStyle w:val="TAC"/>
              <w:rPr>
                <w:lang w:val="en-GB"/>
              </w:rPr>
            </w:pPr>
            <w:r>
              <w:rPr>
                <w:lang w:val="en-GB"/>
              </w:rPr>
              <w:t>T</w:t>
            </w: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26B6F319" w14:textId="77777777" w:rsidR="0094202A" w:rsidRPr="006B7EE4" w:rsidRDefault="0094202A" w:rsidP="00AE1E2D">
            <w:pPr>
              <w:pStyle w:val="TAC"/>
              <w:rPr>
                <w:lang w:val="en-GB"/>
              </w:rPr>
            </w:pPr>
            <w:r>
              <w:rPr>
                <w:lang w:val="en-GB"/>
              </w:rPr>
              <w:t>2</w:t>
            </w:r>
          </w:p>
        </w:tc>
      </w:tr>
    </w:tbl>
    <w:p w14:paraId="299420C3" w14:textId="77777777" w:rsidR="00251EBF" w:rsidRDefault="00251EBF" w:rsidP="00251EBF">
      <w:pPr>
        <w:rPr>
          <w:noProof/>
        </w:rPr>
      </w:pPr>
    </w:p>
    <w:p w14:paraId="32B9AF4F" w14:textId="77777777" w:rsidR="000F73C1" w:rsidRPr="0079589D" w:rsidRDefault="000F73C1" w:rsidP="000F73C1">
      <w:pPr>
        <w:pStyle w:val="Heading2"/>
      </w:pPr>
      <w:bookmarkStart w:id="3487" w:name="_Toc20153086"/>
      <w:bookmarkStart w:id="3488" w:name="_Toc27495751"/>
      <w:bookmarkStart w:id="3489" w:name="_Toc36109219"/>
      <w:bookmarkStart w:id="3490" w:name="_Toc73959002"/>
      <w:r w:rsidRPr="0079589D">
        <w:t>17.2</w:t>
      </w:r>
      <w:r w:rsidRPr="0079589D">
        <w:tab/>
        <w:t>General message format and information elements coding</w:t>
      </w:r>
      <w:bookmarkEnd w:id="3487"/>
      <w:bookmarkEnd w:id="3488"/>
      <w:bookmarkEnd w:id="3489"/>
      <w:bookmarkEnd w:id="3490"/>
    </w:p>
    <w:p w14:paraId="188734B5" w14:textId="77777777" w:rsidR="000F73C1" w:rsidRPr="0079589D" w:rsidRDefault="000F73C1" w:rsidP="000F73C1">
      <w:pPr>
        <w:pStyle w:val="Heading3"/>
        <w:rPr>
          <w:lang w:eastAsia="ko-KR"/>
        </w:rPr>
      </w:pPr>
      <w:bookmarkStart w:id="3491" w:name="_Toc20153087"/>
      <w:bookmarkStart w:id="3492" w:name="_Toc27495752"/>
      <w:bookmarkStart w:id="3493" w:name="_Toc36109220"/>
      <w:bookmarkStart w:id="3494" w:name="_Toc73959003"/>
      <w:r w:rsidRPr="0079589D">
        <w:t>17.2.1</w:t>
      </w:r>
      <w:r w:rsidRPr="0079589D">
        <w:rPr>
          <w:lang w:eastAsia="ko-KR"/>
        </w:rPr>
        <w:tab/>
        <w:t>General</w:t>
      </w:r>
      <w:bookmarkEnd w:id="3491"/>
      <w:bookmarkEnd w:id="3492"/>
      <w:bookmarkEnd w:id="3493"/>
      <w:bookmarkEnd w:id="3494"/>
    </w:p>
    <w:p w14:paraId="15FDB06A"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40658FE0"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34D5527"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78D0EA05" w14:textId="77777777" w:rsidTr="00933879">
        <w:trPr>
          <w:cantSplit/>
        </w:trPr>
        <w:tc>
          <w:tcPr>
            <w:tcW w:w="708" w:type="dxa"/>
            <w:tcBorders>
              <w:top w:val="nil"/>
              <w:left w:val="nil"/>
              <w:bottom w:val="single" w:sz="4" w:space="0" w:color="auto"/>
              <w:right w:val="nil"/>
            </w:tcBorders>
            <w:hideMark/>
          </w:tcPr>
          <w:p w14:paraId="18C8654E"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5AE31449"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548E2224"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6BC08EF3"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5538F23E"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04B21902"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3F760518"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DAE395E" w14:textId="77777777" w:rsidR="000F73C1" w:rsidRPr="0079589D" w:rsidRDefault="000F73C1" w:rsidP="00933879">
            <w:pPr>
              <w:pStyle w:val="TAC"/>
              <w:rPr>
                <w:lang w:eastAsia="ja-JP" w:bidi="he-IL"/>
              </w:rPr>
            </w:pPr>
            <w:r w:rsidRPr="0079589D">
              <w:t>1</w:t>
            </w:r>
          </w:p>
        </w:tc>
        <w:tc>
          <w:tcPr>
            <w:tcW w:w="1134" w:type="dxa"/>
          </w:tcPr>
          <w:p w14:paraId="0FDBA836" w14:textId="77777777" w:rsidR="000F73C1" w:rsidRPr="0079589D" w:rsidRDefault="000F73C1" w:rsidP="00933879">
            <w:pPr>
              <w:pStyle w:val="TAL"/>
              <w:rPr>
                <w:lang w:eastAsia="ja-JP" w:bidi="he-IL"/>
              </w:rPr>
            </w:pPr>
          </w:p>
        </w:tc>
      </w:tr>
      <w:tr w:rsidR="000F73C1" w:rsidRPr="0079589D" w14:paraId="4379902B" w14:textId="77777777" w:rsidTr="00933879">
        <w:trPr>
          <w:trHeight w:val="243"/>
        </w:trPr>
        <w:tc>
          <w:tcPr>
            <w:tcW w:w="708" w:type="dxa"/>
            <w:tcBorders>
              <w:top w:val="single" w:sz="4" w:space="0" w:color="auto"/>
              <w:left w:val="single" w:sz="4" w:space="0" w:color="auto"/>
              <w:bottom w:val="nil"/>
              <w:right w:val="nil"/>
            </w:tcBorders>
            <w:hideMark/>
          </w:tcPr>
          <w:p w14:paraId="01AEA9D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24B59543"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652BF91E"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6300D33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31B373E4"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C71D14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576C718"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78C0BAEF"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14D04D27" w14:textId="77777777" w:rsidR="000F73C1" w:rsidRPr="0079589D" w:rsidRDefault="000F73C1" w:rsidP="00933879">
            <w:pPr>
              <w:pStyle w:val="TAL"/>
            </w:pPr>
            <w:r w:rsidRPr="0079589D">
              <w:t>octet 1</w:t>
            </w:r>
          </w:p>
          <w:p w14:paraId="162C7B0E" w14:textId="77777777" w:rsidR="000F73C1" w:rsidRPr="0079589D" w:rsidRDefault="000F73C1" w:rsidP="00933879">
            <w:pPr>
              <w:pStyle w:val="TAL"/>
            </w:pPr>
          </w:p>
        </w:tc>
      </w:tr>
      <w:tr w:rsidR="000F73C1" w:rsidRPr="0079589D" w14:paraId="147BAC27" w14:textId="77777777" w:rsidTr="00933879">
        <w:trPr>
          <w:trHeight w:val="243"/>
        </w:trPr>
        <w:tc>
          <w:tcPr>
            <w:tcW w:w="708" w:type="dxa"/>
            <w:tcBorders>
              <w:top w:val="nil"/>
              <w:left w:val="single" w:sz="4" w:space="0" w:color="auto"/>
              <w:bottom w:val="nil"/>
              <w:right w:val="nil"/>
            </w:tcBorders>
            <w:hideMark/>
          </w:tcPr>
          <w:p w14:paraId="299C916C" w14:textId="77777777" w:rsidR="000F73C1" w:rsidRPr="0079589D" w:rsidRDefault="000F73C1" w:rsidP="00933879">
            <w:pPr>
              <w:pStyle w:val="TAC"/>
            </w:pPr>
            <w:r w:rsidRPr="0079589D">
              <w:t>x</w:t>
            </w:r>
          </w:p>
        </w:tc>
        <w:tc>
          <w:tcPr>
            <w:tcW w:w="709" w:type="dxa"/>
            <w:hideMark/>
          </w:tcPr>
          <w:p w14:paraId="7683A0DE" w14:textId="77777777" w:rsidR="000F73C1" w:rsidRPr="0079589D" w:rsidRDefault="000F73C1" w:rsidP="00933879">
            <w:pPr>
              <w:pStyle w:val="TAC"/>
            </w:pPr>
            <w:r w:rsidRPr="0079589D">
              <w:t>x</w:t>
            </w:r>
          </w:p>
        </w:tc>
        <w:tc>
          <w:tcPr>
            <w:tcW w:w="709" w:type="dxa"/>
            <w:hideMark/>
          </w:tcPr>
          <w:p w14:paraId="32BF4D2D" w14:textId="77777777" w:rsidR="000F73C1" w:rsidRPr="0079589D" w:rsidRDefault="000F73C1" w:rsidP="00933879">
            <w:pPr>
              <w:pStyle w:val="TAC"/>
            </w:pPr>
            <w:r w:rsidRPr="0079589D">
              <w:t>x</w:t>
            </w:r>
          </w:p>
        </w:tc>
        <w:tc>
          <w:tcPr>
            <w:tcW w:w="709" w:type="dxa"/>
            <w:hideMark/>
          </w:tcPr>
          <w:p w14:paraId="700079CE" w14:textId="77777777" w:rsidR="000F73C1" w:rsidRPr="0079589D" w:rsidRDefault="000F73C1" w:rsidP="00933879">
            <w:pPr>
              <w:pStyle w:val="TAC"/>
            </w:pPr>
            <w:r w:rsidRPr="0079589D">
              <w:t>x</w:t>
            </w:r>
          </w:p>
        </w:tc>
        <w:tc>
          <w:tcPr>
            <w:tcW w:w="709" w:type="dxa"/>
            <w:hideMark/>
          </w:tcPr>
          <w:p w14:paraId="5D4DD875" w14:textId="77777777" w:rsidR="000F73C1" w:rsidRPr="0079589D" w:rsidRDefault="000F73C1" w:rsidP="00933879">
            <w:pPr>
              <w:pStyle w:val="TAC"/>
            </w:pPr>
            <w:r w:rsidRPr="0079589D">
              <w:t>x</w:t>
            </w:r>
          </w:p>
        </w:tc>
        <w:tc>
          <w:tcPr>
            <w:tcW w:w="709" w:type="dxa"/>
            <w:hideMark/>
          </w:tcPr>
          <w:p w14:paraId="0E75EDD4" w14:textId="77777777" w:rsidR="000F73C1" w:rsidRPr="0079589D" w:rsidRDefault="000F73C1" w:rsidP="00933879">
            <w:pPr>
              <w:pStyle w:val="TAC"/>
            </w:pPr>
            <w:r w:rsidRPr="0079589D">
              <w:t>x</w:t>
            </w:r>
          </w:p>
        </w:tc>
        <w:tc>
          <w:tcPr>
            <w:tcW w:w="709" w:type="dxa"/>
            <w:hideMark/>
          </w:tcPr>
          <w:p w14:paraId="5D319204"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51BB7F8A"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2118B40A" w14:textId="77777777" w:rsidR="000F73C1" w:rsidRPr="0079589D" w:rsidRDefault="000F73C1" w:rsidP="00933879">
            <w:pPr>
              <w:pStyle w:val="TAL"/>
            </w:pPr>
          </w:p>
          <w:p w14:paraId="4BBFB47B" w14:textId="77777777" w:rsidR="000F73C1" w:rsidRPr="0079589D" w:rsidRDefault="000F73C1" w:rsidP="00933879">
            <w:pPr>
              <w:pStyle w:val="TAL"/>
            </w:pPr>
          </w:p>
        </w:tc>
      </w:tr>
      <w:tr w:rsidR="000F73C1" w:rsidRPr="0079589D" w14:paraId="1DB54283" w14:textId="77777777" w:rsidTr="00933879">
        <w:trPr>
          <w:trHeight w:val="243"/>
        </w:trPr>
        <w:tc>
          <w:tcPr>
            <w:tcW w:w="708" w:type="dxa"/>
            <w:tcBorders>
              <w:top w:val="nil"/>
              <w:left w:val="single" w:sz="4" w:space="0" w:color="auto"/>
              <w:bottom w:val="single" w:sz="4" w:space="0" w:color="auto"/>
              <w:right w:val="nil"/>
            </w:tcBorders>
            <w:hideMark/>
          </w:tcPr>
          <w:p w14:paraId="678802F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7E7DEA1"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554B934"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5E51DD40"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05A1C68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2A4A0090"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4044DC8"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6428D7B5"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0DE823E2" w14:textId="77777777" w:rsidR="000F73C1" w:rsidRPr="0079589D" w:rsidRDefault="000F73C1" w:rsidP="00933879">
            <w:pPr>
              <w:pStyle w:val="TAL"/>
            </w:pPr>
            <w:r w:rsidRPr="0079589D">
              <w:t>octet N</w:t>
            </w:r>
          </w:p>
        </w:tc>
      </w:tr>
    </w:tbl>
    <w:p w14:paraId="4DC551EA"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25E44BEF"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4241E611"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523F6A2"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7FB9AA98"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59DBCE95" w14:textId="77777777" w:rsidTr="00933879">
        <w:trPr>
          <w:cantSplit/>
          <w:jc w:val="center"/>
        </w:trPr>
        <w:tc>
          <w:tcPr>
            <w:tcW w:w="709" w:type="dxa"/>
            <w:tcBorders>
              <w:top w:val="nil"/>
              <w:left w:val="nil"/>
              <w:bottom w:val="nil"/>
              <w:right w:val="nil"/>
            </w:tcBorders>
            <w:hideMark/>
          </w:tcPr>
          <w:p w14:paraId="10D2924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7941F6B8"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72A2DDA3"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6D1DAC86"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267089B1"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465F0C43"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476652B0"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3B7EF671"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10C111FD" w14:textId="77777777" w:rsidR="000F73C1" w:rsidRPr="0079589D" w:rsidRDefault="000F73C1" w:rsidP="00933879">
            <w:pPr>
              <w:keepNext/>
              <w:keepLines/>
              <w:spacing w:after="0"/>
              <w:rPr>
                <w:rFonts w:ascii="Arial" w:hAnsi="Arial"/>
                <w:sz w:val="18"/>
              </w:rPr>
            </w:pPr>
          </w:p>
        </w:tc>
      </w:tr>
      <w:tr w:rsidR="000F73C1" w:rsidRPr="0079589D" w14:paraId="79E012E3"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60910265"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3615B57B" w14:textId="77777777" w:rsidR="000F73C1" w:rsidRPr="0079589D" w:rsidRDefault="000F73C1" w:rsidP="00933879">
            <w:pPr>
              <w:pStyle w:val="TAL"/>
              <w:rPr>
                <w:lang w:eastAsia="zh-CN"/>
              </w:rPr>
            </w:pPr>
            <w:r w:rsidRPr="0079589D">
              <w:t>octet 1</w:t>
            </w:r>
          </w:p>
        </w:tc>
      </w:tr>
      <w:tr w:rsidR="000F73C1" w:rsidRPr="0079589D" w14:paraId="7CB6246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4417B30" w14:textId="77777777" w:rsidR="000F73C1" w:rsidRPr="0079589D" w:rsidRDefault="000F73C1" w:rsidP="00933879">
            <w:pPr>
              <w:pStyle w:val="TAC"/>
            </w:pPr>
          </w:p>
        </w:tc>
        <w:tc>
          <w:tcPr>
            <w:tcW w:w="1134" w:type="dxa"/>
            <w:tcBorders>
              <w:top w:val="nil"/>
              <w:left w:val="nil"/>
              <w:bottom w:val="nil"/>
              <w:right w:val="nil"/>
            </w:tcBorders>
            <w:hideMark/>
          </w:tcPr>
          <w:p w14:paraId="7F1FA97D" w14:textId="77777777" w:rsidR="000F73C1" w:rsidRPr="0079589D" w:rsidRDefault="000F73C1" w:rsidP="00933879">
            <w:pPr>
              <w:pStyle w:val="TAL"/>
            </w:pPr>
            <w:r w:rsidRPr="0079589D">
              <w:t>octet 2</w:t>
            </w:r>
          </w:p>
        </w:tc>
      </w:tr>
      <w:tr w:rsidR="000F73C1" w:rsidRPr="0079589D" w14:paraId="516134BC"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72A09242"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1517E963" w14:textId="77777777" w:rsidR="000F73C1" w:rsidRPr="0079589D" w:rsidRDefault="000F73C1" w:rsidP="00933879">
            <w:pPr>
              <w:pStyle w:val="TAL"/>
            </w:pPr>
          </w:p>
        </w:tc>
      </w:tr>
      <w:tr w:rsidR="000F73C1" w:rsidRPr="0079589D" w14:paraId="0188BCD8"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1930EBDD" w14:textId="77777777" w:rsidR="000F73C1" w:rsidRPr="0079589D" w:rsidRDefault="000F73C1" w:rsidP="00933879">
            <w:pPr>
              <w:pStyle w:val="TAC"/>
            </w:pPr>
          </w:p>
        </w:tc>
        <w:tc>
          <w:tcPr>
            <w:tcW w:w="1134" w:type="dxa"/>
            <w:tcBorders>
              <w:top w:val="nil"/>
              <w:left w:val="nil"/>
              <w:bottom w:val="nil"/>
              <w:right w:val="nil"/>
            </w:tcBorders>
            <w:hideMark/>
          </w:tcPr>
          <w:p w14:paraId="04D52F6B" w14:textId="77777777" w:rsidR="000F73C1" w:rsidRPr="0079589D" w:rsidRDefault="000F73C1" w:rsidP="00933879">
            <w:pPr>
              <w:pStyle w:val="TAL"/>
            </w:pPr>
            <w:r w:rsidRPr="0079589D">
              <w:t>octet n</w:t>
            </w:r>
          </w:p>
        </w:tc>
      </w:tr>
    </w:tbl>
    <w:p w14:paraId="75C15AF2"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15CAE3C3" w14:textId="77777777" w:rsidR="000F73C1" w:rsidRPr="0079589D" w:rsidRDefault="000F73C1" w:rsidP="000F73C1">
      <w:pPr>
        <w:rPr>
          <w:noProof/>
        </w:rPr>
      </w:pPr>
      <w:r w:rsidRPr="0079589D">
        <w:rPr>
          <w:noProof/>
        </w:rPr>
        <w:t xml:space="preserve">Unless specified otherwise in the message descriptions of </w:t>
      </w:r>
      <w:r w:rsidR="00585B10">
        <w:rPr>
          <w:noProof/>
        </w:rPr>
        <w:t>clause</w:t>
      </w:r>
      <w:r w:rsidRPr="0079589D">
        <w:rPr>
          <w:noProof/>
        </w:rPr>
        <w:t> </w:t>
      </w:r>
      <w:r w:rsidRPr="0079589D">
        <w:t>17.1</w:t>
      </w:r>
      <w:r w:rsidRPr="0079589D">
        <w:rPr>
          <w:noProof/>
        </w:rPr>
        <w:t>, a particular information element shall not be present more than once in a given message.</w:t>
      </w:r>
    </w:p>
    <w:p w14:paraId="239079CC" w14:textId="77777777" w:rsidR="000F73C1" w:rsidRPr="0079589D" w:rsidRDefault="000F73C1" w:rsidP="000F73C1">
      <w:r w:rsidRPr="0079589D">
        <w:t>The sending entity shall set value of a spare bit to zero. The receiving entity shall ignore value of a spare bit</w:t>
      </w:r>
    </w:p>
    <w:p w14:paraId="789D454C"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44786BAC" w14:textId="77777777" w:rsidR="000F73C1" w:rsidRPr="0079589D" w:rsidRDefault="000F73C1" w:rsidP="000F73C1">
      <w:pPr>
        <w:pStyle w:val="Heading3"/>
        <w:rPr>
          <w:lang w:eastAsia="ko-KR"/>
        </w:rPr>
      </w:pPr>
      <w:bookmarkStart w:id="3495" w:name="_Toc20153088"/>
      <w:bookmarkStart w:id="3496" w:name="_Toc27495753"/>
      <w:bookmarkStart w:id="3497" w:name="_Toc36109221"/>
      <w:bookmarkStart w:id="3498" w:name="_Toc73959004"/>
      <w:r w:rsidRPr="0079589D">
        <w:t>17.2.2</w:t>
      </w:r>
      <w:r w:rsidRPr="0079589D">
        <w:rPr>
          <w:lang w:eastAsia="ko-KR"/>
        </w:rPr>
        <w:tab/>
        <w:t>Message type</w:t>
      </w:r>
      <w:bookmarkEnd w:id="3495"/>
      <w:bookmarkEnd w:id="3496"/>
      <w:bookmarkEnd w:id="3497"/>
      <w:bookmarkEnd w:id="3498"/>
    </w:p>
    <w:p w14:paraId="5AC77116" w14:textId="77777777" w:rsidR="000F73C1" w:rsidRPr="0079589D" w:rsidRDefault="000F73C1" w:rsidP="000F73C1">
      <w:r w:rsidRPr="0079589D">
        <w:t>The purpose of the Message type information element is to identify the type of the message.</w:t>
      </w:r>
    </w:p>
    <w:p w14:paraId="304A3D66" w14:textId="77777777" w:rsidR="000F73C1" w:rsidRPr="0079589D" w:rsidRDefault="000F73C1" w:rsidP="000F73C1">
      <w:r w:rsidRPr="0079589D">
        <w:t>The value part of the Message type information element is coded as shown in Table 17.2.2-1.</w:t>
      </w:r>
    </w:p>
    <w:p w14:paraId="2B2234D1" w14:textId="77777777" w:rsidR="000F73C1" w:rsidRPr="0079589D" w:rsidRDefault="000F73C1" w:rsidP="000F73C1">
      <w:r w:rsidRPr="0079589D">
        <w:t>The Message type information element is a type 3 information element with a length of 1 octet.</w:t>
      </w:r>
    </w:p>
    <w:p w14:paraId="5A5109B2" w14:textId="77777777" w:rsidR="000F73C1" w:rsidRPr="0079589D" w:rsidRDefault="000F73C1" w:rsidP="000F73C1">
      <w:pPr>
        <w:pStyle w:val="TH"/>
      </w:pPr>
      <w:r w:rsidRPr="0079589D">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B75E4D4"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71EDCE59"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4B12209F"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117A4A02" w14:textId="77777777" w:rsidR="000F73C1" w:rsidRPr="0079589D" w:rsidRDefault="000F73C1" w:rsidP="00933879">
            <w:pPr>
              <w:pStyle w:val="TAL"/>
            </w:pPr>
          </w:p>
        </w:tc>
      </w:tr>
      <w:tr w:rsidR="000F73C1" w:rsidRPr="0079589D" w14:paraId="0EF00EFE" w14:textId="77777777" w:rsidTr="00933879">
        <w:trPr>
          <w:cantSplit/>
          <w:jc w:val="center"/>
        </w:trPr>
        <w:tc>
          <w:tcPr>
            <w:tcW w:w="284" w:type="dxa"/>
            <w:tcBorders>
              <w:top w:val="nil"/>
              <w:left w:val="single" w:sz="4" w:space="0" w:color="auto"/>
              <w:bottom w:val="nil"/>
              <w:right w:val="nil"/>
            </w:tcBorders>
            <w:hideMark/>
          </w:tcPr>
          <w:p w14:paraId="14D8520A"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49D005E0"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4C7E3DB6"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2212591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34EFB4DF"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AFAA4BA"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C8E6BF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6ED1522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F487C93" w14:textId="77777777" w:rsidR="000F73C1" w:rsidRPr="0079589D" w:rsidRDefault="000F73C1" w:rsidP="00933879">
            <w:pPr>
              <w:pStyle w:val="TAC"/>
            </w:pPr>
          </w:p>
        </w:tc>
        <w:tc>
          <w:tcPr>
            <w:tcW w:w="3969" w:type="dxa"/>
            <w:tcBorders>
              <w:top w:val="nil"/>
              <w:left w:val="nil"/>
              <w:bottom w:val="nil"/>
              <w:right w:val="single" w:sz="4" w:space="0" w:color="auto"/>
            </w:tcBorders>
          </w:tcPr>
          <w:p w14:paraId="4AE0036B" w14:textId="77777777" w:rsidR="000F73C1" w:rsidRPr="0079589D" w:rsidRDefault="000F73C1" w:rsidP="00933879">
            <w:pPr>
              <w:pStyle w:val="TAL"/>
            </w:pPr>
          </w:p>
        </w:tc>
      </w:tr>
      <w:tr w:rsidR="000F73C1" w:rsidRPr="0079589D" w14:paraId="227042C3" w14:textId="77777777" w:rsidTr="00933879">
        <w:trPr>
          <w:cantSplit/>
          <w:jc w:val="center"/>
        </w:trPr>
        <w:tc>
          <w:tcPr>
            <w:tcW w:w="284" w:type="dxa"/>
            <w:tcBorders>
              <w:top w:val="nil"/>
              <w:left w:val="single" w:sz="4" w:space="0" w:color="auto"/>
              <w:bottom w:val="nil"/>
              <w:right w:val="nil"/>
            </w:tcBorders>
          </w:tcPr>
          <w:p w14:paraId="2A7BE810" w14:textId="77777777" w:rsidR="000F73C1" w:rsidRPr="0079589D" w:rsidRDefault="000F73C1" w:rsidP="00933879">
            <w:pPr>
              <w:pStyle w:val="TAC"/>
            </w:pPr>
          </w:p>
        </w:tc>
        <w:tc>
          <w:tcPr>
            <w:tcW w:w="284" w:type="dxa"/>
            <w:tcBorders>
              <w:top w:val="nil"/>
              <w:left w:val="nil"/>
              <w:bottom w:val="nil"/>
              <w:right w:val="nil"/>
            </w:tcBorders>
          </w:tcPr>
          <w:p w14:paraId="6E8273B8" w14:textId="77777777" w:rsidR="000F73C1" w:rsidRPr="0079589D" w:rsidRDefault="000F73C1" w:rsidP="00933879">
            <w:pPr>
              <w:pStyle w:val="TAC"/>
            </w:pPr>
          </w:p>
        </w:tc>
        <w:tc>
          <w:tcPr>
            <w:tcW w:w="284" w:type="dxa"/>
            <w:tcBorders>
              <w:top w:val="nil"/>
              <w:left w:val="nil"/>
              <w:bottom w:val="nil"/>
              <w:right w:val="nil"/>
            </w:tcBorders>
          </w:tcPr>
          <w:p w14:paraId="1D9E45BE" w14:textId="77777777" w:rsidR="000F73C1" w:rsidRPr="0079589D" w:rsidRDefault="000F73C1" w:rsidP="00933879">
            <w:pPr>
              <w:pStyle w:val="TAC"/>
            </w:pPr>
          </w:p>
        </w:tc>
        <w:tc>
          <w:tcPr>
            <w:tcW w:w="284" w:type="dxa"/>
            <w:tcBorders>
              <w:top w:val="nil"/>
              <w:left w:val="nil"/>
              <w:bottom w:val="nil"/>
              <w:right w:val="nil"/>
            </w:tcBorders>
          </w:tcPr>
          <w:p w14:paraId="5BE65314" w14:textId="77777777" w:rsidR="000F73C1" w:rsidRPr="0079589D" w:rsidRDefault="000F73C1" w:rsidP="00933879">
            <w:pPr>
              <w:pStyle w:val="TAC"/>
            </w:pPr>
          </w:p>
        </w:tc>
        <w:tc>
          <w:tcPr>
            <w:tcW w:w="284" w:type="dxa"/>
            <w:tcBorders>
              <w:top w:val="nil"/>
              <w:left w:val="nil"/>
              <w:bottom w:val="nil"/>
              <w:right w:val="nil"/>
            </w:tcBorders>
          </w:tcPr>
          <w:p w14:paraId="2E0E03ED" w14:textId="77777777" w:rsidR="000F73C1" w:rsidRPr="0079589D" w:rsidRDefault="000F73C1" w:rsidP="00933879">
            <w:pPr>
              <w:pStyle w:val="TAC"/>
            </w:pPr>
          </w:p>
        </w:tc>
        <w:tc>
          <w:tcPr>
            <w:tcW w:w="284" w:type="dxa"/>
            <w:tcBorders>
              <w:top w:val="nil"/>
              <w:left w:val="nil"/>
              <w:bottom w:val="nil"/>
              <w:right w:val="nil"/>
            </w:tcBorders>
          </w:tcPr>
          <w:p w14:paraId="6AB976E2" w14:textId="77777777" w:rsidR="000F73C1" w:rsidRPr="0079589D" w:rsidRDefault="000F73C1" w:rsidP="00933879">
            <w:pPr>
              <w:pStyle w:val="TAC"/>
            </w:pPr>
          </w:p>
        </w:tc>
        <w:tc>
          <w:tcPr>
            <w:tcW w:w="284" w:type="dxa"/>
            <w:tcBorders>
              <w:top w:val="nil"/>
              <w:left w:val="nil"/>
              <w:bottom w:val="nil"/>
              <w:right w:val="nil"/>
            </w:tcBorders>
          </w:tcPr>
          <w:p w14:paraId="6812A97F" w14:textId="77777777" w:rsidR="000F73C1" w:rsidRPr="0079589D" w:rsidRDefault="000F73C1" w:rsidP="00933879">
            <w:pPr>
              <w:pStyle w:val="TAC"/>
            </w:pPr>
          </w:p>
        </w:tc>
        <w:tc>
          <w:tcPr>
            <w:tcW w:w="284" w:type="dxa"/>
            <w:tcBorders>
              <w:top w:val="nil"/>
              <w:left w:val="nil"/>
              <w:bottom w:val="nil"/>
              <w:right w:val="nil"/>
            </w:tcBorders>
          </w:tcPr>
          <w:p w14:paraId="2EFD4E78" w14:textId="77777777" w:rsidR="000F73C1" w:rsidRPr="0079589D" w:rsidRDefault="000F73C1" w:rsidP="00933879">
            <w:pPr>
              <w:pStyle w:val="TAC"/>
            </w:pPr>
          </w:p>
        </w:tc>
        <w:tc>
          <w:tcPr>
            <w:tcW w:w="284" w:type="dxa"/>
            <w:tcBorders>
              <w:top w:val="nil"/>
              <w:left w:val="nil"/>
              <w:bottom w:val="nil"/>
              <w:right w:val="nil"/>
            </w:tcBorders>
          </w:tcPr>
          <w:p w14:paraId="46B8298F" w14:textId="77777777" w:rsidR="000F73C1" w:rsidRPr="0079589D" w:rsidRDefault="000F73C1" w:rsidP="00933879">
            <w:pPr>
              <w:pStyle w:val="TAC"/>
            </w:pPr>
          </w:p>
        </w:tc>
        <w:tc>
          <w:tcPr>
            <w:tcW w:w="3969" w:type="dxa"/>
            <w:tcBorders>
              <w:top w:val="nil"/>
              <w:left w:val="nil"/>
              <w:bottom w:val="nil"/>
              <w:right w:val="single" w:sz="4" w:space="0" w:color="auto"/>
            </w:tcBorders>
          </w:tcPr>
          <w:p w14:paraId="221F363B" w14:textId="77777777" w:rsidR="000F73C1" w:rsidRPr="0079589D" w:rsidRDefault="000F73C1" w:rsidP="00933879">
            <w:pPr>
              <w:pStyle w:val="TAL"/>
            </w:pPr>
          </w:p>
        </w:tc>
      </w:tr>
      <w:tr w:rsidR="000F73C1" w:rsidRPr="0079589D" w14:paraId="3C129EB0" w14:textId="77777777" w:rsidTr="00933879">
        <w:trPr>
          <w:cantSplit/>
          <w:jc w:val="center"/>
        </w:trPr>
        <w:tc>
          <w:tcPr>
            <w:tcW w:w="284" w:type="dxa"/>
            <w:tcBorders>
              <w:top w:val="nil"/>
              <w:left w:val="single" w:sz="4" w:space="0" w:color="auto"/>
              <w:bottom w:val="nil"/>
              <w:right w:val="nil"/>
            </w:tcBorders>
            <w:hideMark/>
          </w:tcPr>
          <w:p w14:paraId="47BDF7B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DD465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83726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BDB23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6B1B7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084C4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76379F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4BC74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2916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F4A9A6A" w14:textId="77777777" w:rsidR="000F73C1" w:rsidRPr="0079589D" w:rsidRDefault="000F73C1" w:rsidP="00933879">
            <w:pPr>
              <w:pStyle w:val="TAL"/>
            </w:pPr>
            <w:r w:rsidRPr="0079589D">
              <w:t>GROUP CALL PROBE</w:t>
            </w:r>
          </w:p>
        </w:tc>
      </w:tr>
      <w:tr w:rsidR="000F73C1" w:rsidRPr="0079589D" w14:paraId="453A4DC7" w14:textId="77777777" w:rsidTr="00933879">
        <w:trPr>
          <w:cantSplit/>
          <w:jc w:val="center"/>
        </w:trPr>
        <w:tc>
          <w:tcPr>
            <w:tcW w:w="284" w:type="dxa"/>
            <w:tcBorders>
              <w:top w:val="nil"/>
              <w:left w:val="single" w:sz="4" w:space="0" w:color="auto"/>
              <w:bottom w:val="nil"/>
              <w:right w:val="nil"/>
            </w:tcBorders>
            <w:hideMark/>
          </w:tcPr>
          <w:p w14:paraId="315E990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521B29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8CDB0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60AA0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B219F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9A7E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F9C4C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8FEE6A6" w14:textId="77777777" w:rsidR="000F73C1" w:rsidRPr="0079589D" w:rsidRDefault="000F73C1" w:rsidP="00933879">
            <w:pPr>
              <w:pStyle w:val="TAC"/>
            </w:pPr>
            <w:r w:rsidRPr="0079589D">
              <w:t>0</w:t>
            </w:r>
          </w:p>
        </w:tc>
        <w:tc>
          <w:tcPr>
            <w:tcW w:w="284" w:type="dxa"/>
            <w:tcBorders>
              <w:top w:val="nil"/>
              <w:left w:val="nil"/>
              <w:bottom w:val="nil"/>
              <w:right w:val="nil"/>
            </w:tcBorders>
          </w:tcPr>
          <w:p w14:paraId="65E35EC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EB79E21" w14:textId="77777777" w:rsidR="000F73C1" w:rsidRPr="0079589D" w:rsidRDefault="000F73C1" w:rsidP="00933879">
            <w:pPr>
              <w:pStyle w:val="TAL"/>
            </w:pPr>
            <w:r w:rsidRPr="0079589D">
              <w:t>GROUP CALL ANNOUNCEMENT</w:t>
            </w:r>
          </w:p>
        </w:tc>
      </w:tr>
      <w:tr w:rsidR="000F73C1" w:rsidRPr="0079589D" w14:paraId="1BB63E7C" w14:textId="77777777" w:rsidTr="00933879">
        <w:trPr>
          <w:cantSplit/>
          <w:jc w:val="center"/>
        </w:trPr>
        <w:tc>
          <w:tcPr>
            <w:tcW w:w="284" w:type="dxa"/>
            <w:tcBorders>
              <w:top w:val="nil"/>
              <w:left w:val="single" w:sz="4" w:space="0" w:color="auto"/>
              <w:bottom w:val="nil"/>
              <w:right w:val="nil"/>
            </w:tcBorders>
            <w:hideMark/>
          </w:tcPr>
          <w:p w14:paraId="68C6937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513798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2AB05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BD15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FEB425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F5E1F8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8EDA41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FBDCD59" w14:textId="77777777" w:rsidR="000F73C1" w:rsidRPr="0079589D" w:rsidRDefault="000F73C1" w:rsidP="00933879">
            <w:pPr>
              <w:pStyle w:val="TAC"/>
            </w:pPr>
            <w:r w:rsidRPr="0079589D">
              <w:t>1</w:t>
            </w:r>
          </w:p>
        </w:tc>
        <w:tc>
          <w:tcPr>
            <w:tcW w:w="284" w:type="dxa"/>
            <w:tcBorders>
              <w:top w:val="nil"/>
              <w:left w:val="nil"/>
              <w:bottom w:val="nil"/>
              <w:right w:val="nil"/>
            </w:tcBorders>
          </w:tcPr>
          <w:p w14:paraId="7F7B768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7EA615" w14:textId="77777777" w:rsidR="000F73C1" w:rsidRPr="0079589D" w:rsidRDefault="000F73C1" w:rsidP="00933879">
            <w:pPr>
              <w:pStyle w:val="TAL"/>
              <w:rPr>
                <w:lang w:eastAsia="ko-KR"/>
              </w:rPr>
            </w:pPr>
            <w:r w:rsidRPr="0079589D">
              <w:t>GROUP CALL ACCEPT</w:t>
            </w:r>
          </w:p>
        </w:tc>
      </w:tr>
      <w:tr w:rsidR="000F73C1" w:rsidRPr="0079589D" w14:paraId="4AB3BD9C" w14:textId="77777777" w:rsidTr="00933879">
        <w:trPr>
          <w:cantSplit/>
          <w:jc w:val="center"/>
        </w:trPr>
        <w:tc>
          <w:tcPr>
            <w:tcW w:w="284" w:type="dxa"/>
            <w:tcBorders>
              <w:top w:val="nil"/>
              <w:left w:val="single" w:sz="4" w:space="0" w:color="auto"/>
              <w:bottom w:val="nil"/>
              <w:right w:val="nil"/>
            </w:tcBorders>
            <w:hideMark/>
          </w:tcPr>
          <w:p w14:paraId="3987E02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CAE3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38BD6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6AC93D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5B18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B3FA13"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318D77B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361533" w14:textId="77777777" w:rsidR="000F73C1" w:rsidRPr="0079589D" w:rsidRDefault="000F73C1" w:rsidP="00933879">
            <w:pPr>
              <w:pStyle w:val="TAC"/>
            </w:pPr>
            <w:r w:rsidRPr="0079589D">
              <w:t>0</w:t>
            </w:r>
          </w:p>
        </w:tc>
        <w:tc>
          <w:tcPr>
            <w:tcW w:w="284" w:type="dxa"/>
            <w:tcBorders>
              <w:top w:val="nil"/>
              <w:left w:val="nil"/>
              <w:bottom w:val="nil"/>
              <w:right w:val="nil"/>
            </w:tcBorders>
          </w:tcPr>
          <w:p w14:paraId="04D8131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060C007" w14:textId="77777777" w:rsidR="000F73C1" w:rsidRPr="0079589D" w:rsidRDefault="000F73C1" w:rsidP="00933879">
            <w:pPr>
              <w:pStyle w:val="TAL"/>
            </w:pPr>
            <w:r w:rsidRPr="0079589D">
              <w:t>GROUP CALL EMERGENCY END</w:t>
            </w:r>
          </w:p>
        </w:tc>
      </w:tr>
      <w:tr w:rsidR="000F73C1" w:rsidRPr="0079589D" w14:paraId="3E0D36BF" w14:textId="77777777" w:rsidTr="00933879">
        <w:trPr>
          <w:cantSplit/>
          <w:jc w:val="center"/>
        </w:trPr>
        <w:tc>
          <w:tcPr>
            <w:tcW w:w="284" w:type="dxa"/>
            <w:tcBorders>
              <w:top w:val="nil"/>
              <w:left w:val="single" w:sz="4" w:space="0" w:color="auto"/>
              <w:bottom w:val="nil"/>
              <w:right w:val="nil"/>
            </w:tcBorders>
            <w:hideMark/>
          </w:tcPr>
          <w:p w14:paraId="6C7DE74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51DA3C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21944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1AF4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EED21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FEDA9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1537C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090A4E"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DD43B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B7B237C" w14:textId="77777777" w:rsidR="000F73C1" w:rsidRPr="0079589D" w:rsidRDefault="000F73C1" w:rsidP="00933879">
            <w:pPr>
              <w:pStyle w:val="TAL"/>
            </w:pPr>
            <w:r w:rsidRPr="0079589D">
              <w:t>GROUP CALL IMMINENT PERIL END</w:t>
            </w:r>
          </w:p>
        </w:tc>
      </w:tr>
      <w:tr w:rsidR="000F73C1" w:rsidRPr="0079589D" w14:paraId="14A75D49" w14:textId="77777777" w:rsidTr="00933879">
        <w:trPr>
          <w:cantSplit/>
          <w:jc w:val="center"/>
        </w:trPr>
        <w:tc>
          <w:tcPr>
            <w:tcW w:w="284" w:type="dxa"/>
            <w:tcBorders>
              <w:top w:val="nil"/>
              <w:left w:val="single" w:sz="4" w:space="0" w:color="auto"/>
              <w:bottom w:val="nil"/>
              <w:right w:val="nil"/>
            </w:tcBorders>
            <w:hideMark/>
          </w:tcPr>
          <w:p w14:paraId="1BFA0A0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25FF48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633CEA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8BDC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858A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100E2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4FC51E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EDDD871" w14:textId="77777777" w:rsidR="000F73C1" w:rsidRPr="0079589D" w:rsidRDefault="000F73C1" w:rsidP="00933879">
            <w:pPr>
              <w:pStyle w:val="TAC"/>
            </w:pPr>
            <w:r w:rsidRPr="0079589D">
              <w:t>0</w:t>
            </w:r>
          </w:p>
        </w:tc>
        <w:tc>
          <w:tcPr>
            <w:tcW w:w="284" w:type="dxa"/>
            <w:tcBorders>
              <w:top w:val="nil"/>
              <w:left w:val="nil"/>
              <w:bottom w:val="nil"/>
              <w:right w:val="nil"/>
            </w:tcBorders>
          </w:tcPr>
          <w:p w14:paraId="3FC5274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8028BC" w14:textId="77777777" w:rsidR="000F73C1" w:rsidRPr="0079589D" w:rsidRDefault="000F73C1" w:rsidP="00933879">
            <w:pPr>
              <w:pStyle w:val="TAL"/>
            </w:pPr>
            <w:r w:rsidRPr="0079589D">
              <w:t>GROUP CALL BROADCAST</w:t>
            </w:r>
          </w:p>
        </w:tc>
      </w:tr>
      <w:tr w:rsidR="000F73C1" w:rsidRPr="0079589D" w14:paraId="4CC19259" w14:textId="77777777" w:rsidTr="00933879">
        <w:trPr>
          <w:cantSplit/>
          <w:jc w:val="center"/>
        </w:trPr>
        <w:tc>
          <w:tcPr>
            <w:tcW w:w="284" w:type="dxa"/>
            <w:tcBorders>
              <w:top w:val="nil"/>
              <w:left w:val="single" w:sz="4" w:space="0" w:color="auto"/>
              <w:bottom w:val="nil"/>
              <w:right w:val="nil"/>
            </w:tcBorders>
            <w:hideMark/>
          </w:tcPr>
          <w:p w14:paraId="73B27A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11A4CA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8FB16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38DC98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17A424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4E452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C010C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50AF29" w14:textId="77777777" w:rsidR="000F73C1" w:rsidRPr="0079589D" w:rsidRDefault="000F73C1" w:rsidP="00933879">
            <w:pPr>
              <w:pStyle w:val="TAC"/>
            </w:pPr>
            <w:r w:rsidRPr="0079589D">
              <w:t>1</w:t>
            </w:r>
          </w:p>
        </w:tc>
        <w:tc>
          <w:tcPr>
            <w:tcW w:w="284" w:type="dxa"/>
            <w:tcBorders>
              <w:top w:val="nil"/>
              <w:left w:val="nil"/>
              <w:bottom w:val="nil"/>
              <w:right w:val="nil"/>
            </w:tcBorders>
          </w:tcPr>
          <w:p w14:paraId="685C7DF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F58CD1C" w14:textId="77777777" w:rsidR="000F73C1" w:rsidRPr="0079589D" w:rsidRDefault="000F73C1" w:rsidP="00933879">
            <w:pPr>
              <w:pStyle w:val="TAL"/>
            </w:pPr>
            <w:r w:rsidRPr="0079589D">
              <w:t>GROUP CALL BROADCAST END</w:t>
            </w:r>
          </w:p>
        </w:tc>
      </w:tr>
      <w:tr w:rsidR="000F73C1" w:rsidRPr="0079589D" w14:paraId="32467A1B" w14:textId="77777777" w:rsidTr="00933879">
        <w:trPr>
          <w:cantSplit/>
          <w:jc w:val="center"/>
        </w:trPr>
        <w:tc>
          <w:tcPr>
            <w:tcW w:w="284" w:type="dxa"/>
            <w:tcBorders>
              <w:top w:val="nil"/>
              <w:left w:val="single" w:sz="4" w:space="0" w:color="auto"/>
              <w:bottom w:val="nil"/>
              <w:right w:val="nil"/>
            </w:tcBorders>
            <w:hideMark/>
          </w:tcPr>
          <w:p w14:paraId="39183EB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22BD3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667F0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8BDAF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5C91E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4E4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1DAE05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DE6A11" w14:textId="77777777" w:rsidR="000F73C1" w:rsidRPr="0079589D" w:rsidRDefault="000F73C1" w:rsidP="00933879">
            <w:pPr>
              <w:pStyle w:val="TAC"/>
            </w:pPr>
            <w:r w:rsidRPr="0079589D">
              <w:t>0</w:t>
            </w:r>
          </w:p>
        </w:tc>
        <w:tc>
          <w:tcPr>
            <w:tcW w:w="284" w:type="dxa"/>
            <w:tcBorders>
              <w:top w:val="nil"/>
              <w:left w:val="nil"/>
              <w:bottom w:val="nil"/>
              <w:right w:val="nil"/>
            </w:tcBorders>
          </w:tcPr>
          <w:p w14:paraId="3397C19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FEA1578" w14:textId="77777777" w:rsidR="000F73C1" w:rsidRPr="0079589D" w:rsidRDefault="000F73C1" w:rsidP="00933879">
            <w:pPr>
              <w:pStyle w:val="TAL"/>
            </w:pPr>
            <w:r w:rsidRPr="0079589D">
              <w:t>PRIVATE CALL SETUP REQUEST</w:t>
            </w:r>
          </w:p>
        </w:tc>
      </w:tr>
      <w:tr w:rsidR="000F73C1" w:rsidRPr="0079589D" w14:paraId="3BB3BBDD" w14:textId="77777777" w:rsidTr="00933879">
        <w:trPr>
          <w:cantSplit/>
          <w:jc w:val="center"/>
        </w:trPr>
        <w:tc>
          <w:tcPr>
            <w:tcW w:w="284" w:type="dxa"/>
            <w:tcBorders>
              <w:top w:val="nil"/>
              <w:left w:val="single" w:sz="4" w:space="0" w:color="auto"/>
              <w:bottom w:val="nil"/>
              <w:right w:val="nil"/>
            </w:tcBorders>
            <w:hideMark/>
          </w:tcPr>
          <w:p w14:paraId="54C72BA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E2C1A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2C9DB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7AAE1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98CC0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DD8F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108EF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48BBB2" w14:textId="77777777" w:rsidR="000F73C1" w:rsidRPr="0079589D" w:rsidRDefault="000F73C1" w:rsidP="00933879">
            <w:pPr>
              <w:pStyle w:val="TAC"/>
            </w:pPr>
            <w:r w:rsidRPr="0079589D">
              <w:t>1</w:t>
            </w:r>
          </w:p>
        </w:tc>
        <w:tc>
          <w:tcPr>
            <w:tcW w:w="284" w:type="dxa"/>
            <w:tcBorders>
              <w:top w:val="nil"/>
              <w:left w:val="nil"/>
              <w:bottom w:val="nil"/>
              <w:right w:val="nil"/>
            </w:tcBorders>
          </w:tcPr>
          <w:p w14:paraId="5755771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4C604D3" w14:textId="77777777" w:rsidR="000F73C1" w:rsidRPr="0079589D" w:rsidRDefault="000F73C1" w:rsidP="00933879">
            <w:pPr>
              <w:pStyle w:val="TAL"/>
            </w:pPr>
            <w:r w:rsidRPr="0079589D">
              <w:t>PRIVATE CALL RINGING</w:t>
            </w:r>
          </w:p>
        </w:tc>
      </w:tr>
      <w:tr w:rsidR="000F73C1" w:rsidRPr="0079589D" w14:paraId="7574727E" w14:textId="77777777" w:rsidTr="00933879">
        <w:trPr>
          <w:cantSplit/>
          <w:jc w:val="center"/>
        </w:trPr>
        <w:tc>
          <w:tcPr>
            <w:tcW w:w="284" w:type="dxa"/>
            <w:tcBorders>
              <w:top w:val="nil"/>
              <w:left w:val="single" w:sz="4" w:space="0" w:color="auto"/>
              <w:bottom w:val="nil"/>
              <w:right w:val="nil"/>
            </w:tcBorders>
            <w:hideMark/>
          </w:tcPr>
          <w:p w14:paraId="793AE36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31CEC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8D5F67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35D151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FECF5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E665C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7F012A5"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0083CF4"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57171D8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CD4A96D" w14:textId="77777777" w:rsidR="000F73C1" w:rsidRPr="0079589D" w:rsidRDefault="000F73C1" w:rsidP="00933879">
            <w:pPr>
              <w:pStyle w:val="TAL"/>
            </w:pPr>
            <w:r w:rsidRPr="0079589D">
              <w:t>PRIVATE CALL ACCEPT</w:t>
            </w:r>
          </w:p>
        </w:tc>
      </w:tr>
      <w:tr w:rsidR="000F73C1" w:rsidRPr="0079589D" w14:paraId="0BD076B0" w14:textId="77777777" w:rsidTr="00933879">
        <w:trPr>
          <w:cantSplit/>
          <w:jc w:val="center"/>
        </w:trPr>
        <w:tc>
          <w:tcPr>
            <w:tcW w:w="284" w:type="dxa"/>
            <w:tcBorders>
              <w:top w:val="nil"/>
              <w:left w:val="single" w:sz="4" w:space="0" w:color="auto"/>
              <w:bottom w:val="nil"/>
              <w:right w:val="nil"/>
            </w:tcBorders>
            <w:hideMark/>
          </w:tcPr>
          <w:p w14:paraId="0F5938F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CEA68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B495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E3DD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38C5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EC387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E9961"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68ECC9F" w14:textId="77777777" w:rsidR="000F73C1" w:rsidRPr="0079589D" w:rsidRDefault="000F73C1" w:rsidP="00933879">
            <w:pPr>
              <w:pStyle w:val="TAC"/>
            </w:pPr>
            <w:r w:rsidRPr="0079589D">
              <w:t>1</w:t>
            </w:r>
          </w:p>
        </w:tc>
        <w:tc>
          <w:tcPr>
            <w:tcW w:w="284" w:type="dxa"/>
            <w:tcBorders>
              <w:top w:val="nil"/>
              <w:left w:val="nil"/>
              <w:bottom w:val="nil"/>
              <w:right w:val="nil"/>
            </w:tcBorders>
          </w:tcPr>
          <w:p w14:paraId="1F4CB3F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CA046FE" w14:textId="77777777" w:rsidR="000F73C1" w:rsidRPr="0079589D" w:rsidRDefault="000F73C1" w:rsidP="00933879">
            <w:pPr>
              <w:pStyle w:val="TAL"/>
              <w:rPr>
                <w:color w:val="000000"/>
              </w:rPr>
            </w:pPr>
            <w:r w:rsidRPr="0079589D">
              <w:t>PRIVATE CALL REJECT</w:t>
            </w:r>
          </w:p>
        </w:tc>
      </w:tr>
      <w:tr w:rsidR="000F73C1" w:rsidRPr="0079589D" w14:paraId="6CE690D2" w14:textId="77777777" w:rsidTr="00933879">
        <w:trPr>
          <w:cantSplit/>
          <w:jc w:val="center"/>
        </w:trPr>
        <w:tc>
          <w:tcPr>
            <w:tcW w:w="284" w:type="dxa"/>
            <w:tcBorders>
              <w:top w:val="nil"/>
              <w:left w:val="single" w:sz="4" w:space="0" w:color="auto"/>
              <w:bottom w:val="nil"/>
              <w:right w:val="nil"/>
            </w:tcBorders>
            <w:hideMark/>
          </w:tcPr>
          <w:p w14:paraId="5765ED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C52E8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39C6E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5727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A375A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6E6723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71B9B33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C1D97D3"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16567F4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F5C8EFF" w14:textId="77777777" w:rsidR="000F73C1" w:rsidRPr="0079589D" w:rsidRDefault="000F73C1" w:rsidP="00933879">
            <w:pPr>
              <w:pStyle w:val="TAL"/>
              <w:rPr>
                <w:color w:val="000000"/>
              </w:rPr>
            </w:pPr>
            <w:r w:rsidRPr="0079589D">
              <w:t>PRIVATE CALL RELEASE</w:t>
            </w:r>
          </w:p>
        </w:tc>
      </w:tr>
      <w:tr w:rsidR="000F73C1" w:rsidRPr="0079589D" w14:paraId="25403858" w14:textId="77777777" w:rsidTr="00933879">
        <w:trPr>
          <w:cantSplit/>
          <w:jc w:val="center"/>
        </w:trPr>
        <w:tc>
          <w:tcPr>
            <w:tcW w:w="284" w:type="dxa"/>
            <w:tcBorders>
              <w:top w:val="nil"/>
              <w:left w:val="single" w:sz="4" w:space="0" w:color="auto"/>
              <w:bottom w:val="nil"/>
              <w:right w:val="nil"/>
            </w:tcBorders>
            <w:hideMark/>
          </w:tcPr>
          <w:p w14:paraId="644EAD5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5DCA5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2821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9096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EC743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F3254E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8EF879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8329BA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388B2F8A"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AB85FE" w14:textId="77777777" w:rsidR="000F73C1" w:rsidRPr="0079589D" w:rsidRDefault="000F73C1" w:rsidP="00933879">
            <w:pPr>
              <w:pStyle w:val="TAL"/>
              <w:rPr>
                <w:color w:val="000000"/>
              </w:rPr>
            </w:pPr>
            <w:r w:rsidRPr="0079589D">
              <w:t>PRIVATE CALL RELEASE ACK</w:t>
            </w:r>
          </w:p>
        </w:tc>
      </w:tr>
      <w:tr w:rsidR="000F73C1" w:rsidRPr="0079589D" w14:paraId="5E98B4CD" w14:textId="77777777" w:rsidTr="00933879">
        <w:trPr>
          <w:cantSplit/>
          <w:jc w:val="center"/>
        </w:trPr>
        <w:tc>
          <w:tcPr>
            <w:tcW w:w="284" w:type="dxa"/>
            <w:tcBorders>
              <w:top w:val="nil"/>
              <w:left w:val="single" w:sz="4" w:space="0" w:color="auto"/>
              <w:bottom w:val="nil"/>
              <w:right w:val="nil"/>
            </w:tcBorders>
            <w:hideMark/>
          </w:tcPr>
          <w:p w14:paraId="2BBE3DF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5D11B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7C73A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66E1B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2A4F5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731985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4AEFBA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7F83325"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27CEDC3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E43381" w14:textId="77777777" w:rsidR="000F73C1" w:rsidRPr="0079589D" w:rsidRDefault="000F73C1" w:rsidP="00933879">
            <w:pPr>
              <w:pStyle w:val="TAL"/>
            </w:pPr>
            <w:r w:rsidRPr="0079589D">
              <w:t>PRIVATE CALL ACCEPT ACK</w:t>
            </w:r>
          </w:p>
        </w:tc>
      </w:tr>
      <w:tr w:rsidR="000F73C1" w:rsidRPr="0079589D" w14:paraId="3B3FE85F" w14:textId="77777777" w:rsidTr="00933879">
        <w:trPr>
          <w:cantSplit/>
          <w:jc w:val="center"/>
        </w:trPr>
        <w:tc>
          <w:tcPr>
            <w:tcW w:w="284" w:type="dxa"/>
            <w:tcBorders>
              <w:top w:val="nil"/>
              <w:left w:val="single" w:sz="4" w:space="0" w:color="auto"/>
              <w:bottom w:val="nil"/>
              <w:right w:val="nil"/>
            </w:tcBorders>
            <w:hideMark/>
          </w:tcPr>
          <w:p w14:paraId="235D0D9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3E0248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8E5A5B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11FA3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B939C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EA052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5D345D5"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52AF8D5"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0C98F84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3793054" w14:textId="77777777" w:rsidR="000F73C1" w:rsidRPr="0079589D" w:rsidRDefault="000F73C1" w:rsidP="00933879">
            <w:pPr>
              <w:pStyle w:val="TAL"/>
            </w:pPr>
            <w:r w:rsidRPr="0079589D">
              <w:t>GROUP EMERGENCY ALERT</w:t>
            </w:r>
          </w:p>
        </w:tc>
      </w:tr>
      <w:tr w:rsidR="000F73C1" w:rsidRPr="0079589D" w14:paraId="64A43D7F" w14:textId="77777777" w:rsidTr="00933879">
        <w:trPr>
          <w:cantSplit/>
          <w:jc w:val="center"/>
        </w:trPr>
        <w:tc>
          <w:tcPr>
            <w:tcW w:w="284" w:type="dxa"/>
            <w:tcBorders>
              <w:top w:val="nil"/>
              <w:left w:val="single" w:sz="4" w:space="0" w:color="auto"/>
              <w:bottom w:val="nil"/>
              <w:right w:val="nil"/>
            </w:tcBorders>
            <w:hideMark/>
          </w:tcPr>
          <w:p w14:paraId="1DC266E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5F225A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59A3B1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8D91A79"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7BD97463"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6052F16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903C49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099122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1B5AE28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8B00B0A" w14:textId="77777777" w:rsidR="000F73C1" w:rsidRPr="0079589D" w:rsidRDefault="000F73C1" w:rsidP="00933879">
            <w:pPr>
              <w:pStyle w:val="TAL"/>
            </w:pPr>
            <w:r w:rsidRPr="0079589D">
              <w:t>GROUP EMERGENCY ALERT ACK</w:t>
            </w:r>
          </w:p>
        </w:tc>
      </w:tr>
      <w:tr w:rsidR="000F73C1" w:rsidRPr="0079589D" w14:paraId="1AD2ADA0" w14:textId="77777777" w:rsidTr="00933879">
        <w:trPr>
          <w:cantSplit/>
          <w:jc w:val="center"/>
        </w:trPr>
        <w:tc>
          <w:tcPr>
            <w:tcW w:w="284" w:type="dxa"/>
            <w:tcBorders>
              <w:top w:val="nil"/>
              <w:left w:val="single" w:sz="4" w:space="0" w:color="auto"/>
              <w:bottom w:val="nil"/>
              <w:right w:val="nil"/>
            </w:tcBorders>
            <w:hideMark/>
          </w:tcPr>
          <w:p w14:paraId="0BD81A3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C71703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EBB4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8A5BA5"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5EAA2B5"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570C475"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22D9A03"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A7A594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2C0D49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AA94542" w14:textId="77777777" w:rsidR="000F73C1" w:rsidRPr="0079589D" w:rsidRDefault="000F73C1" w:rsidP="00933879">
            <w:pPr>
              <w:pStyle w:val="TAL"/>
            </w:pPr>
            <w:r w:rsidRPr="0079589D">
              <w:t>GROUP EMERGENCY ALERT CANCEL</w:t>
            </w:r>
          </w:p>
        </w:tc>
      </w:tr>
      <w:tr w:rsidR="000F73C1" w:rsidRPr="0079589D" w14:paraId="3846B329" w14:textId="77777777" w:rsidTr="00933879">
        <w:trPr>
          <w:cantSplit/>
          <w:jc w:val="center"/>
        </w:trPr>
        <w:tc>
          <w:tcPr>
            <w:tcW w:w="284" w:type="dxa"/>
            <w:tcBorders>
              <w:top w:val="nil"/>
              <w:left w:val="single" w:sz="4" w:space="0" w:color="auto"/>
              <w:bottom w:val="nil"/>
              <w:right w:val="nil"/>
            </w:tcBorders>
            <w:hideMark/>
          </w:tcPr>
          <w:p w14:paraId="1F5B92E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71EFE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12C3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F08DD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C7F20F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141F863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186D669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806856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D39921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4A77BD6"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519BF151" w14:textId="77777777" w:rsidTr="00AE1E2D">
        <w:trPr>
          <w:cantSplit/>
          <w:jc w:val="center"/>
        </w:trPr>
        <w:tc>
          <w:tcPr>
            <w:tcW w:w="284" w:type="dxa"/>
            <w:tcBorders>
              <w:top w:val="nil"/>
              <w:left w:val="single" w:sz="4" w:space="0" w:color="auto"/>
              <w:bottom w:val="nil"/>
              <w:right w:val="nil"/>
            </w:tcBorders>
          </w:tcPr>
          <w:p w14:paraId="0B53ED63" w14:textId="77777777" w:rsidR="00251EBF" w:rsidRPr="0079589D" w:rsidRDefault="00251EBF" w:rsidP="00AE1E2D">
            <w:pPr>
              <w:pStyle w:val="TAC"/>
            </w:pPr>
            <w:r>
              <w:t>1</w:t>
            </w:r>
          </w:p>
        </w:tc>
        <w:tc>
          <w:tcPr>
            <w:tcW w:w="284" w:type="dxa"/>
            <w:tcBorders>
              <w:top w:val="nil"/>
              <w:left w:val="nil"/>
              <w:bottom w:val="nil"/>
              <w:right w:val="nil"/>
            </w:tcBorders>
          </w:tcPr>
          <w:p w14:paraId="2DC69900" w14:textId="77777777" w:rsidR="00251EBF" w:rsidRPr="0079589D" w:rsidRDefault="00251EBF" w:rsidP="00AE1E2D">
            <w:pPr>
              <w:pStyle w:val="TAC"/>
            </w:pPr>
            <w:r>
              <w:t>0</w:t>
            </w:r>
          </w:p>
        </w:tc>
        <w:tc>
          <w:tcPr>
            <w:tcW w:w="284" w:type="dxa"/>
            <w:tcBorders>
              <w:top w:val="nil"/>
              <w:left w:val="nil"/>
              <w:bottom w:val="nil"/>
              <w:right w:val="nil"/>
            </w:tcBorders>
          </w:tcPr>
          <w:p w14:paraId="36E86B05" w14:textId="77777777" w:rsidR="00251EBF" w:rsidRPr="0079589D" w:rsidRDefault="00251EBF" w:rsidP="00AE1E2D">
            <w:pPr>
              <w:pStyle w:val="TAC"/>
            </w:pPr>
            <w:r>
              <w:t>0</w:t>
            </w:r>
          </w:p>
        </w:tc>
        <w:tc>
          <w:tcPr>
            <w:tcW w:w="284" w:type="dxa"/>
            <w:tcBorders>
              <w:top w:val="nil"/>
              <w:left w:val="nil"/>
              <w:bottom w:val="nil"/>
              <w:right w:val="nil"/>
            </w:tcBorders>
          </w:tcPr>
          <w:p w14:paraId="0D5E6660"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98A364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46506375"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504657C"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4B601B0"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56BAD42" w14:textId="77777777" w:rsidR="00251EBF" w:rsidRPr="0079589D" w:rsidRDefault="00251EBF" w:rsidP="00AE1E2D">
            <w:pPr>
              <w:pStyle w:val="TAC"/>
            </w:pPr>
          </w:p>
        </w:tc>
        <w:tc>
          <w:tcPr>
            <w:tcW w:w="3969" w:type="dxa"/>
            <w:tcBorders>
              <w:top w:val="nil"/>
              <w:left w:val="nil"/>
              <w:bottom w:val="nil"/>
              <w:right w:val="single" w:sz="4" w:space="0" w:color="auto"/>
            </w:tcBorders>
          </w:tcPr>
          <w:p w14:paraId="7EE27B2A" w14:textId="77777777" w:rsidR="00251EBF" w:rsidRPr="0079589D" w:rsidRDefault="00251EBF" w:rsidP="00AE1E2D">
            <w:pPr>
              <w:pStyle w:val="TAL"/>
            </w:pPr>
            <w:r>
              <w:rPr>
                <w:lang w:val="en-US"/>
              </w:rPr>
              <w:t>PRIVATE REMOTE VIDEO PUSH REQUEST</w:t>
            </w:r>
          </w:p>
        </w:tc>
      </w:tr>
      <w:tr w:rsidR="00251EBF" w:rsidRPr="0079589D" w14:paraId="7703C39C" w14:textId="77777777" w:rsidTr="00AE1E2D">
        <w:trPr>
          <w:cantSplit/>
          <w:jc w:val="center"/>
        </w:trPr>
        <w:tc>
          <w:tcPr>
            <w:tcW w:w="284" w:type="dxa"/>
            <w:tcBorders>
              <w:top w:val="nil"/>
              <w:left w:val="single" w:sz="4" w:space="0" w:color="auto"/>
              <w:bottom w:val="nil"/>
              <w:right w:val="nil"/>
            </w:tcBorders>
          </w:tcPr>
          <w:p w14:paraId="6685A264" w14:textId="77777777" w:rsidR="00251EBF" w:rsidRPr="0079589D" w:rsidRDefault="00251EBF" w:rsidP="00AE1E2D">
            <w:pPr>
              <w:pStyle w:val="TAC"/>
            </w:pPr>
            <w:r>
              <w:t>1</w:t>
            </w:r>
          </w:p>
        </w:tc>
        <w:tc>
          <w:tcPr>
            <w:tcW w:w="284" w:type="dxa"/>
            <w:tcBorders>
              <w:top w:val="nil"/>
              <w:left w:val="nil"/>
              <w:bottom w:val="nil"/>
              <w:right w:val="nil"/>
            </w:tcBorders>
          </w:tcPr>
          <w:p w14:paraId="2FB3BABC" w14:textId="77777777" w:rsidR="00251EBF" w:rsidRPr="0079589D" w:rsidRDefault="00251EBF" w:rsidP="00AE1E2D">
            <w:pPr>
              <w:pStyle w:val="TAC"/>
            </w:pPr>
            <w:r>
              <w:t>0</w:t>
            </w:r>
          </w:p>
        </w:tc>
        <w:tc>
          <w:tcPr>
            <w:tcW w:w="284" w:type="dxa"/>
            <w:tcBorders>
              <w:top w:val="nil"/>
              <w:left w:val="nil"/>
              <w:bottom w:val="nil"/>
              <w:right w:val="nil"/>
            </w:tcBorders>
          </w:tcPr>
          <w:p w14:paraId="1D0F810F" w14:textId="77777777" w:rsidR="00251EBF" w:rsidRPr="0079589D" w:rsidRDefault="00251EBF" w:rsidP="00AE1E2D">
            <w:pPr>
              <w:pStyle w:val="TAC"/>
            </w:pPr>
            <w:r>
              <w:t>0</w:t>
            </w:r>
          </w:p>
        </w:tc>
        <w:tc>
          <w:tcPr>
            <w:tcW w:w="284" w:type="dxa"/>
            <w:tcBorders>
              <w:top w:val="nil"/>
              <w:left w:val="nil"/>
              <w:bottom w:val="nil"/>
              <w:right w:val="nil"/>
            </w:tcBorders>
          </w:tcPr>
          <w:p w14:paraId="76D6F037"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ECA710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75F0DE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4A55A7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68D6C1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A79744C" w14:textId="77777777" w:rsidR="00251EBF" w:rsidRPr="0079589D" w:rsidRDefault="00251EBF" w:rsidP="00AE1E2D">
            <w:pPr>
              <w:pStyle w:val="TAC"/>
            </w:pPr>
          </w:p>
        </w:tc>
        <w:tc>
          <w:tcPr>
            <w:tcW w:w="3969" w:type="dxa"/>
            <w:tcBorders>
              <w:top w:val="nil"/>
              <w:left w:val="nil"/>
              <w:bottom w:val="nil"/>
              <w:right w:val="single" w:sz="4" w:space="0" w:color="auto"/>
            </w:tcBorders>
          </w:tcPr>
          <w:p w14:paraId="706F4054" w14:textId="77777777" w:rsidR="00251EBF" w:rsidRPr="0079589D" w:rsidRDefault="00251EBF" w:rsidP="00AE1E2D">
            <w:pPr>
              <w:pStyle w:val="TAL"/>
            </w:pPr>
            <w:r>
              <w:rPr>
                <w:lang w:val="en-US"/>
              </w:rPr>
              <w:t>GROUP REMOTE VIDEO PUSH REQUEST</w:t>
            </w:r>
          </w:p>
        </w:tc>
      </w:tr>
      <w:tr w:rsidR="00251EBF" w:rsidRPr="0079589D" w14:paraId="78B9D0AB" w14:textId="77777777" w:rsidTr="00AE1E2D">
        <w:trPr>
          <w:cantSplit/>
          <w:jc w:val="center"/>
        </w:trPr>
        <w:tc>
          <w:tcPr>
            <w:tcW w:w="284" w:type="dxa"/>
            <w:tcBorders>
              <w:top w:val="nil"/>
              <w:left w:val="single" w:sz="4" w:space="0" w:color="auto"/>
              <w:bottom w:val="nil"/>
              <w:right w:val="nil"/>
            </w:tcBorders>
          </w:tcPr>
          <w:p w14:paraId="6674237E" w14:textId="77777777" w:rsidR="00251EBF" w:rsidRPr="0079589D" w:rsidRDefault="00251EBF" w:rsidP="00AE1E2D">
            <w:pPr>
              <w:pStyle w:val="TAC"/>
            </w:pPr>
            <w:r>
              <w:t>1</w:t>
            </w:r>
          </w:p>
        </w:tc>
        <w:tc>
          <w:tcPr>
            <w:tcW w:w="284" w:type="dxa"/>
            <w:tcBorders>
              <w:top w:val="nil"/>
              <w:left w:val="nil"/>
              <w:bottom w:val="nil"/>
              <w:right w:val="nil"/>
            </w:tcBorders>
          </w:tcPr>
          <w:p w14:paraId="1082814D" w14:textId="77777777" w:rsidR="00251EBF" w:rsidRPr="0079589D" w:rsidRDefault="00251EBF" w:rsidP="00AE1E2D">
            <w:pPr>
              <w:pStyle w:val="TAC"/>
            </w:pPr>
            <w:r>
              <w:t>0</w:t>
            </w:r>
          </w:p>
        </w:tc>
        <w:tc>
          <w:tcPr>
            <w:tcW w:w="284" w:type="dxa"/>
            <w:tcBorders>
              <w:top w:val="nil"/>
              <w:left w:val="nil"/>
              <w:bottom w:val="nil"/>
              <w:right w:val="nil"/>
            </w:tcBorders>
          </w:tcPr>
          <w:p w14:paraId="79A7295B" w14:textId="77777777" w:rsidR="00251EBF" w:rsidRPr="0079589D" w:rsidRDefault="00251EBF" w:rsidP="00AE1E2D">
            <w:pPr>
              <w:pStyle w:val="TAC"/>
            </w:pPr>
            <w:r>
              <w:t>0</w:t>
            </w:r>
          </w:p>
        </w:tc>
        <w:tc>
          <w:tcPr>
            <w:tcW w:w="284" w:type="dxa"/>
            <w:tcBorders>
              <w:top w:val="nil"/>
              <w:left w:val="nil"/>
              <w:bottom w:val="nil"/>
              <w:right w:val="nil"/>
            </w:tcBorders>
          </w:tcPr>
          <w:p w14:paraId="1CEA85B7"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C18887B"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438D0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292FFE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C70380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8234394" w14:textId="77777777" w:rsidR="00251EBF" w:rsidRPr="0079589D" w:rsidRDefault="00251EBF" w:rsidP="00AE1E2D">
            <w:pPr>
              <w:pStyle w:val="TAC"/>
            </w:pPr>
          </w:p>
        </w:tc>
        <w:tc>
          <w:tcPr>
            <w:tcW w:w="3969" w:type="dxa"/>
            <w:tcBorders>
              <w:top w:val="nil"/>
              <w:left w:val="nil"/>
              <w:bottom w:val="nil"/>
              <w:right w:val="single" w:sz="4" w:space="0" w:color="auto"/>
            </w:tcBorders>
          </w:tcPr>
          <w:p w14:paraId="2BE48472" w14:textId="77777777" w:rsidR="00251EBF" w:rsidRPr="0079589D" w:rsidRDefault="00251EBF" w:rsidP="00AE1E2D">
            <w:pPr>
              <w:pStyle w:val="TAL"/>
            </w:pPr>
            <w:r>
              <w:rPr>
                <w:lang w:val="en-US"/>
              </w:rPr>
              <w:t>VIDEO PUSH TRYING RESPONSE</w:t>
            </w:r>
          </w:p>
        </w:tc>
      </w:tr>
      <w:tr w:rsidR="00251EBF" w:rsidRPr="0079589D" w14:paraId="62A5A469" w14:textId="77777777" w:rsidTr="00AE1E2D">
        <w:trPr>
          <w:cantSplit/>
          <w:jc w:val="center"/>
        </w:trPr>
        <w:tc>
          <w:tcPr>
            <w:tcW w:w="284" w:type="dxa"/>
            <w:tcBorders>
              <w:top w:val="nil"/>
              <w:left w:val="single" w:sz="4" w:space="0" w:color="auto"/>
              <w:bottom w:val="nil"/>
              <w:right w:val="nil"/>
            </w:tcBorders>
          </w:tcPr>
          <w:p w14:paraId="0B87265D" w14:textId="77777777" w:rsidR="00251EBF" w:rsidRPr="0079589D" w:rsidRDefault="00251EBF" w:rsidP="00AE1E2D">
            <w:pPr>
              <w:pStyle w:val="TAC"/>
            </w:pPr>
            <w:r>
              <w:t>1</w:t>
            </w:r>
          </w:p>
        </w:tc>
        <w:tc>
          <w:tcPr>
            <w:tcW w:w="284" w:type="dxa"/>
            <w:tcBorders>
              <w:top w:val="nil"/>
              <w:left w:val="nil"/>
              <w:bottom w:val="nil"/>
              <w:right w:val="nil"/>
            </w:tcBorders>
          </w:tcPr>
          <w:p w14:paraId="5AD7632C" w14:textId="77777777" w:rsidR="00251EBF" w:rsidRPr="0079589D" w:rsidRDefault="00251EBF" w:rsidP="00AE1E2D">
            <w:pPr>
              <w:pStyle w:val="TAC"/>
            </w:pPr>
            <w:r>
              <w:t>0</w:t>
            </w:r>
          </w:p>
        </w:tc>
        <w:tc>
          <w:tcPr>
            <w:tcW w:w="284" w:type="dxa"/>
            <w:tcBorders>
              <w:top w:val="nil"/>
              <w:left w:val="nil"/>
              <w:bottom w:val="nil"/>
              <w:right w:val="nil"/>
            </w:tcBorders>
          </w:tcPr>
          <w:p w14:paraId="14048154" w14:textId="77777777" w:rsidR="00251EBF" w:rsidRPr="0079589D" w:rsidRDefault="00251EBF" w:rsidP="00AE1E2D">
            <w:pPr>
              <w:pStyle w:val="TAC"/>
            </w:pPr>
            <w:r>
              <w:t>0</w:t>
            </w:r>
          </w:p>
        </w:tc>
        <w:tc>
          <w:tcPr>
            <w:tcW w:w="284" w:type="dxa"/>
            <w:tcBorders>
              <w:top w:val="nil"/>
              <w:left w:val="nil"/>
              <w:bottom w:val="nil"/>
              <w:right w:val="nil"/>
            </w:tcBorders>
          </w:tcPr>
          <w:p w14:paraId="0BE22E0A"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F0CE3C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C8B9207"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16DE1B3"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F784A9E"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74D3913F" w14:textId="77777777" w:rsidR="00251EBF" w:rsidRPr="0079589D" w:rsidRDefault="00251EBF" w:rsidP="00AE1E2D">
            <w:pPr>
              <w:pStyle w:val="TAC"/>
            </w:pPr>
          </w:p>
        </w:tc>
        <w:tc>
          <w:tcPr>
            <w:tcW w:w="3969" w:type="dxa"/>
            <w:tcBorders>
              <w:top w:val="nil"/>
              <w:left w:val="nil"/>
              <w:bottom w:val="nil"/>
              <w:right w:val="single" w:sz="4" w:space="0" w:color="auto"/>
            </w:tcBorders>
          </w:tcPr>
          <w:p w14:paraId="73782162" w14:textId="77777777" w:rsidR="00251EBF" w:rsidRPr="0079589D" w:rsidRDefault="00251EBF" w:rsidP="00AE1E2D">
            <w:pPr>
              <w:pStyle w:val="TAL"/>
            </w:pPr>
            <w:r>
              <w:rPr>
                <w:lang w:val="en-US"/>
              </w:rPr>
              <w:t>NOTIFY VIDEO PUSH</w:t>
            </w:r>
          </w:p>
        </w:tc>
      </w:tr>
      <w:tr w:rsidR="000F73C1" w:rsidRPr="0079589D" w14:paraId="0134AB57" w14:textId="77777777" w:rsidTr="00933879">
        <w:trPr>
          <w:cantSplit/>
          <w:jc w:val="center"/>
        </w:trPr>
        <w:tc>
          <w:tcPr>
            <w:tcW w:w="284" w:type="dxa"/>
            <w:tcBorders>
              <w:top w:val="nil"/>
              <w:left w:val="single" w:sz="4" w:space="0" w:color="auto"/>
              <w:bottom w:val="nil"/>
              <w:right w:val="nil"/>
            </w:tcBorders>
          </w:tcPr>
          <w:p w14:paraId="07A13B12" w14:textId="77777777" w:rsidR="000F73C1" w:rsidRPr="0079589D" w:rsidRDefault="000F73C1" w:rsidP="00933879">
            <w:pPr>
              <w:pStyle w:val="TAC"/>
            </w:pPr>
          </w:p>
        </w:tc>
        <w:tc>
          <w:tcPr>
            <w:tcW w:w="284" w:type="dxa"/>
            <w:tcBorders>
              <w:top w:val="nil"/>
              <w:left w:val="nil"/>
              <w:bottom w:val="nil"/>
              <w:right w:val="nil"/>
            </w:tcBorders>
          </w:tcPr>
          <w:p w14:paraId="4F63DCBB" w14:textId="77777777" w:rsidR="000F73C1" w:rsidRPr="0079589D" w:rsidRDefault="000F73C1" w:rsidP="00933879">
            <w:pPr>
              <w:pStyle w:val="TAC"/>
            </w:pPr>
          </w:p>
        </w:tc>
        <w:tc>
          <w:tcPr>
            <w:tcW w:w="284" w:type="dxa"/>
            <w:tcBorders>
              <w:top w:val="nil"/>
              <w:left w:val="nil"/>
              <w:bottom w:val="nil"/>
              <w:right w:val="nil"/>
            </w:tcBorders>
          </w:tcPr>
          <w:p w14:paraId="4517DECE" w14:textId="77777777" w:rsidR="000F73C1" w:rsidRPr="0079589D" w:rsidRDefault="000F73C1" w:rsidP="00933879">
            <w:pPr>
              <w:pStyle w:val="TAC"/>
            </w:pPr>
          </w:p>
        </w:tc>
        <w:tc>
          <w:tcPr>
            <w:tcW w:w="284" w:type="dxa"/>
            <w:tcBorders>
              <w:top w:val="nil"/>
              <w:left w:val="nil"/>
              <w:bottom w:val="nil"/>
              <w:right w:val="nil"/>
            </w:tcBorders>
          </w:tcPr>
          <w:p w14:paraId="3FCB5BC1" w14:textId="77777777" w:rsidR="000F73C1" w:rsidRPr="0079589D" w:rsidRDefault="000F73C1" w:rsidP="00933879">
            <w:pPr>
              <w:pStyle w:val="TAC"/>
            </w:pPr>
          </w:p>
        </w:tc>
        <w:tc>
          <w:tcPr>
            <w:tcW w:w="284" w:type="dxa"/>
            <w:tcBorders>
              <w:top w:val="nil"/>
              <w:left w:val="nil"/>
              <w:bottom w:val="nil"/>
              <w:right w:val="nil"/>
            </w:tcBorders>
          </w:tcPr>
          <w:p w14:paraId="778BC98F" w14:textId="77777777" w:rsidR="000F73C1" w:rsidRPr="0079589D" w:rsidRDefault="000F73C1" w:rsidP="00933879">
            <w:pPr>
              <w:pStyle w:val="TAC"/>
            </w:pPr>
          </w:p>
        </w:tc>
        <w:tc>
          <w:tcPr>
            <w:tcW w:w="284" w:type="dxa"/>
            <w:tcBorders>
              <w:top w:val="nil"/>
              <w:left w:val="nil"/>
              <w:bottom w:val="nil"/>
              <w:right w:val="nil"/>
            </w:tcBorders>
          </w:tcPr>
          <w:p w14:paraId="48C079F8" w14:textId="77777777" w:rsidR="000F73C1" w:rsidRPr="0079589D" w:rsidRDefault="000F73C1" w:rsidP="00933879">
            <w:pPr>
              <w:pStyle w:val="TAC"/>
            </w:pPr>
          </w:p>
        </w:tc>
        <w:tc>
          <w:tcPr>
            <w:tcW w:w="284" w:type="dxa"/>
            <w:tcBorders>
              <w:top w:val="nil"/>
              <w:left w:val="nil"/>
              <w:bottom w:val="nil"/>
              <w:right w:val="nil"/>
            </w:tcBorders>
          </w:tcPr>
          <w:p w14:paraId="1B140539" w14:textId="77777777" w:rsidR="000F73C1" w:rsidRPr="0079589D" w:rsidRDefault="000F73C1" w:rsidP="00933879">
            <w:pPr>
              <w:pStyle w:val="TAC"/>
            </w:pPr>
          </w:p>
        </w:tc>
        <w:tc>
          <w:tcPr>
            <w:tcW w:w="284" w:type="dxa"/>
            <w:tcBorders>
              <w:top w:val="nil"/>
              <w:left w:val="nil"/>
              <w:bottom w:val="nil"/>
              <w:right w:val="nil"/>
            </w:tcBorders>
          </w:tcPr>
          <w:p w14:paraId="6A192549" w14:textId="77777777" w:rsidR="000F73C1" w:rsidRPr="0079589D" w:rsidRDefault="000F73C1" w:rsidP="00933879">
            <w:pPr>
              <w:pStyle w:val="TAC"/>
            </w:pPr>
          </w:p>
        </w:tc>
        <w:tc>
          <w:tcPr>
            <w:tcW w:w="284" w:type="dxa"/>
            <w:tcBorders>
              <w:top w:val="nil"/>
              <w:left w:val="nil"/>
              <w:bottom w:val="nil"/>
              <w:right w:val="nil"/>
            </w:tcBorders>
          </w:tcPr>
          <w:p w14:paraId="61B84998" w14:textId="77777777" w:rsidR="000F73C1" w:rsidRPr="0079589D" w:rsidRDefault="000F73C1" w:rsidP="00933879">
            <w:pPr>
              <w:pStyle w:val="TAC"/>
            </w:pPr>
          </w:p>
        </w:tc>
        <w:tc>
          <w:tcPr>
            <w:tcW w:w="3969" w:type="dxa"/>
            <w:tcBorders>
              <w:top w:val="nil"/>
              <w:left w:val="nil"/>
              <w:bottom w:val="nil"/>
              <w:right w:val="single" w:sz="4" w:space="0" w:color="auto"/>
            </w:tcBorders>
          </w:tcPr>
          <w:p w14:paraId="75EC3185" w14:textId="77777777" w:rsidR="000F73C1" w:rsidRPr="0079589D" w:rsidRDefault="000F73C1" w:rsidP="00933879">
            <w:pPr>
              <w:pStyle w:val="TAL"/>
            </w:pPr>
          </w:p>
        </w:tc>
      </w:tr>
      <w:tr w:rsidR="000F73C1" w:rsidRPr="0079589D" w14:paraId="2C8180CA"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5C9DCAFF" w14:textId="77777777" w:rsidR="000F73C1" w:rsidRPr="0079589D" w:rsidRDefault="000F73C1" w:rsidP="00933879">
            <w:pPr>
              <w:pStyle w:val="TAL"/>
            </w:pPr>
            <w:r w:rsidRPr="0079589D">
              <w:t>All other values are reserved.</w:t>
            </w:r>
          </w:p>
        </w:tc>
      </w:tr>
    </w:tbl>
    <w:p w14:paraId="7F3696C0" w14:textId="77777777" w:rsidR="000F73C1" w:rsidRPr="0079589D" w:rsidRDefault="000F73C1" w:rsidP="000F73C1"/>
    <w:p w14:paraId="6C424DFE" w14:textId="77777777" w:rsidR="000F73C1" w:rsidRPr="0079589D" w:rsidRDefault="000F73C1" w:rsidP="000F73C1">
      <w:pPr>
        <w:pStyle w:val="Heading3"/>
      </w:pPr>
      <w:bookmarkStart w:id="3499" w:name="_Toc20153089"/>
      <w:bookmarkStart w:id="3500" w:name="_Toc27495754"/>
      <w:bookmarkStart w:id="3501" w:name="_Toc36109222"/>
      <w:bookmarkStart w:id="3502" w:name="_Toc73959005"/>
      <w:r w:rsidRPr="0079589D">
        <w:t>17.2.3</w:t>
      </w:r>
      <w:r w:rsidRPr="0079589D">
        <w:tab/>
        <w:t>Call identifier</w:t>
      </w:r>
      <w:bookmarkEnd w:id="3499"/>
      <w:bookmarkEnd w:id="3500"/>
      <w:bookmarkEnd w:id="3501"/>
      <w:bookmarkEnd w:id="3502"/>
    </w:p>
    <w:p w14:paraId="46B6E80F"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71F158BE" w14:textId="77777777" w:rsidR="000F73C1" w:rsidRPr="0079589D" w:rsidRDefault="000F73C1" w:rsidP="000F73C1">
      <w:r w:rsidRPr="0079589D">
        <w:t>The Call identifier information element is coded as shown in Figure 17.2.3-1 and Table 17.2.3-1.</w:t>
      </w:r>
    </w:p>
    <w:p w14:paraId="52E6744C" w14:textId="77777777" w:rsidR="000F73C1" w:rsidRPr="0079589D" w:rsidRDefault="000F73C1" w:rsidP="000F73C1">
      <w:r w:rsidRPr="0079589D">
        <w:t>The Call identifier information element is a type 3 information element with a length of 2 octets.</w:t>
      </w:r>
    </w:p>
    <w:p w14:paraId="6E086A70"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14A6F057" w14:textId="77777777" w:rsidTr="00933879">
        <w:trPr>
          <w:cantSplit/>
          <w:jc w:val="center"/>
        </w:trPr>
        <w:tc>
          <w:tcPr>
            <w:tcW w:w="709" w:type="dxa"/>
            <w:tcBorders>
              <w:top w:val="nil"/>
              <w:left w:val="nil"/>
              <w:bottom w:val="nil"/>
              <w:right w:val="nil"/>
            </w:tcBorders>
            <w:hideMark/>
          </w:tcPr>
          <w:p w14:paraId="53E83AEE"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0F299A33"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4A0D52EB"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7C32EAA4"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8609DA6"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D8CBDC0"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B583D6C"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63394DCC"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86A64BA" w14:textId="77777777" w:rsidR="000F73C1" w:rsidRPr="0079589D" w:rsidRDefault="000F73C1" w:rsidP="00933879">
            <w:pPr>
              <w:pStyle w:val="TAL"/>
            </w:pPr>
          </w:p>
        </w:tc>
      </w:tr>
      <w:tr w:rsidR="000F73C1" w:rsidRPr="0079589D" w14:paraId="39CBF7FA"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635EF8FE"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4D831BBD" w14:textId="77777777" w:rsidR="000F73C1" w:rsidRPr="0079589D" w:rsidRDefault="000F73C1" w:rsidP="00933879">
            <w:pPr>
              <w:pStyle w:val="TAL"/>
            </w:pPr>
            <w:r w:rsidRPr="0079589D">
              <w:t>octet 1</w:t>
            </w:r>
          </w:p>
        </w:tc>
      </w:tr>
      <w:tr w:rsidR="000F73C1" w:rsidRPr="0079589D" w14:paraId="03226B9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0F51540" w14:textId="77777777" w:rsidR="000F73C1" w:rsidRPr="0079589D" w:rsidRDefault="000F73C1" w:rsidP="00933879">
            <w:pPr>
              <w:spacing w:after="0"/>
              <w:rPr>
                <w:rFonts w:ascii="Arial" w:hAnsi="Arial"/>
                <w:sz w:val="18"/>
              </w:rPr>
            </w:pPr>
          </w:p>
        </w:tc>
        <w:tc>
          <w:tcPr>
            <w:tcW w:w="1134" w:type="dxa"/>
            <w:tcBorders>
              <w:top w:val="nil"/>
              <w:left w:val="nil"/>
              <w:bottom w:val="nil"/>
              <w:right w:val="nil"/>
            </w:tcBorders>
            <w:hideMark/>
          </w:tcPr>
          <w:p w14:paraId="353D1383" w14:textId="77777777" w:rsidR="000F73C1" w:rsidRPr="0079589D" w:rsidRDefault="000F73C1" w:rsidP="00933879">
            <w:pPr>
              <w:pStyle w:val="TAL"/>
            </w:pPr>
            <w:r w:rsidRPr="0079589D">
              <w:t>octet 2</w:t>
            </w:r>
          </w:p>
        </w:tc>
      </w:tr>
    </w:tbl>
    <w:p w14:paraId="5A8597DB" w14:textId="77777777" w:rsidR="000F73C1" w:rsidRPr="0079589D" w:rsidRDefault="000F73C1" w:rsidP="000F73C1">
      <w:pPr>
        <w:pStyle w:val="TAN"/>
      </w:pPr>
    </w:p>
    <w:p w14:paraId="521F81E7"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1DC7677E"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2DD3B37"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5DA07D2" w14:textId="77777777" w:rsidR="000F73C1" w:rsidRPr="0079589D" w:rsidRDefault="000F73C1" w:rsidP="00933879">
            <w:pPr>
              <w:pStyle w:val="TAL"/>
            </w:pPr>
            <w:r w:rsidRPr="0079589D">
              <w:rPr>
                <w:lang w:eastAsia="ko-KR"/>
              </w:rPr>
              <w:t xml:space="preserve">Call identifier </w:t>
            </w:r>
            <w:r w:rsidRPr="0079589D">
              <w:t>value (octet 1 to 2)</w:t>
            </w:r>
          </w:p>
          <w:p w14:paraId="186ABBDD" w14:textId="77777777" w:rsidR="000F73C1" w:rsidRPr="0079589D" w:rsidRDefault="000F73C1" w:rsidP="00933879">
            <w:pPr>
              <w:pStyle w:val="TAL"/>
            </w:pPr>
          </w:p>
          <w:p w14:paraId="51B5C614"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457CE154" w14:textId="77777777" w:rsidR="000F73C1" w:rsidRPr="0079589D" w:rsidRDefault="000F73C1" w:rsidP="00933879">
            <w:pPr>
              <w:pStyle w:val="TAL"/>
            </w:pPr>
          </w:p>
        </w:tc>
      </w:tr>
    </w:tbl>
    <w:p w14:paraId="5C3595CE" w14:textId="77777777" w:rsidR="000F73C1" w:rsidRPr="0079589D" w:rsidRDefault="000F73C1" w:rsidP="000F73C1"/>
    <w:p w14:paraId="0EC0DE19" w14:textId="77777777" w:rsidR="000F73C1" w:rsidRPr="0079589D" w:rsidRDefault="000F73C1" w:rsidP="000F73C1">
      <w:pPr>
        <w:pStyle w:val="Heading3"/>
      </w:pPr>
      <w:bookmarkStart w:id="3503" w:name="_Toc20153090"/>
      <w:bookmarkStart w:id="3504" w:name="_Toc27495755"/>
      <w:bookmarkStart w:id="3505" w:name="_Toc36109223"/>
      <w:bookmarkStart w:id="3506" w:name="_Toc73959006"/>
      <w:r w:rsidRPr="0079589D">
        <w:t>17.2.4</w:t>
      </w:r>
      <w:r w:rsidRPr="0079589D">
        <w:tab/>
        <w:t>Refresh interval</w:t>
      </w:r>
      <w:bookmarkEnd w:id="3503"/>
      <w:bookmarkEnd w:id="3504"/>
      <w:bookmarkEnd w:id="3505"/>
      <w:bookmarkEnd w:id="3506"/>
    </w:p>
    <w:p w14:paraId="18152BE4"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7F419640" w14:textId="77777777" w:rsidR="000F73C1" w:rsidRPr="0079589D" w:rsidRDefault="000F73C1" w:rsidP="000F73C1">
      <w:r w:rsidRPr="0079589D">
        <w:t>The Refresh interval information element is coded as shown in Figure 17.2.4-1 and Table 17.2.4-1.</w:t>
      </w:r>
    </w:p>
    <w:p w14:paraId="122E1FF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5358841E" w14:textId="77777777" w:rsidTr="00933879">
        <w:trPr>
          <w:cantSplit/>
          <w:jc w:val="center"/>
        </w:trPr>
        <w:tc>
          <w:tcPr>
            <w:tcW w:w="709" w:type="dxa"/>
            <w:tcBorders>
              <w:top w:val="nil"/>
              <w:left w:val="nil"/>
              <w:bottom w:val="single" w:sz="4" w:space="0" w:color="auto"/>
              <w:right w:val="nil"/>
            </w:tcBorders>
            <w:hideMark/>
          </w:tcPr>
          <w:p w14:paraId="0E8C42C9"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5EAD184"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0C748D26"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E579643"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312C6FA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0C4B92F"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600ED2E"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C97E4E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7A34B6DF" w14:textId="77777777" w:rsidR="000F73C1" w:rsidRPr="0079589D" w:rsidRDefault="000F73C1" w:rsidP="00933879">
            <w:pPr>
              <w:pStyle w:val="TAL"/>
              <w:rPr>
                <w:sz w:val="20"/>
              </w:rPr>
            </w:pPr>
          </w:p>
        </w:tc>
      </w:tr>
      <w:tr w:rsidR="000F73C1" w:rsidRPr="0079589D" w14:paraId="75C490B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5D15D86"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4BFDA35D" w14:textId="77777777" w:rsidR="000F73C1" w:rsidRPr="0079589D" w:rsidRDefault="000F73C1" w:rsidP="00933879">
            <w:pPr>
              <w:pStyle w:val="TAL"/>
            </w:pPr>
            <w:r w:rsidRPr="0079589D">
              <w:t>Octet 1</w:t>
            </w:r>
          </w:p>
          <w:p w14:paraId="5C70FDC7" w14:textId="77777777" w:rsidR="000F73C1" w:rsidRPr="0079589D" w:rsidRDefault="000F73C1" w:rsidP="00933879">
            <w:pPr>
              <w:pStyle w:val="TAL"/>
            </w:pPr>
            <w:r w:rsidRPr="0079589D">
              <w:t>Octet 2</w:t>
            </w:r>
          </w:p>
        </w:tc>
      </w:tr>
    </w:tbl>
    <w:p w14:paraId="10F072A8" w14:textId="77777777" w:rsidR="000F73C1" w:rsidRPr="0079589D" w:rsidRDefault="000F73C1" w:rsidP="000F73C1">
      <w:pPr>
        <w:pStyle w:val="TH"/>
      </w:pPr>
      <w:r w:rsidRPr="0079589D">
        <w:t>Figure 17.2.4-1: Refresh interval</w:t>
      </w:r>
    </w:p>
    <w:p w14:paraId="736B5718"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0BE59F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F9192B" w14:textId="77777777" w:rsidR="000F73C1" w:rsidRPr="0079589D" w:rsidRDefault="000F73C1" w:rsidP="00933879">
            <w:pPr>
              <w:pStyle w:val="TAL"/>
            </w:pPr>
            <w:r w:rsidRPr="0079589D">
              <w:rPr>
                <w:lang w:eastAsia="ko-KR"/>
              </w:rPr>
              <w:t xml:space="preserve">Refresh interval </w:t>
            </w:r>
            <w:r w:rsidRPr="0079589D">
              <w:t>value (octet 1 to 2)</w:t>
            </w:r>
          </w:p>
          <w:p w14:paraId="2A4784BA" w14:textId="77777777" w:rsidR="000F73C1" w:rsidRPr="0079589D" w:rsidRDefault="000F73C1" w:rsidP="00933879">
            <w:pPr>
              <w:pStyle w:val="TAL"/>
            </w:pPr>
          </w:p>
          <w:p w14:paraId="14BBA206"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D437A78" w14:textId="77777777" w:rsidR="000F73C1" w:rsidRPr="0079589D" w:rsidRDefault="000F73C1" w:rsidP="00933879">
            <w:pPr>
              <w:pStyle w:val="TAL"/>
            </w:pPr>
          </w:p>
        </w:tc>
      </w:tr>
    </w:tbl>
    <w:p w14:paraId="418D07E8" w14:textId="77777777" w:rsidR="000F73C1" w:rsidRPr="0079589D" w:rsidRDefault="000F73C1" w:rsidP="000F73C1"/>
    <w:p w14:paraId="5A752034" w14:textId="77777777" w:rsidR="000F73C1" w:rsidRPr="0079589D" w:rsidRDefault="000F73C1" w:rsidP="000F73C1">
      <w:pPr>
        <w:pStyle w:val="Heading3"/>
      </w:pPr>
      <w:bookmarkStart w:id="3507" w:name="_Toc20153091"/>
      <w:bookmarkStart w:id="3508" w:name="_Toc27495756"/>
      <w:bookmarkStart w:id="3509" w:name="_Toc36109224"/>
      <w:bookmarkStart w:id="3510" w:name="_Toc73959007"/>
      <w:r w:rsidRPr="0079589D">
        <w:t>17.2.5</w:t>
      </w:r>
      <w:r w:rsidRPr="0079589D">
        <w:tab/>
        <w:t>MCVideo group ID</w:t>
      </w:r>
      <w:bookmarkEnd w:id="3507"/>
      <w:bookmarkEnd w:id="3508"/>
      <w:bookmarkEnd w:id="3509"/>
      <w:bookmarkEnd w:id="3510"/>
    </w:p>
    <w:p w14:paraId="5A614B52"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61938039"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72AAF913" w14:textId="77777777" w:rsidR="000F73C1" w:rsidRPr="0079589D" w:rsidRDefault="000F73C1" w:rsidP="000F73C1">
      <w:r w:rsidRPr="0079589D">
        <w:t>The MCVideo group ID information element is a type 6 information element.</w:t>
      </w:r>
    </w:p>
    <w:p w14:paraId="24223D19"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9590898" w14:textId="77777777" w:rsidTr="00933879">
        <w:trPr>
          <w:cantSplit/>
          <w:jc w:val="center"/>
        </w:trPr>
        <w:tc>
          <w:tcPr>
            <w:tcW w:w="709" w:type="dxa"/>
            <w:tcBorders>
              <w:top w:val="nil"/>
              <w:left w:val="nil"/>
              <w:bottom w:val="nil"/>
              <w:right w:val="nil"/>
            </w:tcBorders>
            <w:hideMark/>
          </w:tcPr>
          <w:p w14:paraId="508EB0D6"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0D22E9E5"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F73BC1A"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603F6F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126C43D"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074335D3"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38749514"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6B87E74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57C12FF1" w14:textId="77777777" w:rsidR="000F73C1" w:rsidRPr="0079589D" w:rsidRDefault="000F73C1" w:rsidP="00933879">
            <w:pPr>
              <w:pStyle w:val="TAL"/>
            </w:pPr>
          </w:p>
        </w:tc>
      </w:tr>
      <w:tr w:rsidR="000F73C1" w:rsidRPr="0079589D" w14:paraId="264D0AB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57AB731A"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676B9C03" w14:textId="77777777" w:rsidR="000F73C1" w:rsidRPr="0079589D" w:rsidRDefault="000F73C1" w:rsidP="00933879">
            <w:pPr>
              <w:pStyle w:val="TAL"/>
            </w:pPr>
            <w:r w:rsidRPr="0079589D">
              <w:t>octet 1</w:t>
            </w:r>
          </w:p>
        </w:tc>
      </w:tr>
      <w:tr w:rsidR="000F73C1" w:rsidRPr="0079589D" w14:paraId="19F84875"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49FD57B" w14:textId="77777777" w:rsidR="000F73C1" w:rsidRPr="0079589D" w:rsidRDefault="000F73C1" w:rsidP="00933879">
            <w:pPr>
              <w:pStyle w:val="TAC"/>
            </w:pPr>
          </w:p>
        </w:tc>
        <w:tc>
          <w:tcPr>
            <w:tcW w:w="1560" w:type="dxa"/>
            <w:tcBorders>
              <w:top w:val="nil"/>
              <w:left w:val="nil"/>
              <w:bottom w:val="nil"/>
              <w:right w:val="nil"/>
            </w:tcBorders>
            <w:hideMark/>
          </w:tcPr>
          <w:p w14:paraId="32CDBDD4" w14:textId="77777777" w:rsidR="000F73C1" w:rsidRPr="0079589D" w:rsidRDefault="000F73C1" w:rsidP="00933879">
            <w:pPr>
              <w:pStyle w:val="TAL"/>
            </w:pPr>
            <w:r w:rsidRPr="0079589D">
              <w:t>octet 2</w:t>
            </w:r>
          </w:p>
        </w:tc>
      </w:tr>
      <w:tr w:rsidR="000F73C1" w:rsidRPr="0079589D" w14:paraId="680D3C7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5006D32"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C69F5F2" w14:textId="77777777" w:rsidR="000F73C1" w:rsidRPr="0079589D" w:rsidRDefault="000F73C1" w:rsidP="00933879">
            <w:pPr>
              <w:pStyle w:val="TAL"/>
            </w:pPr>
            <w:r w:rsidRPr="0079589D">
              <w:t>octet 3</w:t>
            </w:r>
          </w:p>
        </w:tc>
      </w:tr>
      <w:tr w:rsidR="000F73C1" w:rsidRPr="0079589D" w14:paraId="20E0FDDF"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ED6D071"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72076600" w14:textId="77777777" w:rsidR="000F73C1" w:rsidRPr="0079589D" w:rsidRDefault="000F73C1" w:rsidP="00933879">
            <w:pPr>
              <w:pStyle w:val="TAL"/>
            </w:pPr>
          </w:p>
        </w:tc>
      </w:tr>
      <w:tr w:rsidR="000F73C1" w:rsidRPr="0079589D" w14:paraId="11D1404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2780ED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2DDCB6A" w14:textId="77777777" w:rsidR="000F73C1" w:rsidRPr="0079589D" w:rsidRDefault="000F73C1" w:rsidP="00933879">
            <w:pPr>
              <w:pStyle w:val="TAL"/>
            </w:pPr>
            <w:r w:rsidRPr="0079589D">
              <w:t>octet n</w:t>
            </w:r>
          </w:p>
        </w:tc>
      </w:tr>
    </w:tbl>
    <w:p w14:paraId="239CBCEB" w14:textId="77777777" w:rsidR="000F73C1" w:rsidRPr="0079589D" w:rsidRDefault="000F73C1" w:rsidP="000F73C1">
      <w:pPr>
        <w:pStyle w:val="TH"/>
      </w:pPr>
      <w:r w:rsidRPr="0079589D">
        <w:t>Figure 17.2.5-1: MCVideo group ID information element</w:t>
      </w:r>
    </w:p>
    <w:p w14:paraId="4F083FEA"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BF4DF0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A88C4DC" w14:textId="77777777" w:rsidR="000F73C1" w:rsidRPr="0079589D" w:rsidRDefault="000F73C1" w:rsidP="00933879">
            <w:pPr>
              <w:pStyle w:val="TAL"/>
            </w:pPr>
            <w:r w:rsidRPr="0079589D">
              <w:t>MCVideo group ID is contained in octet 3 to octet n; Max value of 65535 octets.</w:t>
            </w:r>
          </w:p>
        </w:tc>
      </w:tr>
      <w:tr w:rsidR="000F73C1" w:rsidRPr="0079589D" w14:paraId="35C03082" w14:textId="77777777" w:rsidTr="00933879">
        <w:trPr>
          <w:cantSplit/>
          <w:jc w:val="center"/>
        </w:trPr>
        <w:tc>
          <w:tcPr>
            <w:tcW w:w="7087" w:type="dxa"/>
            <w:tcBorders>
              <w:top w:val="nil"/>
              <w:left w:val="single" w:sz="4" w:space="0" w:color="auto"/>
              <w:bottom w:val="nil"/>
              <w:right w:val="single" w:sz="4" w:space="0" w:color="auto"/>
            </w:tcBorders>
          </w:tcPr>
          <w:p w14:paraId="3C1CBE60" w14:textId="77777777" w:rsidR="000F73C1" w:rsidRPr="0079589D" w:rsidRDefault="000F73C1" w:rsidP="00933879">
            <w:pPr>
              <w:pStyle w:val="TAL"/>
            </w:pPr>
          </w:p>
        </w:tc>
      </w:tr>
      <w:tr w:rsidR="000F73C1" w:rsidRPr="0079589D" w14:paraId="27BC8621"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2911B795" w14:textId="77777777" w:rsidR="000F73C1" w:rsidRPr="0079589D" w:rsidRDefault="000F73C1" w:rsidP="00933879">
            <w:pPr>
              <w:pStyle w:val="TAL"/>
            </w:pPr>
          </w:p>
        </w:tc>
      </w:tr>
    </w:tbl>
    <w:p w14:paraId="06725FE8" w14:textId="77777777" w:rsidR="000F73C1" w:rsidRPr="0079589D" w:rsidRDefault="000F73C1" w:rsidP="000F73C1"/>
    <w:p w14:paraId="6CD5F86F" w14:textId="77777777" w:rsidR="000F73C1" w:rsidRPr="0079589D" w:rsidRDefault="000F73C1" w:rsidP="000F73C1">
      <w:pPr>
        <w:pStyle w:val="Heading3"/>
      </w:pPr>
      <w:bookmarkStart w:id="3511" w:name="_Toc20153092"/>
      <w:bookmarkStart w:id="3512" w:name="_Toc27495757"/>
      <w:bookmarkStart w:id="3513" w:name="_Toc36109225"/>
      <w:bookmarkStart w:id="3514" w:name="_Toc73959008"/>
      <w:r w:rsidRPr="0079589D">
        <w:t>17.2.6</w:t>
      </w:r>
      <w:r w:rsidRPr="0079589D">
        <w:tab/>
        <w:t>SDP</w:t>
      </w:r>
      <w:bookmarkEnd w:id="3511"/>
      <w:bookmarkEnd w:id="3512"/>
      <w:bookmarkEnd w:id="3513"/>
      <w:bookmarkEnd w:id="3514"/>
    </w:p>
    <w:p w14:paraId="67A89A28" w14:textId="77777777" w:rsidR="000F73C1" w:rsidRPr="0079589D" w:rsidRDefault="000F73C1" w:rsidP="000F73C1">
      <w:r w:rsidRPr="0079589D">
        <w:t>The purpose of the SDP information element is to contain SDP message.</w:t>
      </w:r>
    </w:p>
    <w:p w14:paraId="4A2ED6A9"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1EDDAFA" w14:textId="77777777" w:rsidR="000F73C1" w:rsidRPr="0079589D" w:rsidRDefault="000F73C1" w:rsidP="000F73C1">
      <w:r w:rsidRPr="0079589D">
        <w:t>The SDP information element is a type 6 information element.</w:t>
      </w:r>
    </w:p>
    <w:p w14:paraId="1CF66A89"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763556FF" w14:textId="77777777" w:rsidTr="00933879">
        <w:trPr>
          <w:cantSplit/>
          <w:jc w:val="center"/>
        </w:trPr>
        <w:tc>
          <w:tcPr>
            <w:tcW w:w="709" w:type="dxa"/>
            <w:tcBorders>
              <w:top w:val="nil"/>
              <w:left w:val="nil"/>
              <w:bottom w:val="nil"/>
              <w:right w:val="nil"/>
            </w:tcBorders>
            <w:hideMark/>
          </w:tcPr>
          <w:p w14:paraId="3461C8B6"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265DCEC7"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77D267E7"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DE9114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1490DD6"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AA4AF4B"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AE5C74F"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C1BED4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566B8760" w14:textId="77777777" w:rsidR="000F73C1" w:rsidRPr="0079589D" w:rsidRDefault="000F73C1" w:rsidP="00933879">
            <w:pPr>
              <w:pStyle w:val="TAL"/>
            </w:pPr>
          </w:p>
        </w:tc>
      </w:tr>
      <w:tr w:rsidR="000F73C1" w:rsidRPr="0079589D" w14:paraId="15E9435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7576EC4"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70415866" w14:textId="77777777" w:rsidR="000F73C1" w:rsidRPr="0079589D" w:rsidRDefault="000F73C1" w:rsidP="00933879">
            <w:pPr>
              <w:pStyle w:val="TAL"/>
            </w:pPr>
            <w:r w:rsidRPr="0079589D">
              <w:t>octet 1</w:t>
            </w:r>
          </w:p>
        </w:tc>
      </w:tr>
      <w:tr w:rsidR="000F73C1" w:rsidRPr="0079589D" w14:paraId="2ABC4175"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C9CF1A" w14:textId="77777777" w:rsidR="000F73C1" w:rsidRPr="0079589D" w:rsidRDefault="000F73C1" w:rsidP="00933879">
            <w:pPr>
              <w:pStyle w:val="TAC"/>
            </w:pPr>
          </w:p>
        </w:tc>
        <w:tc>
          <w:tcPr>
            <w:tcW w:w="1560" w:type="dxa"/>
            <w:tcBorders>
              <w:top w:val="nil"/>
              <w:left w:val="nil"/>
              <w:bottom w:val="nil"/>
              <w:right w:val="nil"/>
            </w:tcBorders>
            <w:hideMark/>
          </w:tcPr>
          <w:p w14:paraId="491AF881" w14:textId="77777777" w:rsidR="000F73C1" w:rsidRPr="0079589D" w:rsidRDefault="000F73C1" w:rsidP="00933879">
            <w:pPr>
              <w:pStyle w:val="TAL"/>
            </w:pPr>
            <w:r w:rsidRPr="0079589D">
              <w:t>octet 2</w:t>
            </w:r>
          </w:p>
        </w:tc>
      </w:tr>
      <w:tr w:rsidR="000F73C1" w:rsidRPr="0079589D" w14:paraId="12954EED"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1328021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0E5FFDC" w14:textId="77777777" w:rsidR="000F73C1" w:rsidRPr="0079589D" w:rsidRDefault="000F73C1" w:rsidP="00933879">
            <w:pPr>
              <w:pStyle w:val="TAL"/>
            </w:pPr>
            <w:r w:rsidRPr="0079589D">
              <w:t>octet 3</w:t>
            </w:r>
          </w:p>
        </w:tc>
      </w:tr>
      <w:tr w:rsidR="000F73C1" w:rsidRPr="0079589D" w14:paraId="5738E1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05018FD4"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27F759B3" w14:textId="77777777" w:rsidR="000F73C1" w:rsidRPr="0079589D" w:rsidRDefault="000F73C1" w:rsidP="00933879">
            <w:pPr>
              <w:pStyle w:val="TAL"/>
            </w:pPr>
          </w:p>
        </w:tc>
      </w:tr>
      <w:tr w:rsidR="000F73C1" w:rsidRPr="0079589D" w14:paraId="2619847F"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C22BBC6"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8A5CDE" w14:textId="77777777" w:rsidR="000F73C1" w:rsidRPr="0079589D" w:rsidRDefault="000F73C1" w:rsidP="00933879">
            <w:pPr>
              <w:pStyle w:val="TAL"/>
            </w:pPr>
            <w:r w:rsidRPr="0079589D">
              <w:t>octet n</w:t>
            </w:r>
          </w:p>
        </w:tc>
      </w:tr>
    </w:tbl>
    <w:p w14:paraId="3BFCB96E" w14:textId="77777777" w:rsidR="000F73C1" w:rsidRPr="0079589D" w:rsidRDefault="000F73C1" w:rsidP="000F73C1">
      <w:pPr>
        <w:pStyle w:val="TAN"/>
      </w:pPr>
    </w:p>
    <w:p w14:paraId="69627AC3" w14:textId="77777777" w:rsidR="000F73C1" w:rsidRPr="0079589D" w:rsidRDefault="000F73C1" w:rsidP="000F73C1">
      <w:pPr>
        <w:pStyle w:val="TF"/>
      </w:pPr>
      <w:r w:rsidRPr="0079589D">
        <w:t>Figure 17.2.6-1: SDP information element</w:t>
      </w:r>
    </w:p>
    <w:p w14:paraId="020C87D3" w14:textId="77777777" w:rsidR="000F73C1" w:rsidRPr="0079589D" w:rsidRDefault="000F73C1" w:rsidP="000F73C1">
      <w:pPr>
        <w:pStyle w:val="TH"/>
      </w:pPr>
      <w:r w:rsidRPr="0079589D">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22B60E3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5C35C3B" w14:textId="77777777" w:rsidR="000F73C1" w:rsidRPr="0079589D" w:rsidRDefault="000F73C1" w:rsidP="00933879">
            <w:pPr>
              <w:pStyle w:val="TAL"/>
            </w:pPr>
            <w:r w:rsidRPr="0079589D">
              <w:t>SDP message container contents (octet 3 to octet n); Max value of 65535 octets.</w:t>
            </w:r>
          </w:p>
        </w:tc>
      </w:tr>
      <w:tr w:rsidR="000F73C1" w:rsidRPr="0079589D" w14:paraId="2DD18B1C" w14:textId="77777777" w:rsidTr="00933879">
        <w:trPr>
          <w:cantSplit/>
          <w:jc w:val="center"/>
        </w:trPr>
        <w:tc>
          <w:tcPr>
            <w:tcW w:w="7087" w:type="dxa"/>
            <w:tcBorders>
              <w:top w:val="nil"/>
              <w:left w:val="single" w:sz="4" w:space="0" w:color="auto"/>
              <w:bottom w:val="nil"/>
              <w:right w:val="single" w:sz="4" w:space="0" w:color="auto"/>
            </w:tcBorders>
          </w:tcPr>
          <w:p w14:paraId="3D4C2919" w14:textId="77777777" w:rsidR="000F73C1" w:rsidRPr="0079589D" w:rsidRDefault="000F73C1" w:rsidP="00933879">
            <w:pPr>
              <w:pStyle w:val="TAL"/>
            </w:pPr>
          </w:p>
        </w:tc>
      </w:tr>
      <w:tr w:rsidR="000F73C1" w:rsidRPr="0079589D" w14:paraId="58C473ED" w14:textId="77777777" w:rsidTr="00933879">
        <w:trPr>
          <w:cantSplit/>
          <w:jc w:val="center"/>
        </w:trPr>
        <w:tc>
          <w:tcPr>
            <w:tcW w:w="7087" w:type="dxa"/>
            <w:tcBorders>
              <w:top w:val="nil"/>
              <w:left w:val="single" w:sz="4" w:space="0" w:color="auto"/>
              <w:bottom w:val="nil"/>
              <w:right w:val="single" w:sz="4" w:space="0" w:color="auto"/>
            </w:tcBorders>
            <w:hideMark/>
          </w:tcPr>
          <w:p w14:paraId="5AD281A5"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41A215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03A034E7" w14:textId="77777777" w:rsidR="000F73C1" w:rsidRPr="0079589D" w:rsidRDefault="000F73C1" w:rsidP="00933879">
            <w:pPr>
              <w:pStyle w:val="TAL"/>
            </w:pPr>
          </w:p>
        </w:tc>
      </w:tr>
    </w:tbl>
    <w:p w14:paraId="697CD805" w14:textId="77777777" w:rsidR="000F73C1" w:rsidRPr="0079589D" w:rsidRDefault="000F73C1" w:rsidP="000F73C1"/>
    <w:p w14:paraId="75782F79" w14:textId="77777777" w:rsidR="000F73C1" w:rsidRPr="0079589D" w:rsidRDefault="000F73C1" w:rsidP="000F73C1">
      <w:pPr>
        <w:pStyle w:val="Heading3"/>
        <w:rPr>
          <w:lang w:eastAsia="ko-KR"/>
        </w:rPr>
      </w:pPr>
      <w:bookmarkStart w:id="3515" w:name="_Toc20153093"/>
      <w:bookmarkStart w:id="3516" w:name="_Toc27495758"/>
      <w:bookmarkStart w:id="3517" w:name="_Toc36109226"/>
      <w:bookmarkStart w:id="3518" w:name="_Toc73959009"/>
      <w:r w:rsidRPr="0079589D">
        <w:t>17.2.7</w:t>
      </w:r>
      <w:r w:rsidRPr="0079589D">
        <w:rPr>
          <w:lang w:eastAsia="ko-KR"/>
        </w:rPr>
        <w:tab/>
        <w:t>Commencement mode</w:t>
      </w:r>
      <w:bookmarkEnd w:id="3515"/>
      <w:bookmarkEnd w:id="3516"/>
      <w:bookmarkEnd w:id="3517"/>
      <w:bookmarkEnd w:id="3518"/>
    </w:p>
    <w:p w14:paraId="1EC2383C" w14:textId="77777777" w:rsidR="000F73C1" w:rsidRPr="0079589D" w:rsidRDefault="000F73C1" w:rsidP="000F73C1">
      <w:r w:rsidRPr="0079589D">
        <w:t>The purpose of the Commencement mode information element is to identify the type of the commencement mode of the private call.</w:t>
      </w:r>
    </w:p>
    <w:p w14:paraId="1BF41244" w14:textId="77777777" w:rsidR="000F73C1" w:rsidRPr="0079589D" w:rsidRDefault="000F73C1" w:rsidP="000F73C1">
      <w:r w:rsidRPr="0079589D">
        <w:t>The value part of the Commencement mode information element is coded as shown in Table 17.2.7-1.</w:t>
      </w:r>
    </w:p>
    <w:p w14:paraId="7D6D8494" w14:textId="77777777" w:rsidR="000F73C1" w:rsidRPr="0079589D" w:rsidRDefault="000F73C1" w:rsidP="000F73C1">
      <w:r w:rsidRPr="0079589D">
        <w:t>The Commence mode information element is a type 3 information element with a length of 1 octet.</w:t>
      </w:r>
    </w:p>
    <w:p w14:paraId="6D8425B6"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ADBA836"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01A7B261"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1972DF1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6E49958" w14:textId="77777777" w:rsidR="000F73C1" w:rsidRPr="0079589D" w:rsidRDefault="000F73C1" w:rsidP="00933879">
            <w:pPr>
              <w:pStyle w:val="TAL"/>
            </w:pPr>
          </w:p>
        </w:tc>
      </w:tr>
      <w:tr w:rsidR="000F73C1" w:rsidRPr="0079589D" w14:paraId="221290E3" w14:textId="77777777" w:rsidTr="00933879">
        <w:trPr>
          <w:cantSplit/>
          <w:jc w:val="center"/>
        </w:trPr>
        <w:tc>
          <w:tcPr>
            <w:tcW w:w="284" w:type="dxa"/>
            <w:tcBorders>
              <w:top w:val="nil"/>
              <w:left w:val="single" w:sz="4" w:space="0" w:color="auto"/>
              <w:bottom w:val="nil"/>
              <w:right w:val="nil"/>
            </w:tcBorders>
            <w:hideMark/>
          </w:tcPr>
          <w:p w14:paraId="07D0FCA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777A69C3"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E3853C7"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1F2CF89"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B10973C"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68691D1"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5394E188"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119CF9BF" w14:textId="77777777" w:rsidR="000F73C1" w:rsidRPr="0079589D" w:rsidRDefault="000F73C1" w:rsidP="00933879">
            <w:pPr>
              <w:pStyle w:val="TAC"/>
            </w:pPr>
            <w:r w:rsidRPr="0079589D">
              <w:t>1</w:t>
            </w:r>
          </w:p>
        </w:tc>
        <w:tc>
          <w:tcPr>
            <w:tcW w:w="284" w:type="dxa"/>
            <w:tcBorders>
              <w:top w:val="nil"/>
              <w:left w:val="nil"/>
              <w:bottom w:val="nil"/>
              <w:right w:val="nil"/>
            </w:tcBorders>
          </w:tcPr>
          <w:p w14:paraId="4E25D7F9" w14:textId="77777777" w:rsidR="000F73C1" w:rsidRPr="0079589D" w:rsidRDefault="000F73C1" w:rsidP="00933879">
            <w:pPr>
              <w:pStyle w:val="TAC"/>
            </w:pPr>
          </w:p>
        </w:tc>
        <w:tc>
          <w:tcPr>
            <w:tcW w:w="3969" w:type="dxa"/>
            <w:tcBorders>
              <w:top w:val="nil"/>
              <w:left w:val="nil"/>
              <w:bottom w:val="nil"/>
              <w:right w:val="single" w:sz="4" w:space="0" w:color="auto"/>
            </w:tcBorders>
          </w:tcPr>
          <w:p w14:paraId="1CDB3F28" w14:textId="77777777" w:rsidR="000F73C1" w:rsidRPr="0079589D" w:rsidRDefault="000F73C1" w:rsidP="00933879">
            <w:pPr>
              <w:pStyle w:val="TAL"/>
            </w:pPr>
          </w:p>
        </w:tc>
      </w:tr>
      <w:tr w:rsidR="000F73C1" w:rsidRPr="0079589D" w14:paraId="17B32A31" w14:textId="77777777" w:rsidTr="00933879">
        <w:trPr>
          <w:cantSplit/>
          <w:jc w:val="center"/>
        </w:trPr>
        <w:tc>
          <w:tcPr>
            <w:tcW w:w="284" w:type="dxa"/>
            <w:tcBorders>
              <w:top w:val="nil"/>
              <w:left w:val="single" w:sz="4" w:space="0" w:color="auto"/>
              <w:bottom w:val="nil"/>
              <w:right w:val="nil"/>
            </w:tcBorders>
          </w:tcPr>
          <w:p w14:paraId="3D4D2683" w14:textId="77777777" w:rsidR="000F73C1" w:rsidRPr="0079589D" w:rsidRDefault="000F73C1" w:rsidP="00933879">
            <w:pPr>
              <w:pStyle w:val="TAC"/>
            </w:pPr>
          </w:p>
        </w:tc>
        <w:tc>
          <w:tcPr>
            <w:tcW w:w="284" w:type="dxa"/>
            <w:tcBorders>
              <w:top w:val="nil"/>
              <w:left w:val="nil"/>
              <w:bottom w:val="nil"/>
              <w:right w:val="nil"/>
            </w:tcBorders>
          </w:tcPr>
          <w:p w14:paraId="53CB4575" w14:textId="77777777" w:rsidR="000F73C1" w:rsidRPr="0079589D" w:rsidRDefault="000F73C1" w:rsidP="00933879">
            <w:pPr>
              <w:pStyle w:val="TAC"/>
            </w:pPr>
          </w:p>
        </w:tc>
        <w:tc>
          <w:tcPr>
            <w:tcW w:w="284" w:type="dxa"/>
            <w:tcBorders>
              <w:top w:val="nil"/>
              <w:left w:val="nil"/>
              <w:bottom w:val="nil"/>
              <w:right w:val="nil"/>
            </w:tcBorders>
          </w:tcPr>
          <w:p w14:paraId="3834797D" w14:textId="77777777" w:rsidR="000F73C1" w:rsidRPr="0079589D" w:rsidRDefault="000F73C1" w:rsidP="00933879">
            <w:pPr>
              <w:pStyle w:val="TAC"/>
            </w:pPr>
          </w:p>
        </w:tc>
        <w:tc>
          <w:tcPr>
            <w:tcW w:w="284" w:type="dxa"/>
            <w:tcBorders>
              <w:top w:val="nil"/>
              <w:left w:val="nil"/>
              <w:bottom w:val="nil"/>
              <w:right w:val="nil"/>
            </w:tcBorders>
          </w:tcPr>
          <w:p w14:paraId="50257E09" w14:textId="77777777" w:rsidR="000F73C1" w:rsidRPr="0079589D" w:rsidRDefault="000F73C1" w:rsidP="00933879">
            <w:pPr>
              <w:pStyle w:val="TAC"/>
            </w:pPr>
          </w:p>
        </w:tc>
        <w:tc>
          <w:tcPr>
            <w:tcW w:w="284" w:type="dxa"/>
            <w:tcBorders>
              <w:top w:val="nil"/>
              <w:left w:val="nil"/>
              <w:bottom w:val="nil"/>
              <w:right w:val="nil"/>
            </w:tcBorders>
          </w:tcPr>
          <w:p w14:paraId="49610000" w14:textId="77777777" w:rsidR="000F73C1" w:rsidRPr="0079589D" w:rsidRDefault="000F73C1" w:rsidP="00933879">
            <w:pPr>
              <w:pStyle w:val="TAC"/>
            </w:pPr>
          </w:p>
        </w:tc>
        <w:tc>
          <w:tcPr>
            <w:tcW w:w="284" w:type="dxa"/>
            <w:tcBorders>
              <w:top w:val="nil"/>
              <w:left w:val="nil"/>
              <w:bottom w:val="nil"/>
              <w:right w:val="nil"/>
            </w:tcBorders>
          </w:tcPr>
          <w:p w14:paraId="2949ECF3" w14:textId="77777777" w:rsidR="000F73C1" w:rsidRPr="0079589D" w:rsidRDefault="000F73C1" w:rsidP="00933879">
            <w:pPr>
              <w:pStyle w:val="TAC"/>
            </w:pPr>
          </w:p>
        </w:tc>
        <w:tc>
          <w:tcPr>
            <w:tcW w:w="284" w:type="dxa"/>
            <w:tcBorders>
              <w:top w:val="nil"/>
              <w:left w:val="nil"/>
              <w:bottom w:val="nil"/>
              <w:right w:val="nil"/>
            </w:tcBorders>
          </w:tcPr>
          <w:p w14:paraId="1413DDCD" w14:textId="77777777" w:rsidR="000F73C1" w:rsidRPr="0079589D" w:rsidRDefault="000F73C1" w:rsidP="00933879">
            <w:pPr>
              <w:pStyle w:val="TAC"/>
            </w:pPr>
          </w:p>
        </w:tc>
        <w:tc>
          <w:tcPr>
            <w:tcW w:w="284" w:type="dxa"/>
            <w:tcBorders>
              <w:top w:val="nil"/>
              <w:left w:val="nil"/>
              <w:bottom w:val="nil"/>
              <w:right w:val="nil"/>
            </w:tcBorders>
          </w:tcPr>
          <w:p w14:paraId="5930CBCD" w14:textId="77777777" w:rsidR="000F73C1" w:rsidRPr="0079589D" w:rsidRDefault="000F73C1" w:rsidP="00933879">
            <w:pPr>
              <w:pStyle w:val="TAC"/>
            </w:pPr>
          </w:p>
        </w:tc>
        <w:tc>
          <w:tcPr>
            <w:tcW w:w="284" w:type="dxa"/>
            <w:tcBorders>
              <w:top w:val="nil"/>
              <w:left w:val="nil"/>
              <w:bottom w:val="nil"/>
              <w:right w:val="nil"/>
            </w:tcBorders>
          </w:tcPr>
          <w:p w14:paraId="40075881" w14:textId="77777777" w:rsidR="000F73C1" w:rsidRPr="0079589D" w:rsidRDefault="000F73C1" w:rsidP="00933879">
            <w:pPr>
              <w:pStyle w:val="TAC"/>
            </w:pPr>
          </w:p>
        </w:tc>
        <w:tc>
          <w:tcPr>
            <w:tcW w:w="3969" w:type="dxa"/>
            <w:tcBorders>
              <w:top w:val="nil"/>
              <w:left w:val="nil"/>
              <w:bottom w:val="nil"/>
              <w:right w:val="single" w:sz="4" w:space="0" w:color="auto"/>
            </w:tcBorders>
          </w:tcPr>
          <w:p w14:paraId="74DB2F51" w14:textId="77777777" w:rsidR="000F73C1" w:rsidRPr="0079589D" w:rsidRDefault="000F73C1" w:rsidP="00933879">
            <w:pPr>
              <w:pStyle w:val="TAL"/>
            </w:pPr>
          </w:p>
        </w:tc>
      </w:tr>
      <w:tr w:rsidR="000F73C1" w:rsidRPr="0079589D" w14:paraId="138CC54F" w14:textId="77777777" w:rsidTr="00933879">
        <w:trPr>
          <w:cantSplit/>
          <w:jc w:val="center"/>
        </w:trPr>
        <w:tc>
          <w:tcPr>
            <w:tcW w:w="284" w:type="dxa"/>
            <w:tcBorders>
              <w:top w:val="nil"/>
              <w:left w:val="single" w:sz="4" w:space="0" w:color="auto"/>
              <w:bottom w:val="nil"/>
              <w:right w:val="nil"/>
            </w:tcBorders>
            <w:hideMark/>
          </w:tcPr>
          <w:p w14:paraId="4F6665B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5884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D87C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83F58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2338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4CD73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E9F68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7A3ADA1" w14:textId="77777777" w:rsidR="000F73C1" w:rsidRPr="0079589D" w:rsidRDefault="000F73C1" w:rsidP="00933879">
            <w:pPr>
              <w:pStyle w:val="TAC"/>
            </w:pPr>
            <w:r w:rsidRPr="0079589D">
              <w:t>0</w:t>
            </w:r>
          </w:p>
        </w:tc>
        <w:tc>
          <w:tcPr>
            <w:tcW w:w="284" w:type="dxa"/>
            <w:tcBorders>
              <w:top w:val="nil"/>
              <w:left w:val="nil"/>
              <w:bottom w:val="nil"/>
              <w:right w:val="nil"/>
            </w:tcBorders>
          </w:tcPr>
          <w:p w14:paraId="2D48B46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3CFB97" w14:textId="77777777" w:rsidR="000F73C1" w:rsidRPr="0079589D" w:rsidRDefault="000F73C1" w:rsidP="00933879">
            <w:pPr>
              <w:pStyle w:val="TAL"/>
            </w:pPr>
            <w:r w:rsidRPr="0079589D">
              <w:t>AUTOMATIC COMMENCEMENT MODE</w:t>
            </w:r>
          </w:p>
        </w:tc>
      </w:tr>
      <w:tr w:rsidR="000F73C1" w:rsidRPr="0079589D" w14:paraId="142775E5" w14:textId="77777777" w:rsidTr="00933879">
        <w:trPr>
          <w:cantSplit/>
          <w:jc w:val="center"/>
        </w:trPr>
        <w:tc>
          <w:tcPr>
            <w:tcW w:w="284" w:type="dxa"/>
            <w:tcBorders>
              <w:top w:val="nil"/>
              <w:left w:val="single" w:sz="4" w:space="0" w:color="auto"/>
              <w:bottom w:val="nil"/>
              <w:right w:val="nil"/>
            </w:tcBorders>
            <w:hideMark/>
          </w:tcPr>
          <w:p w14:paraId="1A7A23A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B6306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6BD9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9152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012AA2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715B21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5E11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C2AD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44756B5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A3DB78" w14:textId="77777777" w:rsidR="000F73C1" w:rsidRPr="0079589D" w:rsidRDefault="000F73C1" w:rsidP="00933879">
            <w:pPr>
              <w:pStyle w:val="TAL"/>
            </w:pPr>
            <w:r w:rsidRPr="0079589D">
              <w:t>MANUAL COMMENCEMENT MODE</w:t>
            </w:r>
          </w:p>
        </w:tc>
      </w:tr>
      <w:tr w:rsidR="000F73C1" w:rsidRPr="0079589D" w14:paraId="7D5AE90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48E289DD" w14:textId="77777777" w:rsidR="000F73C1" w:rsidRPr="0079589D" w:rsidRDefault="000F73C1" w:rsidP="00933879">
            <w:pPr>
              <w:pStyle w:val="TAL"/>
            </w:pPr>
          </w:p>
          <w:p w14:paraId="35CFBB8D" w14:textId="77777777" w:rsidR="000F73C1" w:rsidRPr="0079589D" w:rsidRDefault="000F73C1" w:rsidP="00933879">
            <w:pPr>
              <w:pStyle w:val="TAL"/>
            </w:pPr>
            <w:r w:rsidRPr="0079589D">
              <w:t>All other values are reserved.</w:t>
            </w:r>
          </w:p>
        </w:tc>
      </w:tr>
    </w:tbl>
    <w:p w14:paraId="23A9FB4C" w14:textId="77777777" w:rsidR="000F73C1" w:rsidRPr="0079589D" w:rsidRDefault="000F73C1" w:rsidP="000F73C1"/>
    <w:p w14:paraId="4B1A58F7" w14:textId="77777777" w:rsidR="000F73C1" w:rsidRPr="0079589D" w:rsidRDefault="000F73C1" w:rsidP="000F73C1">
      <w:pPr>
        <w:pStyle w:val="Heading3"/>
      </w:pPr>
      <w:bookmarkStart w:id="3519" w:name="_Toc20153094"/>
      <w:bookmarkStart w:id="3520" w:name="_Toc27495759"/>
      <w:bookmarkStart w:id="3521" w:name="_Toc36109227"/>
      <w:bookmarkStart w:id="3522" w:name="_Toc73959010"/>
      <w:r w:rsidRPr="0079589D">
        <w:t>17.2.</w:t>
      </w:r>
      <w:r w:rsidRPr="0079589D">
        <w:rPr>
          <w:lang w:eastAsia="ko-KR"/>
        </w:rPr>
        <w:t>8</w:t>
      </w:r>
      <w:r w:rsidRPr="0079589D">
        <w:tab/>
        <w:t>Reason</w:t>
      </w:r>
      <w:bookmarkEnd w:id="3519"/>
      <w:bookmarkEnd w:id="3520"/>
      <w:bookmarkEnd w:id="3521"/>
      <w:bookmarkEnd w:id="3522"/>
    </w:p>
    <w:p w14:paraId="4CD3EB13"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78EE0E97"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FB2BD20"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1DAC67D" w14:textId="77777777" w:rsidTr="00933879">
        <w:trPr>
          <w:cantSplit/>
          <w:jc w:val="center"/>
        </w:trPr>
        <w:tc>
          <w:tcPr>
            <w:tcW w:w="709" w:type="dxa"/>
            <w:tcBorders>
              <w:top w:val="nil"/>
              <w:left w:val="nil"/>
              <w:bottom w:val="single" w:sz="4" w:space="0" w:color="auto"/>
              <w:right w:val="nil"/>
            </w:tcBorders>
            <w:hideMark/>
          </w:tcPr>
          <w:p w14:paraId="670E61A5"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DC4DBCC"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7430E750"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1326EFD6"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57CB9D50"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395EE53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088C8969"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1280427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5D835182" w14:textId="77777777" w:rsidR="000F73C1" w:rsidRPr="0079589D" w:rsidRDefault="000F73C1" w:rsidP="00933879">
            <w:pPr>
              <w:pStyle w:val="TAL"/>
            </w:pPr>
          </w:p>
        </w:tc>
      </w:tr>
      <w:tr w:rsidR="000F73C1" w:rsidRPr="0079589D" w14:paraId="19A9C9E6"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0FD703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65C6E0C5" w14:textId="77777777" w:rsidR="000F73C1" w:rsidRPr="0079589D" w:rsidRDefault="000F73C1" w:rsidP="00933879">
            <w:pPr>
              <w:pStyle w:val="TAL"/>
            </w:pPr>
            <w:r w:rsidRPr="0079589D">
              <w:t>octet 1</w:t>
            </w:r>
          </w:p>
        </w:tc>
      </w:tr>
    </w:tbl>
    <w:p w14:paraId="21B3385A" w14:textId="77777777" w:rsidR="000F73C1" w:rsidRPr="0079589D" w:rsidRDefault="000F73C1" w:rsidP="000F73C1">
      <w:pPr>
        <w:pStyle w:val="TAN"/>
      </w:pPr>
    </w:p>
    <w:p w14:paraId="73858638"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647B1504"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3F808A2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60E23243"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0AF1F30"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94C4F07" w14:textId="77777777" w:rsidR="000F73C1" w:rsidRPr="0079589D" w:rsidRDefault="000F73C1" w:rsidP="00933879">
            <w:pPr>
              <w:pStyle w:val="TAL"/>
            </w:pPr>
          </w:p>
        </w:tc>
      </w:tr>
      <w:tr w:rsidR="000F73C1" w:rsidRPr="0079589D" w14:paraId="30312F64" w14:textId="77777777" w:rsidTr="00933879">
        <w:trPr>
          <w:cantSplit/>
          <w:jc w:val="center"/>
        </w:trPr>
        <w:tc>
          <w:tcPr>
            <w:tcW w:w="284" w:type="dxa"/>
            <w:tcBorders>
              <w:top w:val="nil"/>
              <w:left w:val="single" w:sz="4" w:space="0" w:color="auto"/>
              <w:bottom w:val="nil"/>
              <w:right w:val="nil"/>
            </w:tcBorders>
            <w:hideMark/>
          </w:tcPr>
          <w:p w14:paraId="4141908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B525D05"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71C7315A"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01BD2DC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192DEB9"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A774378"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1C63F80F"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2302A65" w14:textId="77777777" w:rsidR="000F73C1" w:rsidRPr="0079589D" w:rsidRDefault="000F73C1" w:rsidP="00933879">
            <w:pPr>
              <w:pStyle w:val="TAC"/>
            </w:pPr>
            <w:r w:rsidRPr="0079589D">
              <w:t>1</w:t>
            </w:r>
          </w:p>
        </w:tc>
        <w:tc>
          <w:tcPr>
            <w:tcW w:w="284" w:type="dxa"/>
            <w:tcBorders>
              <w:top w:val="nil"/>
              <w:left w:val="nil"/>
              <w:bottom w:val="nil"/>
              <w:right w:val="nil"/>
            </w:tcBorders>
          </w:tcPr>
          <w:p w14:paraId="4CD74174" w14:textId="77777777" w:rsidR="000F73C1" w:rsidRPr="0079589D" w:rsidRDefault="000F73C1" w:rsidP="00933879">
            <w:pPr>
              <w:pStyle w:val="TAC"/>
            </w:pPr>
          </w:p>
        </w:tc>
        <w:tc>
          <w:tcPr>
            <w:tcW w:w="3969" w:type="dxa"/>
            <w:tcBorders>
              <w:top w:val="nil"/>
              <w:left w:val="nil"/>
              <w:bottom w:val="nil"/>
              <w:right w:val="single" w:sz="4" w:space="0" w:color="auto"/>
            </w:tcBorders>
          </w:tcPr>
          <w:p w14:paraId="78F6D408" w14:textId="77777777" w:rsidR="000F73C1" w:rsidRPr="0079589D" w:rsidRDefault="000F73C1" w:rsidP="00933879">
            <w:pPr>
              <w:pStyle w:val="TAL"/>
            </w:pPr>
          </w:p>
        </w:tc>
      </w:tr>
      <w:tr w:rsidR="000F73C1" w:rsidRPr="0079589D" w14:paraId="268FBDCC" w14:textId="77777777" w:rsidTr="00933879">
        <w:trPr>
          <w:cantSplit/>
          <w:jc w:val="center"/>
        </w:trPr>
        <w:tc>
          <w:tcPr>
            <w:tcW w:w="284" w:type="dxa"/>
            <w:tcBorders>
              <w:top w:val="nil"/>
              <w:left w:val="single" w:sz="4" w:space="0" w:color="auto"/>
              <w:bottom w:val="nil"/>
              <w:right w:val="nil"/>
            </w:tcBorders>
          </w:tcPr>
          <w:p w14:paraId="69F3EC29" w14:textId="77777777" w:rsidR="000F73C1" w:rsidRPr="0079589D" w:rsidRDefault="000F73C1" w:rsidP="00933879">
            <w:pPr>
              <w:pStyle w:val="TAC"/>
            </w:pPr>
          </w:p>
        </w:tc>
        <w:tc>
          <w:tcPr>
            <w:tcW w:w="284" w:type="dxa"/>
            <w:tcBorders>
              <w:top w:val="nil"/>
              <w:left w:val="nil"/>
              <w:bottom w:val="nil"/>
              <w:right w:val="nil"/>
            </w:tcBorders>
          </w:tcPr>
          <w:p w14:paraId="4DB7E31F" w14:textId="77777777" w:rsidR="000F73C1" w:rsidRPr="0079589D" w:rsidRDefault="000F73C1" w:rsidP="00933879">
            <w:pPr>
              <w:pStyle w:val="TAC"/>
            </w:pPr>
          </w:p>
        </w:tc>
        <w:tc>
          <w:tcPr>
            <w:tcW w:w="284" w:type="dxa"/>
            <w:tcBorders>
              <w:top w:val="nil"/>
              <w:left w:val="nil"/>
              <w:bottom w:val="nil"/>
              <w:right w:val="nil"/>
            </w:tcBorders>
          </w:tcPr>
          <w:p w14:paraId="2290EA44" w14:textId="77777777" w:rsidR="000F73C1" w:rsidRPr="0079589D" w:rsidRDefault="000F73C1" w:rsidP="00933879">
            <w:pPr>
              <w:pStyle w:val="TAC"/>
            </w:pPr>
          </w:p>
        </w:tc>
        <w:tc>
          <w:tcPr>
            <w:tcW w:w="284" w:type="dxa"/>
            <w:tcBorders>
              <w:top w:val="nil"/>
              <w:left w:val="nil"/>
              <w:bottom w:val="nil"/>
              <w:right w:val="nil"/>
            </w:tcBorders>
          </w:tcPr>
          <w:p w14:paraId="2C77E98D" w14:textId="77777777" w:rsidR="000F73C1" w:rsidRPr="0079589D" w:rsidRDefault="000F73C1" w:rsidP="00933879">
            <w:pPr>
              <w:pStyle w:val="TAC"/>
            </w:pPr>
          </w:p>
        </w:tc>
        <w:tc>
          <w:tcPr>
            <w:tcW w:w="284" w:type="dxa"/>
            <w:tcBorders>
              <w:top w:val="nil"/>
              <w:left w:val="nil"/>
              <w:bottom w:val="nil"/>
              <w:right w:val="nil"/>
            </w:tcBorders>
          </w:tcPr>
          <w:p w14:paraId="0F479E91" w14:textId="77777777" w:rsidR="000F73C1" w:rsidRPr="0079589D" w:rsidRDefault="000F73C1" w:rsidP="00933879">
            <w:pPr>
              <w:pStyle w:val="TAC"/>
            </w:pPr>
          </w:p>
        </w:tc>
        <w:tc>
          <w:tcPr>
            <w:tcW w:w="284" w:type="dxa"/>
            <w:tcBorders>
              <w:top w:val="nil"/>
              <w:left w:val="nil"/>
              <w:bottom w:val="nil"/>
              <w:right w:val="nil"/>
            </w:tcBorders>
          </w:tcPr>
          <w:p w14:paraId="499ADA12" w14:textId="77777777" w:rsidR="000F73C1" w:rsidRPr="0079589D" w:rsidRDefault="000F73C1" w:rsidP="00933879">
            <w:pPr>
              <w:pStyle w:val="TAC"/>
            </w:pPr>
          </w:p>
        </w:tc>
        <w:tc>
          <w:tcPr>
            <w:tcW w:w="284" w:type="dxa"/>
            <w:tcBorders>
              <w:top w:val="nil"/>
              <w:left w:val="nil"/>
              <w:bottom w:val="nil"/>
              <w:right w:val="nil"/>
            </w:tcBorders>
          </w:tcPr>
          <w:p w14:paraId="54ACC39F" w14:textId="77777777" w:rsidR="000F73C1" w:rsidRPr="0079589D" w:rsidRDefault="000F73C1" w:rsidP="00933879">
            <w:pPr>
              <w:pStyle w:val="TAC"/>
            </w:pPr>
          </w:p>
        </w:tc>
        <w:tc>
          <w:tcPr>
            <w:tcW w:w="284" w:type="dxa"/>
            <w:tcBorders>
              <w:top w:val="nil"/>
              <w:left w:val="nil"/>
              <w:bottom w:val="nil"/>
              <w:right w:val="nil"/>
            </w:tcBorders>
          </w:tcPr>
          <w:p w14:paraId="02D997DD" w14:textId="77777777" w:rsidR="000F73C1" w:rsidRPr="0079589D" w:rsidRDefault="000F73C1" w:rsidP="00933879">
            <w:pPr>
              <w:pStyle w:val="TAC"/>
            </w:pPr>
          </w:p>
        </w:tc>
        <w:tc>
          <w:tcPr>
            <w:tcW w:w="284" w:type="dxa"/>
            <w:tcBorders>
              <w:top w:val="nil"/>
              <w:left w:val="nil"/>
              <w:bottom w:val="nil"/>
              <w:right w:val="nil"/>
            </w:tcBorders>
          </w:tcPr>
          <w:p w14:paraId="70A39861" w14:textId="77777777" w:rsidR="000F73C1" w:rsidRPr="0079589D" w:rsidRDefault="000F73C1" w:rsidP="00933879">
            <w:pPr>
              <w:pStyle w:val="TAC"/>
            </w:pPr>
          </w:p>
        </w:tc>
        <w:tc>
          <w:tcPr>
            <w:tcW w:w="3969" w:type="dxa"/>
            <w:tcBorders>
              <w:top w:val="nil"/>
              <w:left w:val="nil"/>
              <w:bottom w:val="nil"/>
              <w:right w:val="single" w:sz="4" w:space="0" w:color="auto"/>
            </w:tcBorders>
          </w:tcPr>
          <w:p w14:paraId="4F19A9B1" w14:textId="77777777" w:rsidR="000F73C1" w:rsidRPr="0079589D" w:rsidRDefault="000F73C1" w:rsidP="00933879">
            <w:pPr>
              <w:pStyle w:val="TAL"/>
            </w:pPr>
          </w:p>
        </w:tc>
      </w:tr>
      <w:tr w:rsidR="000F73C1" w:rsidRPr="0079589D" w14:paraId="38590962" w14:textId="77777777" w:rsidTr="00933879">
        <w:trPr>
          <w:cantSplit/>
          <w:jc w:val="center"/>
        </w:trPr>
        <w:tc>
          <w:tcPr>
            <w:tcW w:w="284" w:type="dxa"/>
            <w:tcBorders>
              <w:top w:val="nil"/>
              <w:left w:val="single" w:sz="4" w:space="0" w:color="auto"/>
              <w:bottom w:val="nil"/>
              <w:right w:val="nil"/>
            </w:tcBorders>
            <w:hideMark/>
          </w:tcPr>
          <w:p w14:paraId="7371146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960D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75818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0F62A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D4B4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1949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25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E116D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4E3723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46C4327" w14:textId="77777777" w:rsidR="000F73C1" w:rsidRPr="0079589D" w:rsidRDefault="000F73C1" w:rsidP="00933879">
            <w:pPr>
              <w:pStyle w:val="TAL"/>
              <w:rPr>
                <w:lang w:eastAsia="ko-KR"/>
              </w:rPr>
            </w:pPr>
            <w:r w:rsidRPr="0079589D">
              <w:rPr>
                <w:lang w:eastAsia="ko-KR"/>
              </w:rPr>
              <w:t>REJECT</w:t>
            </w:r>
          </w:p>
        </w:tc>
      </w:tr>
      <w:tr w:rsidR="000F73C1" w:rsidRPr="0079589D" w14:paraId="1C6DABF7" w14:textId="77777777" w:rsidTr="00933879">
        <w:trPr>
          <w:cantSplit/>
          <w:jc w:val="center"/>
        </w:trPr>
        <w:tc>
          <w:tcPr>
            <w:tcW w:w="284" w:type="dxa"/>
            <w:tcBorders>
              <w:top w:val="nil"/>
              <w:left w:val="single" w:sz="4" w:space="0" w:color="auto"/>
              <w:bottom w:val="nil"/>
              <w:right w:val="nil"/>
            </w:tcBorders>
            <w:hideMark/>
          </w:tcPr>
          <w:p w14:paraId="4AC9C2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412A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789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08AC2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5C2126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484A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D53E95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72B5B6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355EBCD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E7E4019" w14:textId="77777777" w:rsidR="000F73C1" w:rsidRPr="0079589D" w:rsidRDefault="000F73C1" w:rsidP="00933879">
            <w:pPr>
              <w:pStyle w:val="TAL"/>
              <w:rPr>
                <w:lang w:eastAsia="ko-KR"/>
              </w:rPr>
            </w:pPr>
            <w:r w:rsidRPr="0079589D">
              <w:rPr>
                <w:lang w:eastAsia="ko-KR"/>
              </w:rPr>
              <w:t>MEDIA FAILURE</w:t>
            </w:r>
          </w:p>
        </w:tc>
      </w:tr>
      <w:tr w:rsidR="000F73C1" w:rsidRPr="0079589D" w14:paraId="19B15B1A" w14:textId="77777777" w:rsidTr="00933879">
        <w:trPr>
          <w:cantSplit/>
          <w:jc w:val="center"/>
        </w:trPr>
        <w:tc>
          <w:tcPr>
            <w:tcW w:w="284" w:type="dxa"/>
            <w:tcBorders>
              <w:top w:val="nil"/>
              <w:left w:val="single" w:sz="4" w:space="0" w:color="auto"/>
              <w:bottom w:val="nil"/>
              <w:right w:val="nil"/>
            </w:tcBorders>
            <w:hideMark/>
          </w:tcPr>
          <w:p w14:paraId="366AF5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045EBC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572DE8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2D095F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71647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C69A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2682E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278BA26"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C8A22AA"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A60ABF2" w14:textId="77777777" w:rsidR="000F73C1" w:rsidRPr="0079589D" w:rsidRDefault="000F73C1" w:rsidP="00933879">
            <w:pPr>
              <w:pStyle w:val="TAL"/>
              <w:rPr>
                <w:lang w:eastAsia="ko-KR"/>
              </w:rPr>
            </w:pPr>
            <w:r w:rsidRPr="0079589D">
              <w:rPr>
                <w:lang w:eastAsia="ko-KR"/>
              </w:rPr>
              <w:t>BUSY</w:t>
            </w:r>
          </w:p>
        </w:tc>
      </w:tr>
      <w:tr w:rsidR="000F73C1" w:rsidRPr="0079589D" w14:paraId="20EE06A6" w14:textId="77777777" w:rsidTr="00933879">
        <w:trPr>
          <w:cantSplit/>
          <w:jc w:val="center"/>
        </w:trPr>
        <w:tc>
          <w:tcPr>
            <w:tcW w:w="284" w:type="dxa"/>
            <w:tcBorders>
              <w:top w:val="nil"/>
              <w:left w:val="single" w:sz="4" w:space="0" w:color="auto"/>
              <w:bottom w:val="nil"/>
              <w:right w:val="nil"/>
            </w:tcBorders>
            <w:hideMark/>
          </w:tcPr>
          <w:p w14:paraId="4400B5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3C43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E8157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8D47B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04C8C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397C5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8929F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91BC7D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9CD63A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7750FDB"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54CF7885" w14:textId="77777777" w:rsidTr="00933879">
        <w:trPr>
          <w:cantSplit/>
          <w:jc w:val="center"/>
        </w:trPr>
        <w:tc>
          <w:tcPr>
            <w:tcW w:w="284" w:type="dxa"/>
            <w:tcBorders>
              <w:top w:val="nil"/>
              <w:left w:val="single" w:sz="4" w:space="0" w:color="auto"/>
              <w:bottom w:val="nil"/>
              <w:right w:val="nil"/>
            </w:tcBorders>
          </w:tcPr>
          <w:p w14:paraId="6681C9B9"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C24999F"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43263351"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B8B7A00"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0D42818"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612EF3F"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1F710527"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DDF64A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0E2589C7" w14:textId="77777777" w:rsidR="000F73C1" w:rsidRPr="0079589D" w:rsidRDefault="000F73C1" w:rsidP="00933879">
            <w:pPr>
              <w:pStyle w:val="TAC"/>
            </w:pPr>
          </w:p>
        </w:tc>
        <w:tc>
          <w:tcPr>
            <w:tcW w:w="3969" w:type="dxa"/>
            <w:tcBorders>
              <w:top w:val="nil"/>
              <w:left w:val="nil"/>
              <w:bottom w:val="nil"/>
              <w:right w:val="single" w:sz="4" w:space="0" w:color="auto"/>
            </w:tcBorders>
          </w:tcPr>
          <w:p w14:paraId="51235DBA" w14:textId="77777777" w:rsidR="000F73C1" w:rsidRPr="0079589D" w:rsidRDefault="000F73C1" w:rsidP="00933879">
            <w:pPr>
              <w:pStyle w:val="TAL"/>
              <w:rPr>
                <w:lang w:eastAsia="ko-KR"/>
              </w:rPr>
            </w:pPr>
            <w:r w:rsidRPr="0079589D">
              <w:rPr>
                <w:lang w:val="en-US" w:eastAsia="ko-KR"/>
              </w:rPr>
              <w:t>FAILED</w:t>
            </w:r>
          </w:p>
        </w:tc>
      </w:tr>
      <w:tr w:rsidR="000F73C1" w:rsidRPr="0079589D" w14:paraId="50C2F9A5" w14:textId="77777777" w:rsidTr="00933879">
        <w:trPr>
          <w:cantSplit/>
          <w:jc w:val="center"/>
        </w:trPr>
        <w:tc>
          <w:tcPr>
            <w:tcW w:w="284" w:type="dxa"/>
            <w:tcBorders>
              <w:top w:val="nil"/>
              <w:left w:val="single" w:sz="4" w:space="0" w:color="auto"/>
              <w:bottom w:val="nil"/>
              <w:right w:val="nil"/>
            </w:tcBorders>
          </w:tcPr>
          <w:p w14:paraId="364F58E3" w14:textId="77777777" w:rsidR="000F73C1" w:rsidRPr="0079589D" w:rsidRDefault="000F73C1" w:rsidP="00933879">
            <w:pPr>
              <w:pStyle w:val="TAC"/>
            </w:pPr>
          </w:p>
        </w:tc>
        <w:tc>
          <w:tcPr>
            <w:tcW w:w="284" w:type="dxa"/>
            <w:tcBorders>
              <w:top w:val="nil"/>
              <w:left w:val="nil"/>
              <w:bottom w:val="nil"/>
              <w:right w:val="nil"/>
            </w:tcBorders>
          </w:tcPr>
          <w:p w14:paraId="1D11DCC0" w14:textId="77777777" w:rsidR="000F73C1" w:rsidRPr="0079589D" w:rsidRDefault="000F73C1" w:rsidP="00933879">
            <w:pPr>
              <w:pStyle w:val="TAC"/>
            </w:pPr>
          </w:p>
        </w:tc>
        <w:tc>
          <w:tcPr>
            <w:tcW w:w="284" w:type="dxa"/>
            <w:tcBorders>
              <w:top w:val="nil"/>
              <w:left w:val="nil"/>
              <w:bottom w:val="nil"/>
              <w:right w:val="nil"/>
            </w:tcBorders>
          </w:tcPr>
          <w:p w14:paraId="514E74E3" w14:textId="77777777" w:rsidR="000F73C1" w:rsidRPr="0079589D" w:rsidRDefault="000F73C1" w:rsidP="00933879">
            <w:pPr>
              <w:pStyle w:val="TAC"/>
            </w:pPr>
          </w:p>
        </w:tc>
        <w:tc>
          <w:tcPr>
            <w:tcW w:w="284" w:type="dxa"/>
            <w:tcBorders>
              <w:top w:val="nil"/>
              <w:left w:val="nil"/>
              <w:bottom w:val="nil"/>
              <w:right w:val="nil"/>
            </w:tcBorders>
          </w:tcPr>
          <w:p w14:paraId="49E6F8B6" w14:textId="77777777" w:rsidR="000F73C1" w:rsidRPr="0079589D" w:rsidRDefault="000F73C1" w:rsidP="00933879">
            <w:pPr>
              <w:pStyle w:val="TAC"/>
            </w:pPr>
          </w:p>
        </w:tc>
        <w:tc>
          <w:tcPr>
            <w:tcW w:w="284" w:type="dxa"/>
            <w:tcBorders>
              <w:top w:val="nil"/>
              <w:left w:val="nil"/>
              <w:bottom w:val="nil"/>
              <w:right w:val="nil"/>
            </w:tcBorders>
          </w:tcPr>
          <w:p w14:paraId="3CE04C90" w14:textId="77777777" w:rsidR="000F73C1" w:rsidRPr="0079589D" w:rsidRDefault="000F73C1" w:rsidP="00933879">
            <w:pPr>
              <w:pStyle w:val="TAC"/>
            </w:pPr>
          </w:p>
        </w:tc>
        <w:tc>
          <w:tcPr>
            <w:tcW w:w="284" w:type="dxa"/>
            <w:tcBorders>
              <w:top w:val="nil"/>
              <w:left w:val="nil"/>
              <w:bottom w:val="nil"/>
              <w:right w:val="nil"/>
            </w:tcBorders>
          </w:tcPr>
          <w:p w14:paraId="03E6001D" w14:textId="77777777" w:rsidR="000F73C1" w:rsidRPr="0079589D" w:rsidRDefault="000F73C1" w:rsidP="00933879">
            <w:pPr>
              <w:pStyle w:val="TAC"/>
            </w:pPr>
          </w:p>
        </w:tc>
        <w:tc>
          <w:tcPr>
            <w:tcW w:w="284" w:type="dxa"/>
            <w:tcBorders>
              <w:top w:val="nil"/>
              <w:left w:val="nil"/>
              <w:bottom w:val="nil"/>
              <w:right w:val="nil"/>
            </w:tcBorders>
          </w:tcPr>
          <w:p w14:paraId="299F1D2C" w14:textId="77777777" w:rsidR="000F73C1" w:rsidRPr="0079589D" w:rsidRDefault="000F73C1" w:rsidP="00933879">
            <w:pPr>
              <w:pStyle w:val="TAC"/>
            </w:pPr>
          </w:p>
        </w:tc>
        <w:tc>
          <w:tcPr>
            <w:tcW w:w="284" w:type="dxa"/>
            <w:tcBorders>
              <w:top w:val="nil"/>
              <w:left w:val="nil"/>
              <w:bottom w:val="nil"/>
              <w:right w:val="nil"/>
            </w:tcBorders>
          </w:tcPr>
          <w:p w14:paraId="582EE325" w14:textId="77777777" w:rsidR="000F73C1" w:rsidRPr="0079589D" w:rsidRDefault="000F73C1" w:rsidP="00933879">
            <w:pPr>
              <w:pStyle w:val="TAC"/>
            </w:pPr>
          </w:p>
        </w:tc>
        <w:tc>
          <w:tcPr>
            <w:tcW w:w="284" w:type="dxa"/>
            <w:tcBorders>
              <w:top w:val="nil"/>
              <w:left w:val="nil"/>
              <w:bottom w:val="nil"/>
              <w:right w:val="nil"/>
            </w:tcBorders>
          </w:tcPr>
          <w:p w14:paraId="19CCEB32" w14:textId="77777777" w:rsidR="000F73C1" w:rsidRPr="0079589D" w:rsidRDefault="000F73C1" w:rsidP="00933879">
            <w:pPr>
              <w:pStyle w:val="TAC"/>
            </w:pPr>
          </w:p>
        </w:tc>
        <w:tc>
          <w:tcPr>
            <w:tcW w:w="3969" w:type="dxa"/>
            <w:tcBorders>
              <w:top w:val="nil"/>
              <w:left w:val="nil"/>
              <w:bottom w:val="nil"/>
              <w:right w:val="single" w:sz="4" w:space="0" w:color="auto"/>
            </w:tcBorders>
          </w:tcPr>
          <w:p w14:paraId="65678E17" w14:textId="77777777" w:rsidR="000F73C1" w:rsidRPr="0079589D" w:rsidRDefault="000F73C1" w:rsidP="00933879">
            <w:pPr>
              <w:pStyle w:val="TAL"/>
            </w:pPr>
          </w:p>
        </w:tc>
      </w:tr>
      <w:tr w:rsidR="000F73C1" w:rsidRPr="0079589D" w14:paraId="313C87E9"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F0215B" w14:textId="77777777" w:rsidR="000F73C1" w:rsidRPr="0079589D" w:rsidRDefault="000F73C1" w:rsidP="00933879">
            <w:pPr>
              <w:pStyle w:val="TAL"/>
            </w:pPr>
            <w:r w:rsidRPr="0079589D">
              <w:t>All other values are reserved.</w:t>
            </w:r>
          </w:p>
        </w:tc>
      </w:tr>
    </w:tbl>
    <w:p w14:paraId="7A36C60A" w14:textId="77777777" w:rsidR="000F73C1" w:rsidRPr="0079589D" w:rsidRDefault="000F73C1" w:rsidP="000F73C1">
      <w:pPr>
        <w:rPr>
          <w:noProof/>
          <w:lang w:eastAsia="ko-KR"/>
        </w:rPr>
      </w:pPr>
    </w:p>
    <w:p w14:paraId="22586A04" w14:textId="77777777" w:rsidR="000F73C1" w:rsidRPr="0079589D" w:rsidRDefault="000F73C1" w:rsidP="000F73C1">
      <w:pPr>
        <w:pStyle w:val="Heading3"/>
      </w:pPr>
      <w:bookmarkStart w:id="3523" w:name="_Toc20153095"/>
      <w:bookmarkStart w:id="3524" w:name="_Toc27495760"/>
      <w:bookmarkStart w:id="3525" w:name="_Toc36109228"/>
      <w:bookmarkStart w:id="3526" w:name="_Toc73959011"/>
      <w:r w:rsidRPr="0079589D">
        <w:t>17.2.9</w:t>
      </w:r>
      <w:r w:rsidRPr="0079589D">
        <w:tab/>
        <w:t>Confirm</w:t>
      </w:r>
      <w:r w:rsidRPr="0079589D">
        <w:rPr>
          <w:lang w:eastAsia="zh-CN"/>
        </w:rPr>
        <w:t xml:space="preserve"> mode indication</w:t>
      </w:r>
      <w:bookmarkEnd w:id="3523"/>
      <w:bookmarkEnd w:id="3524"/>
      <w:bookmarkEnd w:id="3525"/>
      <w:bookmarkEnd w:id="3526"/>
    </w:p>
    <w:p w14:paraId="34E7E30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3EFCAF79"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7EE4966F"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5FE93A0A" w14:textId="77777777" w:rsidTr="00933879">
        <w:trPr>
          <w:cantSplit/>
          <w:jc w:val="center"/>
        </w:trPr>
        <w:tc>
          <w:tcPr>
            <w:tcW w:w="709" w:type="dxa"/>
            <w:tcBorders>
              <w:top w:val="nil"/>
              <w:left w:val="nil"/>
              <w:bottom w:val="single" w:sz="4" w:space="0" w:color="auto"/>
              <w:right w:val="nil"/>
            </w:tcBorders>
            <w:hideMark/>
          </w:tcPr>
          <w:p w14:paraId="226C2C98"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AF777E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2BF5A44"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31F6C6E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6338A06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E6E29CC"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3346283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2580924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50797E25" w14:textId="77777777" w:rsidR="000F73C1" w:rsidRPr="0079589D" w:rsidRDefault="000F73C1" w:rsidP="00933879">
            <w:pPr>
              <w:pStyle w:val="TAL"/>
            </w:pPr>
          </w:p>
        </w:tc>
      </w:tr>
      <w:tr w:rsidR="000F73C1" w:rsidRPr="0079589D" w14:paraId="759D0BF3"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164815B"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57C32CDD" w14:textId="77777777" w:rsidR="000F73C1" w:rsidRPr="0079589D" w:rsidRDefault="000F73C1" w:rsidP="00933879">
            <w:pPr>
              <w:pStyle w:val="TAL"/>
            </w:pPr>
            <w:r w:rsidRPr="0079589D">
              <w:t>octet 1</w:t>
            </w:r>
          </w:p>
        </w:tc>
      </w:tr>
    </w:tbl>
    <w:p w14:paraId="24E0582C" w14:textId="77777777" w:rsidR="000F73C1" w:rsidRPr="0079589D" w:rsidRDefault="000F73C1" w:rsidP="000F73C1">
      <w:pPr>
        <w:pStyle w:val="TAN"/>
      </w:pPr>
    </w:p>
    <w:p w14:paraId="4DA3633B"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1022A0B5" w14:textId="77777777" w:rsidR="000F73C1" w:rsidRPr="0079589D" w:rsidRDefault="000F73C1" w:rsidP="000F73C1">
      <w:pPr>
        <w:rPr>
          <w:lang w:val="fr-FR"/>
        </w:rPr>
      </w:pPr>
    </w:p>
    <w:p w14:paraId="1B7C042A" w14:textId="77777777" w:rsidR="000F73C1" w:rsidRPr="0079589D" w:rsidRDefault="000F73C1" w:rsidP="000F73C1">
      <w:pPr>
        <w:pStyle w:val="Heading3"/>
      </w:pPr>
      <w:bookmarkStart w:id="3527" w:name="_Toc20153096"/>
      <w:bookmarkStart w:id="3528" w:name="_Toc27495761"/>
      <w:bookmarkStart w:id="3529" w:name="_Toc36109229"/>
      <w:bookmarkStart w:id="3530" w:name="_Toc73959012"/>
      <w:r w:rsidRPr="0079589D">
        <w:t>17.2.10</w:t>
      </w:r>
      <w:r w:rsidRPr="0079589D">
        <w:tab/>
        <w:t>MCVideo user ID</w:t>
      </w:r>
      <w:bookmarkEnd w:id="3527"/>
      <w:bookmarkEnd w:id="3528"/>
      <w:bookmarkEnd w:id="3529"/>
      <w:bookmarkEnd w:id="3530"/>
    </w:p>
    <w:p w14:paraId="7FB892E0"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6E7907C" w14:textId="77777777" w:rsidR="000F73C1" w:rsidRPr="0079589D" w:rsidRDefault="000F73C1" w:rsidP="000F73C1">
      <w:r w:rsidRPr="0079589D">
        <w:t>The MCVideo user ID information element is coded as shown in Figure 17.2.10-1 and Table 17.2.10-1.</w:t>
      </w:r>
    </w:p>
    <w:p w14:paraId="5C9EE1A7"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31CA61CB" w14:textId="77777777" w:rsidTr="00933879">
        <w:trPr>
          <w:cantSplit/>
          <w:jc w:val="center"/>
        </w:trPr>
        <w:tc>
          <w:tcPr>
            <w:tcW w:w="709" w:type="dxa"/>
            <w:tcBorders>
              <w:top w:val="nil"/>
              <w:left w:val="nil"/>
              <w:bottom w:val="nil"/>
              <w:right w:val="nil"/>
            </w:tcBorders>
            <w:hideMark/>
          </w:tcPr>
          <w:p w14:paraId="5643A021"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7B62F15E"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1DD2AC1F"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3621D63D"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24A5BF"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57F76415"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48C74F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13BDB61"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05BEE1C" w14:textId="77777777" w:rsidR="000F73C1" w:rsidRPr="0079589D" w:rsidRDefault="000F73C1" w:rsidP="00933879">
            <w:pPr>
              <w:pStyle w:val="TAL"/>
            </w:pPr>
          </w:p>
        </w:tc>
      </w:tr>
      <w:tr w:rsidR="000F73C1" w:rsidRPr="0079589D" w14:paraId="46FE667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C16765F"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44C7FB3F" w14:textId="77777777" w:rsidR="000F73C1" w:rsidRPr="0079589D" w:rsidRDefault="000F73C1" w:rsidP="00933879">
            <w:pPr>
              <w:pStyle w:val="TAL"/>
            </w:pPr>
            <w:r w:rsidRPr="0079589D">
              <w:t>octet 1</w:t>
            </w:r>
          </w:p>
        </w:tc>
      </w:tr>
      <w:tr w:rsidR="000F73C1" w:rsidRPr="0079589D" w14:paraId="44F0681F"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28ADE77B" w14:textId="77777777" w:rsidR="000F73C1" w:rsidRPr="0079589D" w:rsidRDefault="000F73C1" w:rsidP="00933879">
            <w:pPr>
              <w:pStyle w:val="TAC"/>
            </w:pPr>
          </w:p>
        </w:tc>
        <w:tc>
          <w:tcPr>
            <w:tcW w:w="1560" w:type="dxa"/>
            <w:tcBorders>
              <w:top w:val="nil"/>
              <w:left w:val="nil"/>
              <w:bottom w:val="nil"/>
              <w:right w:val="nil"/>
            </w:tcBorders>
            <w:hideMark/>
          </w:tcPr>
          <w:p w14:paraId="32962403" w14:textId="77777777" w:rsidR="000F73C1" w:rsidRPr="0079589D" w:rsidRDefault="000F73C1" w:rsidP="00933879">
            <w:pPr>
              <w:pStyle w:val="TAL"/>
            </w:pPr>
            <w:r w:rsidRPr="0079589D">
              <w:t>octet 2</w:t>
            </w:r>
          </w:p>
        </w:tc>
      </w:tr>
      <w:tr w:rsidR="000F73C1" w:rsidRPr="0079589D" w14:paraId="436123B7"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5D74FB7"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01A133F" w14:textId="77777777" w:rsidR="000F73C1" w:rsidRPr="0079589D" w:rsidRDefault="000F73C1" w:rsidP="00933879">
            <w:pPr>
              <w:pStyle w:val="TAL"/>
            </w:pPr>
            <w:r w:rsidRPr="0079589D">
              <w:t>octet 3</w:t>
            </w:r>
          </w:p>
        </w:tc>
      </w:tr>
      <w:tr w:rsidR="000F73C1" w:rsidRPr="0079589D" w14:paraId="617BEE51"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0A3F66E"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2D31905C" w14:textId="77777777" w:rsidR="000F73C1" w:rsidRPr="0079589D" w:rsidRDefault="000F73C1" w:rsidP="00933879">
            <w:pPr>
              <w:pStyle w:val="TAL"/>
            </w:pPr>
          </w:p>
        </w:tc>
      </w:tr>
      <w:tr w:rsidR="000F73C1" w:rsidRPr="0079589D" w14:paraId="7D68B4CE"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6A72770C"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44DF2CE" w14:textId="77777777" w:rsidR="000F73C1" w:rsidRPr="0079589D" w:rsidRDefault="000F73C1" w:rsidP="00933879">
            <w:pPr>
              <w:pStyle w:val="TAL"/>
            </w:pPr>
            <w:r w:rsidRPr="0079589D">
              <w:t>octet n</w:t>
            </w:r>
          </w:p>
        </w:tc>
      </w:tr>
    </w:tbl>
    <w:p w14:paraId="34ED3939" w14:textId="77777777" w:rsidR="000F73C1" w:rsidRPr="0079589D" w:rsidRDefault="000F73C1" w:rsidP="000F73C1">
      <w:pPr>
        <w:pStyle w:val="TH"/>
      </w:pPr>
      <w:r w:rsidRPr="0079589D">
        <w:t>Figure 17.2.10-1: MCVideo user ID information element</w:t>
      </w:r>
    </w:p>
    <w:p w14:paraId="0BB91940"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460503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70A620C" w14:textId="77777777" w:rsidR="000F73C1" w:rsidRPr="0079589D" w:rsidRDefault="000F73C1" w:rsidP="00933879">
            <w:pPr>
              <w:pStyle w:val="TAL"/>
            </w:pPr>
            <w:r w:rsidRPr="0079589D">
              <w:t>MCVideo user ID is contained in octet 3 to octet n; Max value of 65535 octets.</w:t>
            </w:r>
          </w:p>
        </w:tc>
      </w:tr>
      <w:tr w:rsidR="000F73C1" w:rsidRPr="0079589D" w14:paraId="28B62085" w14:textId="77777777" w:rsidTr="00933879">
        <w:trPr>
          <w:cantSplit/>
          <w:jc w:val="center"/>
        </w:trPr>
        <w:tc>
          <w:tcPr>
            <w:tcW w:w="7087" w:type="dxa"/>
            <w:tcBorders>
              <w:top w:val="nil"/>
              <w:left w:val="single" w:sz="4" w:space="0" w:color="auto"/>
              <w:bottom w:val="nil"/>
              <w:right w:val="single" w:sz="4" w:space="0" w:color="auto"/>
            </w:tcBorders>
          </w:tcPr>
          <w:p w14:paraId="3DF2DA86" w14:textId="77777777" w:rsidR="000F73C1" w:rsidRPr="0079589D" w:rsidRDefault="000F73C1" w:rsidP="00933879">
            <w:pPr>
              <w:pStyle w:val="TAL"/>
            </w:pPr>
          </w:p>
        </w:tc>
      </w:tr>
      <w:tr w:rsidR="000F73C1" w:rsidRPr="0079589D" w14:paraId="1F114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E0A5FFC" w14:textId="77777777" w:rsidR="000F73C1" w:rsidRPr="0079589D" w:rsidRDefault="000F73C1" w:rsidP="00933879">
            <w:pPr>
              <w:pStyle w:val="TAL"/>
            </w:pPr>
          </w:p>
        </w:tc>
      </w:tr>
    </w:tbl>
    <w:p w14:paraId="74C2C645" w14:textId="77777777" w:rsidR="000F73C1" w:rsidRPr="0079589D" w:rsidRDefault="000F73C1" w:rsidP="000F73C1"/>
    <w:p w14:paraId="6F3D3E26" w14:textId="77777777" w:rsidR="000F73C1" w:rsidRPr="0079589D" w:rsidRDefault="000F73C1" w:rsidP="000F73C1">
      <w:pPr>
        <w:pStyle w:val="Heading3"/>
        <w:rPr>
          <w:lang w:eastAsia="ko-KR"/>
        </w:rPr>
      </w:pPr>
      <w:bookmarkStart w:id="3531" w:name="_Toc20153097"/>
      <w:bookmarkStart w:id="3532" w:name="_Toc27495762"/>
      <w:bookmarkStart w:id="3533" w:name="_Toc36109230"/>
      <w:bookmarkStart w:id="3534" w:name="_Toc73959013"/>
      <w:r w:rsidRPr="0079589D">
        <w:t>17.2.11</w:t>
      </w:r>
      <w:r w:rsidRPr="0079589D">
        <w:rPr>
          <w:lang w:eastAsia="ko-KR"/>
        </w:rPr>
        <w:tab/>
      </w:r>
      <w:r w:rsidRPr="0079589D">
        <w:t>Call type</w:t>
      </w:r>
      <w:bookmarkEnd w:id="3531"/>
      <w:bookmarkEnd w:id="3532"/>
      <w:bookmarkEnd w:id="3533"/>
      <w:bookmarkEnd w:id="3534"/>
    </w:p>
    <w:p w14:paraId="1B862607" w14:textId="77777777" w:rsidR="000F73C1" w:rsidRPr="0079589D" w:rsidRDefault="000F73C1" w:rsidP="000F73C1">
      <w:r w:rsidRPr="0079589D">
        <w:t>The purpose of the Call type information element is to identify the type of the call.</w:t>
      </w:r>
    </w:p>
    <w:p w14:paraId="046D9584" w14:textId="77777777" w:rsidR="000F73C1" w:rsidRPr="0079589D" w:rsidRDefault="000F73C1" w:rsidP="000F73C1">
      <w:r w:rsidRPr="0079589D">
        <w:t>The value part of the Call type information element is coded as shown in Table 17.2.11-1.</w:t>
      </w:r>
    </w:p>
    <w:p w14:paraId="7B0D9A8D" w14:textId="77777777" w:rsidR="000F73C1" w:rsidRPr="0079589D" w:rsidRDefault="000F73C1" w:rsidP="000F73C1">
      <w:r w:rsidRPr="0079589D">
        <w:t>The Call type information element is a type 3 information element with a length of 1 octet.</w:t>
      </w:r>
    </w:p>
    <w:p w14:paraId="53EF1CDD"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79EA5661"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17333E0D"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3E0448D"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DB2A82A" w14:textId="77777777" w:rsidR="000F73C1" w:rsidRPr="0079589D" w:rsidRDefault="000F73C1" w:rsidP="00933879">
            <w:pPr>
              <w:pStyle w:val="TAL"/>
            </w:pPr>
          </w:p>
        </w:tc>
      </w:tr>
      <w:tr w:rsidR="000F73C1" w:rsidRPr="0079589D" w14:paraId="1299E124" w14:textId="77777777" w:rsidTr="00933879">
        <w:trPr>
          <w:cantSplit/>
          <w:jc w:val="center"/>
        </w:trPr>
        <w:tc>
          <w:tcPr>
            <w:tcW w:w="284" w:type="dxa"/>
            <w:tcBorders>
              <w:top w:val="nil"/>
              <w:left w:val="single" w:sz="4" w:space="0" w:color="auto"/>
              <w:bottom w:val="nil"/>
              <w:right w:val="nil"/>
            </w:tcBorders>
            <w:hideMark/>
          </w:tcPr>
          <w:p w14:paraId="2E00C2A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6E381412"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7866F876"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2156C5DF"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8F1D15C"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F965A1"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DBC9598"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76C3ECB0" w14:textId="77777777" w:rsidR="000F73C1" w:rsidRPr="0079589D" w:rsidRDefault="000F73C1" w:rsidP="00933879">
            <w:pPr>
              <w:pStyle w:val="TAC"/>
            </w:pPr>
            <w:r w:rsidRPr="0079589D">
              <w:t>1</w:t>
            </w:r>
          </w:p>
        </w:tc>
        <w:tc>
          <w:tcPr>
            <w:tcW w:w="284" w:type="dxa"/>
            <w:tcBorders>
              <w:top w:val="nil"/>
              <w:left w:val="nil"/>
              <w:bottom w:val="nil"/>
              <w:right w:val="nil"/>
            </w:tcBorders>
          </w:tcPr>
          <w:p w14:paraId="555C2189" w14:textId="77777777" w:rsidR="000F73C1" w:rsidRPr="0079589D" w:rsidRDefault="000F73C1" w:rsidP="00933879">
            <w:pPr>
              <w:pStyle w:val="TAC"/>
            </w:pPr>
          </w:p>
        </w:tc>
        <w:tc>
          <w:tcPr>
            <w:tcW w:w="3969" w:type="dxa"/>
            <w:tcBorders>
              <w:top w:val="nil"/>
              <w:left w:val="nil"/>
              <w:bottom w:val="nil"/>
              <w:right w:val="single" w:sz="4" w:space="0" w:color="auto"/>
            </w:tcBorders>
          </w:tcPr>
          <w:p w14:paraId="4A7F5983" w14:textId="77777777" w:rsidR="000F73C1" w:rsidRPr="0079589D" w:rsidRDefault="000F73C1" w:rsidP="00933879">
            <w:pPr>
              <w:pStyle w:val="TAL"/>
            </w:pPr>
          </w:p>
        </w:tc>
      </w:tr>
      <w:tr w:rsidR="000F73C1" w:rsidRPr="0079589D" w14:paraId="22A4D301" w14:textId="77777777" w:rsidTr="00933879">
        <w:trPr>
          <w:cantSplit/>
          <w:jc w:val="center"/>
        </w:trPr>
        <w:tc>
          <w:tcPr>
            <w:tcW w:w="284" w:type="dxa"/>
            <w:tcBorders>
              <w:top w:val="nil"/>
              <w:left w:val="single" w:sz="4" w:space="0" w:color="auto"/>
              <w:bottom w:val="nil"/>
              <w:right w:val="nil"/>
            </w:tcBorders>
          </w:tcPr>
          <w:p w14:paraId="345EE0CB" w14:textId="77777777" w:rsidR="000F73C1" w:rsidRPr="0079589D" w:rsidRDefault="000F73C1" w:rsidP="00933879">
            <w:pPr>
              <w:pStyle w:val="TAC"/>
            </w:pPr>
          </w:p>
        </w:tc>
        <w:tc>
          <w:tcPr>
            <w:tcW w:w="284" w:type="dxa"/>
            <w:tcBorders>
              <w:top w:val="nil"/>
              <w:left w:val="nil"/>
              <w:bottom w:val="nil"/>
              <w:right w:val="nil"/>
            </w:tcBorders>
          </w:tcPr>
          <w:p w14:paraId="36E2A6DC" w14:textId="77777777" w:rsidR="000F73C1" w:rsidRPr="0079589D" w:rsidRDefault="000F73C1" w:rsidP="00933879">
            <w:pPr>
              <w:pStyle w:val="TAC"/>
            </w:pPr>
          </w:p>
        </w:tc>
        <w:tc>
          <w:tcPr>
            <w:tcW w:w="284" w:type="dxa"/>
            <w:tcBorders>
              <w:top w:val="nil"/>
              <w:left w:val="nil"/>
              <w:bottom w:val="nil"/>
              <w:right w:val="nil"/>
            </w:tcBorders>
          </w:tcPr>
          <w:p w14:paraId="30281AF7" w14:textId="77777777" w:rsidR="000F73C1" w:rsidRPr="0079589D" w:rsidRDefault="000F73C1" w:rsidP="00933879">
            <w:pPr>
              <w:pStyle w:val="TAC"/>
            </w:pPr>
          </w:p>
        </w:tc>
        <w:tc>
          <w:tcPr>
            <w:tcW w:w="284" w:type="dxa"/>
            <w:tcBorders>
              <w:top w:val="nil"/>
              <w:left w:val="nil"/>
              <w:bottom w:val="nil"/>
              <w:right w:val="nil"/>
            </w:tcBorders>
          </w:tcPr>
          <w:p w14:paraId="0D9F55CB" w14:textId="77777777" w:rsidR="000F73C1" w:rsidRPr="0079589D" w:rsidRDefault="000F73C1" w:rsidP="00933879">
            <w:pPr>
              <w:pStyle w:val="TAC"/>
            </w:pPr>
          </w:p>
        </w:tc>
        <w:tc>
          <w:tcPr>
            <w:tcW w:w="284" w:type="dxa"/>
            <w:tcBorders>
              <w:top w:val="nil"/>
              <w:left w:val="nil"/>
              <w:bottom w:val="nil"/>
              <w:right w:val="nil"/>
            </w:tcBorders>
          </w:tcPr>
          <w:p w14:paraId="34AAFAFA" w14:textId="77777777" w:rsidR="000F73C1" w:rsidRPr="0079589D" w:rsidRDefault="000F73C1" w:rsidP="00933879">
            <w:pPr>
              <w:pStyle w:val="TAC"/>
            </w:pPr>
          </w:p>
        </w:tc>
        <w:tc>
          <w:tcPr>
            <w:tcW w:w="284" w:type="dxa"/>
            <w:tcBorders>
              <w:top w:val="nil"/>
              <w:left w:val="nil"/>
              <w:bottom w:val="nil"/>
              <w:right w:val="nil"/>
            </w:tcBorders>
          </w:tcPr>
          <w:p w14:paraId="1E6B256F" w14:textId="77777777" w:rsidR="000F73C1" w:rsidRPr="0079589D" w:rsidRDefault="000F73C1" w:rsidP="00933879">
            <w:pPr>
              <w:pStyle w:val="TAC"/>
            </w:pPr>
          </w:p>
        </w:tc>
        <w:tc>
          <w:tcPr>
            <w:tcW w:w="284" w:type="dxa"/>
            <w:tcBorders>
              <w:top w:val="nil"/>
              <w:left w:val="nil"/>
              <w:bottom w:val="nil"/>
              <w:right w:val="nil"/>
            </w:tcBorders>
          </w:tcPr>
          <w:p w14:paraId="0F87DA49" w14:textId="77777777" w:rsidR="000F73C1" w:rsidRPr="0079589D" w:rsidRDefault="000F73C1" w:rsidP="00933879">
            <w:pPr>
              <w:pStyle w:val="TAC"/>
            </w:pPr>
          </w:p>
        </w:tc>
        <w:tc>
          <w:tcPr>
            <w:tcW w:w="284" w:type="dxa"/>
            <w:tcBorders>
              <w:top w:val="nil"/>
              <w:left w:val="nil"/>
              <w:bottom w:val="nil"/>
              <w:right w:val="nil"/>
            </w:tcBorders>
          </w:tcPr>
          <w:p w14:paraId="69CDD684" w14:textId="77777777" w:rsidR="000F73C1" w:rsidRPr="0079589D" w:rsidRDefault="000F73C1" w:rsidP="00933879">
            <w:pPr>
              <w:pStyle w:val="TAC"/>
            </w:pPr>
          </w:p>
        </w:tc>
        <w:tc>
          <w:tcPr>
            <w:tcW w:w="284" w:type="dxa"/>
            <w:tcBorders>
              <w:top w:val="nil"/>
              <w:left w:val="nil"/>
              <w:bottom w:val="nil"/>
              <w:right w:val="nil"/>
            </w:tcBorders>
          </w:tcPr>
          <w:p w14:paraId="18AB8868" w14:textId="77777777" w:rsidR="000F73C1" w:rsidRPr="0079589D" w:rsidRDefault="000F73C1" w:rsidP="00933879">
            <w:pPr>
              <w:pStyle w:val="TAC"/>
            </w:pPr>
          </w:p>
        </w:tc>
        <w:tc>
          <w:tcPr>
            <w:tcW w:w="3969" w:type="dxa"/>
            <w:tcBorders>
              <w:top w:val="nil"/>
              <w:left w:val="nil"/>
              <w:bottom w:val="nil"/>
              <w:right w:val="single" w:sz="4" w:space="0" w:color="auto"/>
            </w:tcBorders>
          </w:tcPr>
          <w:p w14:paraId="079CBA54" w14:textId="77777777" w:rsidR="000F73C1" w:rsidRPr="0079589D" w:rsidRDefault="000F73C1" w:rsidP="00933879">
            <w:pPr>
              <w:pStyle w:val="TAL"/>
            </w:pPr>
          </w:p>
        </w:tc>
      </w:tr>
      <w:tr w:rsidR="000F73C1" w:rsidRPr="0079589D" w14:paraId="148E7A7D" w14:textId="77777777" w:rsidTr="00933879">
        <w:trPr>
          <w:cantSplit/>
          <w:jc w:val="center"/>
        </w:trPr>
        <w:tc>
          <w:tcPr>
            <w:tcW w:w="284" w:type="dxa"/>
            <w:tcBorders>
              <w:top w:val="nil"/>
              <w:left w:val="single" w:sz="4" w:space="0" w:color="auto"/>
              <w:bottom w:val="nil"/>
              <w:right w:val="nil"/>
            </w:tcBorders>
            <w:hideMark/>
          </w:tcPr>
          <w:p w14:paraId="283F80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302A6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D85F3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CA26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63ECA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E9B1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9D63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C7187" w14:textId="77777777" w:rsidR="000F73C1" w:rsidRPr="0079589D" w:rsidRDefault="000F73C1" w:rsidP="00933879">
            <w:pPr>
              <w:pStyle w:val="TAC"/>
            </w:pPr>
            <w:r w:rsidRPr="0079589D">
              <w:t>1</w:t>
            </w:r>
          </w:p>
        </w:tc>
        <w:tc>
          <w:tcPr>
            <w:tcW w:w="284" w:type="dxa"/>
            <w:tcBorders>
              <w:top w:val="nil"/>
              <w:left w:val="nil"/>
              <w:bottom w:val="nil"/>
              <w:right w:val="nil"/>
            </w:tcBorders>
          </w:tcPr>
          <w:p w14:paraId="368BF53A"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4B79DA" w14:textId="77777777" w:rsidR="000F73C1" w:rsidRPr="0079589D" w:rsidRDefault="000F73C1" w:rsidP="00933879">
            <w:pPr>
              <w:pStyle w:val="TAL"/>
            </w:pPr>
            <w:r w:rsidRPr="0079589D">
              <w:t>BASIC GROUP CALL</w:t>
            </w:r>
          </w:p>
        </w:tc>
      </w:tr>
      <w:tr w:rsidR="000F73C1" w:rsidRPr="0079589D" w14:paraId="5A75B998" w14:textId="77777777" w:rsidTr="00933879">
        <w:trPr>
          <w:cantSplit/>
          <w:jc w:val="center"/>
        </w:trPr>
        <w:tc>
          <w:tcPr>
            <w:tcW w:w="284" w:type="dxa"/>
            <w:tcBorders>
              <w:top w:val="nil"/>
              <w:left w:val="single" w:sz="4" w:space="0" w:color="auto"/>
              <w:bottom w:val="nil"/>
              <w:right w:val="nil"/>
            </w:tcBorders>
            <w:hideMark/>
          </w:tcPr>
          <w:p w14:paraId="38FDBC2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287E4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8186F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249B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6ADC8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29A97D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BFB0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7EAB991" w14:textId="77777777" w:rsidR="000F73C1" w:rsidRPr="0079589D" w:rsidRDefault="000F73C1" w:rsidP="00933879">
            <w:pPr>
              <w:pStyle w:val="TAC"/>
            </w:pPr>
            <w:r w:rsidRPr="0079589D">
              <w:t>0</w:t>
            </w:r>
          </w:p>
        </w:tc>
        <w:tc>
          <w:tcPr>
            <w:tcW w:w="284" w:type="dxa"/>
            <w:tcBorders>
              <w:top w:val="nil"/>
              <w:left w:val="nil"/>
              <w:bottom w:val="nil"/>
              <w:right w:val="nil"/>
            </w:tcBorders>
          </w:tcPr>
          <w:p w14:paraId="42DDB0CA"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D4094D" w14:textId="77777777" w:rsidR="000F73C1" w:rsidRPr="0079589D" w:rsidRDefault="000F73C1" w:rsidP="00933879">
            <w:pPr>
              <w:pStyle w:val="TAL"/>
            </w:pPr>
            <w:r w:rsidRPr="0079589D">
              <w:t>BROADCAST GROUP CALL</w:t>
            </w:r>
          </w:p>
        </w:tc>
      </w:tr>
      <w:tr w:rsidR="000F73C1" w:rsidRPr="0079589D" w14:paraId="100BF265" w14:textId="77777777" w:rsidTr="00933879">
        <w:trPr>
          <w:cantSplit/>
          <w:jc w:val="center"/>
        </w:trPr>
        <w:tc>
          <w:tcPr>
            <w:tcW w:w="284" w:type="dxa"/>
            <w:tcBorders>
              <w:top w:val="nil"/>
              <w:left w:val="single" w:sz="4" w:space="0" w:color="auto"/>
              <w:bottom w:val="nil"/>
              <w:right w:val="nil"/>
            </w:tcBorders>
            <w:hideMark/>
          </w:tcPr>
          <w:p w14:paraId="715DE84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A44F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9235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0E230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62F28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3FDF75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75C9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78C4DC" w14:textId="77777777" w:rsidR="000F73C1" w:rsidRPr="0079589D" w:rsidRDefault="000F73C1" w:rsidP="00933879">
            <w:pPr>
              <w:pStyle w:val="TAC"/>
            </w:pPr>
            <w:r w:rsidRPr="0079589D">
              <w:t>1</w:t>
            </w:r>
          </w:p>
        </w:tc>
        <w:tc>
          <w:tcPr>
            <w:tcW w:w="284" w:type="dxa"/>
            <w:tcBorders>
              <w:top w:val="nil"/>
              <w:left w:val="nil"/>
              <w:bottom w:val="nil"/>
              <w:right w:val="nil"/>
            </w:tcBorders>
          </w:tcPr>
          <w:p w14:paraId="3E24ECE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9A091F3" w14:textId="77777777" w:rsidR="000F73C1" w:rsidRPr="0079589D" w:rsidRDefault="000F73C1" w:rsidP="00933879">
            <w:pPr>
              <w:pStyle w:val="TAL"/>
              <w:rPr>
                <w:lang w:eastAsia="ko-KR"/>
              </w:rPr>
            </w:pPr>
            <w:r w:rsidRPr="0079589D">
              <w:t>EMERGENCY GROUP CALL</w:t>
            </w:r>
          </w:p>
        </w:tc>
      </w:tr>
      <w:tr w:rsidR="000F73C1" w:rsidRPr="0079589D" w14:paraId="0300EFFE" w14:textId="77777777" w:rsidTr="00933879">
        <w:trPr>
          <w:cantSplit/>
          <w:jc w:val="center"/>
        </w:trPr>
        <w:tc>
          <w:tcPr>
            <w:tcW w:w="284" w:type="dxa"/>
            <w:tcBorders>
              <w:top w:val="nil"/>
              <w:left w:val="single" w:sz="4" w:space="0" w:color="auto"/>
              <w:bottom w:val="nil"/>
              <w:right w:val="nil"/>
            </w:tcBorders>
            <w:hideMark/>
          </w:tcPr>
          <w:p w14:paraId="355EBB5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470B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93B4A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85877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AAA73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CB6E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36092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DE64BF" w14:textId="77777777" w:rsidR="000F73C1" w:rsidRPr="0079589D" w:rsidRDefault="000F73C1" w:rsidP="00933879">
            <w:pPr>
              <w:pStyle w:val="TAC"/>
            </w:pPr>
            <w:r w:rsidRPr="0079589D">
              <w:t>0</w:t>
            </w:r>
          </w:p>
        </w:tc>
        <w:tc>
          <w:tcPr>
            <w:tcW w:w="284" w:type="dxa"/>
            <w:tcBorders>
              <w:top w:val="nil"/>
              <w:left w:val="nil"/>
              <w:bottom w:val="nil"/>
              <w:right w:val="nil"/>
            </w:tcBorders>
          </w:tcPr>
          <w:p w14:paraId="60CBC49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4426A9E" w14:textId="77777777" w:rsidR="000F73C1" w:rsidRPr="0079589D" w:rsidRDefault="000F73C1" w:rsidP="00933879">
            <w:pPr>
              <w:pStyle w:val="TAL"/>
            </w:pPr>
            <w:r w:rsidRPr="0079589D">
              <w:t>IMMINENT PERIL GROUP CALL</w:t>
            </w:r>
          </w:p>
        </w:tc>
      </w:tr>
      <w:tr w:rsidR="000F73C1" w:rsidRPr="0079589D" w14:paraId="12289213" w14:textId="77777777" w:rsidTr="00933879">
        <w:trPr>
          <w:cantSplit/>
          <w:jc w:val="center"/>
        </w:trPr>
        <w:tc>
          <w:tcPr>
            <w:tcW w:w="284" w:type="dxa"/>
            <w:tcBorders>
              <w:top w:val="nil"/>
              <w:left w:val="single" w:sz="4" w:space="0" w:color="auto"/>
              <w:bottom w:val="nil"/>
              <w:right w:val="nil"/>
            </w:tcBorders>
            <w:hideMark/>
          </w:tcPr>
          <w:p w14:paraId="560386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48719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3B947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BB597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6337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52B9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9F65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09C633" w14:textId="77777777" w:rsidR="000F73C1" w:rsidRPr="0079589D" w:rsidRDefault="000F73C1" w:rsidP="00933879">
            <w:pPr>
              <w:pStyle w:val="TAC"/>
            </w:pPr>
            <w:r w:rsidRPr="0079589D">
              <w:t>1</w:t>
            </w:r>
          </w:p>
        </w:tc>
        <w:tc>
          <w:tcPr>
            <w:tcW w:w="284" w:type="dxa"/>
            <w:tcBorders>
              <w:top w:val="nil"/>
              <w:left w:val="nil"/>
              <w:bottom w:val="nil"/>
              <w:right w:val="nil"/>
            </w:tcBorders>
          </w:tcPr>
          <w:p w14:paraId="110552B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444100D"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0C23ABC0" w14:textId="77777777" w:rsidTr="00AE1E2D">
        <w:trPr>
          <w:cantSplit/>
          <w:jc w:val="center"/>
        </w:trPr>
        <w:tc>
          <w:tcPr>
            <w:tcW w:w="284" w:type="dxa"/>
            <w:tcBorders>
              <w:top w:val="nil"/>
              <w:left w:val="single" w:sz="4" w:space="0" w:color="auto"/>
              <w:bottom w:val="nil"/>
              <w:right w:val="nil"/>
            </w:tcBorders>
          </w:tcPr>
          <w:p w14:paraId="3978A417" w14:textId="77777777" w:rsidR="00251EBF" w:rsidRPr="0079589D" w:rsidRDefault="00251EBF" w:rsidP="00AE1E2D">
            <w:pPr>
              <w:pStyle w:val="TAC"/>
            </w:pPr>
            <w:r>
              <w:t>0</w:t>
            </w:r>
          </w:p>
        </w:tc>
        <w:tc>
          <w:tcPr>
            <w:tcW w:w="284" w:type="dxa"/>
            <w:tcBorders>
              <w:top w:val="nil"/>
              <w:left w:val="nil"/>
              <w:bottom w:val="nil"/>
              <w:right w:val="nil"/>
            </w:tcBorders>
          </w:tcPr>
          <w:p w14:paraId="643BE13E" w14:textId="77777777" w:rsidR="00251EBF" w:rsidRPr="0079589D" w:rsidRDefault="00251EBF" w:rsidP="00AE1E2D">
            <w:pPr>
              <w:pStyle w:val="TAC"/>
            </w:pPr>
            <w:r>
              <w:t>0</w:t>
            </w:r>
          </w:p>
        </w:tc>
        <w:tc>
          <w:tcPr>
            <w:tcW w:w="284" w:type="dxa"/>
            <w:tcBorders>
              <w:top w:val="nil"/>
              <w:left w:val="nil"/>
              <w:bottom w:val="nil"/>
              <w:right w:val="nil"/>
            </w:tcBorders>
          </w:tcPr>
          <w:p w14:paraId="683CEE06" w14:textId="77777777" w:rsidR="00251EBF" w:rsidRPr="0079589D" w:rsidRDefault="00251EBF" w:rsidP="00AE1E2D">
            <w:pPr>
              <w:pStyle w:val="TAC"/>
            </w:pPr>
            <w:r>
              <w:t>0</w:t>
            </w:r>
          </w:p>
        </w:tc>
        <w:tc>
          <w:tcPr>
            <w:tcW w:w="284" w:type="dxa"/>
            <w:tcBorders>
              <w:top w:val="nil"/>
              <w:left w:val="nil"/>
              <w:bottom w:val="nil"/>
              <w:right w:val="nil"/>
            </w:tcBorders>
          </w:tcPr>
          <w:p w14:paraId="0484489B" w14:textId="77777777" w:rsidR="00251EBF" w:rsidRPr="0079589D" w:rsidRDefault="00251EBF" w:rsidP="00AE1E2D">
            <w:pPr>
              <w:pStyle w:val="TAC"/>
            </w:pPr>
            <w:r>
              <w:t>0</w:t>
            </w:r>
          </w:p>
        </w:tc>
        <w:tc>
          <w:tcPr>
            <w:tcW w:w="284" w:type="dxa"/>
            <w:tcBorders>
              <w:top w:val="nil"/>
              <w:left w:val="nil"/>
              <w:bottom w:val="nil"/>
              <w:right w:val="nil"/>
            </w:tcBorders>
          </w:tcPr>
          <w:p w14:paraId="61E20F6A" w14:textId="77777777" w:rsidR="00251EBF" w:rsidRPr="0079589D" w:rsidRDefault="00251EBF" w:rsidP="00AE1E2D">
            <w:pPr>
              <w:pStyle w:val="TAC"/>
            </w:pPr>
            <w:r>
              <w:t>0</w:t>
            </w:r>
          </w:p>
        </w:tc>
        <w:tc>
          <w:tcPr>
            <w:tcW w:w="284" w:type="dxa"/>
            <w:tcBorders>
              <w:top w:val="nil"/>
              <w:left w:val="nil"/>
              <w:bottom w:val="nil"/>
              <w:right w:val="nil"/>
            </w:tcBorders>
          </w:tcPr>
          <w:p w14:paraId="38763CAF" w14:textId="77777777" w:rsidR="00251EBF" w:rsidRPr="0079589D" w:rsidRDefault="00251EBF" w:rsidP="00AE1E2D">
            <w:pPr>
              <w:pStyle w:val="TAC"/>
            </w:pPr>
            <w:r>
              <w:t>1</w:t>
            </w:r>
          </w:p>
        </w:tc>
        <w:tc>
          <w:tcPr>
            <w:tcW w:w="284" w:type="dxa"/>
            <w:tcBorders>
              <w:top w:val="nil"/>
              <w:left w:val="nil"/>
              <w:bottom w:val="nil"/>
              <w:right w:val="nil"/>
            </w:tcBorders>
          </w:tcPr>
          <w:p w14:paraId="2B02E3FC" w14:textId="77777777" w:rsidR="00251EBF" w:rsidRPr="0079589D" w:rsidRDefault="00251EBF" w:rsidP="00AE1E2D">
            <w:pPr>
              <w:pStyle w:val="TAC"/>
            </w:pPr>
            <w:r>
              <w:t>1</w:t>
            </w:r>
          </w:p>
        </w:tc>
        <w:tc>
          <w:tcPr>
            <w:tcW w:w="284" w:type="dxa"/>
            <w:tcBorders>
              <w:top w:val="nil"/>
              <w:left w:val="nil"/>
              <w:bottom w:val="nil"/>
              <w:right w:val="nil"/>
            </w:tcBorders>
          </w:tcPr>
          <w:p w14:paraId="28F10F4B" w14:textId="77777777" w:rsidR="00251EBF" w:rsidRPr="0079589D" w:rsidRDefault="00251EBF" w:rsidP="00AE1E2D">
            <w:pPr>
              <w:pStyle w:val="TAC"/>
            </w:pPr>
            <w:r>
              <w:t>0</w:t>
            </w:r>
          </w:p>
        </w:tc>
        <w:tc>
          <w:tcPr>
            <w:tcW w:w="284" w:type="dxa"/>
            <w:tcBorders>
              <w:top w:val="nil"/>
              <w:left w:val="nil"/>
              <w:bottom w:val="nil"/>
              <w:right w:val="nil"/>
            </w:tcBorders>
          </w:tcPr>
          <w:p w14:paraId="42E4746E" w14:textId="77777777" w:rsidR="00251EBF" w:rsidRPr="0079589D" w:rsidRDefault="00251EBF" w:rsidP="00AE1E2D">
            <w:pPr>
              <w:pStyle w:val="TAC"/>
            </w:pPr>
          </w:p>
        </w:tc>
        <w:tc>
          <w:tcPr>
            <w:tcW w:w="3969" w:type="dxa"/>
            <w:tcBorders>
              <w:top w:val="nil"/>
              <w:left w:val="nil"/>
              <w:bottom w:val="nil"/>
              <w:right w:val="single" w:sz="4" w:space="0" w:color="auto"/>
            </w:tcBorders>
          </w:tcPr>
          <w:p w14:paraId="5153850A" w14:textId="77777777" w:rsidR="00251EBF" w:rsidRPr="0079589D" w:rsidRDefault="00251EBF" w:rsidP="00AE1E2D">
            <w:pPr>
              <w:pStyle w:val="TAL"/>
            </w:pPr>
            <w:r>
              <w:rPr>
                <w:lang w:val="en-US"/>
              </w:rPr>
              <w:t>PRIVATE VIDEO PUSH CALL</w:t>
            </w:r>
          </w:p>
        </w:tc>
      </w:tr>
      <w:tr w:rsidR="000F73C1" w:rsidRPr="0079589D" w14:paraId="060D4254" w14:textId="77777777" w:rsidTr="00933879">
        <w:trPr>
          <w:cantSplit/>
          <w:jc w:val="center"/>
        </w:trPr>
        <w:tc>
          <w:tcPr>
            <w:tcW w:w="284" w:type="dxa"/>
            <w:tcBorders>
              <w:top w:val="nil"/>
              <w:left w:val="single" w:sz="4" w:space="0" w:color="auto"/>
              <w:bottom w:val="nil"/>
              <w:right w:val="nil"/>
            </w:tcBorders>
          </w:tcPr>
          <w:p w14:paraId="4F80936E" w14:textId="77777777" w:rsidR="000F73C1" w:rsidRPr="0079589D" w:rsidRDefault="000F73C1" w:rsidP="00933879">
            <w:pPr>
              <w:pStyle w:val="TAC"/>
            </w:pPr>
          </w:p>
        </w:tc>
        <w:tc>
          <w:tcPr>
            <w:tcW w:w="284" w:type="dxa"/>
            <w:tcBorders>
              <w:top w:val="nil"/>
              <w:left w:val="nil"/>
              <w:bottom w:val="nil"/>
              <w:right w:val="nil"/>
            </w:tcBorders>
          </w:tcPr>
          <w:p w14:paraId="12A4C306" w14:textId="77777777" w:rsidR="000F73C1" w:rsidRPr="0079589D" w:rsidRDefault="000F73C1" w:rsidP="00933879">
            <w:pPr>
              <w:pStyle w:val="TAC"/>
            </w:pPr>
          </w:p>
        </w:tc>
        <w:tc>
          <w:tcPr>
            <w:tcW w:w="284" w:type="dxa"/>
            <w:tcBorders>
              <w:top w:val="nil"/>
              <w:left w:val="nil"/>
              <w:bottom w:val="nil"/>
              <w:right w:val="nil"/>
            </w:tcBorders>
          </w:tcPr>
          <w:p w14:paraId="55DA6B69" w14:textId="77777777" w:rsidR="000F73C1" w:rsidRPr="0079589D" w:rsidRDefault="000F73C1" w:rsidP="00933879">
            <w:pPr>
              <w:pStyle w:val="TAC"/>
            </w:pPr>
          </w:p>
        </w:tc>
        <w:tc>
          <w:tcPr>
            <w:tcW w:w="284" w:type="dxa"/>
            <w:tcBorders>
              <w:top w:val="nil"/>
              <w:left w:val="nil"/>
              <w:bottom w:val="nil"/>
              <w:right w:val="nil"/>
            </w:tcBorders>
          </w:tcPr>
          <w:p w14:paraId="375777C2" w14:textId="77777777" w:rsidR="000F73C1" w:rsidRPr="0079589D" w:rsidRDefault="000F73C1" w:rsidP="00933879">
            <w:pPr>
              <w:pStyle w:val="TAC"/>
            </w:pPr>
          </w:p>
        </w:tc>
        <w:tc>
          <w:tcPr>
            <w:tcW w:w="284" w:type="dxa"/>
            <w:tcBorders>
              <w:top w:val="nil"/>
              <w:left w:val="nil"/>
              <w:bottom w:val="nil"/>
              <w:right w:val="nil"/>
            </w:tcBorders>
          </w:tcPr>
          <w:p w14:paraId="319A146F" w14:textId="77777777" w:rsidR="000F73C1" w:rsidRPr="0079589D" w:rsidRDefault="000F73C1" w:rsidP="00933879">
            <w:pPr>
              <w:pStyle w:val="TAC"/>
            </w:pPr>
          </w:p>
        </w:tc>
        <w:tc>
          <w:tcPr>
            <w:tcW w:w="284" w:type="dxa"/>
            <w:tcBorders>
              <w:top w:val="nil"/>
              <w:left w:val="nil"/>
              <w:bottom w:val="nil"/>
              <w:right w:val="nil"/>
            </w:tcBorders>
          </w:tcPr>
          <w:p w14:paraId="7F0EC0AF" w14:textId="77777777" w:rsidR="000F73C1" w:rsidRPr="0079589D" w:rsidRDefault="000F73C1" w:rsidP="00933879">
            <w:pPr>
              <w:pStyle w:val="TAC"/>
            </w:pPr>
          </w:p>
        </w:tc>
        <w:tc>
          <w:tcPr>
            <w:tcW w:w="284" w:type="dxa"/>
            <w:tcBorders>
              <w:top w:val="nil"/>
              <w:left w:val="nil"/>
              <w:bottom w:val="nil"/>
              <w:right w:val="nil"/>
            </w:tcBorders>
          </w:tcPr>
          <w:p w14:paraId="7402FC06" w14:textId="77777777" w:rsidR="000F73C1" w:rsidRPr="0079589D" w:rsidRDefault="000F73C1" w:rsidP="00933879">
            <w:pPr>
              <w:pStyle w:val="TAC"/>
            </w:pPr>
          </w:p>
        </w:tc>
        <w:tc>
          <w:tcPr>
            <w:tcW w:w="284" w:type="dxa"/>
            <w:tcBorders>
              <w:top w:val="nil"/>
              <w:left w:val="nil"/>
              <w:bottom w:val="nil"/>
              <w:right w:val="nil"/>
            </w:tcBorders>
          </w:tcPr>
          <w:p w14:paraId="318B5529" w14:textId="77777777" w:rsidR="000F73C1" w:rsidRPr="0079589D" w:rsidRDefault="000F73C1" w:rsidP="00933879">
            <w:pPr>
              <w:pStyle w:val="TAC"/>
            </w:pPr>
          </w:p>
        </w:tc>
        <w:tc>
          <w:tcPr>
            <w:tcW w:w="284" w:type="dxa"/>
            <w:tcBorders>
              <w:top w:val="nil"/>
              <w:left w:val="nil"/>
              <w:bottom w:val="nil"/>
              <w:right w:val="nil"/>
            </w:tcBorders>
          </w:tcPr>
          <w:p w14:paraId="494EDDC9" w14:textId="77777777" w:rsidR="000F73C1" w:rsidRPr="0079589D" w:rsidRDefault="000F73C1" w:rsidP="00933879">
            <w:pPr>
              <w:pStyle w:val="TAC"/>
            </w:pPr>
          </w:p>
        </w:tc>
        <w:tc>
          <w:tcPr>
            <w:tcW w:w="3969" w:type="dxa"/>
            <w:tcBorders>
              <w:top w:val="nil"/>
              <w:left w:val="nil"/>
              <w:bottom w:val="nil"/>
              <w:right w:val="single" w:sz="4" w:space="0" w:color="auto"/>
            </w:tcBorders>
          </w:tcPr>
          <w:p w14:paraId="719F4454" w14:textId="77777777" w:rsidR="000F73C1" w:rsidRPr="0079589D" w:rsidRDefault="000F73C1" w:rsidP="00933879">
            <w:pPr>
              <w:pStyle w:val="TAL"/>
            </w:pPr>
          </w:p>
        </w:tc>
      </w:tr>
      <w:tr w:rsidR="000F73C1" w:rsidRPr="0079589D" w14:paraId="0AD0A43C" w14:textId="77777777" w:rsidTr="00933879">
        <w:trPr>
          <w:cantSplit/>
          <w:jc w:val="center"/>
        </w:trPr>
        <w:tc>
          <w:tcPr>
            <w:tcW w:w="284" w:type="dxa"/>
            <w:tcBorders>
              <w:top w:val="nil"/>
              <w:left w:val="single" w:sz="4" w:space="0" w:color="auto"/>
              <w:bottom w:val="nil"/>
              <w:right w:val="nil"/>
            </w:tcBorders>
          </w:tcPr>
          <w:p w14:paraId="45B65513" w14:textId="77777777" w:rsidR="000F73C1" w:rsidRPr="0079589D" w:rsidRDefault="000F73C1" w:rsidP="00933879">
            <w:pPr>
              <w:pStyle w:val="TAC"/>
            </w:pPr>
          </w:p>
        </w:tc>
        <w:tc>
          <w:tcPr>
            <w:tcW w:w="284" w:type="dxa"/>
            <w:tcBorders>
              <w:top w:val="nil"/>
              <w:left w:val="nil"/>
              <w:bottom w:val="nil"/>
              <w:right w:val="nil"/>
            </w:tcBorders>
          </w:tcPr>
          <w:p w14:paraId="7EEA9B75" w14:textId="77777777" w:rsidR="000F73C1" w:rsidRPr="0079589D" w:rsidRDefault="000F73C1" w:rsidP="00933879">
            <w:pPr>
              <w:pStyle w:val="TAC"/>
            </w:pPr>
          </w:p>
        </w:tc>
        <w:tc>
          <w:tcPr>
            <w:tcW w:w="284" w:type="dxa"/>
            <w:tcBorders>
              <w:top w:val="nil"/>
              <w:left w:val="nil"/>
              <w:bottom w:val="nil"/>
              <w:right w:val="nil"/>
            </w:tcBorders>
          </w:tcPr>
          <w:p w14:paraId="095AC461" w14:textId="77777777" w:rsidR="000F73C1" w:rsidRPr="0079589D" w:rsidRDefault="000F73C1" w:rsidP="00933879">
            <w:pPr>
              <w:pStyle w:val="TAC"/>
            </w:pPr>
          </w:p>
        </w:tc>
        <w:tc>
          <w:tcPr>
            <w:tcW w:w="284" w:type="dxa"/>
            <w:tcBorders>
              <w:top w:val="nil"/>
              <w:left w:val="nil"/>
              <w:bottom w:val="nil"/>
              <w:right w:val="nil"/>
            </w:tcBorders>
          </w:tcPr>
          <w:p w14:paraId="7A2C6DDD" w14:textId="77777777" w:rsidR="000F73C1" w:rsidRPr="0079589D" w:rsidRDefault="000F73C1" w:rsidP="00933879">
            <w:pPr>
              <w:pStyle w:val="TAC"/>
            </w:pPr>
          </w:p>
        </w:tc>
        <w:tc>
          <w:tcPr>
            <w:tcW w:w="284" w:type="dxa"/>
            <w:tcBorders>
              <w:top w:val="nil"/>
              <w:left w:val="nil"/>
              <w:bottom w:val="nil"/>
              <w:right w:val="nil"/>
            </w:tcBorders>
          </w:tcPr>
          <w:p w14:paraId="157FB312" w14:textId="77777777" w:rsidR="000F73C1" w:rsidRPr="0079589D" w:rsidRDefault="000F73C1" w:rsidP="00933879">
            <w:pPr>
              <w:pStyle w:val="TAC"/>
            </w:pPr>
          </w:p>
        </w:tc>
        <w:tc>
          <w:tcPr>
            <w:tcW w:w="284" w:type="dxa"/>
            <w:tcBorders>
              <w:top w:val="nil"/>
              <w:left w:val="nil"/>
              <w:bottom w:val="nil"/>
              <w:right w:val="nil"/>
            </w:tcBorders>
          </w:tcPr>
          <w:p w14:paraId="5F056FB6" w14:textId="77777777" w:rsidR="000F73C1" w:rsidRPr="0079589D" w:rsidRDefault="000F73C1" w:rsidP="00933879">
            <w:pPr>
              <w:pStyle w:val="TAC"/>
            </w:pPr>
          </w:p>
        </w:tc>
        <w:tc>
          <w:tcPr>
            <w:tcW w:w="284" w:type="dxa"/>
            <w:tcBorders>
              <w:top w:val="nil"/>
              <w:left w:val="nil"/>
              <w:bottom w:val="nil"/>
              <w:right w:val="nil"/>
            </w:tcBorders>
          </w:tcPr>
          <w:p w14:paraId="6E9B7F77" w14:textId="77777777" w:rsidR="000F73C1" w:rsidRPr="0079589D" w:rsidRDefault="000F73C1" w:rsidP="00933879">
            <w:pPr>
              <w:pStyle w:val="TAC"/>
            </w:pPr>
          </w:p>
        </w:tc>
        <w:tc>
          <w:tcPr>
            <w:tcW w:w="284" w:type="dxa"/>
            <w:tcBorders>
              <w:top w:val="nil"/>
              <w:left w:val="nil"/>
              <w:bottom w:val="nil"/>
              <w:right w:val="nil"/>
            </w:tcBorders>
          </w:tcPr>
          <w:p w14:paraId="5E75FD14" w14:textId="77777777" w:rsidR="000F73C1" w:rsidRPr="0079589D" w:rsidRDefault="000F73C1" w:rsidP="00933879">
            <w:pPr>
              <w:pStyle w:val="TAC"/>
            </w:pPr>
          </w:p>
        </w:tc>
        <w:tc>
          <w:tcPr>
            <w:tcW w:w="284" w:type="dxa"/>
            <w:tcBorders>
              <w:top w:val="nil"/>
              <w:left w:val="nil"/>
              <w:bottom w:val="nil"/>
              <w:right w:val="nil"/>
            </w:tcBorders>
          </w:tcPr>
          <w:p w14:paraId="6F7AC40D" w14:textId="77777777" w:rsidR="000F73C1" w:rsidRPr="0079589D" w:rsidRDefault="000F73C1" w:rsidP="00933879">
            <w:pPr>
              <w:pStyle w:val="TAC"/>
            </w:pPr>
          </w:p>
        </w:tc>
        <w:tc>
          <w:tcPr>
            <w:tcW w:w="3969" w:type="dxa"/>
            <w:tcBorders>
              <w:top w:val="nil"/>
              <w:left w:val="nil"/>
              <w:bottom w:val="nil"/>
              <w:right w:val="single" w:sz="4" w:space="0" w:color="auto"/>
            </w:tcBorders>
          </w:tcPr>
          <w:p w14:paraId="53C0141E" w14:textId="77777777" w:rsidR="000F73C1" w:rsidRPr="0079589D" w:rsidRDefault="000F73C1" w:rsidP="00933879">
            <w:pPr>
              <w:pStyle w:val="TAL"/>
            </w:pPr>
          </w:p>
        </w:tc>
      </w:tr>
      <w:tr w:rsidR="000F73C1" w:rsidRPr="0079589D" w14:paraId="0CDB8357"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01394367" w14:textId="77777777" w:rsidR="000F73C1" w:rsidRPr="0079589D" w:rsidRDefault="000F73C1" w:rsidP="00933879">
            <w:pPr>
              <w:pStyle w:val="TAL"/>
            </w:pPr>
            <w:r w:rsidRPr="0079589D">
              <w:t>All other values are reserved.</w:t>
            </w:r>
          </w:p>
        </w:tc>
      </w:tr>
    </w:tbl>
    <w:p w14:paraId="5C4A4791" w14:textId="77777777" w:rsidR="000F73C1" w:rsidRPr="0079589D" w:rsidRDefault="000F73C1" w:rsidP="000F73C1"/>
    <w:p w14:paraId="28A87C67" w14:textId="77777777" w:rsidR="000F73C1" w:rsidRPr="0079589D" w:rsidRDefault="000F73C1" w:rsidP="000F73C1">
      <w:pPr>
        <w:pStyle w:val="Heading3"/>
        <w:rPr>
          <w:lang w:eastAsia="ko-KR"/>
        </w:rPr>
      </w:pPr>
      <w:bookmarkStart w:id="3535" w:name="_Toc20153098"/>
      <w:bookmarkStart w:id="3536" w:name="_Toc27495763"/>
      <w:bookmarkStart w:id="3537" w:name="_Toc36109231"/>
      <w:bookmarkStart w:id="3538" w:name="_Toc73959014"/>
      <w:r w:rsidRPr="0079589D">
        <w:t>17.2.12</w:t>
      </w:r>
      <w:r w:rsidRPr="0079589D">
        <w:rPr>
          <w:lang w:eastAsia="ko-KR"/>
        </w:rPr>
        <w:tab/>
        <w:t xml:space="preserve">User </w:t>
      </w:r>
      <w:r w:rsidRPr="0079589D">
        <w:t>location</w:t>
      </w:r>
      <w:bookmarkEnd w:id="3535"/>
      <w:bookmarkEnd w:id="3536"/>
      <w:bookmarkEnd w:id="3537"/>
      <w:bookmarkEnd w:id="3538"/>
    </w:p>
    <w:p w14:paraId="62B93ACE"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7711E44C"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0470344B"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42FDB1C0" w14:textId="77777777" w:rsidTr="00933879">
        <w:trPr>
          <w:cantSplit/>
          <w:jc w:val="center"/>
        </w:trPr>
        <w:tc>
          <w:tcPr>
            <w:tcW w:w="709" w:type="dxa"/>
            <w:tcBorders>
              <w:top w:val="nil"/>
              <w:left w:val="nil"/>
              <w:bottom w:val="nil"/>
              <w:right w:val="nil"/>
            </w:tcBorders>
            <w:hideMark/>
          </w:tcPr>
          <w:p w14:paraId="5F92DE50"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20677E54"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D661922"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10DF052C"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6D617F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E62344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87D3215"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5F72DD1"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6A56AC3" w14:textId="77777777" w:rsidR="000F73C1" w:rsidRPr="0079589D" w:rsidRDefault="000F73C1" w:rsidP="00933879">
            <w:pPr>
              <w:pStyle w:val="TAL"/>
            </w:pPr>
          </w:p>
        </w:tc>
      </w:tr>
      <w:tr w:rsidR="000F73C1" w:rsidRPr="0079589D" w14:paraId="62A30B9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1998F6C8"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1C401CF1" w14:textId="77777777" w:rsidR="000F73C1" w:rsidRPr="0079589D" w:rsidRDefault="000F73C1" w:rsidP="00933879">
            <w:pPr>
              <w:pStyle w:val="TAL"/>
            </w:pPr>
            <w:r w:rsidRPr="0079589D">
              <w:t>octet 1</w:t>
            </w:r>
          </w:p>
        </w:tc>
      </w:tr>
      <w:tr w:rsidR="000F73C1" w:rsidRPr="0079589D" w14:paraId="79A36C1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3FF6E21"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1930A129" w14:textId="77777777" w:rsidR="000F73C1" w:rsidRPr="0079589D" w:rsidRDefault="000F73C1" w:rsidP="00933879">
            <w:pPr>
              <w:pStyle w:val="TAL"/>
            </w:pPr>
            <w:r w:rsidRPr="0079589D">
              <w:t>octet 2</w:t>
            </w:r>
          </w:p>
        </w:tc>
      </w:tr>
      <w:tr w:rsidR="000F73C1" w:rsidRPr="0079589D" w14:paraId="09B2EBC5"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D75E800" w14:textId="77777777" w:rsidR="000F73C1" w:rsidRPr="0079589D" w:rsidRDefault="000F73C1" w:rsidP="00933879">
            <w:pPr>
              <w:pStyle w:val="TAC"/>
            </w:pPr>
          </w:p>
        </w:tc>
        <w:tc>
          <w:tcPr>
            <w:tcW w:w="1560" w:type="dxa"/>
            <w:tcBorders>
              <w:top w:val="nil"/>
              <w:left w:val="nil"/>
              <w:bottom w:val="nil"/>
              <w:right w:val="nil"/>
            </w:tcBorders>
            <w:hideMark/>
          </w:tcPr>
          <w:p w14:paraId="7F520C68" w14:textId="77777777" w:rsidR="000F73C1" w:rsidRPr="0079589D" w:rsidRDefault="000F73C1" w:rsidP="00933879">
            <w:pPr>
              <w:pStyle w:val="TAL"/>
            </w:pPr>
            <w:r w:rsidRPr="0079589D">
              <w:t>octet 3</w:t>
            </w:r>
          </w:p>
        </w:tc>
      </w:tr>
      <w:tr w:rsidR="000F73C1" w:rsidRPr="0079589D" w14:paraId="04AED4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00B8CF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62B42CF" w14:textId="77777777" w:rsidR="000F73C1" w:rsidRPr="0079589D" w:rsidRDefault="000F73C1" w:rsidP="00933879">
            <w:pPr>
              <w:pStyle w:val="TAL"/>
            </w:pPr>
            <w:r w:rsidRPr="0079589D">
              <w:t>octet 4</w:t>
            </w:r>
          </w:p>
        </w:tc>
      </w:tr>
      <w:tr w:rsidR="000F73C1" w:rsidRPr="0079589D" w14:paraId="231B1D0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42226DCE"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3DDB5A11" w14:textId="77777777" w:rsidR="000F73C1" w:rsidRPr="0079589D" w:rsidRDefault="000F73C1" w:rsidP="00933879">
            <w:pPr>
              <w:pStyle w:val="TAL"/>
            </w:pPr>
          </w:p>
        </w:tc>
      </w:tr>
      <w:tr w:rsidR="000F73C1" w:rsidRPr="0079589D" w14:paraId="08BCD14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235BA7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23F12B0" w14:textId="77777777" w:rsidR="000F73C1" w:rsidRPr="0079589D" w:rsidRDefault="000F73C1" w:rsidP="00933879">
            <w:pPr>
              <w:pStyle w:val="TAL"/>
            </w:pPr>
            <w:r w:rsidRPr="0079589D">
              <w:t>octet n</w:t>
            </w:r>
          </w:p>
        </w:tc>
      </w:tr>
    </w:tbl>
    <w:p w14:paraId="4EB4E3B0" w14:textId="77777777" w:rsidR="000F73C1" w:rsidRPr="0079589D" w:rsidRDefault="000F73C1" w:rsidP="000F73C1">
      <w:pPr>
        <w:pStyle w:val="TH"/>
      </w:pPr>
      <w:r w:rsidRPr="0079589D">
        <w:t>Figure 17.2.12-1: User location information element</w:t>
      </w:r>
    </w:p>
    <w:p w14:paraId="0C8FA371"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62ACA395"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D7DEAFB" w14:textId="77777777" w:rsidR="000F73C1" w:rsidRPr="0079589D" w:rsidRDefault="000F73C1" w:rsidP="00933879">
            <w:pPr>
              <w:pStyle w:val="TAL"/>
            </w:pPr>
            <w:r w:rsidRPr="0079589D">
              <w:t>User location is contained in octet 4 to octet n; Max value of 65535 octets.</w:t>
            </w:r>
          </w:p>
        </w:tc>
      </w:tr>
      <w:tr w:rsidR="000F73C1" w:rsidRPr="0079589D" w14:paraId="3A50D25A" w14:textId="77777777" w:rsidTr="00933879">
        <w:trPr>
          <w:cantSplit/>
          <w:jc w:val="center"/>
        </w:trPr>
        <w:tc>
          <w:tcPr>
            <w:tcW w:w="7087" w:type="dxa"/>
            <w:tcBorders>
              <w:top w:val="nil"/>
              <w:left w:val="single" w:sz="4" w:space="0" w:color="auto"/>
              <w:bottom w:val="nil"/>
              <w:right w:val="single" w:sz="4" w:space="0" w:color="auto"/>
            </w:tcBorders>
          </w:tcPr>
          <w:p w14:paraId="140C6379" w14:textId="77777777" w:rsidR="000F73C1" w:rsidRPr="0079589D" w:rsidRDefault="000F73C1" w:rsidP="00933879">
            <w:pPr>
              <w:pStyle w:val="TAL"/>
            </w:pPr>
          </w:p>
        </w:tc>
      </w:tr>
      <w:tr w:rsidR="000F73C1" w:rsidRPr="0079589D" w14:paraId="7FBEB063"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2A5C7" w14:textId="77777777" w:rsidR="000F73C1" w:rsidRPr="0079589D" w:rsidRDefault="000F73C1" w:rsidP="00933879">
            <w:pPr>
              <w:pStyle w:val="TAL"/>
            </w:pPr>
          </w:p>
        </w:tc>
      </w:tr>
    </w:tbl>
    <w:p w14:paraId="5181B1C9" w14:textId="77777777" w:rsidR="000F73C1" w:rsidRPr="0079589D" w:rsidRDefault="000F73C1" w:rsidP="000F73C1"/>
    <w:p w14:paraId="778E548B" w14:textId="77777777" w:rsidR="000F73C1" w:rsidRPr="0079589D" w:rsidRDefault="000F73C1" w:rsidP="000F73C1">
      <w:r w:rsidRPr="0079589D">
        <w:t xml:space="preserve">The User location information element contains the LocationInfo structure defined in </w:t>
      </w:r>
      <w:r w:rsidR="00585B10">
        <w:t>clause</w:t>
      </w:r>
      <w:r w:rsidRPr="0079589D">
        <w:t> 7.4 of 3GPP TS 29.199</w:t>
      </w:r>
      <w:r w:rsidRPr="0079589D">
        <w:noBreakHyphen/>
        <w:t>9 </w:t>
      </w:r>
      <w:r w:rsidR="00CC055E" w:rsidRPr="0079589D">
        <w:t>[9]</w:t>
      </w:r>
      <w:r w:rsidRPr="0079589D">
        <w:t>.</w:t>
      </w:r>
    </w:p>
    <w:p w14:paraId="2A4E413F" w14:textId="77777777" w:rsidR="000F73C1" w:rsidRPr="0079589D" w:rsidRDefault="000F73C1" w:rsidP="000F73C1">
      <w:pPr>
        <w:pStyle w:val="Heading3"/>
        <w:rPr>
          <w:lang w:eastAsia="ko-KR"/>
        </w:rPr>
      </w:pPr>
      <w:bookmarkStart w:id="3539" w:name="_Toc20153099"/>
      <w:bookmarkStart w:id="3540" w:name="_Toc27495764"/>
      <w:bookmarkStart w:id="3541" w:name="_Toc36109232"/>
      <w:bookmarkStart w:id="3542" w:name="_Toc73959015"/>
      <w:r w:rsidRPr="0079589D">
        <w:t>17.2.13</w:t>
      </w:r>
      <w:r w:rsidRPr="0079589D">
        <w:rPr>
          <w:lang w:eastAsia="ko-KR"/>
        </w:rPr>
        <w:tab/>
      </w:r>
      <w:r w:rsidRPr="0079589D">
        <w:t>Organization</w:t>
      </w:r>
      <w:r w:rsidRPr="0079589D">
        <w:rPr>
          <w:lang w:eastAsia="ko-KR"/>
        </w:rPr>
        <w:t xml:space="preserve"> name</w:t>
      </w:r>
      <w:bookmarkEnd w:id="3539"/>
      <w:bookmarkEnd w:id="3540"/>
      <w:bookmarkEnd w:id="3541"/>
      <w:bookmarkEnd w:id="3542"/>
    </w:p>
    <w:p w14:paraId="1729E555"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D4FA062"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32C8936A"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0A332596" w14:textId="77777777" w:rsidTr="00933879">
        <w:trPr>
          <w:cantSplit/>
          <w:jc w:val="center"/>
        </w:trPr>
        <w:tc>
          <w:tcPr>
            <w:tcW w:w="709" w:type="dxa"/>
            <w:tcBorders>
              <w:top w:val="nil"/>
              <w:left w:val="nil"/>
              <w:bottom w:val="nil"/>
              <w:right w:val="nil"/>
            </w:tcBorders>
            <w:hideMark/>
          </w:tcPr>
          <w:p w14:paraId="53CC0BBE"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55EB67BE"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2F7B732"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343BC478"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73ECF81F"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4F7B6DE"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0E2F5B5C"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49D0A3CD"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428BEF8" w14:textId="77777777" w:rsidR="000F73C1" w:rsidRPr="0079589D" w:rsidRDefault="000F73C1" w:rsidP="00933879">
            <w:pPr>
              <w:pStyle w:val="TAL"/>
            </w:pPr>
          </w:p>
        </w:tc>
      </w:tr>
      <w:tr w:rsidR="000F73C1" w:rsidRPr="0079589D" w14:paraId="0DEBC018"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673597C6"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0E0C6E2F" w14:textId="77777777" w:rsidR="000F73C1" w:rsidRPr="0079589D" w:rsidRDefault="000F73C1" w:rsidP="00933879">
            <w:pPr>
              <w:pStyle w:val="TAL"/>
            </w:pPr>
            <w:r w:rsidRPr="0079589D">
              <w:t>octet 1</w:t>
            </w:r>
          </w:p>
        </w:tc>
      </w:tr>
      <w:tr w:rsidR="000F73C1" w:rsidRPr="0079589D" w14:paraId="28F52995"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83502FB" w14:textId="77777777" w:rsidR="000F73C1" w:rsidRPr="0079589D" w:rsidRDefault="000F73C1" w:rsidP="00933879">
            <w:pPr>
              <w:pStyle w:val="TAC"/>
            </w:pPr>
          </w:p>
        </w:tc>
        <w:tc>
          <w:tcPr>
            <w:tcW w:w="1560" w:type="dxa"/>
            <w:tcBorders>
              <w:top w:val="nil"/>
              <w:left w:val="nil"/>
              <w:bottom w:val="nil"/>
              <w:right w:val="nil"/>
            </w:tcBorders>
            <w:hideMark/>
          </w:tcPr>
          <w:p w14:paraId="14C01BBF" w14:textId="77777777" w:rsidR="000F73C1" w:rsidRPr="0079589D" w:rsidRDefault="000F73C1" w:rsidP="00933879">
            <w:pPr>
              <w:pStyle w:val="TAL"/>
            </w:pPr>
            <w:r w:rsidRPr="0079589D">
              <w:t>octet 2</w:t>
            </w:r>
          </w:p>
        </w:tc>
      </w:tr>
      <w:tr w:rsidR="000F73C1" w:rsidRPr="0079589D" w14:paraId="3E46D1CD"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048FFA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B83E721" w14:textId="77777777" w:rsidR="000F73C1" w:rsidRPr="0079589D" w:rsidRDefault="000F73C1" w:rsidP="00933879">
            <w:pPr>
              <w:pStyle w:val="TAL"/>
            </w:pPr>
            <w:r w:rsidRPr="0079589D">
              <w:t>octet 3</w:t>
            </w:r>
          </w:p>
        </w:tc>
      </w:tr>
      <w:tr w:rsidR="000F73C1" w:rsidRPr="0079589D" w14:paraId="7EB7A0A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3DEB8635"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0F8865D7" w14:textId="77777777" w:rsidR="000F73C1" w:rsidRPr="0079589D" w:rsidRDefault="000F73C1" w:rsidP="00933879">
            <w:pPr>
              <w:pStyle w:val="TAL"/>
            </w:pPr>
          </w:p>
        </w:tc>
      </w:tr>
      <w:tr w:rsidR="000F73C1" w:rsidRPr="0079589D" w14:paraId="7EFF9D75"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59A0AD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19DD4F5" w14:textId="77777777" w:rsidR="000F73C1" w:rsidRPr="0079589D" w:rsidRDefault="000F73C1" w:rsidP="00933879">
            <w:pPr>
              <w:pStyle w:val="TAL"/>
            </w:pPr>
            <w:r w:rsidRPr="0079589D">
              <w:t>octet n</w:t>
            </w:r>
          </w:p>
        </w:tc>
      </w:tr>
    </w:tbl>
    <w:p w14:paraId="2F488545" w14:textId="77777777" w:rsidR="000F73C1" w:rsidRPr="0079589D" w:rsidRDefault="000F73C1" w:rsidP="000F73C1">
      <w:pPr>
        <w:pStyle w:val="TH"/>
      </w:pPr>
      <w:r w:rsidRPr="0079589D">
        <w:t>Figure 17.2.13-1: Organization name information element</w:t>
      </w:r>
    </w:p>
    <w:p w14:paraId="0C2D73F9"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5366E45E"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46C6CB02" w14:textId="77777777" w:rsidR="000F73C1" w:rsidRPr="0079589D" w:rsidRDefault="000F73C1" w:rsidP="00933879">
            <w:pPr>
              <w:pStyle w:val="TAL"/>
            </w:pPr>
            <w:r w:rsidRPr="0079589D">
              <w:t>Organization name is contained in octet 3 to octet n; Max value of 65535 octets.</w:t>
            </w:r>
          </w:p>
        </w:tc>
      </w:tr>
      <w:tr w:rsidR="000F73C1" w:rsidRPr="0079589D" w14:paraId="00E33A7A" w14:textId="77777777" w:rsidTr="00933879">
        <w:trPr>
          <w:cantSplit/>
          <w:jc w:val="center"/>
        </w:trPr>
        <w:tc>
          <w:tcPr>
            <w:tcW w:w="7087" w:type="dxa"/>
            <w:tcBorders>
              <w:top w:val="nil"/>
              <w:left w:val="single" w:sz="4" w:space="0" w:color="auto"/>
              <w:bottom w:val="nil"/>
              <w:right w:val="single" w:sz="4" w:space="0" w:color="auto"/>
            </w:tcBorders>
          </w:tcPr>
          <w:p w14:paraId="2D53BF6B" w14:textId="77777777" w:rsidR="000F73C1" w:rsidRPr="0079589D" w:rsidRDefault="000F73C1" w:rsidP="00933879">
            <w:pPr>
              <w:pStyle w:val="TAL"/>
            </w:pPr>
          </w:p>
        </w:tc>
      </w:tr>
      <w:tr w:rsidR="000F73C1" w:rsidRPr="0079589D" w14:paraId="46459B2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2846FC31" w14:textId="77777777" w:rsidR="000F73C1" w:rsidRPr="0079589D" w:rsidRDefault="000F73C1" w:rsidP="00933879">
            <w:pPr>
              <w:pStyle w:val="TAL"/>
            </w:pPr>
          </w:p>
        </w:tc>
      </w:tr>
    </w:tbl>
    <w:p w14:paraId="775ED53D" w14:textId="77777777" w:rsidR="000F73C1" w:rsidRPr="0079589D" w:rsidRDefault="000F73C1" w:rsidP="000F73C1"/>
    <w:p w14:paraId="0C277D0D" w14:textId="77777777" w:rsidR="000F73C1" w:rsidRPr="0079589D" w:rsidRDefault="000F73C1" w:rsidP="000F73C1">
      <w:pPr>
        <w:pStyle w:val="Heading3"/>
      </w:pPr>
      <w:bookmarkStart w:id="3543" w:name="_Toc20153100"/>
      <w:bookmarkStart w:id="3544" w:name="_Toc27495765"/>
      <w:bookmarkStart w:id="3545" w:name="_Toc36109233"/>
      <w:bookmarkStart w:id="3546" w:name="_Toc73959016"/>
      <w:r w:rsidRPr="0079589D">
        <w:t>17.2.14</w:t>
      </w:r>
      <w:r w:rsidRPr="0079589D">
        <w:tab/>
      </w:r>
      <w:r w:rsidRPr="0079589D">
        <w:rPr>
          <w:lang w:eastAsia="zh-CN"/>
        </w:rPr>
        <w:t>Call start time</w:t>
      </w:r>
      <w:bookmarkEnd w:id="3543"/>
      <w:bookmarkEnd w:id="3544"/>
      <w:bookmarkEnd w:id="3545"/>
      <w:bookmarkEnd w:id="3546"/>
    </w:p>
    <w:p w14:paraId="61F500CF"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0F2D0208" w14:textId="77777777" w:rsidR="000F73C1" w:rsidRPr="0079589D" w:rsidRDefault="000F73C1" w:rsidP="000F73C1">
      <w:r w:rsidRPr="0079589D">
        <w:t>The Call start time information element is coded as shown in Figure 17.2.14-1 and Table 17.2.14-1.</w:t>
      </w:r>
    </w:p>
    <w:p w14:paraId="4CB3B7E9"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BAAEDDC" w14:textId="77777777" w:rsidTr="00933879">
        <w:trPr>
          <w:cantSplit/>
          <w:jc w:val="center"/>
        </w:trPr>
        <w:tc>
          <w:tcPr>
            <w:tcW w:w="709" w:type="dxa"/>
            <w:tcBorders>
              <w:top w:val="nil"/>
              <w:left w:val="nil"/>
              <w:bottom w:val="single" w:sz="4" w:space="0" w:color="auto"/>
              <w:right w:val="nil"/>
            </w:tcBorders>
            <w:hideMark/>
          </w:tcPr>
          <w:p w14:paraId="25A338AB"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01C1B57E"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F5C4D2E"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309D693"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7B798F5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17D7A9E"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45D5A9E2"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30E31C9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13CBC756" w14:textId="77777777" w:rsidR="000F73C1" w:rsidRPr="0079589D" w:rsidRDefault="000F73C1" w:rsidP="00933879">
            <w:pPr>
              <w:pStyle w:val="TAC"/>
            </w:pPr>
          </w:p>
        </w:tc>
      </w:tr>
      <w:tr w:rsidR="000F73C1" w:rsidRPr="0079589D" w14:paraId="6C6FE7D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73CC91"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07BA0A1" w14:textId="77777777" w:rsidR="000F73C1" w:rsidRPr="0079589D" w:rsidRDefault="000F73C1" w:rsidP="00933879">
            <w:pPr>
              <w:pStyle w:val="TAL"/>
            </w:pPr>
            <w:r w:rsidRPr="0079589D">
              <w:t>Octet 1</w:t>
            </w:r>
          </w:p>
          <w:p w14:paraId="51CE250B" w14:textId="77777777" w:rsidR="000F73C1" w:rsidRPr="0079589D" w:rsidRDefault="000F73C1" w:rsidP="00933879">
            <w:pPr>
              <w:pStyle w:val="TAL"/>
            </w:pPr>
            <w:r w:rsidRPr="0079589D">
              <w:t>Octet 5</w:t>
            </w:r>
          </w:p>
        </w:tc>
      </w:tr>
    </w:tbl>
    <w:p w14:paraId="1C1E22F0" w14:textId="77777777" w:rsidR="000F73C1" w:rsidRPr="0079589D" w:rsidRDefault="000F73C1" w:rsidP="000F73C1">
      <w:pPr>
        <w:pStyle w:val="TF"/>
      </w:pPr>
      <w:r w:rsidRPr="0079589D">
        <w:t>Figure 17.2.14-1: Call start time value</w:t>
      </w:r>
    </w:p>
    <w:p w14:paraId="4B2F002B"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39250959"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65264730" w14:textId="77777777" w:rsidR="000F73C1" w:rsidRPr="0079589D" w:rsidRDefault="000F73C1" w:rsidP="00933879">
            <w:pPr>
              <w:pStyle w:val="TAL"/>
            </w:pPr>
            <w:r w:rsidRPr="0079589D">
              <w:rPr>
                <w:lang w:eastAsia="ko-KR"/>
              </w:rPr>
              <w:t>Call start time value</w:t>
            </w:r>
            <w:r w:rsidRPr="0079589D">
              <w:t xml:space="preserve"> (octet 1 to 5)</w:t>
            </w:r>
          </w:p>
          <w:p w14:paraId="0885E6EA" w14:textId="77777777" w:rsidR="000F73C1" w:rsidRPr="0079589D" w:rsidRDefault="000F73C1" w:rsidP="00933879">
            <w:pPr>
              <w:pStyle w:val="TAL"/>
            </w:pPr>
          </w:p>
          <w:p w14:paraId="13F856C2"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5CE47000" w14:textId="77777777" w:rsidR="000F73C1" w:rsidRPr="0079589D" w:rsidRDefault="000F73C1" w:rsidP="000F73C1"/>
    <w:p w14:paraId="42A99394" w14:textId="77777777" w:rsidR="000F73C1" w:rsidRPr="0079589D" w:rsidRDefault="000F73C1" w:rsidP="000F73C1">
      <w:pPr>
        <w:pStyle w:val="Heading3"/>
      </w:pPr>
      <w:bookmarkStart w:id="3547" w:name="_Toc20153101"/>
      <w:bookmarkStart w:id="3548" w:name="_Toc27495766"/>
      <w:bookmarkStart w:id="3549" w:name="_Toc36109234"/>
      <w:bookmarkStart w:id="3550" w:name="_Toc73959017"/>
      <w:r w:rsidRPr="0079589D">
        <w:t>17.2.15</w:t>
      </w:r>
      <w:r w:rsidRPr="0079589D">
        <w:tab/>
      </w:r>
      <w:r w:rsidRPr="0079589D">
        <w:rPr>
          <w:lang w:eastAsia="zh-CN"/>
        </w:rPr>
        <w:t>Last call type change time</w:t>
      </w:r>
      <w:bookmarkEnd w:id="3547"/>
      <w:bookmarkEnd w:id="3548"/>
      <w:bookmarkEnd w:id="3549"/>
      <w:bookmarkEnd w:id="3550"/>
    </w:p>
    <w:p w14:paraId="7E8F7DF6"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1E04778" w14:textId="77777777" w:rsidR="000F73C1" w:rsidRPr="0079589D" w:rsidRDefault="000F73C1" w:rsidP="000F73C1">
      <w:r w:rsidRPr="0079589D">
        <w:t>The Last call type change time information element is coded as shown in Figure 17.2.15-1 and Table 17.2.15-1.</w:t>
      </w:r>
    </w:p>
    <w:p w14:paraId="74229F3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A89855C" w14:textId="77777777" w:rsidTr="00933879">
        <w:trPr>
          <w:cantSplit/>
          <w:jc w:val="center"/>
        </w:trPr>
        <w:tc>
          <w:tcPr>
            <w:tcW w:w="709" w:type="dxa"/>
            <w:tcBorders>
              <w:top w:val="nil"/>
              <w:left w:val="nil"/>
              <w:bottom w:val="single" w:sz="4" w:space="0" w:color="auto"/>
              <w:right w:val="nil"/>
            </w:tcBorders>
            <w:hideMark/>
          </w:tcPr>
          <w:p w14:paraId="6F439610"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0EE0D8EE"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2EED257"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F08301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7828DB8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27BDFA1"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753F05DE"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DD1027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6579F5D" w14:textId="77777777" w:rsidR="000F73C1" w:rsidRPr="0079589D" w:rsidRDefault="000F73C1" w:rsidP="00933879">
            <w:pPr>
              <w:pStyle w:val="TAC"/>
            </w:pPr>
          </w:p>
        </w:tc>
      </w:tr>
      <w:tr w:rsidR="000F73C1" w:rsidRPr="0079589D" w14:paraId="7342E2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8CDD457"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6B57F71A" w14:textId="77777777" w:rsidR="000F73C1" w:rsidRPr="0079589D" w:rsidRDefault="000F73C1" w:rsidP="00933879">
            <w:pPr>
              <w:pStyle w:val="TAL"/>
            </w:pPr>
            <w:r w:rsidRPr="0079589D">
              <w:t>Octet 1</w:t>
            </w:r>
          </w:p>
          <w:p w14:paraId="28AF970F" w14:textId="77777777" w:rsidR="000F73C1" w:rsidRPr="0079589D" w:rsidRDefault="000F73C1" w:rsidP="00933879">
            <w:pPr>
              <w:pStyle w:val="TAL"/>
            </w:pPr>
            <w:r w:rsidRPr="0079589D">
              <w:t>Octet 5</w:t>
            </w:r>
          </w:p>
        </w:tc>
      </w:tr>
    </w:tbl>
    <w:p w14:paraId="67FC2B13"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500D5EEE"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4C6B8DC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2BFFA0EF" w14:textId="77777777" w:rsidR="000F73C1" w:rsidRPr="0079589D" w:rsidRDefault="000F73C1" w:rsidP="00933879">
            <w:pPr>
              <w:pStyle w:val="TAL"/>
            </w:pPr>
            <w:r w:rsidRPr="0079589D">
              <w:t>Last call type change time (octet 1 to 5)</w:t>
            </w:r>
          </w:p>
          <w:p w14:paraId="08CDCDD0" w14:textId="77777777" w:rsidR="000F73C1" w:rsidRPr="0079589D" w:rsidRDefault="000F73C1" w:rsidP="00933879">
            <w:pPr>
              <w:pStyle w:val="TAL"/>
            </w:pPr>
          </w:p>
          <w:p w14:paraId="5A5D67FF"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52A2970" w14:textId="77777777" w:rsidR="000F73C1" w:rsidRPr="0079589D" w:rsidRDefault="000F73C1" w:rsidP="000F73C1">
      <w:pPr>
        <w:rPr>
          <w:lang w:eastAsia="zh-CN"/>
        </w:rPr>
      </w:pPr>
    </w:p>
    <w:p w14:paraId="4D847EFC" w14:textId="77777777" w:rsidR="000F73C1" w:rsidRPr="0079589D" w:rsidRDefault="000F73C1" w:rsidP="000F73C1">
      <w:pPr>
        <w:pStyle w:val="Heading3"/>
      </w:pPr>
      <w:bookmarkStart w:id="3551" w:name="_Toc20153102"/>
      <w:bookmarkStart w:id="3552" w:name="_Toc27495767"/>
      <w:bookmarkStart w:id="3553" w:name="_Toc36109235"/>
      <w:bookmarkStart w:id="3554" w:name="_Toc73959018"/>
      <w:r w:rsidRPr="0079589D">
        <w:rPr>
          <w:lang w:eastAsia="zh-CN"/>
        </w:rPr>
        <w:t>17.2.16</w:t>
      </w:r>
      <w:r w:rsidRPr="0079589D">
        <w:rPr>
          <w:lang w:eastAsia="zh-CN"/>
        </w:rPr>
        <w:tab/>
        <w:t>Probe response</w:t>
      </w:r>
      <w:bookmarkEnd w:id="3551"/>
      <w:bookmarkEnd w:id="3552"/>
      <w:bookmarkEnd w:id="3553"/>
      <w:bookmarkEnd w:id="3554"/>
    </w:p>
    <w:p w14:paraId="6F086675"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304F7956"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73EEA232"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798CAB05" w14:textId="77777777" w:rsidTr="00933879">
        <w:trPr>
          <w:cantSplit/>
          <w:jc w:val="center"/>
        </w:trPr>
        <w:tc>
          <w:tcPr>
            <w:tcW w:w="709" w:type="dxa"/>
            <w:tcBorders>
              <w:top w:val="nil"/>
              <w:left w:val="nil"/>
              <w:bottom w:val="single" w:sz="4" w:space="0" w:color="auto"/>
              <w:right w:val="nil"/>
            </w:tcBorders>
            <w:hideMark/>
          </w:tcPr>
          <w:p w14:paraId="24D13CB8"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0A132FB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1D1972C5"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4549E6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6D4D76AF"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FCF0A4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4CA9651"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AF58EAB"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6F2FE1" w14:textId="77777777" w:rsidR="000F73C1" w:rsidRPr="0079589D" w:rsidRDefault="000F73C1" w:rsidP="00933879">
            <w:pPr>
              <w:pStyle w:val="TAL"/>
            </w:pPr>
          </w:p>
        </w:tc>
      </w:tr>
      <w:tr w:rsidR="000F73C1" w:rsidRPr="0079589D" w14:paraId="481F03E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489C851"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54D69BAC" w14:textId="77777777" w:rsidR="000F73C1" w:rsidRPr="0079589D" w:rsidRDefault="000F73C1" w:rsidP="00933879">
            <w:pPr>
              <w:pStyle w:val="TAL"/>
            </w:pPr>
            <w:r w:rsidRPr="0079589D">
              <w:t>octet 1</w:t>
            </w:r>
          </w:p>
        </w:tc>
      </w:tr>
    </w:tbl>
    <w:p w14:paraId="68E69142" w14:textId="77777777" w:rsidR="000F73C1" w:rsidRPr="0079589D" w:rsidRDefault="000F73C1" w:rsidP="000F73C1">
      <w:pPr>
        <w:pStyle w:val="TAN"/>
      </w:pPr>
    </w:p>
    <w:p w14:paraId="705F7BF9"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1A23E7FC" w14:textId="77777777" w:rsidR="00251EBF" w:rsidRDefault="00251EBF" w:rsidP="00251EBF">
      <w:pPr>
        <w:pStyle w:val="Heading3"/>
        <w:rPr>
          <w:lang w:val="en-US"/>
        </w:rPr>
      </w:pPr>
      <w:bookmarkStart w:id="3555" w:name="_Toc20153103"/>
      <w:bookmarkStart w:id="3556" w:name="_Toc27495768"/>
      <w:bookmarkStart w:id="3557" w:name="_Toc36109236"/>
      <w:bookmarkStart w:id="3558" w:name="_Toc73959019"/>
      <w:r>
        <w:t>17.2.1</w:t>
      </w:r>
      <w:r>
        <w:rPr>
          <w:lang w:val="en-US"/>
        </w:rPr>
        <w:t>7</w:t>
      </w:r>
      <w:r>
        <w:tab/>
      </w:r>
      <w:r>
        <w:rPr>
          <w:lang w:val="en-US"/>
        </w:rPr>
        <w:t xml:space="preserve">Video </w:t>
      </w:r>
      <w:r w:rsidRPr="00367E9A">
        <w:t>Information</w:t>
      </w:r>
      <w:bookmarkEnd w:id="3555"/>
      <w:bookmarkEnd w:id="3556"/>
      <w:bookmarkEnd w:id="3557"/>
      <w:bookmarkEnd w:id="3558"/>
    </w:p>
    <w:p w14:paraId="6E877101"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5D0737FC" w14:textId="77777777" w:rsidR="00251EBF" w:rsidRDefault="00251EBF" w:rsidP="00251EBF">
      <w:r>
        <w:t xml:space="preserve">The </w:t>
      </w:r>
      <w:r>
        <w:rPr>
          <w:lang w:val="en-US"/>
        </w:rPr>
        <w:t>Video Information</w:t>
      </w:r>
      <w:r>
        <w:t xml:space="preserve"> IE is coded as shown in Figure 17.2.17-1, Table 17.2.17-1 and Table 17.2.17-2.</w:t>
      </w:r>
    </w:p>
    <w:p w14:paraId="78FBABDD" w14:textId="77777777" w:rsidR="00251EBF" w:rsidRDefault="00251EBF" w:rsidP="00251EBF">
      <w:r>
        <w:t xml:space="preserve">The </w:t>
      </w:r>
      <w:r>
        <w:rPr>
          <w:lang w:val="en-US"/>
        </w:rPr>
        <w:t>Video Information</w:t>
      </w:r>
      <w:r>
        <w:t xml:space="preserve"> IE is a type 6 information element.</w:t>
      </w:r>
    </w:p>
    <w:p w14:paraId="69FD3E02"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6E363219" w14:textId="77777777" w:rsidTr="00AE1E2D">
        <w:trPr>
          <w:cantSplit/>
          <w:jc w:val="center"/>
        </w:trPr>
        <w:tc>
          <w:tcPr>
            <w:tcW w:w="709" w:type="dxa"/>
            <w:tcBorders>
              <w:top w:val="nil"/>
              <w:left w:val="nil"/>
              <w:bottom w:val="nil"/>
              <w:right w:val="nil"/>
            </w:tcBorders>
            <w:hideMark/>
          </w:tcPr>
          <w:p w14:paraId="3340D554" w14:textId="77777777" w:rsidR="00251EBF" w:rsidRPr="00E94287" w:rsidRDefault="00251EBF" w:rsidP="00AE1E2D">
            <w:pPr>
              <w:pStyle w:val="TAC"/>
              <w:spacing w:line="276" w:lineRule="auto"/>
            </w:pPr>
            <w:r w:rsidRPr="00E94287">
              <w:t>8</w:t>
            </w:r>
          </w:p>
        </w:tc>
        <w:tc>
          <w:tcPr>
            <w:tcW w:w="709" w:type="dxa"/>
            <w:tcBorders>
              <w:top w:val="nil"/>
              <w:left w:val="nil"/>
              <w:bottom w:val="nil"/>
              <w:right w:val="nil"/>
            </w:tcBorders>
            <w:hideMark/>
          </w:tcPr>
          <w:p w14:paraId="5944C1FE" w14:textId="77777777" w:rsidR="00251EBF" w:rsidRPr="00E94287" w:rsidRDefault="00251EBF" w:rsidP="00AE1E2D">
            <w:pPr>
              <w:pStyle w:val="TAC"/>
              <w:spacing w:line="276" w:lineRule="auto"/>
            </w:pPr>
            <w:r w:rsidRPr="00E94287">
              <w:t>7</w:t>
            </w:r>
          </w:p>
        </w:tc>
        <w:tc>
          <w:tcPr>
            <w:tcW w:w="709" w:type="dxa"/>
            <w:tcBorders>
              <w:top w:val="nil"/>
              <w:left w:val="nil"/>
              <w:bottom w:val="nil"/>
              <w:right w:val="nil"/>
            </w:tcBorders>
            <w:hideMark/>
          </w:tcPr>
          <w:p w14:paraId="3DD31C3E" w14:textId="77777777" w:rsidR="00251EBF" w:rsidRPr="00E94287" w:rsidRDefault="00251EBF" w:rsidP="00AE1E2D">
            <w:pPr>
              <w:pStyle w:val="TAC"/>
              <w:spacing w:line="276" w:lineRule="auto"/>
            </w:pPr>
            <w:r w:rsidRPr="00E94287">
              <w:t>6</w:t>
            </w:r>
          </w:p>
        </w:tc>
        <w:tc>
          <w:tcPr>
            <w:tcW w:w="709" w:type="dxa"/>
            <w:tcBorders>
              <w:top w:val="nil"/>
              <w:left w:val="nil"/>
              <w:bottom w:val="nil"/>
              <w:right w:val="nil"/>
            </w:tcBorders>
            <w:hideMark/>
          </w:tcPr>
          <w:p w14:paraId="66EF50BC" w14:textId="77777777" w:rsidR="00251EBF" w:rsidRPr="00E94287" w:rsidRDefault="00251EBF" w:rsidP="00AE1E2D">
            <w:pPr>
              <w:pStyle w:val="TAC"/>
              <w:spacing w:line="276" w:lineRule="auto"/>
            </w:pPr>
            <w:r w:rsidRPr="00E94287">
              <w:t>5</w:t>
            </w:r>
          </w:p>
        </w:tc>
        <w:tc>
          <w:tcPr>
            <w:tcW w:w="709" w:type="dxa"/>
            <w:tcBorders>
              <w:top w:val="nil"/>
              <w:left w:val="nil"/>
              <w:bottom w:val="nil"/>
              <w:right w:val="nil"/>
            </w:tcBorders>
            <w:hideMark/>
          </w:tcPr>
          <w:p w14:paraId="05F930D0" w14:textId="77777777" w:rsidR="00251EBF" w:rsidRPr="00E94287" w:rsidRDefault="00251EBF" w:rsidP="00AE1E2D">
            <w:pPr>
              <w:pStyle w:val="TAC"/>
              <w:spacing w:line="276" w:lineRule="auto"/>
            </w:pPr>
            <w:r w:rsidRPr="00E94287">
              <w:t>4</w:t>
            </w:r>
          </w:p>
        </w:tc>
        <w:tc>
          <w:tcPr>
            <w:tcW w:w="709" w:type="dxa"/>
            <w:tcBorders>
              <w:top w:val="nil"/>
              <w:left w:val="nil"/>
              <w:bottom w:val="nil"/>
              <w:right w:val="nil"/>
            </w:tcBorders>
            <w:hideMark/>
          </w:tcPr>
          <w:p w14:paraId="43D26059" w14:textId="77777777" w:rsidR="00251EBF" w:rsidRPr="00E94287" w:rsidRDefault="00251EBF" w:rsidP="00AE1E2D">
            <w:pPr>
              <w:pStyle w:val="TAC"/>
              <w:spacing w:line="276" w:lineRule="auto"/>
            </w:pPr>
            <w:r w:rsidRPr="00E94287">
              <w:t>3</w:t>
            </w:r>
          </w:p>
        </w:tc>
        <w:tc>
          <w:tcPr>
            <w:tcW w:w="709" w:type="dxa"/>
            <w:tcBorders>
              <w:top w:val="nil"/>
              <w:left w:val="nil"/>
              <w:bottom w:val="nil"/>
              <w:right w:val="nil"/>
            </w:tcBorders>
            <w:hideMark/>
          </w:tcPr>
          <w:p w14:paraId="78C7066D" w14:textId="77777777" w:rsidR="00251EBF" w:rsidRPr="00E94287" w:rsidRDefault="00251EBF" w:rsidP="00AE1E2D">
            <w:pPr>
              <w:pStyle w:val="TAC"/>
              <w:spacing w:line="276" w:lineRule="auto"/>
            </w:pPr>
            <w:r w:rsidRPr="00E94287">
              <w:t>2</w:t>
            </w:r>
          </w:p>
        </w:tc>
        <w:tc>
          <w:tcPr>
            <w:tcW w:w="709" w:type="dxa"/>
            <w:tcBorders>
              <w:top w:val="nil"/>
              <w:left w:val="nil"/>
              <w:bottom w:val="nil"/>
              <w:right w:val="nil"/>
            </w:tcBorders>
            <w:hideMark/>
          </w:tcPr>
          <w:p w14:paraId="064E8A79" w14:textId="77777777" w:rsidR="00251EBF" w:rsidRPr="00E94287" w:rsidRDefault="00251EBF" w:rsidP="00AE1E2D">
            <w:pPr>
              <w:pStyle w:val="TAC"/>
              <w:spacing w:line="276" w:lineRule="auto"/>
            </w:pPr>
            <w:r w:rsidRPr="00E94287">
              <w:t>1</w:t>
            </w:r>
          </w:p>
        </w:tc>
        <w:tc>
          <w:tcPr>
            <w:tcW w:w="1560" w:type="dxa"/>
            <w:tcBorders>
              <w:top w:val="nil"/>
              <w:left w:val="nil"/>
              <w:bottom w:val="nil"/>
              <w:right w:val="nil"/>
            </w:tcBorders>
          </w:tcPr>
          <w:p w14:paraId="0E22F5A3" w14:textId="77777777" w:rsidR="00251EBF" w:rsidRPr="00E94287" w:rsidRDefault="00251EBF" w:rsidP="00AE1E2D">
            <w:pPr>
              <w:pStyle w:val="TAL"/>
              <w:spacing w:line="276" w:lineRule="auto"/>
            </w:pPr>
          </w:p>
        </w:tc>
      </w:tr>
      <w:tr w:rsidR="00251EBF" w:rsidRPr="00E94287" w14:paraId="2ABCA856"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2CD8A7" w14:textId="77777777" w:rsidR="00251EBF" w:rsidRPr="00E94287" w:rsidRDefault="00251EBF" w:rsidP="00AE1E2D">
            <w:pPr>
              <w:pStyle w:val="TAC"/>
              <w:spacing w:line="276" w:lineRule="auto"/>
              <w:rPr>
                <w:lang w:val="en-US"/>
              </w:rPr>
            </w:pPr>
            <w:r w:rsidRPr="00E94287">
              <w:rPr>
                <w:lang w:val="en-US"/>
              </w:rPr>
              <w:t>Source ID type</w:t>
            </w:r>
          </w:p>
        </w:tc>
        <w:tc>
          <w:tcPr>
            <w:tcW w:w="1560" w:type="dxa"/>
            <w:tcBorders>
              <w:top w:val="nil"/>
              <w:left w:val="nil"/>
              <w:bottom w:val="nil"/>
              <w:right w:val="nil"/>
            </w:tcBorders>
            <w:hideMark/>
          </w:tcPr>
          <w:p w14:paraId="438043FA" w14:textId="77777777" w:rsidR="00251EBF" w:rsidRPr="00E94287" w:rsidRDefault="00251EBF" w:rsidP="00AE1E2D">
            <w:pPr>
              <w:pStyle w:val="TAL"/>
              <w:spacing w:line="276" w:lineRule="auto"/>
              <w:rPr>
                <w:lang w:val="en-US"/>
              </w:rPr>
            </w:pPr>
            <w:r w:rsidRPr="00E94287">
              <w:rPr>
                <w:lang w:val="en-US"/>
              </w:rPr>
              <w:t>octet 1</w:t>
            </w:r>
          </w:p>
        </w:tc>
      </w:tr>
      <w:tr w:rsidR="00251EBF" w:rsidRPr="00E94287" w14:paraId="48D25BBA"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292AEE8" w14:textId="77777777" w:rsidR="00251EBF" w:rsidRPr="00E94287" w:rsidRDefault="00251EBF" w:rsidP="00AE1E2D">
            <w:pPr>
              <w:pStyle w:val="TAC"/>
              <w:spacing w:line="276" w:lineRule="auto"/>
            </w:pPr>
            <w:r w:rsidRPr="00E94287">
              <w:t>Length of Source</w:t>
            </w:r>
            <w:r w:rsidRPr="00E94287">
              <w:rPr>
                <w:lang w:val="en-US"/>
              </w:rPr>
              <w:t xml:space="preserve"> ID</w:t>
            </w:r>
            <w:r w:rsidRPr="00E94287">
              <w:t xml:space="preserve"> contents</w:t>
            </w:r>
          </w:p>
        </w:tc>
        <w:tc>
          <w:tcPr>
            <w:tcW w:w="1560" w:type="dxa"/>
            <w:tcBorders>
              <w:top w:val="nil"/>
              <w:left w:val="nil"/>
              <w:bottom w:val="nil"/>
              <w:right w:val="nil"/>
            </w:tcBorders>
            <w:hideMark/>
          </w:tcPr>
          <w:p w14:paraId="704CAE94" w14:textId="77777777" w:rsidR="00251EBF" w:rsidRPr="00E94287" w:rsidRDefault="00251EBF" w:rsidP="00AE1E2D">
            <w:pPr>
              <w:pStyle w:val="TAL"/>
              <w:spacing w:line="276" w:lineRule="auto"/>
              <w:rPr>
                <w:lang w:val="en-US"/>
              </w:rPr>
            </w:pPr>
            <w:r w:rsidRPr="00E94287">
              <w:t xml:space="preserve">octet </w:t>
            </w:r>
            <w:r w:rsidRPr="00E94287">
              <w:rPr>
                <w:lang w:val="en-US"/>
              </w:rPr>
              <w:t>2</w:t>
            </w:r>
          </w:p>
        </w:tc>
      </w:tr>
      <w:tr w:rsidR="00251EBF" w:rsidRPr="00E94287" w14:paraId="2946E308"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4915C111" w14:textId="77777777" w:rsidR="00251EBF" w:rsidRPr="00E94287" w:rsidRDefault="00251EBF" w:rsidP="00AE1E2D">
            <w:pPr>
              <w:pStyle w:val="TAC"/>
              <w:spacing w:line="276" w:lineRule="auto"/>
            </w:pPr>
          </w:p>
        </w:tc>
        <w:tc>
          <w:tcPr>
            <w:tcW w:w="1560" w:type="dxa"/>
            <w:tcBorders>
              <w:top w:val="nil"/>
              <w:left w:val="nil"/>
              <w:bottom w:val="nil"/>
              <w:right w:val="nil"/>
            </w:tcBorders>
            <w:hideMark/>
          </w:tcPr>
          <w:p w14:paraId="629C827D" w14:textId="77777777" w:rsidR="00251EBF" w:rsidRPr="00E94287" w:rsidRDefault="00251EBF" w:rsidP="00AE1E2D">
            <w:pPr>
              <w:pStyle w:val="TAL"/>
              <w:spacing w:line="276" w:lineRule="auto"/>
              <w:rPr>
                <w:lang w:val="en-US"/>
              </w:rPr>
            </w:pPr>
            <w:r w:rsidRPr="00E94287">
              <w:t xml:space="preserve">octet </w:t>
            </w:r>
            <w:r w:rsidRPr="00E94287">
              <w:rPr>
                <w:lang w:val="en-US"/>
              </w:rPr>
              <w:t>3</w:t>
            </w:r>
          </w:p>
        </w:tc>
      </w:tr>
      <w:tr w:rsidR="00251EBF" w:rsidRPr="00E94287" w14:paraId="2EEBFD62"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1F8079C8"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1ECCB943" w14:textId="77777777" w:rsidR="00251EBF" w:rsidRPr="00E94287" w:rsidRDefault="00251EBF" w:rsidP="00AE1E2D">
            <w:pPr>
              <w:pStyle w:val="TAL"/>
              <w:spacing w:line="276" w:lineRule="auto"/>
              <w:rPr>
                <w:lang w:val="en-US"/>
              </w:rPr>
            </w:pPr>
            <w:r w:rsidRPr="00E94287">
              <w:t xml:space="preserve">octet </w:t>
            </w:r>
            <w:r w:rsidRPr="00E94287">
              <w:rPr>
                <w:lang w:val="en-US"/>
              </w:rPr>
              <w:t>4</w:t>
            </w:r>
          </w:p>
        </w:tc>
      </w:tr>
      <w:tr w:rsidR="00251EBF" w:rsidRPr="00E94287" w14:paraId="55C76E45"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2E645B5D" w14:textId="77777777" w:rsidR="00251EBF" w:rsidRPr="00E94287" w:rsidRDefault="00251EBF" w:rsidP="00AE1E2D">
            <w:pPr>
              <w:pStyle w:val="TAC"/>
              <w:spacing w:line="276" w:lineRule="auto"/>
              <w:rPr>
                <w:lang w:val="en-US"/>
              </w:rPr>
            </w:pPr>
            <w:r w:rsidRPr="00E94287">
              <w:rPr>
                <w:lang w:val="en-US"/>
              </w:rPr>
              <w:t>Source ID</w:t>
            </w:r>
          </w:p>
        </w:tc>
        <w:tc>
          <w:tcPr>
            <w:tcW w:w="1560" w:type="dxa"/>
            <w:tcBorders>
              <w:top w:val="nil"/>
              <w:left w:val="single" w:sz="4" w:space="0" w:color="auto"/>
              <w:bottom w:val="nil"/>
              <w:right w:val="nil"/>
            </w:tcBorders>
          </w:tcPr>
          <w:p w14:paraId="5B11D28E" w14:textId="77777777" w:rsidR="00251EBF" w:rsidRPr="00E94287" w:rsidRDefault="00251EBF" w:rsidP="00AE1E2D">
            <w:pPr>
              <w:pStyle w:val="TAL"/>
              <w:spacing w:line="276" w:lineRule="auto"/>
            </w:pPr>
          </w:p>
        </w:tc>
      </w:tr>
      <w:tr w:rsidR="00251EBF" w14:paraId="732A646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5EDE415B"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0F7E164E" w14:textId="77777777" w:rsidR="00251EBF" w:rsidRPr="00E94287" w:rsidRDefault="00251EBF" w:rsidP="00AE1E2D">
            <w:pPr>
              <w:pStyle w:val="TAL"/>
              <w:spacing w:line="276" w:lineRule="auto"/>
            </w:pPr>
            <w:r w:rsidRPr="00E94287">
              <w:t>octet n</w:t>
            </w:r>
          </w:p>
        </w:tc>
      </w:tr>
    </w:tbl>
    <w:p w14:paraId="3C5BD5B5"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2A226370" w14:textId="77777777" w:rsidR="00251EBF" w:rsidRDefault="00251EBF" w:rsidP="00251EBF">
      <w:pPr>
        <w:pStyle w:val="TH"/>
        <w:rPr>
          <w:lang w:eastAsia="ko-KR"/>
        </w:rPr>
      </w:pPr>
      <w:r>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5F6B255"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044D7BA2" w14:textId="77777777" w:rsidR="00251EBF" w:rsidRDefault="00251EBF" w:rsidP="00AE1E2D">
            <w:pPr>
              <w:pStyle w:val="TAL"/>
              <w:spacing w:line="276" w:lineRule="auto"/>
            </w:pPr>
            <w:r>
              <w:t>Bits</w:t>
            </w:r>
          </w:p>
        </w:tc>
        <w:tc>
          <w:tcPr>
            <w:tcW w:w="284" w:type="dxa"/>
            <w:tcBorders>
              <w:top w:val="single" w:sz="4" w:space="0" w:color="auto"/>
              <w:left w:val="nil"/>
              <w:bottom w:val="nil"/>
              <w:right w:val="nil"/>
            </w:tcBorders>
          </w:tcPr>
          <w:p w14:paraId="2B8CB551" w14:textId="77777777" w:rsidR="00251EBF" w:rsidRDefault="00251EBF" w:rsidP="00AE1E2D">
            <w:pPr>
              <w:pStyle w:val="TAC"/>
              <w:spacing w:line="276" w:lineRule="auto"/>
            </w:pPr>
          </w:p>
        </w:tc>
        <w:tc>
          <w:tcPr>
            <w:tcW w:w="3969" w:type="dxa"/>
            <w:tcBorders>
              <w:top w:val="single" w:sz="4" w:space="0" w:color="auto"/>
              <w:left w:val="nil"/>
              <w:bottom w:val="nil"/>
              <w:right w:val="single" w:sz="4" w:space="0" w:color="auto"/>
            </w:tcBorders>
          </w:tcPr>
          <w:p w14:paraId="5014B87F" w14:textId="77777777" w:rsidR="00251EBF" w:rsidRDefault="00251EBF" w:rsidP="00AE1E2D">
            <w:pPr>
              <w:pStyle w:val="TAL"/>
              <w:spacing w:line="276" w:lineRule="auto"/>
            </w:pPr>
          </w:p>
        </w:tc>
      </w:tr>
      <w:tr w:rsidR="00251EBF" w14:paraId="6BDDBC1F" w14:textId="77777777" w:rsidTr="00AE1E2D">
        <w:trPr>
          <w:cantSplit/>
          <w:jc w:val="center"/>
        </w:trPr>
        <w:tc>
          <w:tcPr>
            <w:tcW w:w="284" w:type="dxa"/>
            <w:tcBorders>
              <w:top w:val="nil"/>
              <w:left w:val="single" w:sz="4" w:space="0" w:color="auto"/>
              <w:bottom w:val="nil"/>
              <w:right w:val="nil"/>
            </w:tcBorders>
            <w:hideMark/>
          </w:tcPr>
          <w:p w14:paraId="24244AAF" w14:textId="77777777" w:rsidR="00251EBF" w:rsidRDefault="00251EBF" w:rsidP="00AE1E2D">
            <w:pPr>
              <w:pStyle w:val="TAC"/>
              <w:spacing w:line="276" w:lineRule="auto"/>
            </w:pPr>
            <w:r>
              <w:t>8</w:t>
            </w:r>
          </w:p>
        </w:tc>
        <w:tc>
          <w:tcPr>
            <w:tcW w:w="284" w:type="dxa"/>
            <w:tcBorders>
              <w:top w:val="nil"/>
              <w:left w:val="nil"/>
              <w:bottom w:val="nil"/>
              <w:right w:val="nil"/>
            </w:tcBorders>
            <w:hideMark/>
          </w:tcPr>
          <w:p w14:paraId="1F51F351" w14:textId="77777777" w:rsidR="00251EBF" w:rsidRDefault="00251EBF" w:rsidP="00AE1E2D">
            <w:pPr>
              <w:pStyle w:val="TAC"/>
              <w:spacing w:line="276" w:lineRule="auto"/>
            </w:pPr>
            <w:r>
              <w:t>7</w:t>
            </w:r>
          </w:p>
        </w:tc>
        <w:tc>
          <w:tcPr>
            <w:tcW w:w="284" w:type="dxa"/>
            <w:tcBorders>
              <w:top w:val="nil"/>
              <w:left w:val="nil"/>
              <w:bottom w:val="nil"/>
              <w:right w:val="nil"/>
            </w:tcBorders>
            <w:hideMark/>
          </w:tcPr>
          <w:p w14:paraId="25F038CD" w14:textId="77777777" w:rsidR="00251EBF" w:rsidRDefault="00251EBF" w:rsidP="00AE1E2D">
            <w:pPr>
              <w:pStyle w:val="TAC"/>
              <w:spacing w:line="276" w:lineRule="auto"/>
            </w:pPr>
            <w:r>
              <w:t>6</w:t>
            </w:r>
          </w:p>
        </w:tc>
        <w:tc>
          <w:tcPr>
            <w:tcW w:w="284" w:type="dxa"/>
            <w:tcBorders>
              <w:top w:val="nil"/>
              <w:left w:val="nil"/>
              <w:bottom w:val="nil"/>
              <w:right w:val="nil"/>
            </w:tcBorders>
            <w:hideMark/>
          </w:tcPr>
          <w:p w14:paraId="0BBFEA2A" w14:textId="77777777" w:rsidR="00251EBF" w:rsidRDefault="00251EBF" w:rsidP="00AE1E2D">
            <w:pPr>
              <w:pStyle w:val="TAC"/>
              <w:spacing w:line="276" w:lineRule="auto"/>
            </w:pPr>
            <w:r>
              <w:t>5</w:t>
            </w:r>
          </w:p>
        </w:tc>
        <w:tc>
          <w:tcPr>
            <w:tcW w:w="284" w:type="dxa"/>
            <w:tcBorders>
              <w:top w:val="nil"/>
              <w:left w:val="nil"/>
              <w:bottom w:val="nil"/>
              <w:right w:val="nil"/>
            </w:tcBorders>
            <w:hideMark/>
          </w:tcPr>
          <w:p w14:paraId="5C8710FE" w14:textId="77777777" w:rsidR="00251EBF" w:rsidRDefault="00251EBF" w:rsidP="00AE1E2D">
            <w:pPr>
              <w:pStyle w:val="TAC"/>
              <w:spacing w:line="276" w:lineRule="auto"/>
            </w:pPr>
            <w:r>
              <w:t>4</w:t>
            </w:r>
          </w:p>
        </w:tc>
        <w:tc>
          <w:tcPr>
            <w:tcW w:w="284" w:type="dxa"/>
            <w:tcBorders>
              <w:top w:val="nil"/>
              <w:left w:val="nil"/>
              <w:bottom w:val="nil"/>
              <w:right w:val="nil"/>
            </w:tcBorders>
            <w:hideMark/>
          </w:tcPr>
          <w:p w14:paraId="44A3C1E8" w14:textId="77777777" w:rsidR="00251EBF" w:rsidRDefault="00251EBF" w:rsidP="00AE1E2D">
            <w:pPr>
              <w:pStyle w:val="TAC"/>
              <w:spacing w:line="276" w:lineRule="auto"/>
            </w:pPr>
            <w:r>
              <w:t>3</w:t>
            </w:r>
          </w:p>
        </w:tc>
        <w:tc>
          <w:tcPr>
            <w:tcW w:w="284" w:type="dxa"/>
            <w:tcBorders>
              <w:top w:val="nil"/>
              <w:left w:val="nil"/>
              <w:bottom w:val="nil"/>
              <w:right w:val="nil"/>
            </w:tcBorders>
            <w:hideMark/>
          </w:tcPr>
          <w:p w14:paraId="5952AEC2" w14:textId="77777777" w:rsidR="00251EBF" w:rsidRDefault="00251EBF" w:rsidP="00AE1E2D">
            <w:pPr>
              <w:pStyle w:val="TAC"/>
              <w:spacing w:line="276" w:lineRule="auto"/>
            </w:pPr>
            <w:r>
              <w:t>2</w:t>
            </w:r>
          </w:p>
        </w:tc>
        <w:tc>
          <w:tcPr>
            <w:tcW w:w="284" w:type="dxa"/>
            <w:tcBorders>
              <w:top w:val="nil"/>
              <w:left w:val="nil"/>
              <w:bottom w:val="nil"/>
              <w:right w:val="nil"/>
            </w:tcBorders>
            <w:hideMark/>
          </w:tcPr>
          <w:p w14:paraId="54071B45" w14:textId="77777777" w:rsidR="00251EBF" w:rsidRDefault="00251EBF" w:rsidP="00AE1E2D">
            <w:pPr>
              <w:pStyle w:val="TAC"/>
              <w:spacing w:line="276" w:lineRule="auto"/>
            </w:pPr>
            <w:r>
              <w:t>1</w:t>
            </w:r>
          </w:p>
        </w:tc>
        <w:tc>
          <w:tcPr>
            <w:tcW w:w="284" w:type="dxa"/>
            <w:tcBorders>
              <w:top w:val="nil"/>
              <w:left w:val="nil"/>
              <w:bottom w:val="nil"/>
              <w:right w:val="nil"/>
            </w:tcBorders>
          </w:tcPr>
          <w:p w14:paraId="2FAE1B41"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455869C0" w14:textId="77777777" w:rsidR="00251EBF" w:rsidRDefault="00251EBF" w:rsidP="00AE1E2D">
            <w:pPr>
              <w:pStyle w:val="TAL"/>
              <w:spacing w:line="276" w:lineRule="auto"/>
            </w:pPr>
          </w:p>
        </w:tc>
      </w:tr>
      <w:tr w:rsidR="00251EBF" w14:paraId="41AF2F9D" w14:textId="77777777" w:rsidTr="00AE1E2D">
        <w:trPr>
          <w:cantSplit/>
          <w:jc w:val="center"/>
        </w:trPr>
        <w:tc>
          <w:tcPr>
            <w:tcW w:w="284" w:type="dxa"/>
            <w:tcBorders>
              <w:top w:val="nil"/>
              <w:left w:val="single" w:sz="4" w:space="0" w:color="auto"/>
              <w:bottom w:val="nil"/>
              <w:right w:val="nil"/>
            </w:tcBorders>
          </w:tcPr>
          <w:p w14:paraId="3486D524" w14:textId="77777777" w:rsidR="00251EBF" w:rsidRDefault="00251EBF" w:rsidP="00AE1E2D">
            <w:pPr>
              <w:pStyle w:val="TAC"/>
              <w:spacing w:line="276" w:lineRule="auto"/>
            </w:pPr>
          </w:p>
        </w:tc>
        <w:tc>
          <w:tcPr>
            <w:tcW w:w="284" w:type="dxa"/>
            <w:tcBorders>
              <w:top w:val="nil"/>
              <w:left w:val="nil"/>
              <w:bottom w:val="nil"/>
              <w:right w:val="nil"/>
            </w:tcBorders>
          </w:tcPr>
          <w:p w14:paraId="33ABA4DD" w14:textId="77777777" w:rsidR="00251EBF" w:rsidRDefault="00251EBF" w:rsidP="00AE1E2D">
            <w:pPr>
              <w:pStyle w:val="TAC"/>
              <w:spacing w:line="276" w:lineRule="auto"/>
            </w:pPr>
          </w:p>
        </w:tc>
        <w:tc>
          <w:tcPr>
            <w:tcW w:w="284" w:type="dxa"/>
            <w:tcBorders>
              <w:top w:val="nil"/>
              <w:left w:val="nil"/>
              <w:bottom w:val="nil"/>
              <w:right w:val="nil"/>
            </w:tcBorders>
          </w:tcPr>
          <w:p w14:paraId="5AE08382" w14:textId="77777777" w:rsidR="00251EBF" w:rsidRDefault="00251EBF" w:rsidP="00AE1E2D">
            <w:pPr>
              <w:pStyle w:val="TAC"/>
              <w:spacing w:line="276" w:lineRule="auto"/>
            </w:pPr>
          </w:p>
        </w:tc>
        <w:tc>
          <w:tcPr>
            <w:tcW w:w="284" w:type="dxa"/>
            <w:tcBorders>
              <w:top w:val="nil"/>
              <w:left w:val="nil"/>
              <w:bottom w:val="nil"/>
              <w:right w:val="nil"/>
            </w:tcBorders>
          </w:tcPr>
          <w:p w14:paraId="7221E82B" w14:textId="77777777" w:rsidR="00251EBF" w:rsidRDefault="00251EBF" w:rsidP="00AE1E2D">
            <w:pPr>
              <w:pStyle w:val="TAC"/>
              <w:spacing w:line="276" w:lineRule="auto"/>
            </w:pPr>
          </w:p>
        </w:tc>
        <w:tc>
          <w:tcPr>
            <w:tcW w:w="284" w:type="dxa"/>
            <w:tcBorders>
              <w:top w:val="nil"/>
              <w:left w:val="nil"/>
              <w:bottom w:val="nil"/>
              <w:right w:val="nil"/>
            </w:tcBorders>
          </w:tcPr>
          <w:p w14:paraId="19D4A093" w14:textId="77777777" w:rsidR="00251EBF" w:rsidRDefault="00251EBF" w:rsidP="00AE1E2D">
            <w:pPr>
              <w:pStyle w:val="TAC"/>
              <w:spacing w:line="276" w:lineRule="auto"/>
            </w:pPr>
          </w:p>
        </w:tc>
        <w:tc>
          <w:tcPr>
            <w:tcW w:w="284" w:type="dxa"/>
            <w:tcBorders>
              <w:top w:val="nil"/>
              <w:left w:val="nil"/>
              <w:bottom w:val="nil"/>
              <w:right w:val="nil"/>
            </w:tcBorders>
          </w:tcPr>
          <w:p w14:paraId="0D20F10F" w14:textId="77777777" w:rsidR="00251EBF" w:rsidRDefault="00251EBF" w:rsidP="00AE1E2D">
            <w:pPr>
              <w:pStyle w:val="TAC"/>
              <w:spacing w:line="276" w:lineRule="auto"/>
            </w:pPr>
          </w:p>
        </w:tc>
        <w:tc>
          <w:tcPr>
            <w:tcW w:w="284" w:type="dxa"/>
            <w:tcBorders>
              <w:top w:val="nil"/>
              <w:left w:val="nil"/>
              <w:bottom w:val="nil"/>
              <w:right w:val="nil"/>
            </w:tcBorders>
          </w:tcPr>
          <w:p w14:paraId="43CC9521" w14:textId="77777777" w:rsidR="00251EBF" w:rsidRDefault="00251EBF" w:rsidP="00AE1E2D">
            <w:pPr>
              <w:pStyle w:val="TAC"/>
              <w:spacing w:line="276" w:lineRule="auto"/>
            </w:pPr>
          </w:p>
        </w:tc>
        <w:tc>
          <w:tcPr>
            <w:tcW w:w="284" w:type="dxa"/>
            <w:tcBorders>
              <w:top w:val="nil"/>
              <w:left w:val="nil"/>
              <w:bottom w:val="nil"/>
              <w:right w:val="nil"/>
            </w:tcBorders>
          </w:tcPr>
          <w:p w14:paraId="1A81F42C" w14:textId="77777777" w:rsidR="00251EBF" w:rsidRDefault="00251EBF" w:rsidP="00AE1E2D">
            <w:pPr>
              <w:pStyle w:val="TAC"/>
              <w:spacing w:line="276" w:lineRule="auto"/>
            </w:pPr>
          </w:p>
        </w:tc>
        <w:tc>
          <w:tcPr>
            <w:tcW w:w="284" w:type="dxa"/>
            <w:tcBorders>
              <w:top w:val="nil"/>
              <w:left w:val="nil"/>
              <w:bottom w:val="nil"/>
              <w:right w:val="nil"/>
            </w:tcBorders>
          </w:tcPr>
          <w:p w14:paraId="06810604"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1ED08C9D" w14:textId="77777777" w:rsidR="00251EBF" w:rsidRDefault="00251EBF" w:rsidP="00AE1E2D">
            <w:pPr>
              <w:pStyle w:val="TAL"/>
              <w:spacing w:line="276" w:lineRule="auto"/>
            </w:pPr>
          </w:p>
        </w:tc>
      </w:tr>
      <w:tr w:rsidR="00251EBF" w14:paraId="63899714" w14:textId="77777777" w:rsidTr="00AE1E2D">
        <w:trPr>
          <w:cantSplit/>
          <w:jc w:val="center"/>
        </w:trPr>
        <w:tc>
          <w:tcPr>
            <w:tcW w:w="284" w:type="dxa"/>
            <w:tcBorders>
              <w:top w:val="nil"/>
              <w:left w:val="single" w:sz="4" w:space="0" w:color="auto"/>
              <w:bottom w:val="nil"/>
              <w:right w:val="nil"/>
            </w:tcBorders>
            <w:hideMark/>
          </w:tcPr>
          <w:p w14:paraId="78C265EF"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4CD821A"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6B04F81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8AE3943"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0ED78E1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E72DE8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7CF902D"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0DACB91"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tcPr>
          <w:p w14:paraId="34C03C83"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4DDE4854" w14:textId="77777777" w:rsidR="00251EBF" w:rsidRDefault="00251EBF" w:rsidP="00AE1E2D">
            <w:pPr>
              <w:pStyle w:val="TAL"/>
              <w:spacing w:line="276" w:lineRule="auto"/>
              <w:rPr>
                <w:lang w:val="en-US" w:eastAsia="ko-KR"/>
              </w:rPr>
            </w:pPr>
            <w:r>
              <w:rPr>
                <w:lang w:val="en-US" w:eastAsia="ko-KR"/>
              </w:rPr>
              <w:t>USER ID</w:t>
            </w:r>
          </w:p>
        </w:tc>
      </w:tr>
      <w:tr w:rsidR="00251EBF" w14:paraId="05B922FC" w14:textId="77777777" w:rsidTr="00AE1E2D">
        <w:trPr>
          <w:cantSplit/>
          <w:jc w:val="center"/>
        </w:trPr>
        <w:tc>
          <w:tcPr>
            <w:tcW w:w="284" w:type="dxa"/>
            <w:tcBorders>
              <w:top w:val="nil"/>
              <w:left w:val="single" w:sz="4" w:space="0" w:color="auto"/>
              <w:bottom w:val="nil"/>
              <w:right w:val="nil"/>
            </w:tcBorders>
            <w:hideMark/>
          </w:tcPr>
          <w:p w14:paraId="3075CEEE"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290532F"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65D3F9EE"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02800B9"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69B063D7"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EF31682"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EB3462E"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hideMark/>
          </w:tcPr>
          <w:p w14:paraId="7E981B17" w14:textId="77777777" w:rsidR="00251EBF" w:rsidRDefault="00251EBF" w:rsidP="00AE1E2D">
            <w:pPr>
              <w:pStyle w:val="TAC"/>
              <w:spacing w:line="276" w:lineRule="auto"/>
              <w:rPr>
                <w:lang w:eastAsia="ko-KR"/>
              </w:rPr>
            </w:pPr>
            <w:r>
              <w:rPr>
                <w:lang w:eastAsia="ko-KR"/>
              </w:rPr>
              <w:t>1</w:t>
            </w:r>
          </w:p>
        </w:tc>
        <w:tc>
          <w:tcPr>
            <w:tcW w:w="284" w:type="dxa"/>
            <w:tcBorders>
              <w:top w:val="nil"/>
              <w:left w:val="nil"/>
              <w:bottom w:val="nil"/>
              <w:right w:val="nil"/>
            </w:tcBorders>
          </w:tcPr>
          <w:p w14:paraId="2C542D07"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34504022" w14:textId="77777777" w:rsidR="00251EBF" w:rsidRDefault="00251EBF" w:rsidP="00AE1E2D">
            <w:pPr>
              <w:pStyle w:val="TAL"/>
              <w:spacing w:line="276" w:lineRule="auto"/>
              <w:rPr>
                <w:lang w:val="en-US" w:eastAsia="ko-KR"/>
              </w:rPr>
            </w:pPr>
            <w:r>
              <w:rPr>
                <w:lang w:val="en-US" w:eastAsia="ko-KR"/>
              </w:rPr>
              <w:t>GROUP ID</w:t>
            </w:r>
          </w:p>
        </w:tc>
      </w:tr>
      <w:tr w:rsidR="00251EBF" w14:paraId="47356C07" w14:textId="77777777" w:rsidTr="00AE1E2D">
        <w:trPr>
          <w:cantSplit/>
          <w:jc w:val="center"/>
        </w:trPr>
        <w:tc>
          <w:tcPr>
            <w:tcW w:w="284" w:type="dxa"/>
            <w:tcBorders>
              <w:top w:val="nil"/>
              <w:left w:val="single" w:sz="4" w:space="0" w:color="auto"/>
              <w:bottom w:val="nil"/>
              <w:right w:val="nil"/>
            </w:tcBorders>
          </w:tcPr>
          <w:p w14:paraId="2A7FCDBA" w14:textId="77777777" w:rsidR="00251EBF" w:rsidRDefault="00251EBF" w:rsidP="00AE1E2D">
            <w:pPr>
              <w:pStyle w:val="TAC"/>
              <w:spacing w:line="276" w:lineRule="auto"/>
            </w:pPr>
          </w:p>
        </w:tc>
        <w:tc>
          <w:tcPr>
            <w:tcW w:w="284" w:type="dxa"/>
            <w:tcBorders>
              <w:top w:val="nil"/>
              <w:left w:val="nil"/>
              <w:bottom w:val="nil"/>
              <w:right w:val="nil"/>
            </w:tcBorders>
          </w:tcPr>
          <w:p w14:paraId="04042A8C" w14:textId="77777777" w:rsidR="00251EBF" w:rsidRDefault="00251EBF" w:rsidP="00AE1E2D">
            <w:pPr>
              <w:pStyle w:val="TAC"/>
              <w:spacing w:line="276" w:lineRule="auto"/>
            </w:pPr>
          </w:p>
        </w:tc>
        <w:tc>
          <w:tcPr>
            <w:tcW w:w="284" w:type="dxa"/>
            <w:tcBorders>
              <w:top w:val="nil"/>
              <w:left w:val="nil"/>
              <w:bottom w:val="nil"/>
              <w:right w:val="nil"/>
            </w:tcBorders>
          </w:tcPr>
          <w:p w14:paraId="2EE0E566" w14:textId="77777777" w:rsidR="00251EBF" w:rsidRDefault="00251EBF" w:rsidP="00AE1E2D">
            <w:pPr>
              <w:pStyle w:val="TAC"/>
              <w:spacing w:line="276" w:lineRule="auto"/>
            </w:pPr>
          </w:p>
        </w:tc>
        <w:tc>
          <w:tcPr>
            <w:tcW w:w="284" w:type="dxa"/>
            <w:tcBorders>
              <w:top w:val="nil"/>
              <w:left w:val="nil"/>
              <w:bottom w:val="nil"/>
              <w:right w:val="nil"/>
            </w:tcBorders>
          </w:tcPr>
          <w:p w14:paraId="04CD37CD" w14:textId="77777777" w:rsidR="00251EBF" w:rsidRDefault="00251EBF" w:rsidP="00AE1E2D">
            <w:pPr>
              <w:pStyle w:val="TAC"/>
              <w:spacing w:line="276" w:lineRule="auto"/>
            </w:pPr>
          </w:p>
        </w:tc>
        <w:tc>
          <w:tcPr>
            <w:tcW w:w="284" w:type="dxa"/>
            <w:tcBorders>
              <w:top w:val="nil"/>
              <w:left w:val="nil"/>
              <w:bottom w:val="nil"/>
              <w:right w:val="nil"/>
            </w:tcBorders>
          </w:tcPr>
          <w:p w14:paraId="4FE25A5C" w14:textId="77777777" w:rsidR="00251EBF" w:rsidRDefault="00251EBF" w:rsidP="00AE1E2D">
            <w:pPr>
              <w:pStyle w:val="TAC"/>
              <w:spacing w:line="276" w:lineRule="auto"/>
            </w:pPr>
          </w:p>
        </w:tc>
        <w:tc>
          <w:tcPr>
            <w:tcW w:w="284" w:type="dxa"/>
            <w:tcBorders>
              <w:top w:val="nil"/>
              <w:left w:val="nil"/>
              <w:bottom w:val="nil"/>
              <w:right w:val="nil"/>
            </w:tcBorders>
          </w:tcPr>
          <w:p w14:paraId="39B15FAD" w14:textId="77777777" w:rsidR="00251EBF" w:rsidRDefault="00251EBF" w:rsidP="00AE1E2D">
            <w:pPr>
              <w:pStyle w:val="TAC"/>
              <w:spacing w:line="276" w:lineRule="auto"/>
            </w:pPr>
          </w:p>
        </w:tc>
        <w:tc>
          <w:tcPr>
            <w:tcW w:w="284" w:type="dxa"/>
            <w:tcBorders>
              <w:top w:val="nil"/>
              <w:left w:val="nil"/>
              <w:bottom w:val="nil"/>
              <w:right w:val="nil"/>
            </w:tcBorders>
          </w:tcPr>
          <w:p w14:paraId="64B04B09" w14:textId="77777777" w:rsidR="00251EBF" w:rsidRDefault="00251EBF" w:rsidP="00AE1E2D">
            <w:pPr>
              <w:pStyle w:val="TAC"/>
              <w:spacing w:line="276" w:lineRule="auto"/>
            </w:pPr>
          </w:p>
        </w:tc>
        <w:tc>
          <w:tcPr>
            <w:tcW w:w="284" w:type="dxa"/>
            <w:tcBorders>
              <w:top w:val="nil"/>
              <w:left w:val="nil"/>
              <w:bottom w:val="nil"/>
              <w:right w:val="nil"/>
            </w:tcBorders>
          </w:tcPr>
          <w:p w14:paraId="5A3B7448" w14:textId="77777777" w:rsidR="00251EBF" w:rsidRDefault="00251EBF" w:rsidP="00AE1E2D">
            <w:pPr>
              <w:pStyle w:val="TAC"/>
              <w:spacing w:line="276" w:lineRule="auto"/>
            </w:pPr>
          </w:p>
        </w:tc>
        <w:tc>
          <w:tcPr>
            <w:tcW w:w="284" w:type="dxa"/>
            <w:tcBorders>
              <w:top w:val="nil"/>
              <w:left w:val="nil"/>
              <w:bottom w:val="nil"/>
              <w:right w:val="nil"/>
            </w:tcBorders>
          </w:tcPr>
          <w:p w14:paraId="35E8CA18"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3E9DCFB0" w14:textId="77777777" w:rsidR="00251EBF" w:rsidRDefault="00251EBF" w:rsidP="00AE1E2D">
            <w:pPr>
              <w:pStyle w:val="TAL"/>
              <w:spacing w:line="276" w:lineRule="auto"/>
            </w:pPr>
          </w:p>
        </w:tc>
      </w:tr>
      <w:tr w:rsidR="00251EBF" w14:paraId="6CCEBD36"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677E2142" w14:textId="77777777" w:rsidR="00251EBF" w:rsidRDefault="00251EBF" w:rsidP="00AE1E2D">
            <w:pPr>
              <w:pStyle w:val="TAL"/>
              <w:spacing w:line="276" w:lineRule="auto"/>
            </w:pPr>
            <w:r>
              <w:t>All other values are reserved.</w:t>
            </w:r>
          </w:p>
        </w:tc>
      </w:tr>
    </w:tbl>
    <w:p w14:paraId="523DB175" w14:textId="77777777" w:rsidR="00251EBF" w:rsidRDefault="00251EBF" w:rsidP="00251EBF">
      <w:pPr>
        <w:pStyle w:val="TH"/>
        <w:rPr>
          <w:lang w:val="en-US"/>
        </w:rPr>
      </w:pPr>
    </w:p>
    <w:p w14:paraId="23CDC4A0"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2D8CA9EB"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27FCEFEA" w14:textId="77777777" w:rsidR="00251EBF" w:rsidRDefault="00251EBF" w:rsidP="00AE1E2D">
            <w:pPr>
              <w:pStyle w:val="TAL"/>
              <w:spacing w:line="276" w:lineRule="auto"/>
            </w:pPr>
            <w:r>
              <w:t>MCVideo user ID</w:t>
            </w:r>
            <w:r>
              <w:rPr>
                <w:lang w:val="en-US"/>
              </w:rPr>
              <w:t>/MCVideo group ID</w:t>
            </w:r>
            <w:r>
              <w:t xml:space="preserve"> is contained in octet </w:t>
            </w:r>
            <w:r>
              <w:rPr>
                <w:lang w:val="en-US"/>
              </w:rPr>
              <w:t>4</w:t>
            </w:r>
            <w:r>
              <w:t xml:space="preserve"> to octet n; Max value of 65535 octets.</w:t>
            </w:r>
          </w:p>
        </w:tc>
      </w:tr>
      <w:tr w:rsidR="00251EBF" w14:paraId="4E3BCA56"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85F61E9" w14:textId="77777777" w:rsidR="00251EBF" w:rsidRDefault="00251EBF" w:rsidP="00AE1E2D">
            <w:pPr>
              <w:pStyle w:val="TAL"/>
              <w:spacing w:line="276" w:lineRule="auto"/>
            </w:pPr>
          </w:p>
        </w:tc>
      </w:tr>
    </w:tbl>
    <w:p w14:paraId="66CE22E7" w14:textId="77777777" w:rsidR="000F73C1" w:rsidRDefault="000F73C1" w:rsidP="000F73C1"/>
    <w:p w14:paraId="0D1DD3B5" w14:textId="77777777" w:rsidR="00251EBF" w:rsidRPr="00367E9A" w:rsidRDefault="00251EBF" w:rsidP="00251EBF">
      <w:pPr>
        <w:pStyle w:val="Heading3"/>
      </w:pPr>
      <w:bookmarkStart w:id="3559" w:name="_Toc20153104"/>
      <w:bookmarkStart w:id="3560" w:name="_Toc27495769"/>
      <w:bookmarkStart w:id="3561" w:name="_Toc36109237"/>
      <w:bookmarkStart w:id="3562" w:name="_Toc73959020"/>
      <w:r w:rsidRPr="00367E9A">
        <w:t>17.2.18</w:t>
      </w:r>
      <w:r w:rsidRPr="00367E9A">
        <w:tab/>
        <w:t>Result</w:t>
      </w:r>
      <w:bookmarkEnd w:id="3559"/>
      <w:bookmarkEnd w:id="3560"/>
      <w:bookmarkEnd w:id="3561"/>
      <w:bookmarkEnd w:id="3562"/>
    </w:p>
    <w:p w14:paraId="4C4F8DC9"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FF395A"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344809AA"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13BDC9C5" w14:textId="77777777" w:rsidTr="00AE1E2D">
        <w:trPr>
          <w:cantSplit/>
          <w:jc w:val="center"/>
        </w:trPr>
        <w:tc>
          <w:tcPr>
            <w:tcW w:w="709" w:type="dxa"/>
            <w:tcBorders>
              <w:top w:val="nil"/>
              <w:left w:val="nil"/>
              <w:bottom w:val="single" w:sz="4" w:space="0" w:color="auto"/>
              <w:right w:val="nil"/>
            </w:tcBorders>
            <w:hideMark/>
          </w:tcPr>
          <w:p w14:paraId="4AA77BAD"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1640692D"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400FA835"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33B4D052"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AA8B62D"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7561B4C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40608391"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51A42CB7" w14:textId="77777777" w:rsidR="00251EBF" w:rsidRDefault="00251EBF" w:rsidP="00AE1E2D">
            <w:pPr>
              <w:pStyle w:val="TAC"/>
            </w:pPr>
            <w:r>
              <w:t>1</w:t>
            </w:r>
          </w:p>
        </w:tc>
        <w:tc>
          <w:tcPr>
            <w:tcW w:w="1560" w:type="dxa"/>
            <w:tcBorders>
              <w:top w:val="nil"/>
              <w:left w:val="nil"/>
              <w:bottom w:val="nil"/>
              <w:right w:val="nil"/>
            </w:tcBorders>
          </w:tcPr>
          <w:p w14:paraId="2254368F" w14:textId="77777777" w:rsidR="00251EBF" w:rsidRDefault="00251EBF" w:rsidP="00AE1E2D">
            <w:pPr>
              <w:pStyle w:val="TAL"/>
            </w:pPr>
          </w:p>
        </w:tc>
      </w:tr>
      <w:tr w:rsidR="00251EBF" w14:paraId="20695CCA"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2F2386B"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516B675E" w14:textId="77777777" w:rsidR="00251EBF" w:rsidRDefault="00251EBF" w:rsidP="00AE1E2D">
            <w:pPr>
              <w:pStyle w:val="TAL"/>
            </w:pPr>
            <w:r>
              <w:t>octet 1</w:t>
            </w:r>
          </w:p>
        </w:tc>
      </w:tr>
    </w:tbl>
    <w:p w14:paraId="05196A7B" w14:textId="77777777" w:rsidR="00251EBF" w:rsidRDefault="00251EBF" w:rsidP="00251EBF">
      <w:pPr>
        <w:pStyle w:val="TAN"/>
      </w:pPr>
    </w:p>
    <w:p w14:paraId="3B16B3E5" w14:textId="77777777" w:rsidR="00251EBF" w:rsidRPr="00367E9A" w:rsidRDefault="00251EBF" w:rsidP="00251EBF">
      <w:pPr>
        <w:pStyle w:val="TF"/>
      </w:pPr>
      <w:r w:rsidRPr="00367E9A">
        <w:t xml:space="preserve">Figure 17.2.18-1: </w:t>
      </w:r>
      <w:r>
        <w:t>Result</w:t>
      </w:r>
      <w:r w:rsidRPr="00367E9A">
        <w:t xml:space="preserve"> information element</w:t>
      </w:r>
    </w:p>
    <w:p w14:paraId="71002F68"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00E75736"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F27931B" w14:textId="77777777" w:rsidR="00251EBF" w:rsidRDefault="00251EBF" w:rsidP="00AE1E2D">
            <w:pPr>
              <w:pStyle w:val="TAL"/>
              <w:spacing w:line="256" w:lineRule="auto"/>
            </w:pPr>
            <w:r>
              <w:t>Bits</w:t>
            </w:r>
          </w:p>
        </w:tc>
        <w:tc>
          <w:tcPr>
            <w:tcW w:w="284" w:type="dxa"/>
            <w:tcBorders>
              <w:top w:val="single" w:sz="4" w:space="0" w:color="auto"/>
              <w:left w:val="nil"/>
              <w:bottom w:val="nil"/>
              <w:right w:val="nil"/>
            </w:tcBorders>
          </w:tcPr>
          <w:p w14:paraId="1C43430F"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B705E87" w14:textId="77777777" w:rsidR="00251EBF" w:rsidRDefault="00251EBF" w:rsidP="00AE1E2D">
            <w:pPr>
              <w:pStyle w:val="TAL"/>
              <w:spacing w:line="256" w:lineRule="auto"/>
            </w:pPr>
          </w:p>
        </w:tc>
      </w:tr>
      <w:tr w:rsidR="00251EBF" w14:paraId="4BD9A24A" w14:textId="77777777" w:rsidTr="00AE1E2D">
        <w:trPr>
          <w:cantSplit/>
          <w:jc w:val="center"/>
        </w:trPr>
        <w:tc>
          <w:tcPr>
            <w:tcW w:w="284" w:type="dxa"/>
            <w:tcBorders>
              <w:top w:val="nil"/>
              <w:left w:val="single" w:sz="4" w:space="0" w:color="auto"/>
              <w:bottom w:val="nil"/>
              <w:right w:val="nil"/>
            </w:tcBorders>
            <w:hideMark/>
          </w:tcPr>
          <w:p w14:paraId="460950E3" w14:textId="77777777" w:rsidR="00251EBF" w:rsidRDefault="00251EBF" w:rsidP="00AE1E2D">
            <w:pPr>
              <w:pStyle w:val="TAC"/>
              <w:spacing w:line="256" w:lineRule="auto"/>
            </w:pPr>
            <w:r>
              <w:t>8</w:t>
            </w:r>
          </w:p>
        </w:tc>
        <w:tc>
          <w:tcPr>
            <w:tcW w:w="284" w:type="dxa"/>
            <w:tcBorders>
              <w:top w:val="nil"/>
              <w:left w:val="nil"/>
              <w:bottom w:val="nil"/>
              <w:right w:val="nil"/>
            </w:tcBorders>
            <w:hideMark/>
          </w:tcPr>
          <w:p w14:paraId="6E70FCFD" w14:textId="77777777" w:rsidR="00251EBF" w:rsidRDefault="00251EBF" w:rsidP="00AE1E2D">
            <w:pPr>
              <w:pStyle w:val="TAC"/>
              <w:spacing w:line="256" w:lineRule="auto"/>
            </w:pPr>
            <w:r>
              <w:t>7</w:t>
            </w:r>
          </w:p>
        </w:tc>
        <w:tc>
          <w:tcPr>
            <w:tcW w:w="284" w:type="dxa"/>
            <w:tcBorders>
              <w:top w:val="nil"/>
              <w:left w:val="nil"/>
              <w:bottom w:val="nil"/>
              <w:right w:val="nil"/>
            </w:tcBorders>
            <w:hideMark/>
          </w:tcPr>
          <w:p w14:paraId="7FA66A1F" w14:textId="77777777" w:rsidR="00251EBF" w:rsidRDefault="00251EBF" w:rsidP="00AE1E2D">
            <w:pPr>
              <w:pStyle w:val="TAC"/>
              <w:spacing w:line="256" w:lineRule="auto"/>
            </w:pPr>
            <w:r>
              <w:t>6</w:t>
            </w:r>
          </w:p>
        </w:tc>
        <w:tc>
          <w:tcPr>
            <w:tcW w:w="284" w:type="dxa"/>
            <w:tcBorders>
              <w:top w:val="nil"/>
              <w:left w:val="nil"/>
              <w:bottom w:val="nil"/>
              <w:right w:val="nil"/>
            </w:tcBorders>
            <w:hideMark/>
          </w:tcPr>
          <w:p w14:paraId="2E421CFA" w14:textId="77777777" w:rsidR="00251EBF" w:rsidRDefault="00251EBF" w:rsidP="00AE1E2D">
            <w:pPr>
              <w:pStyle w:val="TAC"/>
              <w:spacing w:line="256" w:lineRule="auto"/>
            </w:pPr>
            <w:r>
              <w:t>5</w:t>
            </w:r>
          </w:p>
        </w:tc>
        <w:tc>
          <w:tcPr>
            <w:tcW w:w="284" w:type="dxa"/>
            <w:tcBorders>
              <w:top w:val="nil"/>
              <w:left w:val="nil"/>
              <w:bottom w:val="nil"/>
              <w:right w:val="nil"/>
            </w:tcBorders>
            <w:hideMark/>
          </w:tcPr>
          <w:p w14:paraId="395E6415" w14:textId="77777777" w:rsidR="00251EBF" w:rsidRDefault="00251EBF" w:rsidP="00AE1E2D">
            <w:pPr>
              <w:pStyle w:val="TAC"/>
              <w:spacing w:line="256" w:lineRule="auto"/>
            </w:pPr>
            <w:r>
              <w:t>4</w:t>
            </w:r>
          </w:p>
        </w:tc>
        <w:tc>
          <w:tcPr>
            <w:tcW w:w="284" w:type="dxa"/>
            <w:tcBorders>
              <w:top w:val="nil"/>
              <w:left w:val="nil"/>
              <w:bottom w:val="nil"/>
              <w:right w:val="nil"/>
            </w:tcBorders>
            <w:hideMark/>
          </w:tcPr>
          <w:p w14:paraId="75325B7B" w14:textId="77777777" w:rsidR="00251EBF" w:rsidRDefault="00251EBF" w:rsidP="00AE1E2D">
            <w:pPr>
              <w:pStyle w:val="TAC"/>
              <w:spacing w:line="256" w:lineRule="auto"/>
            </w:pPr>
            <w:r>
              <w:t>3</w:t>
            </w:r>
          </w:p>
        </w:tc>
        <w:tc>
          <w:tcPr>
            <w:tcW w:w="284" w:type="dxa"/>
            <w:tcBorders>
              <w:top w:val="nil"/>
              <w:left w:val="nil"/>
              <w:bottom w:val="nil"/>
              <w:right w:val="nil"/>
            </w:tcBorders>
            <w:hideMark/>
          </w:tcPr>
          <w:p w14:paraId="27EC866E" w14:textId="77777777" w:rsidR="00251EBF" w:rsidRDefault="00251EBF" w:rsidP="00AE1E2D">
            <w:pPr>
              <w:pStyle w:val="TAC"/>
              <w:spacing w:line="256" w:lineRule="auto"/>
            </w:pPr>
            <w:r>
              <w:t>2</w:t>
            </w:r>
          </w:p>
        </w:tc>
        <w:tc>
          <w:tcPr>
            <w:tcW w:w="284" w:type="dxa"/>
            <w:tcBorders>
              <w:top w:val="nil"/>
              <w:left w:val="nil"/>
              <w:bottom w:val="nil"/>
              <w:right w:val="nil"/>
            </w:tcBorders>
            <w:hideMark/>
          </w:tcPr>
          <w:p w14:paraId="37EDF078" w14:textId="77777777" w:rsidR="00251EBF" w:rsidRDefault="00251EBF" w:rsidP="00AE1E2D">
            <w:pPr>
              <w:pStyle w:val="TAC"/>
              <w:spacing w:line="256" w:lineRule="auto"/>
            </w:pPr>
            <w:r>
              <w:t>1</w:t>
            </w:r>
          </w:p>
        </w:tc>
        <w:tc>
          <w:tcPr>
            <w:tcW w:w="284" w:type="dxa"/>
            <w:tcBorders>
              <w:top w:val="nil"/>
              <w:left w:val="nil"/>
              <w:bottom w:val="nil"/>
              <w:right w:val="nil"/>
            </w:tcBorders>
          </w:tcPr>
          <w:p w14:paraId="3E2F0283"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2C802A0B" w14:textId="77777777" w:rsidR="00251EBF" w:rsidRDefault="00251EBF" w:rsidP="00AE1E2D">
            <w:pPr>
              <w:pStyle w:val="TAL"/>
              <w:spacing w:line="256" w:lineRule="auto"/>
            </w:pPr>
          </w:p>
        </w:tc>
      </w:tr>
      <w:tr w:rsidR="00251EBF" w14:paraId="1E0BA19F" w14:textId="77777777" w:rsidTr="00AE1E2D">
        <w:trPr>
          <w:cantSplit/>
          <w:jc w:val="center"/>
        </w:trPr>
        <w:tc>
          <w:tcPr>
            <w:tcW w:w="284" w:type="dxa"/>
            <w:tcBorders>
              <w:top w:val="nil"/>
              <w:left w:val="single" w:sz="4" w:space="0" w:color="auto"/>
              <w:bottom w:val="nil"/>
              <w:right w:val="nil"/>
            </w:tcBorders>
          </w:tcPr>
          <w:p w14:paraId="7733D6DB" w14:textId="77777777" w:rsidR="00251EBF" w:rsidRDefault="00251EBF" w:rsidP="00AE1E2D">
            <w:pPr>
              <w:pStyle w:val="TAC"/>
              <w:spacing w:line="256" w:lineRule="auto"/>
            </w:pPr>
          </w:p>
        </w:tc>
        <w:tc>
          <w:tcPr>
            <w:tcW w:w="284" w:type="dxa"/>
            <w:tcBorders>
              <w:top w:val="nil"/>
              <w:left w:val="nil"/>
              <w:bottom w:val="nil"/>
              <w:right w:val="nil"/>
            </w:tcBorders>
          </w:tcPr>
          <w:p w14:paraId="1AC697EE" w14:textId="77777777" w:rsidR="00251EBF" w:rsidRDefault="00251EBF" w:rsidP="00AE1E2D">
            <w:pPr>
              <w:pStyle w:val="TAC"/>
              <w:spacing w:line="256" w:lineRule="auto"/>
            </w:pPr>
          </w:p>
        </w:tc>
        <w:tc>
          <w:tcPr>
            <w:tcW w:w="284" w:type="dxa"/>
            <w:tcBorders>
              <w:top w:val="nil"/>
              <w:left w:val="nil"/>
              <w:bottom w:val="nil"/>
              <w:right w:val="nil"/>
            </w:tcBorders>
          </w:tcPr>
          <w:p w14:paraId="4FBF4F6A" w14:textId="77777777" w:rsidR="00251EBF" w:rsidRDefault="00251EBF" w:rsidP="00AE1E2D">
            <w:pPr>
              <w:pStyle w:val="TAC"/>
              <w:spacing w:line="256" w:lineRule="auto"/>
            </w:pPr>
          </w:p>
        </w:tc>
        <w:tc>
          <w:tcPr>
            <w:tcW w:w="284" w:type="dxa"/>
            <w:tcBorders>
              <w:top w:val="nil"/>
              <w:left w:val="nil"/>
              <w:bottom w:val="nil"/>
              <w:right w:val="nil"/>
            </w:tcBorders>
          </w:tcPr>
          <w:p w14:paraId="79567A0F" w14:textId="77777777" w:rsidR="00251EBF" w:rsidRDefault="00251EBF" w:rsidP="00AE1E2D">
            <w:pPr>
              <w:pStyle w:val="TAC"/>
              <w:spacing w:line="256" w:lineRule="auto"/>
            </w:pPr>
          </w:p>
        </w:tc>
        <w:tc>
          <w:tcPr>
            <w:tcW w:w="284" w:type="dxa"/>
            <w:tcBorders>
              <w:top w:val="nil"/>
              <w:left w:val="nil"/>
              <w:bottom w:val="nil"/>
              <w:right w:val="nil"/>
            </w:tcBorders>
          </w:tcPr>
          <w:p w14:paraId="05958884" w14:textId="77777777" w:rsidR="00251EBF" w:rsidRDefault="00251EBF" w:rsidP="00AE1E2D">
            <w:pPr>
              <w:pStyle w:val="TAC"/>
              <w:spacing w:line="256" w:lineRule="auto"/>
            </w:pPr>
          </w:p>
        </w:tc>
        <w:tc>
          <w:tcPr>
            <w:tcW w:w="284" w:type="dxa"/>
            <w:tcBorders>
              <w:top w:val="nil"/>
              <w:left w:val="nil"/>
              <w:bottom w:val="nil"/>
              <w:right w:val="nil"/>
            </w:tcBorders>
          </w:tcPr>
          <w:p w14:paraId="54A2D531" w14:textId="77777777" w:rsidR="00251EBF" w:rsidRDefault="00251EBF" w:rsidP="00AE1E2D">
            <w:pPr>
              <w:pStyle w:val="TAC"/>
              <w:spacing w:line="256" w:lineRule="auto"/>
            </w:pPr>
          </w:p>
        </w:tc>
        <w:tc>
          <w:tcPr>
            <w:tcW w:w="284" w:type="dxa"/>
            <w:tcBorders>
              <w:top w:val="nil"/>
              <w:left w:val="nil"/>
              <w:bottom w:val="nil"/>
              <w:right w:val="nil"/>
            </w:tcBorders>
          </w:tcPr>
          <w:p w14:paraId="05D99D35" w14:textId="77777777" w:rsidR="00251EBF" w:rsidRDefault="00251EBF" w:rsidP="00AE1E2D">
            <w:pPr>
              <w:pStyle w:val="TAC"/>
              <w:spacing w:line="256" w:lineRule="auto"/>
            </w:pPr>
          </w:p>
        </w:tc>
        <w:tc>
          <w:tcPr>
            <w:tcW w:w="284" w:type="dxa"/>
            <w:tcBorders>
              <w:top w:val="nil"/>
              <w:left w:val="nil"/>
              <w:bottom w:val="nil"/>
              <w:right w:val="nil"/>
            </w:tcBorders>
          </w:tcPr>
          <w:p w14:paraId="0870BD05" w14:textId="77777777" w:rsidR="00251EBF" w:rsidRDefault="00251EBF" w:rsidP="00AE1E2D">
            <w:pPr>
              <w:pStyle w:val="TAC"/>
              <w:spacing w:line="256" w:lineRule="auto"/>
            </w:pPr>
          </w:p>
        </w:tc>
        <w:tc>
          <w:tcPr>
            <w:tcW w:w="284" w:type="dxa"/>
            <w:tcBorders>
              <w:top w:val="nil"/>
              <w:left w:val="nil"/>
              <w:bottom w:val="nil"/>
              <w:right w:val="nil"/>
            </w:tcBorders>
          </w:tcPr>
          <w:p w14:paraId="68101639"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4C316565" w14:textId="77777777" w:rsidR="00251EBF" w:rsidRDefault="00251EBF" w:rsidP="00AE1E2D">
            <w:pPr>
              <w:pStyle w:val="TAL"/>
              <w:spacing w:line="256" w:lineRule="auto"/>
            </w:pPr>
          </w:p>
        </w:tc>
      </w:tr>
      <w:tr w:rsidR="00251EBF" w14:paraId="6D8C8177" w14:textId="77777777" w:rsidTr="00AE1E2D">
        <w:trPr>
          <w:cantSplit/>
          <w:jc w:val="center"/>
        </w:trPr>
        <w:tc>
          <w:tcPr>
            <w:tcW w:w="284" w:type="dxa"/>
            <w:tcBorders>
              <w:top w:val="nil"/>
              <w:left w:val="single" w:sz="4" w:space="0" w:color="auto"/>
              <w:bottom w:val="nil"/>
              <w:right w:val="nil"/>
            </w:tcBorders>
            <w:hideMark/>
          </w:tcPr>
          <w:p w14:paraId="3F4400A4"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2ED9700A"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6AC0F04"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1C8EF0E"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4487EDC9"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2DBA220B"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58B8DAA8"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46A956FE"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tcPr>
          <w:p w14:paraId="697B20B1"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33A21F03" w14:textId="77777777" w:rsidR="00251EBF" w:rsidRDefault="00251EBF" w:rsidP="00AE1E2D">
            <w:pPr>
              <w:pStyle w:val="TAL"/>
              <w:spacing w:line="256" w:lineRule="auto"/>
              <w:rPr>
                <w:lang w:val="en-US" w:eastAsia="ko-KR"/>
              </w:rPr>
            </w:pPr>
            <w:r>
              <w:rPr>
                <w:lang w:eastAsia="ko-KR"/>
              </w:rPr>
              <w:t>SUCCESS</w:t>
            </w:r>
          </w:p>
        </w:tc>
      </w:tr>
      <w:tr w:rsidR="00251EBF" w14:paraId="710F12E2" w14:textId="77777777" w:rsidTr="00AE1E2D">
        <w:trPr>
          <w:cantSplit/>
          <w:jc w:val="center"/>
        </w:trPr>
        <w:tc>
          <w:tcPr>
            <w:tcW w:w="284" w:type="dxa"/>
            <w:tcBorders>
              <w:top w:val="nil"/>
              <w:left w:val="single" w:sz="4" w:space="0" w:color="auto"/>
              <w:bottom w:val="nil"/>
              <w:right w:val="nil"/>
            </w:tcBorders>
            <w:hideMark/>
          </w:tcPr>
          <w:p w14:paraId="424FA818"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4F06FEC"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70263FD"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51C29DAD"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227DB9A"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E20700C"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D7752AC"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hideMark/>
          </w:tcPr>
          <w:p w14:paraId="65AB9A47" w14:textId="77777777" w:rsidR="00251EBF" w:rsidRDefault="00251EBF" w:rsidP="00AE1E2D">
            <w:pPr>
              <w:pStyle w:val="TAC"/>
              <w:spacing w:line="256" w:lineRule="auto"/>
              <w:rPr>
                <w:lang w:eastAsia="ko-KR"/>
              </w:rPr>
            </w:pPr>
            <w:r>
              <w:rPr>
                <w:lang w:eastAsia="ko-KR"/>
              </w:rPr>
              <w:t>1</w:t>
            </w:r>
          </w:p>
        </w:tc>
        <w:tc>
          <w:tcPr>
            <w:tcW w:w="284" w:type="dxa"/>
            <w:tcBorders>
              <w:top w:val="nil"/>
              <w:left w:val="nil"/>
              <w:bottom w:val="nil"/>
              <w:right w:val="nil"/>
            </w:tcBorders>
          </w:tcPr>
          <w:p w14:paraId="034A7122"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59E2E8F0" w14:textId="77777777" w:rsidR="00251EBF" w:rsidRDefault="00251EBF" w:rsidP="00AE1E2D">
            <w:pPr>
              <w:pStyle w:val="TAL"/>
              <w:spacing w:line="256" w:lineRule="auto"/>
              <w:rPr>
                <w:lang w:eastAsia="ko-KR"/>
              </w:rPr>
            </w:pPr>
            <w:r>
              <w:rPr>
                <w:lang w:val="en-US" w:eastAsia="ko-KR"/>
              </w:rPr>
              <w:t>FAILURE</w:t>
            </w:r>
          </w:p>
        </w:tc>
      </w:tr>
      <w:tr w:rsidR="00251EBF" w14:paraId="1AAA9411" w14:textId="77777777" w:rsidTr="00AE1E2D">
        <w:trPr>
          <w:cantSplit/>
          <w:jc w:val="center"/>
        </w:trPr>
        <w:tc>
          <w:tcPr>
            <w:tcW w:w="284" w:type="dxa"/>
            <w:tcBorders>
              <w:top w:val="nil"/>
              <w:left w:val="single" w:sz="4" w:space="0" w:color="auto"/>
              <w:bottom w:val="nil"/>
              <w:right w:val="nil"/>
            </w:tcBorders>
          </w:tcPr>
          <w:p w14:paraId="6A5454D2" w14:textId="77777777" w:rsidR="00251EBF" w:rsidRDefault="00251EBF" w:rsidP="00AE1E2D">
            <w:pPr>
              <w:pStyle w:val="TAC"/>
              <w:spacing w:line="256" w:lineRule="auto"/>
            </w:pPr>
          </w:p>
        </w:tc>
        <w:tc>
          <w:tcPr>
            <w:tcW w:w="284" w:type="dxa"/>
            <w:tcBorders>
              <w:top w:val="nil"/>
              <w:left w:val="nil"/>
              <w:bottom w:val="nil"/>
              <w:right w:val="nil"/>
            </w:tcBorders>
          </w:tcPr>
          <w:p w14:paraId="4046EBB5" w14:textId="77777777" w:rsidR="00251EBF" w:rsidRDefault="00251EBF" w:rsidP="00AE1E2D">
            <w:pPr>
              <w:pStyle w:val="TAC"/>
              <w:spacing w:line="256" w:lineRule="auto"/>
            </w:pPr>
          </w:p>
        </w:tc>
        <w:tc>
          <w:tcPr>
            <w:tcW w:w="284" w:type="dxa"/>
            <w:tcBorders>
              <w:top w:val="nil"/>
              <w:left w:val="nil"/>
              <w:bottom w:val="nil"/>
              <w:right w:val="nil"/>
            </w:tcBorders>
          </w:tcPr>
          <w:p w14:paraId="7BCD5C69" w14:textId="77777777" w:rsidR="00251EBF" w:rsidRDefault="00251EBF" w:rsidP="00AE1E2D">
            <w:pPr>
              <w:pStyle w:val="TAC"/>
              <w:spacing w:line="256" w:lineRule="auto"/>
            </w:pPr>
          </w:p>
        </w:tc>
        <w:tc>
          <w:tcPr>
            <w:tcW w:w="284" w:type="dxa"/>
            <w:tcBorders>
              <w:top w:val="nil"/>
              <w:left w:val="nil"/>
              <w:bottom w:val="nil"/>
              <w:right w:val="nil"/>
            </w:tcBorders>
          </w:tcPr>
          <w:p w14:paraId="105F2A4C" w14:textId="77777777" w:rsidR="00251EBF" w:rsidRDefault="00251EBF" w:rsidP="00AE1E2D">
            <w:pPr>
              <w:pStyle w:val="TAC"/>
              <w:spacing w:line="256" w:lineRule="auto"/>
            </w:pPr>
          </w:p>
        </w:tc>
        <w:tc>
          <w:tcPr>
            <w:tcW w:w="284" w:type="dxa"/>
            <w:tcBorders>
              <w:top w:val="nil"/>
              <w:left w:val="nil"/>
              <w:bottom w:val="nil"/>
              <w:right w:val="nil"/>
            </w:tcBorders>
          </w:tcPr>
          <w:p w14:paraId="2DE66CB8" w14:textId="77777777" w:rsidR="00251EBF" w:rsidRDefault="00251EBF" w:rsidP="00AE1E2D">
            <w:pPr>
              <w:pStyle w:val="TAC"/>
              <w:spacing w:line="256" w:lineRule="auto"/>
            </w:pPr>
          </w:p>
        </w:tc>
        <w:tc>
          <w:tcPr>
            <w:tcW w:w="284" w:type="dxa"/>
            <w:tcBorders>
              <w:top w:val="nil"/>
              <w:left w:val="nil"/>
              <w:bottom w:val="nil"/>
              <w:right w:val="nil"/>
            </w:tcBorders>
          </w:tcPr>
          <w:p w14:paraId="7BE590C7" w14:textId="77777777" w:rsidR="00251EBF" w:rsidRDefault="00251EBF" w:rsidP="00AE1E2D">
            <w:pPr>
              <w:pStyle w:val="TAC"/>
              <w:spacing w:line="256" w:lineRule="auto"/>
            </w:pPr>
          </w:p>
        </w:tc>
        <w:tc>
          <w:tcPr>
            <w:tcW w:w="284" w:type="dxa"/>
            <w:tcBorders>
              <w:top w:val="nil"/>
              <w:left w:val="nil"/>
              <w:bottom w:val="nil"/>
              <w:right w:val="nil"/>
            </w:tcBorders>
          </w:tcPr>
          <w:p w14:paraId="30F01C81" w14:textId="77777777" w:rsidR="00251EBF" w:rsidRDefault="00251EBF" w:rsidP="00AE1E2D">
            <w:pPr>
              <w:pStyle w:val="TAC"/>
              <w:spacing w:line="256" w:lineRule="auto"/>
            </w:pPr>
          </w:p>
        </w:tc>
        <w:tc>
          <w:tcPr>
            <w:tcW w:w="284" w:type="dxa"/>
            <w:tcBorders>
              <w:top w:val="nil"/>
              <w:left w:val="nil"/>
              <w:bottom w:val="nil"/>
              <w:right w:val="nil"/>
            </w:tcBorders>
          </w:tcPr>
          <w:p w14:paraId="06823E3C" w14:textId="77777777" w:rsidR="00251EBF" w:rsidRDefault="00251EBF" w:rsidP="00AE1E2D">
            <w:pPr>
              <w:pStyle w:val="TAC"/>
              <w:spacing w:line="256" w:lineRule="auto"/>
            </w:pPr>
          </w:p>
        </w:tc>
        <w:tc>
          <w:tcPr>
            <w:tcW w:w="284" w:type="dxa"/>
            <w:tcBorders>
              <w:top w:val="nil"/>
              <w:left w:val="nil"/>
              <w:bottom w:val="nil"/>
              <w:right w:val="nil"/>
            </w:tcBorders>
          </w:tcPr>
          <w:p w14:paraId="4D9A2E35"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2EEB79C0" w14:textId="77777777" w:rsidR="00251EBF" w:rsidRDefault="00251EBF" w:rsidP="00AE1E2D">
            <w:pPr>
              <w:pStyle w:val="TAL"/>
              <w:spacing w:line="256" w:lineRule="auto"/>
            </w:pPr>
          </w:p>
        </w:tc>
      </w:tr>
      <w:tr w:rsidR="00251EBF" w14:paraId="0132CD3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1CFF176F" w14:textId="77777777" w:rsidR="00251EBF" w:rsidRDefault="00251EBF" w:rsidP="00AE1E2D">
            <w:pPr>
              <w:pStyle w:val="TAL"/>
              <w:spacing w:line="256" w:lineRule="auto"/>
            </w:pPr>
            <w:r>
              <w:t>All other values are reserved.</w:t>
            </w:r>
          </w:p>
        </w:tc>
      </w:tr>
    </w:tbl>
    <w:p w14:paraId="14F6E922" w14:textId="77777777" w:rsidR="00251EBF" w:rsidRDefault="00251EBF" w:rsidP="000F73C1"/>
    <w:p w14:paraId="5F5A7B64" w14:textId="77777777" w:rsidR="00D80019" w:rsidRPr="0073469F" w:rsidRDefault="00D80019" w:rsidP="00D80019">
      <w:pPr>
        <w:pStyle w:val="Heading1"/>
        <w:rPr>
          <w:noProof/>
        </w:rPr>
      </w:pPr>
      <w:bookmarkStart w:id="3563" w:name="_Toc20153105"/>
      <w:bookmarkStart w:id="3564" w:name="_Toc27495770"/>
      <w:bookmarkStart w:id="3565" w:name="_Toc36109238"/>
      <w:bookmarkStart w:id="3566" w:name="_Toc73959021"/>
      <w:r w:rsidRPr="0073469F">
        <w:rPr>
          <w:noProof/>
        </w:rPr>
        <w:t>1</w:t>
      </w:r>
      <w:r>
        <w:rPr>
          <w:noProof/>
        </w:rPr>
        <w:t>8</w:t>
      </w:r>
      <w:r w:rsidRPr="0073469F">
        <w:rPr>
          <w:noProof/>
        </w:rPr>
        <w:tab/>
        <w:t>Location procedures</w:t>
      </w:r>
      <w:bookmarkEnd w:id="3563"/>
      <w:bookmarkEnd w:id="3564"/>
      <w:bookmarkEnd w:id="3565"/>
      <w:bookmarkEnd w:id="3566"/>
    </w:p>
    <w:p w14:paraId="2D3C9FF5" w14:textId="77777777" w:rsidR="00D80019" w:rsidRPr="0073469F" w:rsidRDefault="00D80019" w:rsidP="00D80019">
      <w:pPr>
        <w:pStyle w:val="Heading2"/>
        <w:rPr>
          <w:noProof/>
        </w:rPr>
      </w:pPr>
      <w:bookmarkStart w:id="3567" w:name="_Toc20153106"/>
      <w:bookmarkStart w:id="3568" w:name="_Toc27495771"/>
      <w:bookmarkStart w:id="3569" w:name="_Toc36109239"/>
      <w:bookmarkStart w:id="3570" w:name="_Toc73959022"/>
      <w:r w:rsidRPr="0073469F">
        <w:rPr>
          <w:noProof/>
        </w:rPr>
        <w:t>1</w:t>
      </w:r>
      <w:r>
        <w:rPr>
          <w:noProof/>
        </w:rPr>
        <w:t>8</w:t>
      </w:r>
      <w:r w:rsidRPr="0073469F">
        <w:rPr>
          <w:noProof/>
        </w:rPr>
        <w:t>.1</w:t>
      </w:r>
      <w:r w:rsidRPr="0073469F">
        <w:rPr>
          <w:noProof/>
        </w:rPr>
        <w:tab/>
        <w:t>General</w:t>
      </w:r>
      <w:bookmarkEnd w:id="3567"/>
      <w:bookmarkEnd w:id="3568"/>
      <w:bookmarkEnd w:id="3569"/>
      <w:bookmarkEnd w:id="3570"/>
    </w:p>
    <w:p w14:paraId="09D1361A"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A152A7C"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590BA2E0"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2E743E52"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3C87AC8D" w14:textId="77777777" w:rsidR="00D80019" w:rsidRPr="0073469F" w:rsidRDefault="00D80019" w:rsidP="00D80019">
      <w:pPr>
        <w:pStyle w:val="Heading2"/>
        <w:rPr>
          <w:noProof/>
        </w:rPr>
      </w:pPr>
      <w:bookmarkStart w:id="3571" w:name="_Toc20153107"/>
      <w:bookmarkStart w:id="3572" w:name="_Toc27495772"/>
      <w:bookmarkStart w:id="3573" w:name="_Toc36109240"/>
      <w:bookmarkStart w:id="3574" w:name="_Toc73959023"/>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3571"/>
      <w:bookmarkEnd w:id="3572"/>
      <w:bookmarkEnd w:id="3573"/>
      <w:bookmarkEnd w:id="3574"/>
    </w:p>
    <w:p w14:paraId="3BF3721E" w14:textId="77777777" w:rsidR="00D80019" w:rsidRPr="0073469F" w:rsidRDefault="00D80019" w:rsidP="00D80019">
      <w:pPr>
        <w:pStyle w:val="Heading3"/>
        <w:rPr>
          <w:noProof/>
        </w:rPr>
      </w:pPr>
      <w:bookmarkStart w:id="3575" w:name="_Toc20153108"/>
      <w:bookmarkStart w:id="3576" w:name="_Toc27495773"/>
      <w:bookmarkStart w:id="3577" w:name="_Toc36109241"/>
      <w:bookmarkStart w:id="3578" w:name="_Toc73959024"/>
      <w:r w:rsidRPr="0073469F">
        <w:rPr>
          <w:noProof/>
        </w:rPr>
        <w:t>1</w:t>
      </w:r>
      <w:r>
        <w:rPr>
          <w:noProof/>
        </w:rPr>
        <w:t>8</w:t>
      </w:r>
      <w:r w:rsidRPr="0073469F">
        <w:rPr>
          <w:noProof/>
        </w:rPr>
        <w:t>.2.1</w:t>
      </w:r>
      <w:r w:rsidRPr="0073469F">
        <w:rPr>
          <w:noProof/>
        </w:rPr>
        <w:tab/>
        <w:t>General</w:t>
      </w:r>
      <w:bookmarkEnd w:id="3575"/>
      <w:bookmarkEnd w:id="3576"/>
      <w:bookmarkEnd w:id="3577"/>
      <w:bookmarkEnd w:id="3578"/>
    </w:p>
    <w:p w14:paraId="056DBB06" w14:textId="77777777" w:rsidR="00D80019" w:rsidRPr="0073469F" w:rsidRDefault="00D80019" w:rsidP="00D80019">
      <w:r w:rsidRPr="0073469F">
        <w:t xml:space="preserve">The participating </w:t>
      </w:r>
      <w:r>
        <w:t>MCVideo</w:t>
      </w:r>
      <w:r w:rsidRPr="0073469F">
        <w:t xml:space="preserve"> function has procedures to:</w:t>
      </w:r>
    </w:p>
    <w:p w14:paraId="5DAC8BA7" w14:textId="77777777" w:rsidR="00D80019" w:rsidRPr="0073469F" w:rsidRDefault="00D80019" w:rsidP="00D80019">
      <w:pPr>
        <w:pStyle w:val="B1"/>
      </w:pPr>
      <w:r w:rsidRPr="0073469F">
        <w:t>-</w:t>
      </w:r>
      <w:r w:rsidRPr="0073469F">
        <w:tab/>
        <w:t>configure the location reporting at the UE;</w:t>
      </w:r>
    </w:p>
    <w:p w14:paraId="3F766188" w14:textId="77777777" w:rsidR="00D80019" w:rsidRPr="0073469F" w:rsidRDefault="00D80019" w:rsidP="00D80019">
      <w:pPr>
        <w:pStyle w:val="B1"/>
      </w:pPr>
      <w:r w:rsidRPr="0073469F">
        <w:t>-</w:t>
      </w:r>
      <w:r w:rsidRPr="0073469F">
        <w:tab/>
        <w:t>request the UE to report the location of the UE; and</w:t>
      </w:r>
    </w:p>
    <w:p w14:paraId="3B886C68" w14:textId="77777777" w:rsidR="00D80019" w:rsidRDefault="00D80019" w:rsidP="00D80019">
      <w:pPr>
        <w:pStyle w:val="B1"/>
      </w:pPr>
      <w:r w:rsidRPr="0073469F">
        <w:t>-</w:t>
      </w:r>
      <w:r w:rsidRPr="0073469F">
        <w:tab/>
        <w:t>receive a location information report from the UE.</w:t>
      </w:r>
    </w:p>
    <w:p w14:paraId="7BB3AEFD" w14:textId="77777777" w:rsidR="00D80019" w:rsidRPr="0073469F" w:rsidRDefault="00D80019" w:rsidP="00D80019">
      <w:pPr>
        <w:pStyle w:val="Heading3"/>
        <w:rPr>
          <w:noProof/>
        </w:rPr>
      </w:pPr>
      <w:bookmarkStart w:id="3579" w:name="_Toc20153109"/>
      <w:bookmarkStart w:id="3580" w:name="_Toc27495774"/>
      <w:bookmarkStart w:id="3581" w:name="_Toc36109242"/>
      <w:bookmarkStart w:id="3582" w:name="_Toc73959025"/>
      <w:r w:rsidRPr="0073469F">
        <w:rPr>
          <w:noProof/>
        </w:rPr>
        <w:t>1</w:t>
      </w:r>
      <w:r>
        <w:rPr>
          <w:noProof/>
        </w:rPr>
        <w:t>8</w:t>
      </w:r>
      <w:r w:rsidRPr="0073469F">
        <w:rPr>
          <w:noProof/>
        </w:rPr>
        <w:t>.2.2</w:t>
      </w:r>
      <w:r w:rsidRPr="0073469F">
        <w:rPr>
          <w:noProof/>
        </w:rPr>
        <w:tab/>
        <w:t>Location reporting configuration</w:t>
      </w:r>
      <w:bookmarkEnd w:id="3579"/>
      <w:bookmarkEnd w:id="3580"/>
      <w:bookmarkEnd w:id="3581"/>
      <w:bookmarkEnd w:id="3582"/>
    </w:p>
    <w:p w14:paraId="374D1E9D"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249C4CDF"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1B3DC6B4"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2BFCAA01"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1712AE33"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42B19918"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324AFAE5"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0188007B"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598727A1"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31082721" w14:textId="77777777" w:rsidR="00D80019" w:rsidRPr="0073469F" w:rsidRDefault="00D80019" w:rsidP="00D80019">
      <w:pPr>
        <w:pStyle w:val="Heading3"/>
        <w:rPr>
          <w:noProof/>
        </w:rPr>
      </w:pPr>
      <w:bookmarkStart w:id="3583" w:name="_Toc20153110"/>
      <w:bookmarkStart w:id="3584" w:name="_Toc27495775"/>
      <w:bookmarkStart w:id="3585" w:name="_Toc36109243"/>
      <w:bookmarkStart w:id="3586" w:name="_Toc73959026"/>
      <w:r w:rsidRPr="0073469F">
        <w:rPr>
          <w:noProof/>
        </w:rPr>
        <w:t>1</w:t>
      </w:r>
      <w:r>
        <w:rPr>
          <w:noProof/>
        </w:rPr>
        <w:t>8</w:t>
      </w:r>
      <w:r w:rsidRPr="0073469F">
        <w:rPr>
          <w:noProof/>
        </w:rPr>
        <w:t>.2.3</w:t>
      </w:r>
      <w:r w:rsidRPr="0073469F">
        <w:rPr>
          <w:noProof/>
        </w:rPr>
        <w:tab/>
        <w:t>Location information request</w:t>
      </w:r>
      <w:bookmarkEnd w:id="3583"/>
      <w:bookmarkEnd w:id="3584"/>
      <w:bookmarkEnd w:id="3585"/>
      <w:bookmarkEnd w:id="3586"/>
    </w:p>
    <w:p w14:paraId="20D1E18D"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2EC6996B"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13F86462"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B2FB428"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301F30FC"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37A6EDD8"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19FF3716"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6EF102A2" w14:textId="77777777" w:rsidR="00D80019" w:rsidRPr="0073469F" w:rsidRDefault="00D80019" w:rsidP="00D80019">
      <w:pPr>
        <w:pStyle w:val="Heading3"/>
        <w:rPr>
          <w:noProof/>
        </w:rPr>
      </w:pPr>
      <w:bookmarkStart w:id="3587" w:name="_Toc20153111"/>
      <w:bookmarkStart w:id="3588" w:name="_Toc27495776"/>
      <w:bookmarkStart w:id="3589" w:name="_Toc36109244"/>
      <w:bookmarkStart w:id="3590" w:name="_Toc73959027"/>
      <w:r w:rsidRPr="0073469F">
        <w:rPr>
          <w:noProof/>
        </w:rPr>
        <w:t>1</w:t>
      </w:r>
      <w:r>
        <w:rPr>
          <w:noProof/>
        </w:rPr>
        <w:t>8</w:t>
      </w:r>
      <w:r w:rsidRPr="0073469F">
        <w:rPr>
          <w:noProof/>
        </w:rPr>
        <w:t>.2.4</w:t>
      </w:r>
      <w:r w:rsidRPr="0073469F">
        <w:rPr>
          <w:noProof/>
        </w:rPr>
        <w:tab/>
        <w:t>Location information report</w:t>
      </w:r>
      <w:bookmarkEnd w:id="3587"/>
      <w:bookmarkEnd w:id="3588"/>
      <w:bookmarkEnd w:id="3589"/>
      <w:bookmarkEnd w:id="3590"/>
    </w:p>
    <w:p w14:paraId="2EFEF12C" w14:textId="77777777" w:rsidR="00D80019" w:rsidRPr="0073469F" w:rsidRDefault="00D80019" w:rsidP="00D80019">
      <w:r w:rsidRPr="0073469F">
        <w:t xml:space="preserve">If the participating </w:t>
      </w:r>
      <w:r>
        <w:t>MCVideo</w:t>
      </w:r>
      <w:r w:rsidRPr="0073469F">
        <w:t xml:space="preserve"> function receives a SIP request containing:</w:t>
      </w:r>
    </w:p>
    <w:p w14:paraId="0576E341"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3CF8E5EB"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3992FC7"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16CAC31B" w14:textId="77777777" w:rsidR="00D80019" w:rsidRPr="0073469F" w:rsidRDefault="00D80019" w:rsidP="00D80019">
      <w:pPr>
        <w:pStyle w:val="B1"/>
      </w:pPr>
      <w:r w:rsidRPr="0073469F">
        <w:t>1)</w:t>
      </w:r>
      <w:r w:rsidRPr="0073469F">
        <w:tab/>
        <w:t>shall use the location information as needed.</w:t>
      </w:r>
    </w:p>
    <w:p w14:paraId="7BABA62A"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0312A4C7" w14:textId="77777777" w:rsidR="00D80019" w:rsidRPr="0073469F" w:rsidRDefault="00D80019" w:rsidP="00D80019">
      <w:pPr>
        <w:pStyle w:val="Heading3"/>
      </w:pPr>
      <w:bookmarkStart w:id="3591" w:name="_Toc20153112"/>
      <w:bookmarkStart w:id="3592" w:name="_Toc27495777"/>
      <w:bookmarkStart w:id="3593" w:name="_Toc36109245"/>
      <w:bookmarkStart w:id="3594" w:name="_Toc73959028"/>
      <w:r w:rsidRPr="0073469F">
        <w:t>1</w:t>
      </w:r>
      <w:r>
        <w:t>8</w:t>
      </w:r>
      <w:r w:rsidRPr="0073469F">
        <w:t>.2.5</w:t>
      </w:r>
      <w:r w:rsidRPr="0073469F">
        <w:tab/>
        <w:t>Abnormal cases</w:t>
      </w:r>
      <w:bookmarkEnd w:id="3591"/>
      <w:bookmarkEnd w:id="3592"/>
      <w:bookmarkEnd w:id="3593"/>
      <w:bookmarkEnd w:id="3594"/>
    </w:p>
    <w:p w14:paraId="7D482228" w14:textId="77777777" w:rsidR="00D80019" w:rsidRPr="0073469F" w:rsidRDefault="00D80019" w:rsidP="00D80019">
      <w:r w:rsidRPr="0073469F">
        <w:t>Upon receipt of a SIP request:</w:t>
      </w:r>
    </w:p>
    <w:p w14:paraId="53535DC1"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4040A462"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0AEF1354"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10C53B2F"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797C405B"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2EBDCB6F"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42323C36"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1C3CCA1F" w14:textId="77777777" w:rsidR="00D80019" w:rsidRPr="0073469F" w:rsidRDefault="00D80019" w:rsidP="00D80019">
      <w:pPr>
        <w:pStyle w:val="Heading2"/>
        <w:rPr>
          <w:noProof/>
        </w:rPr>
      </w:pPr>
      <w:bookmarkStart w:id="3595" w:name="_Toc20153113"/>
      <w:bookmarkStart w:id="3596" w:name="_Toc27495778"/>
      <w:bookmarkStart w:id="3597" w:name="_Toc36109246"/>
      <w:bookmarkStart w:id="3598" w:name="_Toc73959029"/>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3595"/>
      <w:bookmarkEnd w:id="3596"/>
      <w:bookmarkEnd w:id="3597"/>
      <w:bookmarkEnd w:id="3598"/>
    </w:p>
    <w:p w14:paraId="6322CD51" w14:textId="77777777" w:rsidR="00D80019" w:rsidRPr="0073469F" w:rsidRDefault="00D80019" w:rsidP="00D80019">
      <w:pPr>
        <w:pStyle w:val="Heading3"/>
        <w:rPr>
          <w:rFonts w:eastAsia="Malgun Gothic"/>
          <w:noProof/>
        </w:rPr>
      </w:pPr>
      <w:bookmarkStart w:id="3599" w:name="_Toc20153114"/>
      <w:bookmarkStart w:id="3600" w:name="_Toc27495779"/>
      <w:bookmarkStart w:id="3601" w:name="_Toc36109247"/>
      <w:bookmarkStart w:id="3602" w:name="_Toc73959030"/>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3599"/>
      <w:bookmarkEnd w:id="3600"/>
      <w:bookmarkEnd w:id="3601"/>
      <w:bookmarkEnd w:id="3602"/>
    </w:p>
    <w:p w14:paraId="492B9642"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28304928"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5F733B93" w14:textId="77777777" w:rsidR="00D80019" w:rsidRPr="0073469F" w:rsidRDefault="00D80019" w:rsidP="00D80019">
      <w:pPr>
        <w:pStyle w:val="Heading3"/>
        <w:rPr>
          <w:rFonts w:eastAsia="Malgun Gothic"/>
        </w:rPr>
      </w:pPr>
      <w:bookmarkStart w:id="3603" w:name="_Toc20153115"/>
      <w:bookmarkStart w:id="3604" w:name="_Toc27495780"/>
      <w:bookmarkStart w:id="3605" w:name="_Toc36109248"/>
      <w:bookmarkStart w:id="3606" w:name="_Toc73959031"/>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3603"/>
      <w:bookmarkEnd w:id="3604"/>
      <w:bookmarkEnd w:id="3605"/>
      <w:bookmarkEnd w:id="3606"/>
    </w:p>
    <w:p w14:paraId="62C17182" w14:textId="77777777" w:rsidR="00D80019" w:rsidRPr="0073469F" w:rsidRDefault="00D80019" w:rsidP="00D80019">
      <w:r w:rsidRPr="0073469F">
        <w:t>Upon receiving a SIP MESSAGE request containing</w:t>
      </w:r>
      <w:r>
        <w:t>:</w:t>
      </w:r>
    </w:p>
    <w:p w14:paraId="322C72C7"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E3BFB01"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1956D8" w14:textId="77777777" w:rsidR="00D80019" w:rsidRPr="0073469F" w:rsidRDefault="00D80019" w:rsidP="00D80019">
      <w:pPr>
        <w:pStyle w:val="B1"/>
      </w:pPr>
      <w:r w:rsidRPr="0073469F">
        <w:t>3)</w:t>
      </w:r>
      <w:r w:rsidR="00585B10">
        <w:tab/>
      </w:r>
      <w:r w:rsidRPr="0073469F">
        <w:t xml:space="preserve">an </w:t>
      </w:r>
      <w:r>
        <w:t>application/vnd.3gpp.mcvideo-location-info+xml</w:t>
      </w:r>
      <w:r w:rsidRPr="0073469F">
        <w:t xml:space="preserve"> MIME body with a &lt;Configuration&gt; root element included in the &lt;location-info&gt; root element;</w:t>
      </w:r>
    </w:p>
    <w:p w14:paraId="7D254B25" w14:textId="77777777" w:rsidR="00D80019" w:rsidRPr="0073469F" w:rsidRDefault="00D80019" w:rsidP="00D80019">
      <w:r w:rsidRPr="0073469F">
        <w:t xml:space="preserve">then the </w:t>
      </w:r>
      <w:r>
        <w:t>MCVideo</w:t>
      </w:r>
      <w:r w:rsidRPr="0073469F">
        <w:t xml:space="preserve"> client:</w:t>
      </w:r>
    </w:p>
    <w:p w14:paraId="1AC0D0DE" w14:textId="77777777" w:rsidR="00D80019" w:rsidRDefault="00D80019" w:rsidP="00D80019">
      <w:pPr>
        <w:pStyle w:val="B1"/>
        <w:tabs>
          <w:tab w:val="left" w:pos="5954"/>
        </w:tabs>
      </w:pPr>
      <w:r w:rsidRPr="0073469F">
        <w:t>1)</w:t>
      </w:r>
      <w:r w:rsidRPr="0073469F">
        <w:tab/>
        <w:t>shall store the contents of the &lt;Configuration&gt; elements</w:t>
      </w:r>
      <w:r>
        <w:t>;</w:t>
      </w:r>
    </w:p>
    <w:p w14:paraId="72198307" w14:textId="77777777" w:rsidR="00D80019" w:rsidRDefault="00D80019" w:rsidP="00D80019">
      <w:pPr>
        <w:pStyle w:val="B1"/>
      </w:pPr>
      <w:r>
        <w:t>2)</w:t>
      </w:r>
      <w:r>
        <w:tab/>
        <w:t>shall</w:t>
      </w:r>
      <w:r w:rsidRPr="0073469F">
        <w:t xml:space="preserve"> set the location reporting triggers accordingly</w:t>
      </w:r>
      <w:r>
        <w:t>; and</w:t>
      </w:r>
    </w:p>
    <w:p w14:paraId="57C48E17"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2A8BED96" w14:textId="77777777" w:rsidR="00D80019" w:rsidRPr="0073469F" w:rsidRDefault="00D80019" w:rsidP="00D80019">
      <w:pPr>
        <w:pStyle w:val="Heading3"/>
      </w:pPr>
      <w:bookmarkStart w:id="3607" w:name="_Toc20153116"/>
      <w:bookmarkStart w:id="3608" w:name="_Toc27495781"/>
      <w:bookmarkStart w:id="3609" w:name="_Toc36109249"/>
      <w:bookmarkStart w:id="3610" w:name="_Toc73959032"/>
      <w:r w:rsidRPr="0073469F">
        <w:t>1</w:t>
      </w:r>
      <w:r>
        <w:t>8</w:t>
      </w:r>
      <w:r w:rsidRPr="0073469F">
        <w:t>.3.3</w:t>
      </w:r>
      <w:r w:rsidRPr="0073469F">
        <w:tab/>
        <w:t>Location information request</w:t>
      </w:r>
      <w:bookmarkEnd w:id="3607"/>
      <w:bookmarkEnd w:id="3608"/>
      <w:bookmarkEnd w:id="3609"/>
      <w:bookmarkEnd w:id="3610"/>
    </w:p>
    <w:p w14:paraId="5526562D" w14:textId="77777777" w:rsidR="00D80019" w:rsidRPr="0073469F" w:rsidRDefault="00D80019" w:rsidP="00D80019">
      <w:r w:rsidRPr="0073469F">
        <w:t>Upon receiving a SIP MESSAGE request containing</w:t>
      </w:r>
    </w:p>
    <w:p w14:paraId="3AC4EF83"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302555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349F79C" w14:textId="77777777" w:rsidR="00D80019" w:rsidRPr="0073469F" w:rsidRDefault="00D80019" w:rsidP="00D80019">
      <w:pPr>
        <w:pStyle w:val="B1"/>
      </w:pPr>
      <w:r w:rsidRPr="0073469F">
        <w:t>3)</w:t>
      </w:r>
      <w:r w:rsidR="00585B10">
        <w:tab/>
      </w:r>
      <w:r w:rsidRPr="0073469F">
        <w:t xml:space="preserve">an </w:t>
      </w:r>
      <w:r>
        <w:t>application/vnd.3gpp.mcvideo-location-info+xml</w:t>
      </w:r>
      <w:r w:rsidRPr="0073469F">
        <w:t xml:space="preserve"> MIME body with a &lt;Request&gt; element included in the &lt;location-info&gt; root element;</w:t>
      </w:r>
    </w:p>
    <w:p w14:paraId="67ACCF12" w14:textId="77777777" w:rsidR="00D80019" w:rsidRPr="0073469F" w:rsidRDefault="00D80019" w:rsidP="00D80019">
      <w:r w:rsidRPr="0073469F">
        <w:t xml:space="preserve">then the </w:t>
      </w:r>
      <w:r>
        <w:t>MCVideo</w:t>
      </w:r>
      <w:r w:rsidRPr="0073469F">
        <w:t xml:space="preserve"> client:</w:t>
      </w:r>
    </w:p>
    <w:p w14:paraId="6B90D69B" w14:textId="77777777" w:rsidR="00D80019" w:rsidRDefault="00D80019" w:rsidP="00D80019">
      <w:pPr>
        <w:pStyle w:val="B1"/>
      </w:pPr>
      <w:r w:rsidRPr="0073469F">
        <w:t>1)</w:t>
      </w:r>
      <w:r w:rsidRPr="0073469F">
        <w:tab/>
        <w:t xml:space="preserve">shall send a location report as specified in </w:t>
      </w:r>
      <w:r w:rsidR="00585B10">
        <w:t>clause</w:t>
      </w:r>
      <w:r w:rsidRPr="0073469F">
        <w:t> 1</w:t>
      </w:r>
      <w:r>
        <w:t>8</w:t>
      </w:r>
      <w:r w:rsidRPr="0073469F">
        <w:t>.3.4</w:t>
      </w:r>
      <w:r>
        <w:t>; and</w:t>
      </w:r>
    </w:p>
    <w:p w14:paraId="2E85D5D2" w14:textId="77777777" w:rsidR="00D80019" w:rsidRDefault="00D80019" w:rsidP="00D80019">
      <w:pPr>
        <w:pStyle w:val="B1"/>
      </w:pPr>
      <w:r>
        <w:t>2)</w:t>
      </w:r>
      <w:r>
        <w:tab/>
        <w:t>shall reset the minimumReportInterval timer</w:t>
      </w:r>
      <w:r w:rsidRPr="0073469F">
        <w:t>.</w:t>
      </w:r>
    </w:p>
    <w:p w14:paraId="5F68A723" w14:textId="77777777" w:rsidR="00D80019" w:rsidRPr="0073469F" w:rsidRDefault="00D80019" w:rsidP="00D80019">
      <w:pPr>
        <w:pStyle w:val="Heading3"/>
        <w:rPr>
          <w:noProof/>
        </w:rPr>
      </w:pPr>
      <w:bookmarkStart w:id="3611" w:name="_Toc20153117"/>
      <w:bookmarkStart w:id="3612" w:name="_Toc27495782"/>
      <w:bookmarkStart w:id="3613" w:name="_Toc36109250"/>
      <w:bookmarkStart w:id="3614" w:name="_Toc73959033"/>
      <w:r w:rsidRPr="0073469F">
        <w:rPr>
          <w:noProof/>
        </w:rPr>
        <w:t>1</w:t>
      </w:r>
      <w:r>
        <w:rPr>
          <w:noProof/>
        </w:rPr>
        <w:t>8</w:t>
      </w:r>
      <w:r w:rsidRPr="0073469F">
        <w:rPr>
          <w:noProof/>
        </w:rPr>
        <w:t>.3.4</w:t>
      </w:r>
      <w:r w:rsidRPr="0073469F">
        <w:rPr>
          <w:noProof/>
        </w:rPr>
        <w:tab/>
        <w:t>Location information report</w:t>
      </w:r>
      <w:bookmarkEnd w:id="3611"/>
      <w:bookmarkEnd w:id="3612"/>
      <w:bookmarkEnd w:id="3613"/>
      <w:bookmarkEnd w:id="3614"/>
    </w:p>
    <w:p w14:paraId="4CE0DF5A" w14:textId="77777777" w:rsidR="00D80019" w:rsidRPr="004F782D" w:rsidRDefault="00D80019" w:rsidP="00D80019">
      <w:pPr>
        <w:pStyle w:val="Heading4"/>
      </w:pPr>
      <w:bookmarkStart w:id="3615" w:name="_Toc20153118"/>
      <w:bookmarkStart w:id="3616" w:name="_Toc27495783"/>
      <w:bookmarkStart w:id="3617" w:name="_Toc36109251"/>
      <w:bookmarkStart w:id="3618" w:name="_Toc73959034"/>
      <w:r w:rsidRPr="00AD1139">
        <w:t>1</w:t>
      </w:r>
      <w:r>
        <w:t>8</w:t>
      </w:r>
      <w:r w:rsidRPr="00AD1139">
        <w:t>.3.4.1</w:t>
      </w:r>
      <w:r w:rsidRPr="00AD1139">
        <w:tab/>
        <w:t>Report triggering</w:t>
      </w:r>
      <w:bookmarkEnd w:id="3615"/>
      <w:bookmarkEnd w:id="3616"/>
      <w:bookmarkEnd w:id="3617"/>
      <w:bookmarkEnd w:id="3618"/>
    </w:p>
    <w:p w14:paraId="69E56047"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1FAB62CE" w14:textId="77777777" w:rsidR="00D80019" w:rsidRDefault="00D80019" w:rsidP="00D80019">
      <w:pPr>
        <w:pStyle w:val="B1"/>
      </w:pPr>
      <w:r>
        <w:t>1)</w:t>
      </w:r>
      <w:r>
        <w:tab/>
        <w:t xml:space="preserve">shall, if any of the reporting triggers are still true, send a location information report as specified in </w:t>
      </w:r>
      <w:r w:rsidR="00585B10">
        <w:t>clause</w:t>
      </w:r>
      <w:r>
        <w:t> 18.3.4.2.</w:t>
      </w:r>
    </w:p>
    <w:p w14:paraId="0CFA389A" w14:textId="77777777" w:rsidR="00D80019" w:rsidRDefault="00D80019" w:rsidP="00D80019">
      <w:r>
        <w:t>If the</w:t>
      </w:r>
      <w:r w:rsidRPr="0073469F">
        <w:t xml:space="preserve"> </w:t>
      </w:r>
      <w:r>
        <w:t>MCVideo</w:t>
      </w:r>
      <w:r w:rsidRPr="0073469F">
        <w:t xml:space="preserve"> client receives a location information request as specified in </w:t>
      </w:r>
      <w:r w:rsidR="00585B10">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585B10">
        <w:t>clause</w:t>
      </w:r>
      <w:r>
        <w:t> 18.3.4.2</w:t>
      </w:r>
      <w:r w:rsidRPr="0073469F">
        <w:t>.</w:t>
      </w:r>
    </w:p>
    <w:p w14:paraId="765A3586" w14:textId="77777777" w:rsidR="00D80019" w:rsidRDefault="00D80019" w:rsidP="00D80019">
      <w:pPr>
        <w:pStyle w:val="Heading4"/>
      </w:pPr>
      <w:bookmarkStart w:id="3619" w:name="_Toc20153119"/>
      <w:bookmarkStart w:id="3620" w:name="_Toc27495784"/>
      <w:bookmarkStart w:id="3621" w:name="_Toc36109252"/>
      <w:bookmarkStart w:id="3622" w:name="_Toc73959035"/>
      <w:r w:rsidRPr="00AD1139">
        <w:t>1</w:t>
      </w:r>
      <w:r>
        <w:t>8</w:t>
      </w:r>
      <w:r w:rsidRPr="00AD1139">
        <w:t>.3.4.2</w:t>
      </w:r>
      <w:r w:rsidRPr="00AD1139">
        <w:tab/>
        <w:t>Sending location information report</w:t>
      </w:r>
      <w:bookmarkEnd w:id="3619"/>
      <w:bookmarkEnd w:id="3620"/>
      <w:bookmarkEnd w:id="3621"/>
      <w:bookmarkEnd w:id="3622"/>
    </w:p>
    <w:p w14:paraId="7DC43DC0"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6C81FA7D" w14:textId="77777777" w:rsidR="00D80019" w:rsidRDefault="00D80019" w:rsidP="00D80019">
      <w:pPr>
        <w:pStyle w:val="B1"/>
      </w:pPr>
      <w:r>
        <w:t>1</w:t>
      </w:r>
      <w:r w:rsidRPr="0073469F">
        <w:t>)</w:t>
      </w:r>
      <w:r w:rsidR="00585B10">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5173847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57ADE18F"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44B30F5A" w14:textId="77777777" w:rsidR="00D80019" w:rsidRPr="0073469F" w:rsidRDefault="00D80019" w:rsidP="00D80019">
      <w:pPr>
        <w:pStyle w:val="B2"/>
      </w:pPr>
      <w:r>
        <w:t>c)</w:t>
      </w:r>
      <w:r>
        <w:tab/>
        <w:t>the location reporting elements corresponding to the triggers that have fired;</w:t>
      </w:r>
    </w:p>
    <w:p w14:paraId="2460D8D2"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26AC40F" w14:textId="77777777" w:rsidR="00D80019" w:rsidRPr="0073469F" w:rsidRDefault="00D80019" w:rsidP="00D80019">
      <w:pPr>
        <w:pStyle w:val="B1"/>
      </w:pPr>
      <w:r>
        <w:t>3)</w:t>
      </w:r>
      <w:r>
        <w:tab/>
        <w:t>shall reset all triggers</w:t>
      </w:r>
      <w:r w:rsidRPr="0073469F">
        <w:t>.</w:t>
      </w:r>
    </w:p>
    <w:p w14:paraId="44F05023"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523F1CA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A3A95D2"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149275C1"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1BC2622"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3A0FC8F5"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A9D3A58" w14:textId="77777777" w:rsidR="00D80019" w:rsidRPr="0073469F" w:rsidRDefault="00D80019" w:rsidP="00D80019">
      <w:pPr>
        <w:pStyle w:val="B2"/>
      </w:pPr>
      <w:r>
        <w:t>c)</w:t>
      </w:r>
      <w:r>
        <w:tab/>
        <w:t>the location reporting elements corresponding to the triggers that have fired;</w:t>
      </w:r>
    </w:p>
    <w:p w14:paraId="4CD4058E"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7CE5EC47"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1BA65BE0" w14:textId="77777777" w:rsidR="00D80019" w:rsidRPr="0073469F" w:rsidRDefault="00D80019" w:rsidP="00D80019">
      <w:pPr>
        <w:pStyle w:val="B1"/>
      </w:pPr>
      <w:r>
        <w:t>6)</w:t>
      </w:r>
      <w:r>
        <w:tab/>
        <w:t>shall reset all triggers; and</w:t>
      </w:r>
    </w:p>
    <w:p w14:paraId="581F726C" w14:textId="77777777" w:rsidR="00D80019" w:rsidRPr="00D80019" w:rsidRDefault="00D80019" w:rsidP="00D80019">
      <w:pPr>
        <w:pStyle w:val="B1"/>
        <w:rPr>
          <w:noProof/>
          <w:lang w:val="en-GB"/>
        </w:rPr>
      </w:pPr>
      <w:r>
        <w:t>7)</w:t>
      </w:r>
      <w:r>
        <w:tab/>
      </w:r>
      <w:r w:rsidRPr="0073469F">
        <w:t>shall send the SIP MESSAGE request as specified in 3GPP TS 24.229 </w:t>
      </w:r>
      <w:r>
        <w:t>[11]</w:t>
      </w:r>
      <w:r w:rsidRPr="0073469F">
        <w:t>.</w:t>
      </w:r>
    </w:p>
    <w:p w14:paraId="49756F1A" w14:textId="77777777" w:rsidR="009F1106" w:rsidRDefault="009F1106" w:rsidP="009F1106">
      <w:pPr>
        <w:pStyle w:val="Heading1"/>
        <w:rPr>
          <w:noProof/>
        </w:rPr>
      </w:pPr>
      <w:bookmarkStart w:id="3623" w:name="_Toc20153120"/>
      <w:bookmarkStart w:id="3624" w:name="_Toc27495785"/>
      <w:bookmarkStart w:id="3625" w:name="_Toc36109253"/>
      <w:bookmarkStart w:id="3626" w:name="_Toc73959036"/>
      <w:r>
        <w:rPr>
          <w:noProof/>
        </w:rPr>
        <w:t>19</w:t>
      </w:r>
      <w:r>
        <w:rPr>
          <w:noProof/>
        </w:rPr>
        <w:tab/>
        <w:t>MCVideo Service Continuity</w:t>
      </w:r>
      <w:bookmarkEnd w:id="3623"/>
      <w:bookmarkEnd w:id="3624"/>
      <w:bookmarkEnd w:id="3625"/>
      <w:bookmarkEnd w:id="3626"/>
    </w:p>
    <w:p w14:paraId="3934186E" w14:textId="77777777" w:rsidR="009F1106" w:rsidRDefault="009F1106" w:rsidP="009F1106">
      <w:pPr>
        <w:pStyle w:val="Heading2"/>
      </w:pPr>
      <w:bookmarkStart w:id="3627" w:name="_Toc20153121"/>
      <w:bookmarkStart w:id="3628" w:name="_Toc27495786"/>
      <w:bookmarkStart w:id="3629" w:name="_Toc36109254"/>
      <w:bookmarkStart w:id="3630" w:name="_Toc73959037"/>
      <w:r>
        <w:t>19.1</w:t>
      </w:r>
      <w:r>
        <w:tab/>
        <w:t>General</w:t>
      </w:r>
      <w:bookmarkEnd w:id="3627"/>
      <w:bookmarkEnd w:id="3628"/>
      <w:bookmarkEnd w:id="3629"/>
      <w:bookmarkEnd w:id="3630"/>
    </w:p>
    <w:p w14:paraId="1E9A0197"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153BB83A"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2F174FA7"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2C57978E"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375DECEA"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2956AE0B"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7D5F9816"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575A77C1" w14:textId="77777777" w:rsidR="009F1106" w:rsidRPr="004D7105" w:rsidRDefault="009F1106" w:rsidP="009F1106">
      <w:pPr>
        <w:pStyle w:val="Heading2"/>
      </w:pPr>
      <w:bookmarkStart w:id="3631" w:name="_Toc20153122"/>
      <w:bookmarkStart w:id="3632" w:name="_Toc27495787"/>
      <w:bookmarkStart w:id="3633" w:name="_Toc36109255"/>
      <w:bookmarkStart w:id="3634" w:name="_Toc73959038"/>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3631"/>
      <w:bookmarkEnd w:id="3632"/>
      <w:bookmarkEnd w:id="3633"/>
      <w:bookmarkEnd w:id="3634"/>
    </w:p>
    <w:p w14:paraId="44B11961" w14:textId="77777777" w:rsidR="009F1106" w:rsidRPr="004D7105" w:rsidRDefault="009F1106" w:rsidP="009F1106">
      <w:pPr>
        <w:pStyle w:val="Heading3"/>
      </w:pPr>
      <w:bookmarkStart w:id="3635" w:name="_Toc20153123"/>
      <w:bookmarkStart w:id="3636" w:name="_Toc27495788"/>
      <w:bookmarkStart w:id="3637" w:name="_Toc36109256"/>
      <w:bookmarkStart w:id="3638" w:name="_Toc73959039"/>
      <w:r>
        <w:t>19</w:t>
      </w:r>
      <w:r w:rsidRPr="004D7105">
        <w:t>.2.1</w:t>
      </w:r>
      <w:r w:rsidRPr="004D7105">
        <w:tab/>
        <w:t>Remote UE</w:t>
      </w:r>
      <w:bookmarkEnd w:id="3635"/>
      <w:bookmarkEnd w:id="3636"/>
      <w:bookmarkEnd w:id="3637"/>
      <w:bookmarkEnd w:id="3638"/>
    </w:p>
    <w:p w14:paraId="59277827"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5A3948CF"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62AB0277"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58A8431"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3DFE3A65"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585B10">
        <w:t>clause</w:t>
      </w:r>
      <w:r w:rsidRPr="004D7105">
        <w:t> 10A.2.12 of 3GPP TS 24.334 </w:t>
      </w:r>
      <w:r>
        <w:t>[59]</w:t>
      </w:r>
      <w:r w:rsidRPr="004D7105">
        <w:t>;</w:t>
      </w:r>
    </w:p>
    <w:p w14:paraId="5D13126D" w14:textId="77777777" w:rsidR="009F1106" w:rsidRPr="004D7105" w:rsidRDefault="009F1106" w:rsidP="009F1106">
      <w:pPr>
        <w:pStyle w:val="B1"/>
      </w:pPr>
      <w:r w:rsidRPr="004D7105">
        <w:t>3)</w:t>
      </w:r>
      <w:r w:rsidRPr="004D7105">
        <w:tab/>
        <w:t xml:space="preserve">shall establish a direct link to the relay as specified in </w:t>
      </w:r>
      <w:r w:rsidR="00585B10">
        <w:t>clause</w:t>
      </w:r>
      <w:r w:rsidRPr="004D7105">
        <w:t> 10.4.2 of 3GPP TS 24.334 </w:t>
      </w:r>
      <w:r>
        <w:t>[59]</w:t>
      </w:r>
      <w:r w:rsidRPr="004D7105">
        <w:t>;</w:t>
      </w:r>
    </w:p>
    <w:p w14:paraId="3FB6C25A"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614ADFF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585B10">
        <w:t>clause</w:t>
      </w:r>
      <w:r w:rsidRPr="00FE13F1">
        <w:t> 10.2.0 of 3GPP TS 24.237 </w:t>
      </w:r>
      <w:r>
        <w:t>[60]</w:t>
      </w:r>
      <w:r w:rsidRPr="00FE13F1">
        <w:t>;</w:t>
      </w:r>
    </w:p>
    <w:p w14:paraId="107F0ECE"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585B10">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7567A2EA"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585B10">
        <w:t>clause</w:t>
      </w:r>
      <w:r w:rsidRPr="001A4B17">
        <w:t> 10.2.1 of 3GPP TS 24.237 </w:t>
      </w:r>
      <w:r>
        <w:t>[60]</w:t>
      </w:r>
      <w:r w:rsidRPr="001A4B17">
        <w:t>;</w:t>
      </w:r>
    </w:p>
    <w:p w14:paraId="23E1E00C"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2B5CFBB6"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2931364E"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5FFD2939" w14:textId="77777777" w:rsidR="009F1106" w:rsidRDefault="009F1106" w:rsidP="009F1106">
      <w:pPr>
        <w:pStyle w:val="Heading3"/>
      </w:pPr>
      <w:bookmarkStart w:id="3639" w:name="_Toc20153124"/>
      <w:bookmarkStart w:id="3640" w:name="_Toc27495789"/>
      <w:bookmarkStart w:id="3641" w:name="_Toc36109257"/>
      <w:bookmarkStart w:id="3642" w:name="_Toc73959040"/>
      <w:r>
        <w:t>19.2.2</w:t>
      </w:r>
      <w:r>
        <w:tab/>
        <w:t>SCC AS</w:t>
      </w:r>
      <w:bookmarkEnd w:id="3639"/>
      <w:bookmarkEnd w:id="3640"/>
      <w:bookmarkEnd w:id="3641"/>
      <w:bookmarkEnd w:id="3642"/>
    </w:p>
    <w:p w14:paraId="0E235636" w14:textId="77777777" w:rsidR="009F1106" w:rsidRDefault="009F1106" w:rsidP="009F1106">
      <w:pPr>
        <w:pStyle w:val="B1"/>
        <w:ind w:left="0" w:firstLine="0"/>
      </w:pPr>
      <w:r>
        <w:t xml:space="preserve">The SCC AS follows the procedures in </w:t>
      </w:r>
      <w:r w:rsidR="00585B10">
        <w:t>clause</w:t>
      </w:r>
      <w:r>
        <w:t> 10.3.2 of 3GPP TS </w:t>
      </w:r>
      <w:r w:rsidRPr="00FE15C4">
        <w:t>24.237</w:t>
      </w:r>
      <w:r>
        <w:t> [60].</w:t>
      </w:r>
    </w:p>
    <w:p w14:paraId="7CAF1BAC" w14:textId="77777777" w:rsidR="009F1106" w:rsidRDefault="009F1106" w:rsidP="009F1106">
      <w:pPr>
        <w:pStyle w:val="Heading2"/>
      </w:pPr>
      <w:bookmarkStart w:id="3643" w:name="_Toc20153125"/>
      <w:bookmarkStart w:id="3644" w:name="_Toc27495790"/>
      <w:bookmarkStart w:id="3645" w:name="_Toc36109258"/>
      <w:bookmarkStart w:id="3646" w:name="_Toc73959041"/>
      <w:r>
        <w:t>19.3</w:t>
      </w:r>
      <w:r>
        <w:tab/>
        <w:t>Service continuity from UE-to-network relay MCVideo service to on-network MCVideo service</w:t>
      </w:r>
      <w:bookmarkEnd w:id="3643"/>
      <w:bookmarkEnd w:id="3644"/>
      <w:bookmarkEnd w:id="3645"/>
      <w:bookmarkEnd w:id="3646"/>
    </w:p>
    <w:p w14:paraId="64C58F51" w14:textId="77777777" w:rsidR="009F1106" w:rsidRDefault="009F1106" w:rsidP="009F1106">
      <w:pPr>
        <w:pStyle w:val="Heading3"/>
      </w:pPr>
      <w:bookmarkStart w:id="3647" w:name="_Toc20153126"/>
      <w:bookmarkStart w:id="3648" w:name="_Toc27495791"/>
      <w:bookmarkStart w:id="3649" w:name="_Toc36109259"/>
      <w:bookmarkStart w:id="3650" w:name="_Toc73959042"/>
      <w:r>
        <w:t>19.3.1</w:t>
      </w:r>
      <w:r>
        <w:tab/>
        <w:t>Remote UE</w:t>
      </w:r>
      <w:bookmarkEnd w:id="3647"/>
      <w:bookmarkEnd w:id="3648"/>
      <w:bookmarkEnd w:id="3649"/>
      <w:bookmarkEnd w:id="3650"/>
    </w:p>
    <w:p w14:paraId="0A17FDC1"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556E9B18"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585B10">
        <w:t>clause</w:t>
      </w:r>
      <w:r>
        <w:t> </w:t>
      </w:r>
      <w:r w:rsidRPr="00FE15C4">
        <w:t xml:space="preserve">10.2.0 of </w:t>
      </w:r>
      <w:r>
        <w:t>3GPP TS </w:t>
      </w:r>
      <w:r w:rsidRPr="00FE15C4">
        <w:t>24.237</w:t>
      </w:r>
      <w:r>
        <w:t> [60]; and</w:t>
      </w:r>
    </w:p>
    <w:p w14:paraId="0F40DA96" w14:textId="77777777" w:rsidR="009F1106" w:rsidRDefault="009F1106" w:rsidP="009F1106">
      <w:pPr>
        <w:pStyle w:val="NO"/>
      </w:pPr>
      <w:r>
        <w:t>NOTE:</w:t>
      </w:r>
      <w:r>
        <w:tab/>
        <w:t xml:space="preserve">The remote UE uses </w:t>
      </w:r>
      <w:r w:rsidRPr="00FE15C4">
        <w:t xml:space="preserve">option II procedures for P-CSCF discovery as defined in </w:t>
      </w:r>
      <w:r w:rsidR="00585B10">
        <w:t>clause</w:t>
      </w:r>
      <w:r>
        <w:t> </w:t>
      </w:r>
      <w:r w:rsidRPr="00FE15C4">
        <w:t>L.2.2.1 of 3GPP</w:t>
      </w:r>
      <w:r>
        <w:t> TS 24.229 [11] to discover the P-CSCF address when connecting to EPC.</w:t>
      </w:r>
    </w:p>
    <w:p w14:paraId="460E716D" w14:textId="77777777" w:rsidR="009F1106" w:rsidRDefault="009F1106" w:rsidP="009F1106">
      <w:pPr>
        <w:pStyle w:val="B1"/>
      </w:pPr>
      <w:r>
        <w:t>2)</w:t>
      </w:r>
      <w:r>
        <w:tab/>
        <w:t xml:space="preserve">follows the procedures in steps 5), 6) and 7) of </w:t>
      </w:r>
      <w:r w:rsidR="00585B10">
        <w:t>clause</w:t>
      </w:r>
      <w:r>
        <w:t> 14.A.2.1.</w:t>
      </w:r>
    </w:p>
    <w:p w14:paraId="332240A2" w14:textId="77777777" w:rsidR="009F1106" w:rsidRDefault="009F1106" w:rsidP="009F1106">
      <w:pPr>
        <w:pStyle w:val="Heading3"/>
      </w:pPr>
      <w:bookmarkStart w:id="3651" w:name="_Toc20153127"/>
      <w:bookmarkStart w:id="3652" w:name="_Toc27495792"/>
      <w:bookmarkStart w:id="3653" w:name="_Toc36109260"/>
      <w:bookmarkStart w:id="3654" w:name="_Toc73959043"/>
      <w:r>
        <w:t>19.3.2</w:t>
      </w:r>
      <w:r>
        <w:tab/>
        <w:t>SCC AS</w:t>
      </w:r>
      <w:bookmarkEnd w:id="3651"/>
      <w:bookmarkEnd w:id="3652"/>
      <w:bookmarkEnd w:id="3653"/>
      <w:bookmarkEnd w:id="3654"/>
    </w:p>
    <w:p w14:paraId="44165F1E" w14:textId="77777777" w:rsidR="009F1106" w:rsidRPr="0076312A" w:rsidRDefault="009F1106" w:rsidP="009F1106">
      <w:pPr>
        <w:rPr>
          <w:noProof/>
        </w:rPr>
      </w:pPr>
      <w:r>
        <w:t xml:space="preserve">The SCC AS follows the procedures in </w:t>
      </w:r>
      <w:r w:rsidR="00585B10">
        <w:t>clause</w:t>
      </w:r>
      <w:r>
        <w:t> 19.2.2.</w:t>
      </w:r>
    </w:p>
    <w:p w14:paraId="294BDAB1" w14:textId="77777777" w:rsidR="00080512" w:rsidRPr="0079589D" w:rsidRDefault="00D9134D" w:rsidP="00C32F32">
      <w:pPr>
        <w:pStyle w:val="Heading8"/>
      </w:pPr>
      <w:r w:rsidRPr="0079589D">
        <w:br w:type="page"/>
      </w:r>
      <w:bookmarkStart w:id="3655" w:name="_Toc20153128"/>
      <w:bookmarkStart w:id="3656" w:name="_Toc27495793"/>
      <w:bookmarkStart w:id="3657" w:name="_Toc36109261"/>
      <w:bookmarkStart w:id="3658" w:name="_Toc73959044"/>
      <w:r w:rsidR="00080512" w:rsidRPr="0079589D">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3655"/>
      <w:bookmarkEnd w:id="3656"/>
      <w:bookmarkEnd w:id="3657"/>
      <w:bookmarkEnd w:id="3658"/>
    </w:p>
    <w:p w14:paraId="5E117524" w14:textId="77777777" w:rsidR="007A6DDD" w:rsidRPr="00F222C1" w:rsidRDefault="007A6DDD" w:rsidP="007A6DDD">
      <w:pPr>
        <w:pStyle w:val="NO"/>
        <w:rPr>
          <w:lang w:val="en-GB"/>
        </w:rPr>
      </w:pPr>
      <w:r>
        <w:t>N</w:t>
      </w:r>
      <w:r>
        <w:rPr>
          <w:lang w:val="en-GB"/>
        </w:rPr>
        <w:t>OTE:</w:t>
      </w:r>
      <w:r>
        <w:rPr>
          <w:lang w:val="en-GB"/>
        </w:rPr>
        <w:tab/>
        <w:t xml:space="preserve">the current version of this specification does not include example signalling flows. </w:t>
      </w:r>
    </w:p>
    <w:p w14:paraId="5EC7D2CC" w14:textId="77777777" w:rsidR="007A6DDD" w:rsidRPr="0079589D" w:rsidRDefault="004B0FA7" w:rsidP="007A6DDD">
      <w:pPr>
        <w:pStyle w:val="Heading8"/>
        <w:rPr>
          <w:lang w:val="en-GB"/>
        </w:rPr>
      </w:pPr>
      <w:r>
        <w:br w:type="page"/>
      </w:r>
      <w:bookmarkStart w:id="3659" w:name="_Toc20153129"/>
      <w:bookmarkStart w:id="3660" w:name="_Toc27495794"/>
      <w:bookmarkStart w:id="3661" w:name="_Toc36109262"/>
      <w:bookmarkStart w:id="3662" w:name="_Toc73959045"/>
      <w:r w:rsidR="007A6DDD" w:rsidRPr="0079589D">
        <w:t xml:space="preserve">Annex </w:t>
      </w:r>
      <w:r w:rsidR="007A6DDD" w:rsidRPr="0079589D">
        <w:rPr>
          <w:lang w:val="en-GB"/>
        </w:rPr>
        <w:t>B</w:t>
      </w:r>
      <w:r w:rsidR="007A6DDD" w:rsidRPr="0079589D">
        <w:t xml:space="preserve"> (informative):</w:t>
      </w:r>
      <w:r w:rsidR="007A6DDD" w:rsidRPr="0079589D">
        <w:br/>
      </w:r>
      <w:r w:rsidR="007A6DDD" w:rsidRPr="0079589D">
        <w:rPr>
          <w:lang w:val="en-GB"/>
        </w:rPr>
        <w:t>Timers</w:t>
      </w:r>
      <w:bookmarkEnd w:id="3659"/>
      <w:bookmarkEnd w:id="3660"/>
      <w:bookmarkEnd w:id="3661"/>
      <w:bookmarkEnd w:id="3662"/>
    </w:p>
    <w:p w14:paraId="32EECB74" w14:textId="77777777" w:rsidR="00933879" w:rsidRPr="0079589D" w:rsidRDefault="00E51AF2" w:rsidP="00933879">
      <w:pPr>
        <w:pStyle w:val="Heading1"/>
      </w:pPr>
      <w:bookmarkStart w:id="3663" w:name="_Toc20153130"/>
      <w:bookmarkStart w:id="3664" w:name="_Toc27495795"/>
      <w:bookmarkStart w:id="3665" w:name="_Toc36109263"/>
      <w:bookmarkStart w:id="3666" w:name="_Toc73959046"/>
      <w:r w:rsidRPr="0079589D">
        <w:t>B.</w:t>
      </w:r>
      <w:r w:rsidR="00933879" w:rsidRPr="0079589D">
        <w:t>1</w:t>
      </w:r>
      <w:r w:rsidR="00933879" w:rsidRPr="0079589D">
        <w:tab/>
        <w:t>General</w:t>
      </w:r>
      <w:bookmarkEnd w:id="3663"/>
      <w:bookmarkEnd w:id="3664"/>
      <w:bookmarkEnd w:id="3665"/>
      <w:bookmarkEnd w:id="3666"/>
    </w:p>
    <w:p w14:paraId="0DFFF7D6" w14:textId="77777777" w:rsidR="00933879" w:rsidRPr="0079589D" w:rsidRDefault="00933879" w:rsidP="00933879">
      <w:r w:rsidRPr="0079589D">
        <w:t>The following tables give a brief description of the timers used in the present document.</w:t>
      </w:r>
    </w:p>
    <w:p w14:paraId="2FD3864A" w14:textId="77777777" w:rsidR="00933879" w:rsidRPr="0079589D" w:rsidRDefault="00933879" w:rsidP="00933879">
      <w:r w:rsidRPr="0079589D">
        <w:t>For the on-network timers described in the present document, the following timer families are used:</w:t>
      </w:r>
    </w:p>
    <w:p w14:paraId="60D38B8A" w14:textId="77777777" w:rsidR="00933879" w:rsidRPr="0079589D" w:rsidRDefault="00933879" w:rsidP="00933879">
      <w:pPr>
        <w:pStyle w:val="B1"/>
      </w:pPr>
      <w:r w:rsidRPr="0079589D">
        <w:t>-</w:t>
      </w:r>
      <w:r w:rsidRPr="0079589D">
        <w:tab/>
        <w:t>TNGx: Timer oN-network Group call x</w:t>
      </w:r>
    </w:p>
    <w:p w14:paraId="2E9D11FD" w14:textId="77777777" w:rsidR="00933879" w:rsidRPr="0079589D" w:rsidRDefault="00933879" w:rsidP="00933879">
      <w:r w:rsidRPr="0079589D">
        <w:t>For the off-network timers described in the present document, the following timer families are used:</w:t>
      </w:r>
    </w:p>
    <w:p w14:paraId="5AC7DD1E" w14:textId="77777777" w:rsidR="00933879" w:rsidRPr="0079589D" w:rsidRDefault="00933879" w:rsidP="00933879">
      <w:pPr>
        <w:pStyle w:val="B1"/>
      </w:pPr>
      <w:r w:rsidRPr="0079589D">
        <w:t>-</w:t>
      </w:r>
      <w:r w:rsidRPr="0079589D">
        <w:tab/>
        <w:t>TFGx:</w:t>
      </w:r>
      <w:r w:rsidRPr="0079589D">
        <w:tab/>
        <w:t>Timer oFf-network Group call x</w:t>
      </w:r>
    </w:p>
    <w:p w14:paraId="407AA94E" w14:textId="77777777" w:rsidR="00933879" w:rsidRPr="0079589D" w:rsidRDefault="00933879" w:rsidP="00933879">
      <w:pPr>
        <w:pStyle w:val="B1"/>
      </w:pPr>
      <w:r w:rsidRPr="0079589D">
        <w:t>-</w:t>
      </w:r>
      <w:r w:rsidRPr="0079589D">
        <w:tab/>
        <w:t>TFPy:</w:t>
      </w:r>
      <w:r w:rsidRPr="0079589D">
        <w:tab/>
        <w:t>Timer oFf-network Private call y</w:t>
      </w:r>
    </w:p>
    <w:p w14:paraId="3CBDF445" w14:textId="77777777" w:rsidR="00933879" w:rsidRPr="0079589D" w:rsidRDefault="00933879" w:rsidP="00933879">
      <w:pPr>
        <w:pStyle w:val="B1"/>
      </w:pPr>
      <w:r w:rsidRPr="0079589D">
        <w:t>-</w:t>
      </w:r>
      <w:r w:rsidRPr="0079589D">
        <w:tab/>
        <w:t>TFBz:</w:t>
      </w:r>
      <w:r w:rsidRPr="0079589D">
        <w:tab/>
        <w:t>Timer oFf-network Broadcast group call z</w:t>
      </w:r>
    </w:p>
    <w:p w14:paraId="5E50DA39" w14:textId="77777777" w:rsidR="00933879" w:rsidRPr="0079589D" w:rsidRDefault="00933879" w:rsidP="00933879">
      <w:r w:rsidRPr="0079589D">
        <w:t>where x, y and z represent numbers.</w:t>
      </w:r>
    </w:p>
    <w:p w14:paraId="5ED0B0C5" w14:textId="77777777" w:rsidR="00933879" w:rsidRPr="0079589D" w:rsidRDefault="00E51AF2" w:rsidP="00933879">
      <w:pPr>
        <w:pStyle w:val="Heading1"/>
      </w:pPr>
      <w:bookmarkStart w:id="3667" w:name="_Toc20153131"/>
      <w:bookmarkStart w:id="3668" w:name="_Toc27495796"/>
      <w:bookmarkStart w:id="3669" w:name="_Toc36109264"/>
      <w:bookmarkStart w:id="3670" w:name="_Toc73959047"/>
      <w:r w:rsidRPr="0079589D">
        <w:t>B.</w:t>
      </w:r>
      <w:r w:rsidR="00933879" w:rsidRPr="0079589D">
        <w:t>2</w:t>
      </w:r>
      <w:r w:rsidR="00933879" w:rsidRPr="0079589D">
        <w:tab/>
        <w:t>On-network timers</w:t>
      </w:r>
      <w:bookmarkEnd w:id="3667"/>
      <w:bookmarkEnd w:id="3668"/>
      <w:bookmarkEnd w:id="3669"/>
      <w:bookmarkEnd w:id="3670"/>
    </w:p>
    <w:p w14:paraId="071A5D45" w14:textId="77777777" w:rsidR="00933879" w:rsidRPr="0079589D" w:rsidRDefault="00E51AF2" w:rsidP="00933879">
      <w:pPr>
        <w:pStyle w:val="Heading2"/>
      </w:pPr>
      <w:bookmarkStart w:id="3671" w:name="_Toc20153132"/>
      <w:bookmarkStart w:id="3672" w:name="_Toc27495797"/>
      <w:bookmarkStart w:id="3673" w:name="_Toc36109265"/>
      <w:bookmarkStart w:id="3674" w:name="_Toc73959048"/>
      <w:r w:rsidRPr="0079589D">
        <w:t>B.</w:t>
      </w:r>
      <w:r w:rsidR="00933879" w:rsidRPr="0079589D">
        <w:t>2.1</w:t>
      </w:r>
      <w:r w:rsidR="00933879" w:rsidRPr="0079589D">
        <w:tab/>
        <w:t>Timers in the controlling MCVideo function</w:t>
      </w:r>
      <w:bookmarkEnd w:id="3671"/>
      <w:bookmarkEnd w:id="3672"/>
      <w:bookmarkEnd w:id="3673"/>
      <w:bookmarkEnd w:id="3674"/>
    </w:p>
    <w:p w14:paraId="1978E288"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4D97334D" w14:textId="77777777" w:rsidR="00933879" w:rsidRPr="0079589D" w:rsidRDefault="00933879" w:rsidP="00933879">
      <w:pPr>
        <w:pStyle w:val="TH"/>
      </w:pPr>
      <w:r w:rsidRPr="0079589D">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9589D" w14:paraId="66E6452B" w14:textId="77777777" w:rsidTr="00137FC6">
        <w:trPr>
          <w:cantSplit/>
          <w:trHeight w:val="288"/>
          <w:tblHeader/>
        </w:trPr>
        <w:tc>
          <w:tcPr>
            <w:tcW w:w="1651" w:type="dxa"/>
            <w:shd w:val="clear" w:color="auto" w:fill="auto"/>
            <w:vAlign w:val="center"/>
          </w:tcPr>
          <w:p w14:paraId="3C97FE25" w14:textId="77777777" w:rsidR="00933879" w:rsidRPr="0079589D" w:rsidRDefault="00933879" w:rsidP="00933879">
            <w:pPr>
              <w:pStyle w:val="TAH"/>
            </w:pPr>
            <w:r w:rsidRPr="0079589D">
              <w:t>Timer</w:t>
            </w:r>
          </w:p>
        </w:tc>
        <w:tc>
          <w:tcPr>
            <w:tcW w:w="2229" w:type="dxa"/>
            <w:shd w:val="clear" w:color="auto" w:fill="auto"/>
            <w:vAlign w:val="center"/>
          </w:tcPr>
          <w:p w14:paraId="2DFD9DDF" w14:textId="77777777" w:rsidR="00933879" w:rsidRPr="0079589D" w:rsidRDefault="00933879" w:rsidP="00933879">
            <w:pPr>
              <w:pStyle w:val="TAH"/>
            </w:pPr>
            <w:r w:rsidRPr="0079589D">
              <w:t>Timer value</w:t>
            </w:r>
          </w:p>
        </w:tc>
        <w:tc>
          <w:tcPr>
            <w:tcW w:w="2234" w:type="dxa"/>
            <w:shd w:val="clear" w:color="auto" w:fill="auto"/>
            <w:vAlign w:val="center"/>
          </w:tcPr>
          <w:p w14:paraId="759E31F9" w14:textId="77777777" w:rsidR="00933879" w:rsidRPr="0079589D" w:rsidRDefault="00933879" w:rsidP="00933879">
            <w:pPr>
              <w:pStyle w:val="TAH"/>
            </w:pPr>
            <w:r w:rsidRPr="0079589D">
              <w:t>Cause of start</w:t>
            </w:r>
          </w:p>
        </w:tc>
        <w:tc>
          <w:tcPr>
            <w:tcW w:w="1820" w:type="dxa"/>
            <w:shd w:val="clear" w:color="auto" w:fill="auto"/>
            <w:vAlign w:val="center"/>
          </w:tcPr>
          <w:p w14:paraId="50F025FA" w14:textId="77777777" w:rsidR="00933879" w:rsidRPr="0079589D" w:rsidRDefault="00933879" w:rsidP="00933879">
            <w:pPr>
              <w:pStyle w:val="TAH"/>
            </w:pPr>
            <w:r w:rsidRPr="0079589D">
              <w:t>Normal stop</w:t>
            </w:r>
          </w:p>
        </w:tc>
        <w:tc>
          <w:tcPr>
            <w:tcW w:w="1923" w:type="dxa"/>
            <w:shd w:val="clear" w:color="auto" w:fill="auto"/>
            <w:vAlign w:val="center"/>
          </w:tcPr>
          <w:p w14:paraId="27EDBFDD" w14:textId="77777777" w:rsidR="00933879" w:rsidRPr="0079589D" w:rsidRDefault="00933879" w:rsidP="00933879">
            <w:pPr>
              <w:pStyle w:val="TAH"/>
            </w:pPr>
            <w:r w:rsidRPr="0079589D">
              <w:t>On expiry</w:t>
            </w:r>
          </w:p>
        </w:tc>
      </w:tr>
      <w:tr w:rsidR="00137FC6" w:rsidRPr="0079589D" w14:paraId="2D9A10C9" w14:textId="77777777" w:rsidTr="00137FC6">
        <w:trPr>
          <w:cantSplit/>
        </w:trPr>
        <w:tc>
          <w:tcPr>
            <w:tcW w:w="1651" w:type="dxa"/>
            <w:shd w:val="clear" w:color="auto" w:fill="auto"/>
          </w:tcPr>
          <w:p w14:paraId="2AF87231" w14:textId="77777777" w:rsidR="00137FC6" w:rsidRDefault="00137FC6" w:rsidP="005A7FA2">
            <w:pPr>
              <w:pStyle w:val="TAL"/>
            </w:pPr>
            <w:r w:rsidRPr="0073469F">
              <w:t>TNG1 (acknowledged call setup timer)</w:t>
            </w:r>
          </w:p>
          <w:p w14:paraId="1841870A" w14:textId="77777777" w:rsidR="00137FC6" w:rsidRPr="0079589D" w:rsidRDefault="00137FC6" w:rsidP="00137FC6">
            <w:pPr>
              <w:pStyle w:val="TAL"/>
            </w:pPr>
            <w:r>
              <w:t>(NOTE 1)</w:t>
            </w:r>
          </w:p>
        </w:tc>
        <w:tc>
          <w:tcPr>
            <w:tcW w:w="2229" w:type="dxa"/>
            <w:shd w:val="clear" w:color="auto" w:fill="auto"/>
          </w:tcPr>
          <w:p w14:paraId="24E637D1"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2EF814B5"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7E3F3E0A"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5B3C011D" w14:textId="77777777" w:rsidR="00137FC6" w:rsidRPr="0073469F" w:rsidRDefault="00137FC6" w:rsidP="005A7FA2">
            <w:pPr>
              <w:pStyle w:val="TAL"/>
            </w:pPr>
            <w:r w:rsidRPr="0073469F">
              <w:t>Either proceed with the set-up of the call or abandon the call.</w:t>
            </w:r>
          </w:p>
          <w:p w14:paraId="28039C90" w14:textId="77777777" w:rsidR="00137FC6" w:rsidRPr="0079589D" w:rsidRDefault="00137FC6" w:rsidP="00933879">
            <w:pPr>
              <w:pStyle w:val="TAL"/>
            </w:pPr>
          </w:p>
        </w:tc>
      </w:tr>
      <w:tr w:rsidR="00137FC6" w:rsidRPr="0079589D" w14:paraId="0D38EA3A" w14:textId="77777777" w:rsidTr="00137FC6">
        <w:trPr>
          <w:cantSplit/>
        </w:trPr>
        <w:tc>
          <w:tcPr>
            <w:tcW w:w="1651" w:type="dxa"/>
            <w:shd w:val="clear" w:color="auto" w:fill="auto"/>
          </w:tcPr>
          <w:p w14:paraId="0A82CC02" w14:textId="77777777" w:rsidR="00137FC6" w:rsidRDefault="00137FC6" w:rsidP="005A7FA2">
            <w:pPr>
              <w:pStyle w:val="TAL"/>
            </w:pPr>
            <w:r>
              <w:t>TNG2</w:t>
            </w:r>
          </w:p>
          <w:p w14:paraId="56D92C29" w14:textId="77777777" w:rsidR="00137FC6" w:rsidRDefault="00137FC6" w:rsidP="005A7FA2">
            <w:pPr>
              <w:pStyle w:val="TAL"/>
            </w:pPr>
            <w:r>
              <w:t>(in-progress emergency group call timer)</w:t>
            </w:r>
          </w:p>
          <w:p w14:paraId="64800D04" w14:textId="77777777" w:rsidR="00137FC6" w:rsidRPr="0079589D" w:rsidRDefault="00137FC6" w:rsidP="00933879">
            <w:pPr>
              <w:pStyle w:val="TAL"/>
            </w:pPr>
            <w:r>
              <w:t>(NOTE 2)</w:t>
            </w:r>
          </w:p>
        </w:tc>
        <w:tc>
          <w:tcPr>
            <w:tcW w:w="2229" w:type="dxa"/>
            <w:shd w:val="clear" w:color="auto" w:fill="auto"/>
          </w:tcPr>
          <w:p w14:paraId="1F80306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13CE23CF"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664072BF"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517EEC37"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DF9A090" w14:textId="77777777" w:rsidTr="00137FC6">
        <w:trPr>
          <w:cantSplit/>
        </w:trPr>
        <w:tc>
          <w:tcPr>
            <w:tcW w:w="1651" w:type="dxa"/>
            <w:shd w:val="clear" w:color="auto" w:fill="auto"/>
          </w:tcPr>
          <w:p w14:paraId="5B7E6A4B" w14:textId="77777777" w:rsidR="00137FC6" w:rsidRDefault="00137FC6" w:rsidP="005A7FA2">
            <w:pPr>
              <w:pStyle w:val="TAL"/>
            </w:pPr>
            <w:r>
              <w:t>TNG3 (group call timer).</w:t>
            </w:r>
          </w:p>
          <w:p w14:paraId="1BC09411" w14:textId="77777777" w:rsidR="00137FC6" w:rsidRPr="0079589D" w:rsidRDefault="00137FC6" w:rsidP="00933879">
            <w:pPr>
              <w:pStyle w:val="TAL"/>
            </w:pPr>
            <w:r>
              <w:t>(NOTE 1).</w:t>
            </w:r>
          </w:p>
        </w:tc>
        <w:tc>
          <w:tcPr>
            <w:tcW w:w="2229" w:type="dxa"/>
            <w:shd w:val="clear" w:color="auto" w:fill="auto"/>
          </w:tcPr>
          <w:p w14:paraId="45FD1B54"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1A0E467A"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30B26B72"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47D0C5F0"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2F4653A4" w14:textId="77777777" w:rsidR="00137FC6" w:rsidRDefault="00137FC6" w:rsidP="005A7FA2">
            <w:pPr>
              <w:pStyle w:val="TAL"/>
            </w:pPr>
            <w:r>
              <w:t>When the last MCVideo client has left the session.</w:t>
            </w:r>
          </w:p>
          <w:p w14:paraId="3803910C"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BE0445C"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65AB76CE" w14:textId="77777777" w:rsidR="00137FC6" w:rsidRPr="0079589D" w:rsidRDefault="00137FC6" w:rsidP="00933879">
            <w:pPr>
              <w:pStyle w:val="TAL"/>
            </w:pPr>
            <w:r>
              <w:t>Release the group call.</w:t>
            </w:r>
          </w:p>
        </w:tc>
      </w:tr>
      <w:tr w:rsidR="00933879" w:rsidRPr="0079589D" w14:paraId="49BA6F8F" w14:textId="77777777" w:rsidTr="00933879">
        <w:trPr>
          <w:cantSplit/>
        </w:trPr>
        <w:tc>
          <w:tcPr>
            <w:tcW w:w="9857" w:type="dxa"/>
            <w:gridSpan w:val="5"/>
            <w:shd w:val="clear" w:color="auto" w:fill="auto"/>
          </w:tcPr>
          <w:p w14:paraId="6C91AB72"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2B6B2D6D"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1056AD4C" w14:textId="77777777" w:rsidR="00933879" w:rsidRPr="0079589D" w:rsidRDefault="00933879" w:rsidP="00933879"/>
    <w:p w14:paraId="6843091C" w14:textId="77777777" w:rsidR="00933879" w:rsidRPr="0079589D" w:rsidRDefault="00E51AF2" w:rsidP="00933879">
      <w:pPr>
        <w:pStyle w:val="Heading1"/>
      </w:pPr>
      <w:bookmarkStart w:id="3675" w:name="_Toc20153133"/>
      <w:bookmarkStart w:id="3676" w:name="_Toc27495798"/>
      <w:bookmarkStart w:id="3677" w:name="_Toc36109266"/>
      <w:bookmarkStart w:id="3678" w:name="_Toc73959049"/>
      <w:r w:rsidRPr="0079589D">
        <w:t>B.</w:t>
      </w:r>
      <w:r w:rsidR="00933879" w:rsidRPr="0079589D">
        <w:t>3</w:t>
      </w:r>
      <w:r w:rsidR="00933879" w:rsidRPr="0079589D">
        <w:tab/>
        <w:t>Off-network timers</w:t>
      </w:r>
      <w:bookmarkEnd w:id="3675"/>
      <w:bookmarkEnd w:id="3676"/>
      <w:bookmarkEnd w:id="3677"/>
      <w:bookmarkEnd w:id="3678"/>
    </w:p>
    <w:p w14:paraId="6EC16277" w14:textId="77777777" w:rsidR="00933879" w:rsidRPr="0079589D" w:rsidRDefault="00E51AF2" w:rsidP="00933879">
      <w:pPr>
        <w:pStyle w:val="Heading2"/>
      </w:pPr>
      <w:bookmarkStart w:id="3679" w:name="_Toc20153134"/>
      <w:bookmarkStart w:id="3680" w:name="_Toc27495799"/>
      <w:bookmarkStart w:id="3681" w:name="_Toc36109267"/>
      <w:bookmarkStart w:id="3682" w:name="_Toc73959050"/>
      <w:r w:rsidRPr="0079589D">
        <w:t>B.</w:t>
      </w:r>
      <w:r w:rsidR="00933879" w:rsidRPr="0079589D">
        <w:t>3.1</w:t>
      </w:r>
      <w:r w:rsidR="00933879" w:rsidRPr="0079589D">
        <w:tab/>
        <w:t>Timers in off-network group call</w:t>
      </w:r>
      <w:bookmarkEnd w:id="3679"/>
      <w:bookmarkEnd w:id="3680"/>
      <w:bookmarkEnd w:id="3681"/>
      <w:bookmarkEnd w:id="3682"/>
    </w:p>
    <w:p w14:paraId="0BEB73A2" w14:textId="77777777" w:rsidR="00933879" w:rsidRPr="0079589D" w:rsidRDefault="00E51AF2" w:rsidP="00933879">
      <w:pPr>
        <w:pStyle w:val="Heading3"/>
      </w:pPr>
      <w:bookmarkStart w:id="3683" w:name="_Toc20153135"/>
      <w:bookmarkStart w:id="3684" w:name="_Toc27495800"/>
      <w:bookmarkStart w:id="3685" w:name="_Toc36109268"/>
      <w:bookmarkStart w:id="3686" w:name="_Toc73959051"/>
      <w:r w:rsidRPr="0079589D">
        <w:t>B.</w:t>
      </w:r>
      <w:r w:rsidR="00933879" w:rsidRPr="0079589D">
        <w:t>3.1.1</w:t>
      </w:r>
      <w:r w:rsidR="00933879" w:rsidRPr="0079589D">
        <w:tab/>
        <w:t>Basic call control</w:t>
      </w:r>
      <w:bookmarkEnd w:id="3683"/>
      <w:bookmarkEnd w:id="3684"/>
      <w:bookmarkEnd w:id="3685"/>
      <w:bookmarkEnd w:id="3686"/>
    </w:p>
    <w:p w14:paraId="62BFBFD4"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12F07C5" w14:textId="77777777" w:rsidR="00933879" w:rsidRPr="0079589D" w:rsidRDefault="00933879" w:rsidP="00933879">
      <w:pPr>
        <w:pStyle w:val="TH"/>
      </w:pPr>
      <w:r w:rsidRPr="0079589D">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9589D" w14:paraId="67BB4A34" w14:textId="77777777" w:rsidTr="00933879">
        <w:trPr>
          <w:cantSplit/>
          <w:trHeight w:val="288"/>
          <w:tblHeader/>
        </w:trPr>
        <w:tc>
          <w:tcPr>
            <w:tcW w:w="1557" w:type="dxa"/>
            <w:shd w:val="clear" w:color="auto" w:fill="auto"/>
            <w:vAlign w:val="center"/>
          </w:tcPr>
          <w:p w14:paraId="344A1604" w14:textId="77777777" w:rsidR="00933879" w:rsidRPr="0079589D" w:rsidRDefault="00933879" w:rsidP="00933879">
            <w:pPr>
              <w:pStyle w:val="TAH"/>
            </w:pPr>
            <w:r w:rsidRPr="0079589D">
              <w:t>Timer</w:t>
            </w:r>
          </w:p>
        </w:tc>
        <w:tc>
          <w:tcPr>
            <w:tcW w:w="2755" w:type="dxa"/>
            <w:shd w:val="clear" w:color="auto" w:fill="auto"/>
            <w:vAlign w:val="center"/>
          </w:tcPr>
          <w:p w14:paraId="193B5E43" w14:textId="77777777" w:rsidR="00933879" w:rsidRPr="0079589D" w:rsidRDefault="00933879" w:rsidP="00933879">
            <w:pPr>
              <w:pStyle w:val="TAH"/>
            </w:pPr>
            <w:r w:rsidRPr="0079589D">
              <w:t>Timer value</w:t>
            </w:r>
          </w:p>
        </w:tc>
        <w:tc>
          <w:tcPr>
            <w:tcW w:w="1922" w:type="dxa"/>
            <w:shd w:val="clear" w:color="auto" w:fill="auto"/>
            <w:vAlign w:val="center"/>
          </w:tcPr>
          <w:p w14:paraId="159BFCC5" w14:textId="77777777" w:rsidR="00933879" w:rsidRPr="0079589D" w:rsidRDefault="00933879" w:rsidP="00933879">
            <w:pPr>
              <w:pStyle w:val="TAH"/>
            </w:pPr>
            <w:r w:rsidRPr="0079589D">
              <w:t>Cause of start</w:t>
            </w:r>
          </w:p>
        </w:tc>
        <w:tc>
          <w:tcPr>
            <w:tcW w:w="1795" w:type="dxa"/>
            <w:shd w:val="clear" w:color="auto" w:fill="auto"/>
            <w:vAlign w:val="center"/>
          </w:tcPr>
          <w:p w14:paraId="1C3CCF89" w14:textId="77777777" w:rsidR="00933879" w:rsidRPr="0079589D" w:rsidRDefault="00933879" w:rsidP="00933879">
            <w:pPr>
              <w:pStyle w:val="TAH"/>
            </w:pPr>
            <w:r w:rsidRPr="0079589D">
              <w:t>Normal stop</w:t>
            </w:r>
          </w:p>
        </w:tc>
        <w:tc>
          <w:tcPr>
            <w:tcW w:w="1828" w:type="dxa"/>
            <w:shd w:val="clear" w:color="auto" w:fill="auto"/>
            <w:vAlign w:val="center"/>
          </w:tcPr>
          <w:p w14:paraId="63F2768F" w14:textId="77777777" w:rsidR="00933879" w:rsidRPr="0079589D" w:rsidRDefault="00933879" w:rsidP="00933879">
            <w:pPr>
              <w:pStyle w:val="TAH"/>
            </w:pPr>
            <w:r w:rsidRPr="0079589D">
              <w:t>On expiry</w:t>
            </w:r>
          </w:p>
        </w:tc>
      </w:tr>
      <w:tr w:rsidR="00933879" w:rsidRPr="0079589D" w14:paraId="6A643A3D" w14:textId="77777777" w:rsidTr="00933879">
        <w:trPr>
          <w:cantSplit/>
        </w:trPr>
        <w:tc>
          <w:tcPr>
            <w:tcW w:w="1368" w:type="dxa"/>
            <w:shd w:val="clear" w:color="auto" w:fill="auto"/>
          </w:tcPr>
          <w:p w14:paraId="171A8935"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700E6156" w14:textId="77777777" w:rsidR="00933879" w:rsidRPr="0079589D" w:rsidRDefault="00933879" w:rsidP="00933879">
            <w:pPr>
              <w:pStyle w:val="TAL"/>
            </w:pPr>
          </w:p>
        </w:tc>
        <w:tc>
          <w:tcPr>
            <w:tcW w:w="2250" w:type="dxa"/>
            <w:shd w:val="clear" w:color="auto" w:fill="auto"/>
          </w:tcPr>
          <w:p w14:paraId="72B90B16" w14:textId="77777777" w:rsidR="00933879"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r w:rsidRPr="0079589D">
              <w:rPr>
                <w:szCs w:val="18"/>
                <w:lang w:eastAsia="ko-KR"/>
              </w:rPr>
              <w:t xml:space="preserve"> </w:t>
            </w:r>
          </w:p>
          <w:p w14:paraId="3FEB4C18" w14:textId="77777777" w:rsidR="00933879" w:rsidRPr="0079589D" w:rsidRDefault="00933879" w:rsidP="00933879">
            <w:pPr>
              <w:pStyle w:val="TAL"/>
              <w:rPr>
                <w:szCs w:val="18"/>
                <w:lang w:eastAsia="ko-KR"/>
              </w:rPr>
            </w:pPr>
          </w:p>
          <w:p w14:paraId="40D30D5C" w14:textId="77777777" w:rsidR="00933879" w:rsidRPr="0079589D" w:rsidRDefault="00933879" w:rsidP="00933879">
            <w:pPr>
              <w:pStyle w:val="TAL"/>
              <w:rPr>
                <w:lang w:eastAsia="ar-SA"/>
              </w:rPr>
            </w:pPr>
            <w:r w:rsidRPr="0079589D">
              <w:rPr>
                <w:lang w:eastAsia="ar-SA"/>
              </w:rPr>
              <w:t>Configurable.</w:t>
            </w:r>
          </w:p>
          <w:p w14:paraId="7BB457B0" w14:textId="77777777" w:rsidR="00933879" w:rsidRPr="0079589D" w:rsidRDefault="00933879" w:rsidP="00933879">
            <w:pPr>
              <w:pStyle w:val="TAL"/>
              <w:rPr>
                <w:lang w:eastAsia="ar-SA"/>
              </w:rPr>
            </w:pPr>
          </w:p>
          <w:p w14:paraId="5094EFE6"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7CC43938" w14:textId="77777777" w:rsidR="00933879" w:rsidRPr="0079589D" w:rsidRDefault="00933879" w:rsidP="00933879">
            <w:pPr>
              <w:pStyle w:val="TAL"/>
            </w:pPr>
          </w:p>
        </w:tc>
        <w:tc>
          <w:tcPr>
            <w:tcW w:w="2340" w:type="dxa"/>
            <w:shd w:val="clear" w:color="auto" w:fill="auto"/>
          </w:tcPr>
          <w:p w14:paraId="0ED4246A" w14:textId="77777777" w:rsidR="00933879" w:rsidRPr="0079589D" w:rsidRDefault="00933879" w:rsidP="00933879">
            <w:pPr>
              <w:pStyle w:val="TAL"/>
            </w:pPr>
            <w:r w:rsidRPr="0079589D">
              <w:t>When the client sends a CALL PROBE message.</w:t>
            </w:r>
          </w:p>
          <w:p w14:paraId="7B85AEC7" w14:textId="77777777" w:rsidR="00933879" w:rsidRPr="0079589D" w:rsidRDefault="00933879" w:rsidP="00933879">
            <w:pPr>
              <w:jc w:val="right"/>
            </w:pPr>
          </w:p>
        </w:tc>
        <w:tc>
          <w:tcPr>
            <w:tcW w:w="1890" w:type="dxa"/>
            <w:shd w:val="clear" w:color="auto" w:fill="auto"/>
          </w:tcPr>
          <w:p w14:paraId="528EF1F1" w14:textId="77777777" w:rsidR="00933879" w:rsidRPr="0079589D" w:rsidRDefault="00933879" w:rsidP="00933879">
            <w:pPr>
              <w:pStyle w:val="TAL"/>
            </w:pPr>
            <w:r w:rsidRPr="0079589D">
              <w:t>Reception of a CALL ANNOUNCEMENT message.</w:t>
            </w:r>
          </w:p>
        </w:tc>
        <w:tc>
          <w:tcPr>
            <w:tcW w:w="2007" w:type="dxa"/>
            <w:shd w:val="clear" w:color="auto" w:fill="auto"/>
          </w:tcPr>
          <w:p w14:paraId="50E488E3" w14:textId="77777777" w:rsidR="00933879" w:rsidRPr="0079589D" w:rsidRDefault="00933879" w:rsidP="00933879">
            <w:pPr>
              <w:pStyle w:val="TAL"/>
            </w:pPr>
            <w:r w:rsidRPr="0079589D">
              <w:t>Send a CALL ANNOUNCEMENT message.</w:t>
            </w:r>
          </w:p>
        </w:tc>
      </w:tr>
      <w:tr w:rsidR="00933879" w:rsidRPr="0079589D" w14:paraId="7600432F" w14:textId="77777777" w:rsidTr="00933879">
        <w:trPr>
          <w:cantSplit/>
        </w:trPr>
        <w:tc>
          <w:tcPr>
            <w:tcW w:w="1368" w:type="dxa"/>
            <w:shd w:val="clear" w:color="auto" w:fill="auto"/>
          </w:tcPr>
          <w:p w14:paraId="221B24D5"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0660BDB9" w14:textId="77777777" w:rsidR="00933879" w:rsidRPr="0079589D" w:rsidRDefault="00933879" w:rsidP="00933879">
            <w:pPr>
              <w:pStyle w:val="TAL"/>
            </w:pPr>
            <w:r w:rsidRPr="0079589D">
              <w:t>Calculated. Refer to section 9.3.2.4.1.1.</w:t>
            </w:r>
          </w:p>
        </w:tc>
        <w:tc>
          <w:tcPr>
            <w:tcW w:w="2340" w:type="dxa"/>
            <w:shd w:val="clear" w:color="auto" w:fill="auto"/>
          </w:tcPr>
          <w:p w14:paraId="485B1A7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6A13A3F8" w14:textId="77777777" w:rsidR="00933879" w:rsidRPr="0079589D" w:rsidRDefault="00933879" w:rsidP="00933879">
            <w:pPr>
              <w:pStyle w:val="TAL"/>
              <w:rPr>
                <w:lang w:eastAsia="ko-KR"/>
              </w:rPr>
            </w:pPr>
            <w:r w:rsidRPr="0079589D">
              <w:t>Termination of group call.</w:t>
            </w:r>
          </w:p>
          <w:p w14:paraId="0E863F48"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4F366CFF" w14:textId="77777777" w:rsidR="00933879" w:rsidRPr="0079589D" w:rsidRDefault="00933879" w:rsidP="00933879">
            <w:pPr>
              <w:pStyle w:val="TAL"/>
            </w:pPr>
            <w:r w:rsidRPr="0079589D">
              <w:t>Send a CALL ANNOUNCEMENT message. Re-calculate timer value and restart.</w:t>
            </w:r>
          </w:p>
        </w:tc>
      </w:tr>
      <w:tr w:rsidR="00933879" w:rsidRPr="0079589D" w14:paraId="66E31D43" w14:textId="77777777" w:rsidTr="00933879">
        <w:trPr>
          <w:cantSplit/>
        </w:trPr>
        <w:tc>
          <w:tcPr>
            <w:tcW w:w="1368" w:type="dxa"/>
            <w:shd w:val="clear" w:color="auto" w:fill="auto"/>
          </w:tcPr>
          <w:p w14:paraId="031E460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3B71605F"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078AF096"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783C6D53" w14:textId="77777777" w:rsidR="00933879" w:rsidRPr="0079589D" w:rsidRDefault="00933879" w:rsidP="00933879">
            <w:pPr>
              <w:pStyle w:val="TAL"/>
            </w:pPr>
          </w:p>
          <w:p w14:paraId="413B0A41" w14:textId="77777777" w:rsidR="00933879" w:rsidRPr="0079589D" w:rsidRDefault="00933879" w:rsidP="00933879">
            <w:pPr>
              <w:pStyle w:val="TAL"/>
              <w:rPr>
                <w:lang w:eastAsia="ar-SA"/>
              </w:rPr>
            </w:pPr>
            <w:r w:rsidRPr="0079589D">
              <w:rPr>
                <w:lang w:eastAsia="ar-SA"/>
              </w:rPr>
              <w:t>Configurable.</w:t>
            </w:r>
          </w:p>
          <w:p w14:paraId="11053842" w14:textId="77777777" w:rsidR="00933879" w:rsidRPr="0079589D" w:rsidRDefault="00933879" w:rsidP="00933879">
            <w:pPr>
              <w:pStyle w:val="TAL"/>
              <w:rPr>
                <w:lang w:eastAsia="ar-SA"/>
              </w:rPr>
            </w:pPr>
          </w:p>
          <w:p w14:paraId="104BEAE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4B7EAEB3" w14:textId="77777777" w:rsidR="00933879" w:rsidRPr="0079589D" w:rsidRDefault="00933879" w:rsidP="00933879">
            <w:pPr>
              <w:pStyle w:val="TAL"/>
              <w:rPr>
                <w:lang w:eastAsia="ar-SA"/>
              </w:rPr>
            </w:pPr>
          </w:p>
        </w:tc>
        <w:tc>
          <w:tcPr>
            <w:tcW w:w="2340" w:type="dxa"/>
            <w:shd w:val="clear" w:color="auto" w:fill="auto"/>
          </w:tcPr>
          <w:p w14:paraId="5600F79F" w14:textId="77777777" w:rsidR="00933879" w:rsidRPr="0079589D" w:rsidRDefault="00933879" w:rsidP="00933879">
            <w:pPr>
              <w:pStyle w:val="TAL"/>
            </w:pPr>
            <w:r w:rsidRPr="0079589D">
              <w:t>When the client sends a CALL PROBE message.</w:t>
            </w:r>
          </w:p>
        </w:tc>
        <w:tc>
          <w:tcPr>
            <w:tcW w:w="1890" w:type="dxa"/>
            <w:shd w:val="clear" w:color="auto" w:fill="auto"/>
          </w:tcPr>
          <w:p w14:paraId="7E286C7E" w14:textId="77777777" w:rsidR="00933879" w:rsidRPr="0079589D" w:rsidRDefault="00933879" w:rsidP="00933879">
            <w:pPr>
              <w:pStyle w:val="TAL"/>
            </w:pPr>
            <w:r w:rsidRPr="0079589D">
              <w:t>Reception of a CALL ANNOUNCEMENT message.</w:t>
            </w:r>
          </w:p>
          <w:p w14:paraId="6FD726E4" w14:textId="77777777" w:rsidR="00933879" w:rsidRPr="0079589D" w:rsidRDefault="00933879" w:rsidP="00933879">
            <w:pPr>
              <w:pStyle w:val="TAL"/>
            </w:pPr>
            <w:r w:rsidRPr="0079589D">
              <w:t>Or TFG1 Expires.</w:t>
            </w:r>
          </w:p>
          <w:p w14:paraId="2BFBE241" w14:textId="77777777" w:rsidR="00933879" w:rsidRPr="0079589D" w:rsidRDefault="00933879" w:rsidP="00933879">
            <w:pPr>
              <w:pStyle w:val="TAL"/>
            </w:pPr>
            <w:r w:rsidRPr="0079589D">
              <w:t>Or User releases the call.</w:t>
            </w:r>
          </w:p>
        </w:tc>
        <w:tc>
          <w:tcPr>
            <w:tcW w:w="2007" w:type="dxa"/>
            <w:shd w:val="clear" w:color="auto" w:fill="auto"/>
          </w:tcPr>
          <w:p w14:paraId="7923A0F7" w14:textId="77777777" w:rsidR="00933879" w:rsidRPr="0079589D" w:rsidRDefault="00933879" w:rsidP="00933879">
            <w:pPr>
              <w:pStyle w:val="TAL"/>
            </w:pPr>
            <w:r w:rsidRPr="0079589D">
              <w:t>Send a CALL PROBE message.</w:t>
            </w:r>
          </w:p>
        </w:tc>
      </w:tr>
      <w:tr w:rsidR="00933879" w:rsidRPr="0079589D" w14:paraId="12D56C93" w14:textId="77777777" w:rsidTr="00933879">
        <w:trPr>
          <w:cantSplit/>
        </w:trPr>
        <w:tc>
          <w:tcPr>
            <w:tcW w:w="1368" w:type="dxa"/>
            <w:shd w:val="clear" w:color="auto" w:fill="auto"/>
          </w:tcPr>
          <w:p w14:paraId="31E68528"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738F25FF"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55B19901"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9478E76" w14:textId="77777777" w:rsidR="00933879" w:rsidRPr="0079589D" w:rsidRDefault="00933879" w:rsidP="00933879">
            <w:pPr>
              <w:pStyle w:val="TAL"/>
              <w:rPr>
                <w:lang w:eastAsia="ar-SA"/>
              </w:rPr>
            </w:pPr>
          </w:p>
          <w:p w14:paraId="69310933" w14:textId="77777777" w:rsidR="00933879" w:rsidRPr="0079589D" w:rsidRDefault="00933879" w:rsidP="00933879">
            <w:pPr>
              <w:pStyle w:val="TAL"/>
              <w:rPr>
                <w:lang w:eastAsia="ar-SA"/>
              </w:rPr>
            </w:pPr>
            <w:r w:rsidRPr="0079589D">
              <w:rPr>
                <w:lang w:eastAsia="ar-SA"/>
              </w:rPr>
              <w:t>Configurable.</w:t>
            </w:r>
          </w:p>
          <w:p w14:paraId="193ADC8C" w14:textId="77777777" w:rsidR="00933879" w:rsidRPr="0079589D" w:rsidRDefault="00933879" w:rsidP="00933879">
            <w:pPr>
              <w:pStyle w:val="TAL"/>
              <w:rPr>
                <w:lang w:eastAsia="ar-SA"/>
              </w:rPr>
            </w:pPr>
          </w:p>
          <w:p w14:paraId="022B935F"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5CC152F1" w14:textId="77777777" w:rsidR="00933879" w:rsidRPr="0079589D" w:rsidRDefault="00933879" w:rsidP="00933879">
            <w:pPr>
              <w:pStyle w:val="TAL"/>
            </w:pPr>
          </w:p>
        </w:tc>
        <w:tc>
          <w:tcPr>
            <w:tcW w:w="2340" w:type="dxa"/>
            <w:shd w:val="clear" w:color="auto" w:fill="auto"/>
          </w:tcPr>
          <w:p w14:paraId="7F97C090"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7BC3636C"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11CA240B" w14:textId="77777777" w:rsidR="00933879" w:rsidRPr="0079589D" w:rsidRDefault="00933879" w:rsidP="00933879">
            <w:pPr>
              <w:pStyle w:val="TAL"/>
            </w:pPr>
            <w:r w:rsidRPr="0079589D">
              <w:t>Stop incoming call notification.</w:t>
            </w:r>
          </w:p>
        </w:tc>
      </w:tr>
      <w:tr w:rsidR="00933879" w:rsidRPr="0079589D" w14:paraId="73FF6E2F" w14:textId="77777777" w:rsidTr="00933879">
        <w:trPr>
          <w:cantSplit/>
        </w:trPr>
        <w:tc>
          <w:tcPr>
            <w:tcW w:w="1368" w:type="dxa"/>
            <w:shd w:val="clear" w:color="auto" w:fill="auto"/>
          </w:tcPr>
          <w:p w14:paraId="20B30E2F"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1033DF31"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31062488" w14:textId="77777777" w:rsidR="00933879" w:rsidRPr="0079589D" w:rsidRDefault="00933879" w:rsidP="00933879">
            <w:pPr>
              <w:pStyle w:val="TAL"/>
              <w:rPr>
                <w:lang w:eastAsia="ar-SA"/>
              </w:rPr>
            </w:pPr>
          </w:p>
          <w:p w14:paraId="53B4450E" w14:textId="77777777" w:rsidR="00933879" w:rsidRPr="0079589D" w:rsidRDefault="00933879" w:rsidP="00933879">
            <w:pPr>
              <w:pStyle w:val="TAL"/>
              <w:rPr>
                <w:lang w:eastAsia="ar-SA"/>
              </w:rPr>
            </w:pPr>
            <w:r w:rsidRPr="0079589D">
              <w:rPr>
                <w:lang w:eastAsia="ar-SA"/>
              </w:rPr>
              <w:t>Configurable.</w:t>
            </w:r>
          </w:p>
          <w:p w14:paraId="45CA0726" w14:textId="77777777" w:rsidR="00933879" w:rsidRPr="0079589D" w:rsidRDefault="00933879" w:rsidP="00933879">
            <w:pPr>
              <w:pStyle w:val="TAL"/>
              <w:rPr>
                <w:lang w:eastAsia="ar-SA"/>
              </w:rPr>
            </w:pPr>
          </w:p>
          <w:p w14:paraId="72810735"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5AFE6441" w14:textId="77777777" w:rsidR="00933879" w:rsidRPr="0079589D" w:rsidRDefault="00933879" w:rsidP="00933879">
            <w:pPr>
              <w:pStyle w:val="TAL"/>
              <w:rPr>
                <w:lang w:eastAsia="ko-KR"/>
              </w:rPr>
            </w:pPr>
          </w:p>
        </w:tc>
        <w:tc>
          <w:tcPr>
            <w:tcW w:w="2340" w:type="dxa"/>
            <w:shd w:val="clear" w:color="auto" w:fill="auto"/>
          </w:tcPr>
          <w:p w14:paraId="6C58EFF2" w14:textId="77777777" w:rsidR="00933879" w:rsidRPr="0079589D" w:rsidRDefault="00933879" w:rsidP="00933879">
            <w:pPr>
              <w:pStyle w:val="TAL"/>
            </w:pPr>
            <w:r w:rsidRPr="0079589D">
              <w:t>Expiration of TFG4</w:t>
            </w:r>
          </w:p>
          <w:p w14:paraId="2AFA0B0E" w14:textId="77777777" w:rsidR="00933879" w:rsidRPr="0079589D" w:rsidRDefault="00933879" w:rsidP="00933879">
            <w:pPr>
              <w:pStyle w:val="TAL"/>
            </w:pPr>
            <w:r w:rsidRPr="0079589D">
              <w:t>Or User rejects the call.</w:t>
            </w:r>
          </w:p>
          <w:p w14:paraId="5586E08A" w14:textId="77777777" w:rsidR="00933879" w:rsidRPr="0079589D" w:rsidRDefault="00933879" w:rsidP="00933879">
            <w:pPr>
              <w:pStyle w:val="TAL"/>
            </w:pPr>
            <w:r w:rsidRPr="0079589D">
              <w:t>Or User releases the call.</w:t>
            </w:r>
          </w:p>
        </w:tc>
        <w:tc>
          <w:tcPr>
            <w:tcW w:w="1890" w:type="dxa"/>
            <w:shd w:val="clear" w:color="auto" w:fill="auto"/>
          </w:tcPr>
          <w:p w14:paraId="326100C6" w14:textId="77777777" w:rsidR="00933879" w:rsidRPr="0079589D" w:rsidRDefault="00933879" w:rsidP="00933879">
            <w:pPr>
              <w:pStyle w:val="TAL"/>
            </w:pPr>
            <w:r w:rsidRPr="0079589D">
              <w:t>-</w:t>
            </w:r>
          </w:p>
        </w:tc>
        <w:tc>
          <w:tcPr>
            <w:tcW w:w="2007" w:type="dxa"/>
            <w:shd w:val="clear" w:color="auto" w:fill="auto"/>
          </w:tcPr>
          <w:p w14:paraId="4E678252" w14:textId="77777777" w:rsidR="00933879" w:rsidRPr="0079589D" w:rsidRDefault="00933879" w:rsidP="00933879">
            <w:pPr>
              <w:pStyle w:val="TAL"/>
            </w:pPr>
            <w:r w:rsidRPr="0079589D">
              <w:t>Reset group call state machine.</w:t>
            </w:r>
          </w:p>
        </w:tc>
      </w:tr>
      <w:tr w:rsidR="00933879" w:rsidRPr="0079589D" w14:paraId="3405B679" w14:textId="77777777" w:rsidTr="00933879">
        <w:trPr>
          <w:cantSplit/>
        </w:trPr>
        <w:tc>
          <w:tcPr>
            <w:tcW w:w="1368" w:type="dxa"/>
            <w:shd w:val="clear" w:color="auto" w:fill="auto"/>
          </w:tcPr>
          <w:p w14:paraId="2932FE95" w14:textId="77777777" w:rsidR="00933879" w:rsidRPr="0079589D" w:rsidRDefault="00933879" w:rsidP="00933879">
            <w:pPr>
              <w:pStyle w:val="TAL"/>
            </w:pPr>
            <w:r w:rsidRPr="0079589D">
              <w:t>TFG6 (Max duration)</w:t>
            </w:r>
          </w:p>
        </w:tc>
        <w:tc>
          <w:tcPr>
            <w:tcW w:w="2250" w:type="dxa"/>
            <w:shd w:val="clear" w:color="auto" w:fill="auto"/>
          </w:tcPr>
          <w:p w14:paraId="245D5733"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2BE6F46E" w14:textId="77777777" w:rsidR="00933879" w:rsidRPr="0079589D" w:rsidRDefault="00933879" w:rsidP="00933879">
            <w:pPr>
              <w:pStyle w:val="TAL"/>
            </w:pPr>
            <w:r w:rsidRPr="0079589D">
              <w:t>Commencement of group call</w:t>
            </w:r>
          </w:p>
        </w:tc>
        <w:tc>
          <w:tcPr>
            <w:tcW w:w="1890" w:type="dxa"/>
            <w:shd w:val="clear" w:color="auto" w:fill="auto"/>
          </w:tcPr>
          <w:p w14:paraId="563BDC94" w14:textId="77777777" w:rsidR="00933879" w:rsidRPr="0079589D" w:rsidRDefault="00933879" w:rsidP="00933879">
            <w:pPr>
              <w:pStyle w:val="TAL"/>
            </w:pPr>
            <w:r w:rsidRPr="0079589D">
              <w:t>Termination of group call</w:t>
            </w:r>
          </w:p>
        </w:tc>
        <w:tc>
          <w:tcPr>
            <w:tcW w:w="2007" w:type="dxa"/>
            <w:shd w:val="clear" w:color="auto" w:fill="auto"/>
          </w:tcPr>
          <w:p w14:paraId="5189F195" w14:textId="77777777" w:rsidR="00933879" w:rsidRPr="0079589D" w:rsidRDefault="00933879" w:rsidP="00933879">
            <w:pPr>
              <w:pStyle w:val="TAL"/>
            </w:pPr>
            <w:r w:rsidRPr="0079589D">
              <w:t>Release the group call</w:t>
            </w:r>
          </w:p>
        </w:tc>
      </w:tr>
    </w:tbl>
    <w:p w14:paraId="5A361586" w14:textId="77777777" w:rsidR="00933879" w:rsidRPr="0079589D" w:rsidRDefault="00933879" w:rsidP="00933879">
      <w:pPr>
        <w:rPr>
          <w:noProof/>
        </w:rPr>
      </w:pPr>
    </w:p>
    <w:p w14:paraId="67E4A027" w14:textId="77777777" w:rsidR="00933879" w:rsidRPr="0079589D" w:rsidRDefault="00E51AF2" w:rsidP="00933879">
      <w:pPr>
        <w:pStyle w:val="Heading3"/>
      </w:pPr>
      <w:bookmarkStart w:id="3687" w:name="_Toc20153136"/>
      <w:bookmarkStart w:id="3688" w:name="_Toc27495801"/>
      <w:bookmarkStart w:id="3689" w:name="_Toc36109269"/>
      <w:bookmarkStart w:id="3690" w:name="_Toc73959052"/>
      <w:r w:rsidRPr="0079589D">
        <w:t>B.</w:t>
      </w:r>
      <w:r w:rsidR="00933879" w:rsidRPr="0079589D">
        <w:t>3.1.2</w:t>
      </w:r>
      <w:r w:rsidR="00933879" w:rsidRPr="0079589D">
        <w:tab/>
        <w:t>Call type control</w:t>
      </w:r>
      <w:bookmarkEnd w:id="3687"/>
      <w:bookmarkEnd w:id="3688"/>
      <w:bookmarkEnd w:id="3689"/>
      <w:bookmarkEnd w:id="3690"/>
    </w:p>
    <w:p w14:paraId="48E0D647"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74894106" w14:textId="77777777" w:rsidR="00933879" w:rsidRPr="0079589D" w:rsidRDefault="00933879" w:rsidP="00933879">
      <w:pPr>
        <w:pStyle w:val="TH"/>
      </w:pPr>
      <w:r w:rsidRPr="0079589D">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4BF214CC" w14:textId="77777777" w:rsidTr="00933879">
        <w:trPr>
          <w:cantSplit/>
          <w:trHeight w:val="288"/>
          <w:tblHeader/>
        </w:trPr>
        <w:tc>
          <w:tcPr>
            <w:tcW w:w="1526" w:type="dxa"/>
            <w:shd w:val="clear" w:color="auto" w:fill="auto"/>
            <w:vAlign w:val="center"/>
          </w:tcPr>
          <w:p w14:paraId="50907E36" w14:textId="77777777" w:rsidR="00933879" w:rsidRPr="0079589D" w:rsidRDefault="00933879" w:rsidP="00933879">
            <w:pPr>
              <w:pStyle w:val="TAH"/>
            </w:pPr>
            <w:r w:rsidRPr="0079589D">
              <w:t>Timer</w:t>
            </w:r>
          </w:p>
        </w:tc>
        <w:tc>
          <w:tcPr>
            <w:tcW w:w="2776" w:type="dxa"/>
            <w:shd w:val="clear" w:color="auto" w:fill="auto"/>
            <w:vAlign w:val="center"/>
          </w:tcPr>
          <w:p w14:paraId="5246C159" w14:textId="77777777" w:rsidR="00933879" w:rsidRPr="0079589D" w:rsidRDefault="00933879" w:rsidP="00933879">
            <w:pPr>
              <w:pStyle w:val="TAH"/>
            </w:pPr>
            <w:r w:rsidRPr="0079589D">
              <w:t>Timer value</w:t>
            </w:r>
          </w:p>
        </w:tc>
        <w:tc>
          <w:tcPr>
            <w:tcW w:w="2060" w:type="dxa"/>
            <w:shd w:val="clear" w:color="auto" w:fill="auto"/>
            <w:vAlign w:val="center"/>
          </w:tcPr>
          <w:p w14:paraId="7F74441A" w14:textId="77777777" w:rsidR="00933879" w:rsidRPr="0079589D" w:rsidRDefault="00933879" w:rsidP="00933879">
            <w:pPr>
              <w:pStyle w:val="TAH"/>
            </w:pPr>
            <w:r w:rsidRPr="0079589D">
              <w:t>Cause of start</w:t>
            </w:r>
          </w:p>
        </w:tc>
        <w:tc>
          <w:tcPr>
            <w:tcW w:w="1671" w:type="dxa"/>
            <w:shd w:val="clear" w:color="auto" w:fill="auto"/>
            <w:vAlign w:val="center"/>
          </w:tcPr>
          <w:p w14:paraId="2A65924E" w14:textId="77777777" w:rsidR="00933879" w:rsidRPr="0079589D" w:rsidRDefault="00933879" w:rsidP="00933879">
            <w:pPr>
              <w:pStyle w:val="TAH"/>
            </w:pPr>
            <w:r w:rsidRPr="0079589D">
              <w:t>Normal stop</w:t>
            </w:r>
          </w:p>
        </w:tc>
        <w:tc>
          <w:tcPr>
            <w:tcW w:w="1824" w:type="dxa"/>
            <w:shd w:val="clear" w:color="auto" w:fill="auto"/>
            <w:vAlign w:val="center"/>
          </w:tcPr>
          <w:p w14:paraId="15AA93BA" w14:textId="77777777" w:rsidR="00933879" w:rsidRPr="0079589D" w:rsidRDefault="00933879" w:rsidP="00933879">
            <w:pPr>
              <w:pStyle w:val="TAH"/>
            </w:pPr>
            <w:r w:rsidRPr="0079589D">
              <w:t>On expiry</w:t>
            </w:r>
          </w:p>
        </w:tc>
      </w:tr>
      <w:tr w:rsidR="00933879" w:rsidRPr="0079589D" w14:paraId="7BC762D2" w14:textId="77777777" w:rsidTr="00933879">
        <w:trPr>
          <w:cantSplit/>
        </w:trPr>
        <w:tc>
          <w:tcPr>
            <w:tcW w:w="1526" w:type="dxa"/>
            <w:shd w:val="clear" w:color="auto" w:fill="auto"/>
          </w:tcPr>
          <w:p w14:paraId="2114A1DD"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2F92674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1E905639" w14:textId="77777777" w:rsidR="00933879" w:rsidRPr="0079589D" w:rsidRDefault="00933879" w:rsidP="00933879">
            <w:pPr>
              <w:pStyle w:val="TAL"/>
            </w:pPr>
          </w:p>
          <w:p w14:paraId="22489D3A" w14:textId="77777777" w:rsidR="00933879" w:rsidRPr="0079589D" w:rsidRDefault="00933879" w:rsidP="00933879">
            <w:pPr>
              <w:pStyle w:val="TAL"/>
            </w:pPr>
            <w:r w:rsidRPr="0079589D">
              <w:t>Configurable.</w:t>
            </w:r>
          </w:p>
          <w:p w14:paraId="56C48FB6" w14:textId="77777777" w:rsidR="00933879" w:rsidRPr="0079589D" w:rsidRDefault="00933879" w:rsidP="00933879">
            <w:pPr>
              <w:pStyle w:val="TAL"/>
            </w:pPr>
          </w:p>
          <w:p w14:paraId="4DCA2A8F"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5FCF89F0"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37EB9BCC" w14:textId="77777777" w:rsidR="00933879" w:rsidRPr="0079589D" w:rsidRDefault="00933879" w:rsidP="00933879">
            <w:pPr>
              <w:pStyle w:val="TAL"/>
            </w:pPr>
            <w:r w:rsidRPr="0079589D">
              <w:t>-</w:t>
            </w:r>
          </w:p>
        </w:tc>
        <w:tc>
          <w:tcPr>
            <w:tcW w:w="1824" w:type="dxa"/>
            <w:shd w:val="clear" w:color="auto" w:fill="auto"/>
          </w:tcPr>
          <w:p w14:paraId="64C4B241"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68F75CF3" w14:textId="77777777" w:rsidR="00933879" w:rsidRPr="0079589D" w:rsidRDefault="00933879" w:rsidP="00933879">
            <w:pPr>
              <w:pStyle w:val="TAL"/>
            </w:pPr>
          </w:p>
          <w:p w14:paraId="74B5C159" w14:textId="77777777" w:rsidR="00933879" w:rsidRPr="0079589D" w:rsidRDefault="00933879" w:rsidP="00933879">
            <w:pPr>
              <w:pStyle w:val="TAL"/>
            </w:pPr>
            <w:r w:rsidRPr="0079589D">
              <w:t>If counter has reached limit, stop the timer.</w:t>
            </w:r>
          </w:p>
        </w:tc>
      </w:tr>
      <w:tr w:rsidR="00933879" w:rsidRPr="0079589D" w14:paraId="24C91068" w14:textId="77777777" w:rsidTr="00933879">
        <w:trPr>
          <w:cantSplit/>
        </w:trPr>
        <w:tc>
          <w:tcPr>
            <w:tcW w:w="1526" w:type="dxa"/>
            <w:shd w:val="clear" w:color="auto" w:fill="auto"/>
          </w:tcPr>
          <w:p w14:paraId="2B271D48"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169B2AE6"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59C987EE" w14:textId="77777777" w:rsidR="00933879" w:rsidRPr="0079589D" w:rsidRDefault="00933879" w:rsidP="00933879">
            <w:pPr>
              <w:pStyle w:val="TAL"/>
            </w:pPr>
          </w:p>
          <w:p w14:paraId="23708F27" w14:textId="77777777" w:rsidR="00933879" w:rsidRPr="0079589D" w:rsidRDefault="00933879" w:rsidP="00933879">
            <w:pPr>
              <w:pStyle w:val="TAL"/>
              <w:rPr>
                <w:lang w:eastAsia="ar-SA"/>
              </w:rPr>
            </w:pPr>
            <w:r w:rsidRPr="0079589D">
              <w:rPr>
                <w:lang w:eastAsia="ar-SA"/>
              </w:rPr>
              <w:t>Configurable.</w:t>
            </w:r>
          </w:p>
          <w:p w14:paraId="30308EE8" w14:textId="77777777" w:rsidR="00933879" w:rsidRPr="0079589D" w:rsidRDefault="00933879" w:rsidP="00933879">
            <w:pPr>
              <w:pStyle w:val="TAL"/>
              <w:rPr>
                <w:lang w:eastAsia="ar-SA"/>
              </w:rPr>
            </w:pPr>
          </w:p>
          <w:p w14:paraId="51E7158C"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9328FB3" w14:textId="77777777" w:rsidR="00933879" w:rsidRPr="0079589D" w:rsidRDefault="00933879" w:rsidP="00933879">
            <w:pPr>
              <w:pStyle w:val="TAL"/>
              <w:rPr>
                <w:lang w:eastAsia="ko-KR"/>
              </w:rPr>
            </w:pPr>
          </w:p>
        </w:tc>
        <w:tc>
          <w:tcPr>
            <w:tcW w:w="2060" w:type="dxa"/>
            <w:shd w:val="clear" w:color="auto" w:fill="auto"/>
          </w:tcPr>
          <w:p w14:paraId="13BF98D3"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3856A57A" w14:textId="77777777" w:rsidR="00933879" w:rsidRPr="0079589D" w:rsidRDefault="00933879" w:rsidP="00933879">
            <w:pPr>
              <w:pStyle w:val="TAL"/>
            </w:pPr>
            <w:r w:rsidRPr="0079589D">
              <w:t>-</w:t>
            </w:r>
          </w:p>
        </w:tc>
        <w:tc>
          <w:tcPr>
            <w:tcW w:w="1824" w:type="dxa"/>
            <w:shd w:val="clear" w:color="auto" w:fill="auto"/>
          </w:tcPr>
          <w:p w14:paraId="6F171674"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3C557E0" w14:textId="77777777" w:rsidR="00933879" w:rsidRPr="0079589D" w:rsidRDefault="00933879" w:rsidP="00933879">
            <w:pPr>
              <w:pStyle w:val="TAL"/>
            </w:pPr>
            <w:r w:rsidRPr="0079589D">
              <w:t>If counter has reached limit, stop the timer.</w:t>
            </w:r>
          </w:p>
        </w:tc>
      </w:tr>
      <w:tr w:rsidR="00933879" w:rsidRPr="0079589D" w14:paraId="712F2984"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0872C10"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CB24A2F" w14:textId="77777777" w:rsidR="00933879" w:rsidRPr="0079589D" w:rsidRDefault="00933879" w:rsidP="00933879">
            <w:pPr>
              <w:pStyle w:val="TAL"/>
              <w:rPr>
                <w:lang w:eastAsia="ko-KR"/>
              </w:rPr>
            </w:pPr>
            <w:r w:rsidRPr="0079589D">
              <w:rPr>
                <w:lang w:eastAsia="ko-KR"/>
              </w:rPr>
              <w:t>Calculated.</w:t>
            </w:r>
          </w:p>
          <w:p w14:paraId="0ED4EE41" w14:textId="77777777" w:rsidR="00933879" w:rsidRPr="0079589D" w:rsidRDefault="00933879" w:rsidP="00933879">
            <w:pPr>
              <w:pStyle w:val="TAL"/>
              <w:rPr>
                <w:lang w:eastAsia="ko-KR"/>
              </w:rPr>
            </w:pPr>
          </w:p>
          <w:p w14:paraId="19C4ECC9" w14:textId="77777777" w:rsidR="00933879" w:rsidRPr="0079589D" w:rsidRDefault="00933879" w:rsidP="00933879">
            <w:pPr>
              <w:pStyle w:val="TAL"/>
              <w:rPr>
                <w:lang w:eastAsia="ko-KR"/>
              </w:rPr>
            </w:pPr>
            <w:r w:rsidRPr="0079589D">
              <w:rPr>
                <w:lang w:eastAsia="ko-KR"/>
              </w:rPr>
              <w:t xml:space="preserve">Refer to </w:t>
            </w:r>
            <w:r w:rsidR="00585B10">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32BCA53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0A1A68A0"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22C8676" w14:textId="77777777" w:rsidR="00933879" w:rsidRPr="0079589D" w:rsidRDefault="00933879" w:rsidP="00933879">
            <w:pPr>
              <w:pStyle w:val="TAL"/>
            </w:pPr>
            <w:r w:rsidRPr="0079589D">
              <w:t>Downgrade the call.</w:t>
            </w:r>
          </w:p>
        </w:tc>
      </w:tr>
      <w:tr w:rsidR="00933879" w:rsidRPr="0079589D" w14:paraId="191D6826"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958A630"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18EC5562" w14:textId="77777777" w:rsidR="00933879" w:rsidRPr="0079589D" w:rsidRDefault="00933879" w:rsidP="00933879">
            <w:pPr>
              <w:pStyle w:val="TAL"/>
              <w:rPr>
                <w:lang w:eastAsia="ko-KR"/>
              </w:rPr>
            </w:pPr>
            <w:r w:rsidRPr="0079589D">
              <w:rPr>
                <w:lang w:eastAsia="ko-KR"/>
              </w:rPr>
              <w:t>Calculated.</w:t>
            </w:r>
          </w:p>
          <w:p w14:paraId="3D945131" w14:textId="77777777" w:rsidR="00933879" w:rsidRPr="0079589D" w:rsidRDefault="00933879" w:rsidP="00933879">
            <w:pPr>
              <w:pStyle w:val="TAL"/>
              <w:rPr>
                <w:lang w:eastAsia="ko-KR"/>
              </w:rPr>
            </w:pPr>
          </w:p>
          <w:p w14:paraId="7DFB8E4D" w14:textId="77777777" w:rsidR="00933879" w:rsidRPr="0079589D" w:rsidRDefault="00933879" w:rsidP="00933879">
            <w:pPr>
              <w:pStyle w:val="TAL"/>
              <w:rPr>
                <w:lang w:eastAsia="ko-KR"/>
              </w:rPr>
            </w:pPr>
            <w:r w:rsidRPr="0079589D">
              <w:rPr>
                <w:lang w:eastAsia="ko-KR"/>
              </w:rPr>
              <w:t xml:space="preserve">Refer to </w:t>
            </w:r>
            <w:r w:rsidR="00585B10">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368F2772"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CE9037A"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0237289B" w14:textId="77777777" w:rsidR="00933879" w:rsidRPr="0079589D" w:rsidRDefault="00933879" w:rsidP="00933879">
            <w:pPr>
              <w:pStyle w:val="TAL"/>
            </w:pPr>
            <w:r w:rsidRPr="0079589D">
              <w:t>Downgrade the call.</w:t>
            </w:r>
          </w:p>
        </w:tc>
      </w:tr>
    </w:tbl>
    <w:p w14:paraId="1831493C" w14:textId="77777777" w:rsidR="00933879" w:rsidRPr="0079589D" w:rsidRDefault="00933879" w:rsidP="00933879">
      <w:pPr>
        <w:rPr>
          <w:noProof/>
        </w:rPr>
      </w:pPr>
    </w:p>
    <w:p w14:paraId="35D33B98" w14:textId="77777777" w:rsidR="00933879" w:rsidRPr="0079589D" w:rsidRDefault="00E51AF2" w:rsidP="00933879">
      <w:pPr>
        <w:pStyle w:val="Heading2"/>
      </w:pPr>
      <w:bookmarkStart w:id="3691" w:name="_Toc20153137"/>
      <w:bookmarkStart w:id="3692" w:name="_Toc27495802"/>
      <w:bookmarkStart w:id="3693" w:name="_Toc36109270"/>
      <w:bookmarkStart w:id="3694" w:name="_Toc73959053"/>
      <w:r w:rsidRPr="0079589D">
        <w:t>B.</w:t>
      </w:r>
      <w:r w:rsidR="00933879" w:rsidRPr="0079589D">
        <w:t>3.2</w:t>
      </w:r>
      <w:r w:rsidR="00933879" w:rsidRPr="0079589D">
        <w:tab/>
        <w:t>Timers in off-network private call</w:t>
      </w:r>
      <w:bookmarkEnd w:id="3691"/>
      <w:bookmarkEnd w:id="3692"/>
      <w:bookmarkEnd w:id="3693"/>
      <w:bookmarkEnd w:id="3694"/>
    </w:p>
    <w:p w14:paraId="03A203EC"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797D3612" w14:textId="77777777" w:rsidR="00933879" w:rsidRPr="0079589D" w:rsidRDefault="00933879" w:rsidP="00933879">
      <w:pPr>
        <w:pStyle w:val="TH"/>
      </w:pPr>
      <w:r w:rsidRPr="0079589D">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1E658977" w14:textId="77777777" w:rsidTr="00933879">
        <w:trPr>
          <w:cantSplit/>
          <w:trHeight w:val="288"/>
          <w:tblHeader/>
        </w:trPr>
        <w:tc>
          <w:tcPr>
            <w:tcW w:w="1447" w:type="dxa"/>
            <w:shd w:val="clear" w:color="auto" w:fill="auto"/>
            <w:vAlign w:val="center"/>
          </w:tcPr>
          <w:p w14:paraId="5390395D" w14:textId="77777777" w:rsidR="00933879" w:rsidRPr="0079589D" w:rsidRDefault="00933879" w:rsidP="00933879">
            <w:pPr>
              <w:pStyle w:val="TAH"/>
            </w:pPr>
            <w:r w:rsidRPr="0079589D">
              <w:t>Timer</w:t>
            </w:r>
          </w:p>
        </w:tc>
        <w:tc>
          <w:tcPr>
            <w:tcW w:w="3906" w:type="dxa"/>
            <w:shd w:val="clear" w:color="auto" w:fill="auto"/>
            <w:vAlign w:val="center"/>
          </w:tcPr>
          <w:p w14:paraId="5EF5831E" w14:textId="77777777" w:rsidR="00933879" w:rsidRPr="0079589D" w:rsidRDefault="00933879" w:rsidP="00933879">
            <w:pPr>
              <w:pStyle w:val="TAH"/>
            </w:pPr>
            <w:r w:rsidRPr="0079589D">
              <w:t>Timer value</w:t>
            </w:r>
          </w:p>
        </w:tc>
        <w:tc>
          <w:tcPr>
            <w:tcW w:w="1418" w:type="dxa"/>
            <w:shd w:val="clear" w:color="auto" w:fill="auto"/>
            <w:vAlign w:val="center"/>
          </w:tcPr>
          <w:p w14:paraId="0BB40A0A" w14:textId="77777777" w:rsidR="00933879" w:rsidRPr="0079589D" w:rsidRDefault="00933879" w:rsidP="00933879">
            <w:pPr>
              <w:pStyle w:val="TAH"/>
            </w:pPr>
            <w:r w:rsidRPr="0079589D">
              <w:t>Cause of start</w:t>
            </w:r>
          </w:p>
        </w:tc>
        <w:tc>
          <w:tcPr>
            <w:tcW w:w="1559" w:type="dxa"/>
            <w:shd w:val="clear" w:color="auto" w:fill="auto"/>
            <w:vAlign w:val="center"/>
          </w:tcPr>
          <w:p w14:paraId="14F1E9F1" w14:textId="77777777" w:rsidR="00933879" w:rsidRPr="0079589D" w:rsidRDefault="00933879" w:rsidP="00933879">
            <w:pPr>
              <w:pStyle w:val="TAH"/>
            </w:pPr>
            <w:r w:rsidRPr="0079589D">
              <w:t>Normal stop</w:t>
            </w:r>
          </w:p>
        </w:tc>
        <w:tc>
          <w:tcPr>
            <w:tcW w:w="1559" w:type="dxa"/>
            <w:shd w:val="clear" w:color="auto" w:fill="auto"/>
            <w:vAlign w:val="center"/>
          </w:tcPr>
          <w:p w14:paraId="1FA880E5" w14:textId="77777777" w:rsidR="00933879" w:rsidRPr="0079589D" w:rsidRDefault="00933879" w:rsidP="00933879">
            <w:pPr>
              <w:pStyle w:val="TAH"/>
            </w:pPr>
            <w:r w:rsidRPr="0079589D">
              <w:t>On expiry</w:t>
            </w:r>
          </w:p>
        </w:tc>
      </w:tr>
      <w:tr w:rsidR="00933879" w:rsidRPr="0079589D" w14:paraId="534F4D15" w14:textId="77777777" w:rsidTr="00933879">
        <w:trPr>
          <w:cantSplit/>
        </w:trPr>
        <w:tc>
          <w:tcPr>
            <w:tcW w:w="1447" w:type="dxa"/>
            <w:shd w:val="clear" w:color="auto" w:fill="auto"/>
          </w:tcPr>
          <w:p w14:paraId="38575D84" w14:textId="77777777" w:rsidR="00933879" w:rsidRPr="0079589D" w:rsidRDefault="00933879" w:rsidP="00933879">
            <w:pPr>
              <w:pStyle w:val="TAL"/>
            </w:pPr>
            <w:r w:rsidRPr="0079589D">
              <w:t>TFP1 (private call request retransmission)</w:t>
            </w:r>
          </w:p>
          <w:p w14:paraId="0AAB6F24" w14:textId="77777777" w:rsidR="00933879" w:rsidRPr="0079589D" w:rsidRDefault="00933879" w:rsidP="00933879">
            <w:pPr>
              <w:pStyle w:val="TAL"/>
            </w:pPr>
          </w:p>
        </w:tc>
        <w:tc>
          <w:tcPr>
            <w:tcW w:w="3906" w:type="dxa"/>
            <w:shd w:val="clear" w:color="auto" w:fill="auto"/>
          </w:tcPr>
          <w:p w14:paraId="6DD377EA"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64AC42EB" w14:textId="77777777" w:rsidR="00933879" w:rsidRPr="0079589D" w:rsidRDefault="00933879" w:rsidP="00933879">
            <w:pPr>
              <w:pStyle w:val="TAL"/>
              <w:rPr>
                <w:szCs w:val="18"/>
              </w:rPr>
            </w:pPr>
          </w:p>
          <w:p w14:paraId="3F901567"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591D6B4" w14:textId="77777777" w:rsidR="00933879" w:rsidRPr="0079589D" w:rsidRDefault="00933879" w:rsidP="00933879">
            <w:pPr>
              <w:pStyle w:val="TAL"/>
            </w:pPr>
          </w:p>
          <w:p w14:paraId="16E67968" w14:textId="77777777" w:rsidR="00933879" w:rsidRPr="0079589D" w:rsidRDefault="00933879" w:rsidP="00933879">
            <w:pPr>
              <w:pStyle w:val="TAL"/>
            </w:pPr>
            <w:r w:rsidRPr="0079589D">
              <w:t>Configurable.</w:t>
            </w:r>
          </w:p>
          <w:p w14:paraId="22CC3F3C" w14:textId="77777777" w:rsidR="00933879" w:rsidRPr="0079589D" w:rsidRDefault="00933879" w:rsidP="00933879">
            <w:pPr>
              <w:pStyle w:val="TAL"/>
            </w:pPr>
          </w:p>
          <w:p w14:paraId="10A299F8"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48F98946" w14:textId="77777777" w:rsidR="00933879" w:rsidRPr="0079589D" w:rsidRDefault="00933879" w:rsidP="00933879">
            <w:pPr>
              <w:pStyle w:val="TAL"/>
              <w:rPr>
                <w:lang w:eastAsia="ko-KR"/>
              </w:rPr>
            </w:pPr>
          </w:p>
        </w:tc>
        <w:tc>
          <w:tcPr>
            <w:tcW w:w="1418" w:type="dxa"/>
            <w:shd w:val="clear" w:color="auto" w:fill="auto"/>
          </w:tcPr>
          <w:p w14:paraId="28141587"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258AA061" w14:textId="77777777" w:rsidR="00933879" w:rsidRPr="0079589D" w:rsidRDefault="00933879" w:rsidP="00933879">
            <w:pPr>
              <w:jc w:val="right"/>
            </w:pPr>
          </w:p>
        </w:tc>
        <w:tc>
          <w:tcPr>
            <w:tcW w:w="1559" w:type="dxa"/>
            <w:shd w:val="clear" w:color="auto" w:fill="auto"/>
          </w:tcPr>
          <w:p w14:paraId="523775E4"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34B27EB3"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3EB36ED2" w14:textId="77777777" w:rsidR="00933879" w:rsidRPr="0079589D" w:rsidRDefault="00933879" w:rsidP="00933879">
            <w:pPr>
              <w:pStyle w:val="TAL"/>
            </w:pPr>
          </w:p>
          <w:p w14:paraId="04AF474F"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459B74F0" w14:textId="77777777" w:rsidTr="00933879">
        <w:trPr>
          <w:cantSplit/>
        </w:trPr>
        <w:tc>
          <w:tcPr>
            <w:tcW w:w="1447" w:type="dxa"/>
            <w:shd w:val="clear" w:color="auto" w:fill="auto"/>
          </w:tcPr>
          <w:p w14:paraId="244CFEFD" w14:textId="77777777" w:rsidR="00933879" w:rsidRPr="0079589D" w:rsidRDefault="00933879" w:rsidP="00933879">
            <w:pPr>
              <w:pStyle w:val="TAL"/>
            </w:pPr>
            <w:r w:rsidRPr="0079589D">
              <w:t>TFP2 (waiting for call response message)</w:t>
            </w:r>
          </w:p>
          <w:p w14:paraId="38DEFA04" w14:textId="77777777" w:rsidR="00933879" w:rsidRPr="0079589D" w:rsidRDefault="00933879" w:rsidP="00933879">
            <w:pPr>
              <w:pStyle w:val="TAL"/>
            </w:pPr>
          </w:p>
        </w:tc>
        <w:tc>
          <w:tcPr>
            <w:tcW w:w="3906" w:type="dxa"/>
            <w:shd w:val="clear" w:color="auto" w:fill="auto"/>
          </w:tcPr>
          <w:p w14:paraId="5D2A3794"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37A31796" w14:textId="77777777" w:rsidR="00933879" w:rsidRPr="0079589D" w:rsidRDefault="00933879" w:rsidP="00933879">
            <w:pPr>
              <w:pStyle w:val="TAL"/>
            </w:pPr>
          </w:p>
          <w:p w14:paraId="06CCA1C6"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7366D8F5" w14:textId="77777777" w:rsidR="00933879" w:rsidRPr="0079589D" w:rsidRDefault="00933879" w:rsidP="00933879">
            <w:pPr>
              <w:pStyle w:val="TAL"/>
            </w:pPr>
          </w:p>
          <w:p w14:paraId="4B9E1967" w14:textId="77777777" w:rsidR="00933879" w:rsidRPr="0079589D" w:rsidRDefault="00933879" w:rsidP="00933879">
            <w:pPr>
              <w:pStyle w:val="TAL"/>
            </w:pPr>
            <w:r w:rsidRPr="0079589D">
              <w:t>Configurable.</w:t>
            </w:r>
          </w:p>
          <w:p w14:paraId="0B415B90" w14:textId="77777777" w:rsidR="00933879" w:rsidRPr="0079589D" w:rsidRDefault="00933879" w:rsidP="00933879">
            <w:pPr>
              <w:pStyle w:val="TAL"/>
            </w:pPr>
          </w:p>
          <w:p w14:paraId="6562604D" w14:textId="77777777" w:rsidR="00933879" w:rsidRPr="0079589D" w:rsidRDefault="00933879" w:rsidP="00933879">
            <w:pPr>
              <w:pStyle w:val="TAL"/>
            </w:pPr>
          </w:p>
          <w:p w14:paraId="0A1564A2"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1C25B96" w14:textId="77777777" w:rsidR="00933879" w:rsidRPr="0079589D" w:rsidRDefault="00933879" w:rsidP="00933879">
            <w:pPr>
              <w:pStyle w:val="TAL"/>
            </w:pPr>
          </w:p>
        </w:tc>
        <w:tc>
          <w:tcPr>
            <w:tcW w:w="1418" w:type="dxa"/>
            <w:shd w:val="clear" w:color="auto" w:fill="auto"/>
          </w:tcPr>
          <w:p w14:paraId="4840874C"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6E93478C"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232CB701" w14:textId="77777777" w:rsidR="00933879" w:rsidRPr="0079589D" w:rsidRDefault="00933879" w:rsidP="00933879">
            <w:pPr>
              <w:pStyle w:val="TAL"/>
            </w:pPr>
            <w:r w:rsidRPr="0079589D">
              <w:rPr>
                <w:lang w:eastAsia="ko-KR"/>
              </w:rPr>
              <w:t>Start TFP7 timer</w:t>
            </w:r>
            <w:r w:rsidRPr="0079589D">
              <w:t>.</w:t>
            </w:r>
          </w:p>
          <w:p w14:paraId="05755FA2" w14:textId="77777777" w:rsidR="00933879" w:rsidRPr="0079589D" w:rsidRDefault="00933879" w:rsidP="00933879">
            <w:pPr>
              <w:pStyle w:val="TAL"/>
            </w:pPr>
          </w:p>
          <w:p w14:paraId="02E27B29"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12A0C66E" w14:textId="77777777" w:rsidTr="00933879">
        <w:trPr>
          <w:cantSplit/>
        </w:trPr>
        <w:tc>
          <w:tcPr>
            <w:tcW w:w="1447" w:type="dxa"/>
            <w:shd w:val="clear" w:color="auto" w:fill="auto"/>
          </w:tcPr>
          <w:p w14:paraId="77E1F8FF" w14:textId="77777777" w:rsidR="00933879" w:rsidRPr="0079589D" w:rsidRDefault="00933879" w:rsidP="00933879">
            <w:pPr>
              <w:pStyle w:val="TAL"/>
            </w:pPr>
            <w:r w:rsidRPr="0079589D">
              <w:t>TFP3 (private call release retransmission)</w:t>
            </w:r>
          </w:p>
        </w:tc>
        <w:tc>
          <w:tcPr>
            <w:tcW w:w="3906" w:type="dxa"/>
            <w:shd w:val="clear" w:color="auto" w:fill="auto"/>
          </w:tcPr>
          <w:p w14:paraId="331A4F5D"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13637F06"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6B0CD3A8" w14:textId="77777777" w:rsidR="00933879" w:rsidRPr="0079589D" w:rsidRDefault="00933879" w:rsidP="00933879">
            <w:pPr>
              <w:pStyle w:val="TAL"/>
              <w:rPr>
                <w:lang w:eastAsia="ar-SA"/>
              </w:rPr>
            </w:pPr>
          </w:p>
          <w:p w14:paraId="6620C300" w14:textId="77777777" w:rsidR="00933879" w:rsidRPr="0079589D" w:rsidRDefault="00933879" w:rsidP="00933879">
            <w:pPr>
              <w:pStyle w:val="TAL"/>
              <w:rPr>
                <w:lang w:eastAsia="ar-SA"/>
              </w:rPr>
            </w:pPr>
            <w:r w:rsidRPr="0079589D">
              <w:rPr>
                <w:lang w:eastAsia="ar-SA"/>
              </w:rPr>
              <w:t>Configurable.</w:t>
            </w:r>
          </w:p>
          <w:p w14:paraId="11E5B14B" w14:textId="77777777" w:rsidR="00933879" w:rsidRPr="0079589D" w:rsidRDefault="00933879" w:rsidP="00933879">
            <w:pPr>
              <w:pStyle w:val="TAL"/>
              <w:rPr>
                <w:lang w:eastAsia="ar-SA"/>
              </w:rPr>
            </w:pPr>
          </w:p>
          <w:p w14:paraId="33CF3901"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2FCA9C07" w14:textId="77777777" w:rsidR="00933879" w:rsidRPr="0079589D" w:rsidRDefault="00933879" w:rsidP="00933879">
            <w:pPr>
              <w:pStyle w:val="TAL"/>
            </w:pPr>
          </w:p>
        </w:tc>
        <w:tc>
          <w:tcPr>
            <w:tcW w:w="1418" w:type="dxa"/>
            <w:shd w:val="clear" w:color="auto" w:fill="auto"/>
          </w:tcPr>
          <w:p w14:paraId="0AD08905"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7D253B70"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1866217D"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211F7E2C" w14:textId="77777777" w:rsidR="00933879" w:rsidRPr="0079589D" w:rsidRDefault="00933879" w:rsidP="00933879">
            <w:pPr>
              <w:pStyle w:val="TAL"/>
            </w:pPr>
          </w:p>
          <w:p w14:paraId="50381595"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5257ABEB" w14:textId="77777777" w:rsidTr="00933879">
        <w:trPr>
          <w:cantSplit/>
        </w:trPr>
        <w:tc>
          <w:tcPr>
            <w:tcW w:w="1447" w:type="dxa"/>
            <w:shd w:val="clear" w:color="auto" w:fill="auto"/>
          </w:tcPr>
          <w:p w14:paraId="3CE92082" w14:textId="77777777" w:rsidR="00933879" w:rsidRPr="0079589D" w:rsidRDefault="00933879" w:rsidP="00933879">
            <w:pPr>
              <w:pStyle w:val="TAL"/>
            </w:pPr>
            <w:r w:rsidRPr="0079589D">
              <w:t>TFP4 (private call accept retransmission)</w:t>
            </w:r>
          </w:p>
        </w:tc>
        <w:tc>
          <w:tcPr>
            <w:tcW w:w="3906" w:type="dxa"/>
            <w:shd w:val="clear" w:color="auto" w:fill="auto"/>
          </w:tcPr>
          <w:p w14:paraId="5690FE0E"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36F4F55" w14:textId="77777777" w:rsidR="00933879" w:rsidRPr="0079589D" w:rsidRDefault="00933879" w:rsidP="00933879">
            <w:pPr>
              <w:pStyle w:val="TAL"/>
              <w:rPr>
                <w:szCs w:val="18"/>
              </w:rPr>
            </w:pPr>
          </w:p>
          <w:p w14:paraId="3043271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B3FE544" w14:textId="77777777" w:rsidR="00933879" w:rsidRPr="0079589D" w:rsidRDefault="00933879" w:rsidP="00933879">
            <w:pPr>
              <w:pStyle w:val="TAL"/>
              <w:rPr>
                <w:lang w:eastAsia="ar-SA"/>
              </w:rPr>
            </w:pPr>
          </w:p>
          <w:p w14:paraId="7D4B2CDA" w14:textId="77777777" w:rsidR="00933879" w:rsidRPr="0079589D" w:rsidRDefault="00933879" w:rsidP="00933879">
            <w:pPr>
              <w:pStyle w:val="TAL"/>
              <w:rPr>
                <w:lang w:eastAsia="ar-SA"/>
              </w:rPr>
            </w:pPr>
            <w:r w:rsidRPr="0079589D">
              <w:rPr>
                <w:lang w:eastAsia="ar-SA"/>
              </w:rPr>
              <w:t>Configurable.</w:t>
            </w:r>
          </w:p>
          <w:p w14:paraId="4804AE84" w14:textId="77777777" w:rsidR="00933879" w:rsidRPr="0079589D" w:rsidRDefault="00933879" w:rsidP="00933879">
            <w:pPr>
              <w:pStyle w:val="TAL"/>
              <w:rPr>
                <w:lang w:eastAsia="ar-SA"/>
              </w:rPr>
            </w:pPr>
          </w:p>
          <w:p w14:paraId="76A7D996"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535551"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37FCC7CA"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77894F2B"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69AF2D10" w14:textId="77777777" w:rsidR="00933879" w:rsidRPr="0079589D" w:rsidRDefault="00933879" w:rsidP="00933879">
            <w:pPr>
              <w:pStyle w:val="TAL"/>
            </w:pPr>
          </w:p>
          <w:p w14:paraId="0060B62D" w14:textId="77777777" w:rsidR="00933879" w:rsidRPr="0079589D" w:rsidRDefault="00933879" w:rsidP="00933879">
            <w:pPr>
              <w:pStyle w:val="TAL"/>
              <w:rPr>
                <w:lang w:eastAsia="ko-KR"/>
              </w:rPr>
            </w:pPr>
            <w:r w:rsidRPr="0079589D">
              <w:t>If counter has reached limit, assume the receiving client is not available anymore</w:t>
            </w:r>
          </w:p>
          <w:p w14:paraId="19399D63" w14:textId="77777777" w:rsidR="00933879" w:rsidRPr="0079589D" w:rsidRDefault="00933879" w:rsidP="00933879">
            <w:pPr>
              <w:pStyle w:val="TAL"/>
            </w:pPr>
            <w:r w:rsidRPr="0079589D">
              <w:t>Notify call setup failure.</w:t>
            </w:r>
          </w:p>
        </w:tc>
      </w:tr>
      <w:tr w:rsidR="00933879" w:rsidRPr="0079589D" w14:paraId="3FFFDAA9" w14:textId="77777777" w:rsidTr="00933879">
        <w:trPr>
          <w:cantSplit/>
        </w:trPr>
        <w:tc>
          <w:tcPr>
            <w:tcW w:w="1447" w:type="dxa"/>
            <w:shd w:val="clear" w:color="auto" w:fill="auto"/>
          </w:tcPr>
          <w:p w14:paraId="086B2D1F" w14:textId="77777777" w:rsidR="00933879" w:rsidRPr="0079589D" w:rsidRDefault="00933879" w:rsidP="00933879">
            <w:pPr>
              <w:pStyle w:val="TAL"/>
            </w:pPr>
            <w:r w:rsidRPr="0079589D">
              <w:t>TFP5 (max duration)</w:t>
            </w:r>
          </w:p>
        </w:tc>
        <w:tc>
          <w:tcPr>
            <w:tcW w:w="3906" w:type="dxa"/>
            <w:shd w:val="clear" w:color="auto" w:fill="auto"/>
          </w:tcPr>
          <w:p w14:paraId="12AEC6A5" w14:textId="77777777" w:rsidR="00933879" w:rsidRPr="0079589D" w:rsidRDefault="00933879" w:rsidP="00933879">
            <w:pPr>
              <w:pStyle w:val="TAL"/>
              <w:rPr>
                <w:lang w:eastAsia="ar-SA"/>
              </w:rPr>
            </w:pPr>
            <w:r w:rsidRPr="0079589D">
              <w:rPr>
                <w:lang w:eastAsia="ar-SA"/>
              </w:rPr>
              <w:t>Configurable.</w:t>
            </w:r>
          </w:p>
          <w:p w14:paraId="56076D40" w14:textId="77777777" w:rsidR="00933879" w:rsidRPr="0079589D" w:rsidRDefault="00933879" w:rsidP="00933879">
            <w:pPr>
              <w:pStyle w:val="TAL"/>
              <w:rPr>
                <w:lang w:eastAsia="ar-SA"/>
              </w:rPr>
            </w:pPr>
          </w:p>
          <w:p w14:paraId="75F70AC3"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2164C4DE" w14:textId="77777777" w:rsidR="00933879" w:rsidRPr="0079589D" w:rsidRDefault="00933879" w:rsidP="00933879">
            <w:pPr>
              <w:pStyle w:val="TAL"/>
            </w:pPr>
          </w:p>
        </w:tc>
        <w:tc>
          <w:tcPr>
            <w:tcW w:w="1418" w:type="dxa"/>
            <w:shd w:val="clear" w:color="auto" w:fill="auto"/>
          </w:tcPr>
          <w:p w14:paraId="31E12D06" w14:textId="77777777" w:rsidR="00933879" w:rsidRPr="0079589D" w:rsidRDefault="00933879" w:rsidP="00933879">
            <w:pPr>
              <w:pStyle w:val="TAL"/>
            </w:pPr>
            <w:r w:rsidRPr="0079589D">
              <w:t>Call establishment.</w:t>
            </w:r>
          </w:p>
        </w:tc>
        <w:tc>
          <w:tcPr>
            <w:tcW w:w="1559" w:type="dxa"/>
            <w:shd w:val="clear" w:color="auto" w:fill="auto"/>
          </w:tcPr>
          <w:p w14:paraId="268917BF" w14:textId="77777777" w:rsidR="00933879" w:rsidRPr="0079589D" w:rsidRDefault="00933879" w:rsidP="00933879">
            <w:pPr>
              <w:pStyle w:val="TAL"/>
            </w:pPr>
            <w:r w:rsidRPr="0079589D">
              <w:t>Call termination.</w:t>
            </w:r>
          </w:p>
        </w:tc>
        <w:tc>
          <w:tcPr>
            <w:tcW w:w="1559" w:type="dxa"/>
            <w:shd w:val="clear" w:color="auto" w:fill="auto"/>
          </w:tcPr>
          <w:p w14:paraId="7460C8AF" w14:textId="77777777" w:rsidR="00933879" w:rsidRPr="0079589D" w:rsidRDefault="00933879" w:rsidP="00933879">
            <w:pPr>
              <w:pStyle w:val="TAL"/>
            </w:pPr>
            <w:r w:rsidRPr="0079589D">
              <w:t>Terminate the call.</w:t>
            </w:r>
          </w:p>
        </w:tc>
      </w:tr>
      <w:tr w:rsidR="00933879" w:rsidRPr="0079589D" w14:paraId="6DC9A015" w14:textId="77777777" w:rsidTr="00933879">
        <w:trPr>
          <w:cantSplit/>
        </w:trPr>
        <w:tc>
          <w:tcPr>
            <w:tcW w:w="1447" w:type="dxa"/>
            <w:shd w:val="clear" w:color="auto" w:fill="auto"/>
          </w:tcPr>
          <w:p w14:paraId="55744D40"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69C47181"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3043593A" w14:textId="77777777" w:rsidR="00933879" w:rsidRPr="0079589D" w:rsidRDefault="00933879" w:rsidP="00933879">
            <w:pPr>
              <w:pStyle w:val="TAL"/>
              <w:rPr>
                <w:lang w:eastAsia="ar-SA"/>
              </w:rPr>
            </w:pPr>
          </w:p>
          <w:p w14:paraId="22C2C71C" w14:textId="77777777" w:rsidR="00933879" w:rsidRPr="0079589D" w:rsidRDefault="00933879" w:rsidP="00933879">
            <w:pPr>
              <w:pStyle w:val="TAL"/>
              <w:rPr>
                <w:lang w:eastAsia="ar-SA"/>
              </w:rPr>
            </w:pPr>
            <w:r w:rsidRPr="0079589D">
              <w:rPr>
                <w:lang w:eastAsia="ar-SA"/>
              </w:rPr>
              <w:t>Configurable.</w:t>
            </w:r>
          </w:p>
          <w:p w14:paraId="255D4A20" w14:textId="77777777" w:rsidR="00933879" w:rsidRPr="0079589D" w:rsidRDefault="00933879" w:rsidP="00933879">
            <w:pPr>
              <w:pStyle w:val="TAL"/>
              <w:rPr>
                <w:lang w:eastAsia="ar-SA"/>
              </w:rPr>
            </w:pPr>
          </w:p>
          <w:p w14:paraId="06F17602"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7848F008" w14:textId="77777777" w:rsidR="00933879" w:rsidRPr="0079589D" w:rsidRDefault="00933879" w:rsidP="00933879">
            <w:pPr>
              <w:pStyle w:val="TAL"/>
            </w:pPr>
          </w:p>
        </w:tc>
        <w:tc>
          <w:tcPr>
            <w:tcW w:w="1418" w:type="dxa"/>
            <w:shd w:val="clear" w:color="auto" w:fill="auto"/>
          </w:tcPr>
          <w:p w14:paraId="212D63C9" w14:textId="77777777" w:rsidR="00933879" w:rsidRPr="0079589D" w:rsidRDefault="00933879" w:rsidP="00933879">
            <w:pPr>
              <w:pStyle w:val="TAL"/>
            </w:pPr>
            <w:r w:rsidRPr="0079589D">
              <w:t>Rejection of a call OR</w:t>
            </w:r>
          </w:p>
          <w:p w14:paraId="6559D9AE" w14:textId="77777777" w:rsidR="00933879" w:rsidRPr="0079589D" w:rsidRDefault="00933879" w:rsidP="00933879">
            <w:pPr>
              <w:pStyle w:val="TAL"/>
            </w:pPr>
            <w:r w:rsidRPr="0079589D">
              <w:t>Termination of a call OR</w:t>
            </w:r>
          </w:p>
          <w:p w14:paraId="4300C2E0" w14:textId="77777777" w:rsidR="00933879" w:rsidRPr="0079589D" w:rsidRDefault="00933879" w:rsidP="00933879">
            <w:pPr>
              <w:pStyle w:val="TAL"/>
            </w:pPr>
            <w:r w:rsidRPr="0079589D">
              <w:t>Call Failure.</w:t>
            </w:r>
          </w:p>
        </w:tc>
        <w:tc>
          <w:tcPr>
            <w:tcW w:w="1559" w:type="dxa"/>
            <w:shd w:val="clear" w:color="auto" w:fill="auto"/>
          </w:tcPr>
          <w:p w14:paraId="0F40DCFA" w14:textId="77777777" w:rsidR="00933879" w:rsidRPr="0079589D" w:rsidRDefault="00933879" w:rsidP="00933879">
            <w:pPr>
              <w:pStyle w:val="TAL"/>
            </w:pPr>
            <w:r w:rsidRPr="0079589D">
              <w:t>-</w:t>
            </w:r>
          </w:p>
        </w:tc>
        <w:tc>
          <w:tcPr>
            <w:tcW w:w="1559" w:type="dxa"/>
            <w:shd w:val="clear" w:color="auto" w:fill="auto"/>
          </w:tcPr>
          <w:p w14:paraId="466A0EE1" w14:textId="77777777" w:rsidR="00933879" w:rsidRPr="0079589D" w:rsidRDefault="00933879" w:rsidP="00933879">
            <w:pPr>
              <w:pStyle w:val="TAL"/>
            </w:pPr>
            <w:r w:rsidRPr="0079589D">
              <w:t>Reset the call control state machine.</w:t>
            </w:r>
          </w:p>
        </w:tc>
      </w:tr>
    </w:tbl>
    <w:p w14:paraId="6B0F375E" w14:textId="77777777" w:rsidR="00933879" w:rsidRPr="0079589D" w:rsidRDefault="00933879" w:rsidP="00933879">
      <w:pPr>
        <w:rPr>
          <w:noProof/>
        </w:rPr>
      </w:pPr>
    </w:p>
    <w:p w14:paraId="41CC0729" w14:textId="77777777" w:rsidR="00933879" w:rsidRPr="0079589D" w:rsidRDefault="00E51AF2" w:rsidP="00933879">
      <w:pPr>
        <w:pStyle w:val="Heading2"/>
      </w:pPr>
      <w:bookmarkStart w:id="3695" w:name="_Toc20153138"/>
      <w:bookmarkStart w:id="3696" w:name="_Toc27495803"/>
      <w:bookmarkStart w:id="3697" w:name="_Toc36109271"/>
      <w:bookmarkStart w:id="3698" w:name="_Toc73959054"/>
      <w:r w:rsidRPr="0079589D">
        <w:t>B.</w:t>
      </w:r>
      <w:r w:rsidR="00933879" w:rsidRPr="0079589D">
        <w:t>3.3</w:t>
      </w:r>
      <w:r w:rsidR="00933879" w:rsidRPr="0079589D">
        <w:tab/>
        <w:t>Timers in off-network broadcast call</w:t>
      </w:r>
      <w:bookmarkEnd w:id="3695"/>
      <w:bookmarkEnd w:id="3696"/>
      <w:bookmarkEnd w:id="3697"/>
      <w:bookmarkEnd w:id="3698"/>
    </w:p>
    <w:p w14:paraId="4B3B8D08"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469E3D47"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8"/>
        <w:gridCol w:w="2022"/>
        <w:gridCol w:w="1655"/>
        <w:gridCol w:w="1795"/>
      </w:tblGrid>
      <w:tr w:rsidR="00933879" w:rsidRPr="0079589D" w14:paraId="46053672" w14:textId="77777777" w:rsidTr="00933879">
        <w:trPr>
          <w:cantSplit/>
          <w:trHeight w:val="288"/>
          <w:tblHeader/>
        </w:trPr>
        <w:tc>
          <w:tcPr>
            <w:tcW w:w="1427" w:type="dxa"/>
            <w:shd w:val="clear" w:color="auto" w:fill="auto"/>
            <w:vAlign w:val="center"/>
          </w:tcPr>
          <w:p w14:paraId="3FA1B0AC" w14:textId="77777777" w:rsidR="00933879" w:rsidRPr="0079589D" w:rsidRDefault="00933879" w:rsidP="00933879">
            <w:pPr>
              <w:pStyle w:val="TAH"/>
            </w:pPr>
            <w:r w:rsidRPr="0079589D">
              <w:t>Timer</w:t>
            </w:r>
          </w:p>
        </w:tc>
        <w:tc>
          <w:tcPr>
            <w:tcW w:w="2223" w:type="dxa"/>
            <w:shd w:val="clear" w:color="auto" w:fill="auto"/>
            <w:vAlign w:val="center"/>
          </w:tcPr>
          <w:p w14:paraId="39039532" w14:textId="77777777" w:rsidR="00933879" w:rsidRPr="0079589D" w:rsidRDefault="00933879" w:rsidP="00933879">
            <w:pPr>
              <w:pStyle w:val="TAH"/>
            </w:pPr>
            <w:r w:rsidRPr="0079589D">
              <w:t>Timer value</w:t>
            </w:r>
          </w:p>
        </w:tc>
        <w:tc>
          <w:tcPr>
            <w:tcW w:w="2328" w:type="dxa"/>
            <w:shd w:val="clear" w:color="auto" w:fill="auto"/>
            <w:vAlign w:val="center"/>
          </w:tcPr>
          <w:p w14:paraId="597F696B" w14:textId="77777777" w:rsidR="00933879" w:rsidRPr="0079589D" w:rsidRDefault="00933879" w:rsidP="00933879">
            <w:pPr>
              <w:pStyle w:val="TAH"/>
            </w:pPr>
            <w:r w:rsidRPr="0079589D">
              <w:t>Cause of start</w:t>
            </w:r>
          </w:p>
        </w:tc>
        <w:tc>
          <w:tcPr>
            <w:tcW w:w="1878" w:type="dxa"/>
            <w:shd w:val="clear" w:color="auto" w:fill="auto"/>
            <w:vAlign w:val="center"/>
          </w:tcPr>
          <w:p w14:paraId="07FC07F0" w14:textId="77777777" w:rsidR="00933879" w:rsidRPr="0079589D" w:rsidRDefault="00933879" w:rsidP="00933879">
            <w:pPr>
              <w:pStyle w:val="TAH"/>
            </w:pPr>
            <w:r w:rsidRPr="0079589D">
              <w:t>Normal stop</w:t>
            </w:r>
          </w:p>
        </w:tc>
        <w:tc>
          <w:tcPr>
            <w:tcW w:w="1999" w:type="dxa"/>
            <w:shd w:val="clear" w:color="auto" w:fill="auto"/>
            <w:vAlign w:val="center"/>
          </w:tcPr>
          <w:p w14:paraId="6AC94266" w14:textId="77777777" w:rsidR="00933879" w:rsidRPr="0079589D" w:rsidRDefault="00933879" w:rsidP="00933879">
            <w:pPr>
              <w:pStyle w:val="TAH"/>
            </w:pPr>
            <w:r w:rsidRPr="0079589D">
              <w:t>On expiry</w:t>
            </w:r>
          </w:p>
        </w:tc>
      </w:tr>
      <w:tr w:rsidR="00933879" w:rsidRPr="0079589D" w14:paraId="6D1DD9B2" w14:textId="77777777" w:rsidTr="00933879">
        <w:trPr>
          <w:cantSplit/>
        </w:trPr>
        <w:tc>
          <w:tcPr>
            <w:tcW w:w="1427" w:type="dxa"/>
            <w:shd w:val="clear" w:color="auto" w:fill="auto"/>
          </w:tcPr>
          <w:p w14:paraId="510682C3" w14:textId="77777777" w:rsidR="00933879" w:rsidRPr="0079589D" w:rsidRDefault="00933879" w:rsidP="00933879">
            <w:pPr>
              <w:pStyle w:val="TAL"/>
            </w:pPr>
            <w:r w:rsidRPr="0079589D">
              <w:t>TFB1 (max duration)</w:t>
            </w:r>
          </w:p>
          <w:p w14:paraId="01D35A65" w14:textId="77777777" w:rsidR="00933879" w:rsidRPr="0079589D" w:rsidRDefault="00933879" w:rsidP="00933879">
            <w:pPr>
              <w:pStyle w:val="TAL"/>
            </w:pPr>
          </w:p>
        </w:tc>
        <w:tc>
          <w:tcPr>
            <w:tcW w:w="2223" w:type="dxa"/>
            <w:shd w:val="clear" w:color="auto" w:fill="auto"/>
          </w:tcPr>
          <w:p w14:paraId="243F8938"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347FE97C"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2A2D171C" w14:textId="77777777" w:rsidR="00933879" w:rsidRPr="0079589D" w:rsidRDefault="00933879" w:rsidP="00933879">
            <w:pPr>
              <w:pStyle w:val="TAL"/>
              <w:rPr>
                <w:lang w:eastAsia="ar-SA"/>
              </w:rPr>
            </w:pPr>
          </w:p>
          <w:p w14:paraId="1EDC5794" w14:textId="77777777" w:rsidR="00933879" w:rsidRPr="0079589D" w:rsidRDefault="00933879" w:rsidP="00933879">
            <w:pPr>
              <w:pStyle w:val="TAL"/>
              <w:rPr>
                <w:lang w:eastAsia="ar-SA"/>
              </w:rPr>
            </w:pPr>
            <w:r w:rsidRPr="0079589D">
              <w:rPr>
                <w:lang w:eastAsia="ar-SA"/>
              </w:rPr>
              <w:t>Configurable.</w:t>
            </w:r>
          </w:p>
          <w:p w14:paraId="06188A68" w14:textId="77777777" w:rsidR="00933879" w:rsidRPr="0079589D" w:rsidRDefault="00933879" w:rsidP="00933879">
            <w:pPr>
              <w:pStyle w:val="TAL"/>
              <w:rPr>
                <w:lang w:eastAsia="ar-SA"/>
              </w:rPr>
            </w:pPr>
          </w:p>
          <w:p w14:paraId="76826FC0"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05060CE5" w14:textId="77777777" w:rsidR="00933879" w:rsidRPr="0079589D" w:rsidRDefault="00933879" w:rsidP="00933879">
            <w:pPr>
              <w:pStyle w:val="TAL"/>
            </w:pPr>
          </w:p>
        </w:tc>
        <w:tc>
          <w:tcPr>
            <w:tcW w:w="2328" w:type="dxa"/>
            <w:shd w:val="clear" w:color="auto" w:fill="auto"/>
          </w:tcPr>
          <w:p w14:paraId="54294F48" w14:textId="77777777" w:rsidR="00933879" w:rsidRPr="0079589D" w:rsidRDefault="00933879" w:rsidP="00933879">
            <w:pPr>
              <w:pStyle w:val="TAL"/>
            </w:pPr>
            <w:r w:rsidRPr="0079589D">
              <w:t>Start of the broadcast call.</w:t>
            </w:r>
          </w:p>
          <w:p w14:paraId="4FD36FCC" w14:textId="77777777" w:rsidR="00933879" w:rsidRPr="0079589D" w:rsidRDefault="00933879" w:rsidP="00933879">
            <w:pPr>
              <w:jc w:val="right"/>
            </w:pPr>
          </w:p>
        </w:tc>
        <w:tc>
          <w:tcPr>
            <w:tcW w:w="1878" w:type="dxa"/>
            <w:shd w:val="clear" w:color="auto" w:fill="auto"/>
          </w:tcPr>
          <w:p w14:paraId="7D74BB80" w14:textId="77777777" w:rsidR="00933879" w:rsidRPr="0079589D" w:rsidRDefault="00933879" w:rsidP="00933879">
            <w:pPr>
              <w:pStyle w:val="TAL"/>
            </w:pPr>
            <w:r w:rsidRPr="0079589D">
              <w:t>-</w:t>
            </w:r>
          </w:p>
        </w:tc>
        <w:tc>
          <w:tcPr>
            <w:tcW w:w="1999" w:type="dxa"/>
            <w:shd w:val="clear" w:color="auto" w:fill="auto"/>
          </w:tcPr>
          <w:p w14:paraId="024A07E7" w14:textId="77777777" w:rsidR="00933879" w:rsidRPr="0079589D" w:rsidRDefault="00933879" w:rsidP="00933879">
            <w:pPr>
              <w:pStyle w:val="TAL"/>
            </w:pPr>
            <w:r w:rsidRPr="0079589D">
              <w:t>Terminate the broadcast call.</w:t>
            </w:r>
          </w:p>
        </w:tc>
      </w:tr>
      <w:tr w:rsidR="00933879" w:rsidRPr="0079589D" w14:paraId="50C36637" w14:textId="77777777" w:rsidTr="00933879">
        <w:trPr>
          <w:cantSplit/>
        </w:trPr>
        <w:tc>
          <w:tcPr>
            <w:tcW w:w="1427" w:type="dxa"/>
            <w:shd w:val="clear" w:color="auto" w:fill="auto"/>
          </w:tcPr>
          <w:p w14:paraId="2D356506" w14:textId="77777777" w:rsidR="00933879" w:rsidRPr="0079589D" w:rsidRDefault="00933879" w:rsidP="00933879">
            <w:pPr>
              <w:pStyle w:val="TAL"/>
            </w:pPr>
            <w:r w:rsidRPr="0079589D">
              <w:t xml:space="preserve">TFB2 </w:t>
            </w:r>
            <w:r w:rsidRPr="0079589D">
              <w:rPr>
                <w:lang w:eastAsia="ko-KR"/>
              </w:rPr>
              <w:t>(broadcast retransmission)</w:t>
            </w:r>
          </w:p>
          <w:p w14:paraId="74715C30" w14:textId="77777777" w:rsidR="00933879" w:rsidRPr="0079589D" w:rsidRDefault="00933879" w:rsidP="00933879">
            <w:pPr>
              <w:pStyle w:val="TAL"/>
            </w:pPr>
          </w:p>
        </w:tc>
        <w:tc>
          <w:tcPr>
            <w:tcW w:w="2223" w:type="dxa"/>
            <w:shd w:val="clear" w:color="auto" w:fill="auto"/>
          </w:tcPr>
          <w:p w14:paraId="3BEA8271"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2E9AFD32" w14:textId="77777777" w:rsidR="00933879" w:rsidRPr="0079589D" w:rsidRDefault="00933879" w:rsidP="00933879">
            <w:pPr>
              <w:pStyle w:val="TAL"/>
            </w:pPr>
          </w:p>
          <w:p w14:paraId="0AF04055"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DE0B633" w14:textId="77777777" w:rsidR="00933879" w:rsidRPr="0079589D" w:rsidRDefault="00933879" w:rsidP="00933879">
            <w:pPr>
              <w:pStyle w:val="TAL"/>
            </w:pPr>
          </w:p>
          <w:p w14:paraId="70BA9AA4" w14:textId="77777777" w:rsidR="00933879" w:rsidRPr="0079589D" w:rsidRDefault="00933879" w:rsidP="00933879">
            <w:pPr>
              <w:pStyle w:val="TAL"/>
            </w:pPr>
            <w:r w:rsidRPr="0079589D">
              <w:t>Configurable.</w:t>
            </w:r>
          </w:p>
          <w:p w14:paraId="41CB76CC" w14:textId="77777777" w:rsidR="00933879" w:rsidRPr="0079589D" w:rsidRDefault="00933879" w:rsidP="00933879">
            <w:pPr>
              <w:pStyle w:val="TAL"/>
            </w:pPr>
          </w:p>
          <w:p w14:paraId="35993545"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519D64A4" w14:textId="77777777" w:rsidR="00933879" w:rsidRPr="0079589D" w:rsidRDefault="00933879" w:rsidP="00933879">
            <w:pPr>
              <w:pStyle w:val="TAL"/>
            </w:pPr>
          </w:p>
        </w:tc>
        <w:tc>
          <w:tcPr>
            <w:tcW w:w="2328" w:type="dxa"/>
            <w:shd w:val="clear" w:color="auto" w:fill="auto"/>
          </w:tcPr>
          <w:p w14:paraId="1E2AD9D9" w14:textId="77777777" w:rsidR="00933879" w:rsidRPr="0079589D" w:rsidRDefault="00933879" w:rsidP="00933879">
            <w:pPr>
              <w:pStyle w:val="TAL"/>
            </w:pPr>
            <w:r w:rsidRPr="0079589D">
              <w:t>Start of the broadcast call.</w:t>
            </w:r>
          </w:p>
          <w:p w14:paraId="6CF40D61" w14:textId="77777777" w:rsidR="00933879" w:rsidRPr="0079589D" w:rsidRDefault="00933879" w:rsidP="00933879">
            <w:pPr>
              <w:pStyle w:val="TAL"/>
              <w:rPr>
                <w:lang w:eastAsia="ko-KR"/>
              </w:rPr>
            </w:pPr>
          </w:p>
        </w:tc>
        <w:tc>
          <w:tcPr>
            <w:tcW w:w="1878" w:type="dxa"/>
            <w:shd w:val="clear" w:color="auto" w:fill="auto"/>
          </w:tcPr>
          <w:p w14:paraId="69B2413D" w14:textId="77777777" w:rsidR="00933879" w:rsidRPr="0079589D" w:rsidRDefault="00933879" w:rsidP="00933879">
            <w:pPr>
              <w:pStyle w:val="TAL"/>
            </w:pPr>
            <w:r w:rsidRPr="0079589D">
              <w:t>Broadcast call termination.</w:t>
            </w:r>
          </w:p>
        </w:tc>
        <w:tc>
          <w:tcPr>
            <w:tcW w:w="1999" w:type="dxa"/>
            <w:shd w:val="clear" w:color="auto" w:fill="auto"/>
          </w:tcPr>
          <w:p w14:paraId="767DBCDD" w14:textId="77777777" w:rsidR="00933879" w:rsidRPr="0079589D" w:rsidRDefault="00933879" w:rsidP="00933879">
            <w:pPr>
              <w:pStyle w:val="TAL"/>
            </w:pPr>
            <w:r w:rsidRPr="0079589D">
              <w:rPr>
                <w:lang w:eastAsia="ko-KR"/>
              </w:rPr>
              <w:t>Send GROUP CALL BROADCAST message.</w:t>
            </w:r>
          </w:p>
        </w:tc>
      </w:tr>
      <w:tr w:rsidR="00933879" w:rsidRPr="0079589D" w14:paraId="7D5C4302" w14:textId="77777777" w:rsidTr="00933879">
        <w:trPr>
          <w:cantSplit/>
        </w:trPr>
        <w:tc>
          <w:tcPr>
            <w:tcW w:w="1427" w:type="dxa"/>
            <w:shd w:val="clear" w:color="auto" w:fill="auto"/>
          </w:tcPr>
          <w:p w14:paraId="7335369A" w14:textId="77777777" w:rsidR="00933879" w:rsidRPr="0079589D" w:rsidRDefault="00933879" w:rsidP="00933879">
            <w:pPr>
              <w:pStyle w:val="TAL"/>
            </w:pPr>
            <w:r w:rsidRPr="0079589D">
              <w:t>TFB3 (waiting for the user)</w:t>
            </w:r>
          </w:p>
        </w:tc>
        <w:tc>
          <w:tcPr>
            <w:tcW w:w="2223" w:type="dxa"/>
            <w:shd w:val="clear" w:color="auto" w:fill="auto"/>
          </w:tcPr>
          <w:p w14:paraId="5B7C9DFE"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56C5F06A" w14:textId="77777777" w:rsidR="00933879" w:rsidRPr="0079589D" w:rsidRDefault="00933879" w:rsidP="00933879">
            <w:pPr>
              <w:pStyle w:val="TAL"/>
            </w:pPr>
          </w:p>
          <w:p w14:paraId="02A4F5DE"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78F395" w14:textId="77777777" w:rsidR="00933879" w:rsidRPr="0079589D" w:rsidRDefault="00933879" w:rsidP="00933879">
            <w:pPr>
              <w:keepNext/>
              <w:keepLines/>
              <w:spacing w:after="0"/>
              <w:rPr>
                <w:rFonts w:ascii="Arial" w:hAnsi="Arial"/>
                <w:sz w:val="18"/>
                <w:lang w:eastAsia="ar-SA"/>
              </w:rPr>
            </w:pPr>
          </w:p>
          <w:p w14:paraId="74255BDE" w14:textId="77777777" w:rsidR="00933879" w:rsidRPr="0079589D" w:rsidRDefault="00933879" w:rsidP="00933879">
            <w:pPr>
              <w:keepNext/>
              <w:keepLines/>
              <w:spacing w:after="0"/>
              <w:rPr>
                <w:rFonts w:ascii="Arial" w:hAnsi="Arial"/>
                <w:sz w:val="18"/>
                <w:lang w:eastAsia="ar-SA"/>
              </w:rPr>
            </w:pPr>
            <w:r w:rsidRPr="0079589D">
              <w:rPr>
                <w:rFonts w:ascii="Arial" w:hAnsi="Arial"/>
                <w:sz w:val="18"/>
                <w:lang w:eastAsia="ar-SA"/>
              </w:rPr>
              <w:t>Configurable.</w:t>
            </w:r>
          </w:p>
          <w:p w14:paraId="58424217" w14:textId="77777777" w:rsidR="00933879" w:rsidRPr="0079589D" w:rsidRDefault="00933879" w:rsidP="00933879">
            <w:pPr>
              <w:keepNext/>
              <w:keepLines/>
              <w:spacing w:after="0"/>
              <w:rPr>
                <w:rFonts w:ascii="Arial" w:hAnsi="Arial"/>
                <w:sz w:val="18"/>
                <w:lang w:eastAsia="ar-SA"/>
              </w:rPr>
            </w:pPr>
          </w:p>
          <w:p w14:paraId="00EE62AC" w14:textId="77777777" w:rsidR="00933879" w:rsidRDefault="004A1788" w:rsidP="00933879">
            <w:pPr>
              <w:keepNext/>
              <w:keepLines/>
              <w:spacing w:after="0"/>
            </w:pPr>
            <w:r w:rsidRPr="00057649">
              <w:t>Set to the value of "/&lt;x&gt;/OffNetwork/Timers/TFB3" leaf node present in the UE initial configuration as specified in 3GPP TS </w:t>
            </w:r>
            <w:r>
              <w:t>24.483</w:t>
            </w:r>
            <w:r w:rsidRPr="00057649">
              <w:t> </w:t>
            </w:r>
            <w:r>
              <w:t>[4]</w:t>
            </w:r>
            <w:r w:rsidRPr="00057649">
              <w:t>.</w:t>
            </w:r>
          </w:p>
          <w:p w14:paraId="544C0CB1" w14:textId="77777777" w:rsidR="004A1788" w:rsidRPr="0079589D" w:rsidRDefault="004A1788" w:rsidP="00933879">
            <w:pPr>
              <w:keepNext/>
              <w:keepLines/>
              <w:spacing w:after="0"/>
            </w:pPr>
          </w:p>
        </w:tc>
        <w:tc>
          <w:tcPr>
            <w:tcW w:w="2328" w:type="dxa"/>
            <w:shd w:val="clear" w:color="auto" w:fill="auto"/>
          </w:tcPr>
          <w:p w14:paraId="048FC297"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A28C318" w14:textId="77777777" w:rsidR="00933879" w:rsidRPr="0079589D" w:rsidRDefault="00933879" w:rsidP="00933879">
            <w:pPr>
              <w:pStyle w:val="TAL"/>
            </w:pPr>
            <w:r w:rsidRPr="0079589D">
              <w:t>Response from user.</w:t>
            </w:r>
          </w:p>
        </w:tc>
        <w:tc>
          <w:tcPr>
            <w:tcW w:w="1999" w:type="dxa"/>
            <w:shd w:val="clear" w:color="auto" w:fill="auto"/>
          </w:tcPr>
          <w:p w14:paraId="28D137F4" w14:textId="77777777" w:rsidR="00933879" w:rsidRPr="0079589D" w:rsidRDefault="00933879" w:rsidP="00933879">
            <w:pPr>
              <w:pStyle w:val="TAL"/>
              <w:rPr>
                <w:lang w:eastAsia="ko-KR"/>
              </w:rPr>
            </w:pPr>
            <w:r w:rsidRPr="0079589D">
              <w:rPr>
                <w:lang w:eastAsia="ko-KR"/>
              </w:rPr>
              <w:t>Terminate incoming call notification.</w:t>
            </w:r>
          </w:p>
        </w:tc>
      </w:tr>
    </w:tbl>
    <w:p w14:paraId="5783ACD8" w14:textId="77777777" w:rsidR="00933879" w:rsidRPr="0079589D" w:rsidRDefault="00933879" w:rsidP="00933879">
      <w:pPr>
        <w:rPr>
          <w:rFonts w:eastAsia="Malgun Gothic"/>
        </w:rPr>
      </w:pPr>
    </w:p>
    <w:p w14:paraId="718AC3E4" w14:textId="77777777" w:rsidR="00933879" w:rsidRPr="0079589D" w:rsidRDefault="00E51AF2" w:rsidP="00933879">
      <w:pPr>
        <w:pStyle w:val="Heading2"/>
        <w:rPr>
          <w:rFonts w:eastAsia="Malgun Gothic"/>
        </w:rPr>
      </w:pPr>
      <w:bookmarkStart w:id="3699" w:name="_Toc20153139"/>
      <w:bookmarkStart w:id="3700" w:name="_Toc27495804"/>
      <w:bookmarkStart w:id="3701" w:name="_Toc36109272"/>
      <w:bookmarkStart w:id="3702" w:name="_Toc73959055"/>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3699"/>
      <w:bookmarkEnd w:id="3700"/>
      <w:bookmarkEnd w:id="3701"/>
      <w:bookmarkEnd w:id="3702"/>
    </w:p>
    <w:p w14:paraId="7389F178"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0E017B50"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9589D" w14:paraId="1730B52A"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69E46322"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9BBFC98"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3BD64CFA"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753F31B"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AA215F1" w14:textId="77777777" w:rsidR="00933879" w:rsidRPr="0079589D" w:rsidRDefault="00933879" w:rsidP="00933879">
            <w:pPr>
              <w:pStyle w:val="TAH"/>
            </w:pPr>
            <w:r w:rsidRPr="0079589D">
              <w:t>On expiry</w:t>
            </w:r>
          </w:p>
        </w:tc>
      </w:tr>
      <w:tr w:rsidR="00933879" w:rsidRPr="0079589D" w14:paraId="23D39568"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42A2D457" w14:textId="77777777" w:rsidR="00933879" w:rsidRPr="0079589D" w:rsidRDefault="00933879" w:rsidP="00933879">
            <w:pPr>
              <w:pStyle w:val="TAL"/>
            </w:pPr>
            <w:r w:rsidRPr="0079589D">
              <w:t>TFE1 (Emergency Alert)</w:t>
            </w:r>
          </w:p>
          <w:p w14:paraId="7BB8DD67"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7E12A36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2C140209"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69ED5BC" w14:textId="77777777" w:rsidR="00933879" w:rsidRPr="0079589D" w:rsidRDefault="00933879" w:rsidP="00933879">
            <w:pPr>
              <w:pStyle w:val="TAL"/>
              <w:rPr>
                <w:lang w:eastAsia="ko-KR"/>
              </w:rPr>
            </w:pPr>
          </w:p>
          <w:p w14:paraId="667A4531" w14:textId="77777777" w:rsidR="00933879" w:rsidRPr="0079589D" w:rsidRDefault="00933879" w:rsidP="00933879">
            <w:pPr>
              <w:pStyle w:val="TAL"/>
              <w:rPr>
                <w:lang w:eastAsia="ko-KR"/>
              </w:rPr>
            </w:pPr>
            <w:r w:rsidRPr="0079589D">
              <w:t>Configurable.</w:t>
            </w:r>
          </w:p>
          <w:p w14:paraId="7BBD55F8" w14:textId="77777777" w:rsidR="004A1788" w:rsidRDefault="004A1788" w:rsidP="004A1788">
            <w:pPr>
              <w:pStyle w:val="TAL"/>
            </w:pPr>
          </w:p>
          <w:p w14:paraId="2997FDE3"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46F3AB6E"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0D047D1F" w14:textId="77777777" w:rsidR="00933879" w:rsidRPr="0079589D" w:rsidRDefault="00933879" w:rsidP="00933879">
            <w:pPr>
              <w:pStyle w:val="TAL"/>
            </w:pPr>
            <w:r w:rsidRPr="0079589D">
              <w:t>Receipt of GROUP EMERGENCY ALERT.</w:t>
            </w:r>
          </w:p>
          <w:p w14:paraId="0040BFCB" w14:textId="77777777"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4F0A84B2"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191721C" w14:textId="77777777" w:rsidR="00933879" w:rsidRPr="0079589D" w:rsidRDefault="00933879" w:rsidP="00933879">
            <w:pPr>
              <w:pStyle w:val="TAL"/>
            </w:pPr>
            <w:r w:rsidRPr="0079589D">
              <w:t>Assume end of emergency state, remove associated user from the list.</w:t>
            </w:r>
          </w:p>
        </w:tc>
      </w:tr>
      <w:tr w:rsidR="00933879" w:rsidRPr="0079589D" w14:paraId="5080E46E"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07178C94"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2D78BC6B"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0BE1269F"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57935BC1"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4B33EB95" w14:textId="77777777" w:rsidR="00933879" w:rsidRPr="0079589D" w:rsidRDefault="00933879" w:rsidP="00933879">
            <w:pPr>
              <w:pStyle w:val="TAL"/>
            </w:pPr>
          </w:p>
          <w:p w14:paraId="21E17F42" w14:textId="77777777" w:rsidR="00933879" w:rsidRPr="0079589D" w:rsidRDefault="00933879" w:rsidP="00933879">
            <w:pPr>
              <w:pStyle w:val="TAL"/>
            </w:pPr>
            <w:r w:rsidRPr="0079589D">
              <w:t>Configurable.</w:t>
            </w:r>
          </w:p>
          <w:p w14:paraId="62DBCF6E" w14:textId="77777777" w:rsidR="00933879" w:rsidRPr="0079589D" w:rsidRDefault="00933879" w:rsidP="00933879">
            <w:pPr>
              <w:pStyle w:val="TAL"/>
            </w:pPr>
          </w:p>
          <w:p w14:paraId="25B1A19A"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2A916757"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273638A4" w14:textId="77777777" w:rsidR="00933879" w:rsidRPr="0079589D" w:rsidRDefault="00933879" w:rsidP="00933879">
            <w:pPr>
              <w:pStyle w:val="TAL"/>
            </w:pPr>
            <w:r w:rsidRPr="0079589D">
              <w:t>Transmission of GROUP EMERGENCY ALERT.</w:t>
            </w:r>
          </w:p>
          <w:p w14:paraId="6627C2B8"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E65F033" w14:textId="77777777" w:rsidR="00933879" w:rsidRPr="0079589D" w:rsidRDefault="00933879" w:rsidP="00933879">
            <w:pPr>
              <w:pStyle w:val="TAL"/>
            </w:pPr>
            <w:r w:rsidRPr="0079589D">
              <w:t>Transmission of GROUP EMERGENCY ALERT CANCEL.</w:t>
            </w:r>
          </w:p>
          <w:p w14:paraId="47BCA8D2"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2BA56764" w14:textId="77777777" w:rsidR="00933879" w:rsidRPr="0079589D" w:rsidRDefault="00933879" w:rsidP="00933879">
            <w:pPr>
              <w:pStyle w:val="TAL"/>
            </w:pPr>
            <w:r w:rsidRPr="0079589D">
              <w:t>Transmit GROUP EMERGENCY ALERT.</w:t>
            </w:r>
          </w:p>
          <w:p w14:paraId="037C3EC6" w14:textId="77777777" w:rsidR="00933879" w:rsidRPr="0079589D" w:rsidRDefault="00933879" w:rsidP="00933879">
            <w:pPr>
              <w:pStyle w:val="TAL"/>
            </w:pPr>
          </w:p>
        </w:tc>
      </w:tr>
    </w:tbl>
    <w:p w14:paraId="7BC83A22" w14:textId="77777777" w:rsidR="00933879" w:rsidRPr="0079589D" w:rsidRDefault="00933879" w:rsidP="00933879">
      <w:pPr>
        <w:rPr>
          <w:noProof/>
        </w:rPr>
      </w:pPr>
    </w:p>
    <w:p w14:paraId="4B6B12F3" w14:textId="77777777" w:rsidR="00933879" w:rsidRPr="0079589D" w:rsidRDefault="00933879" w:rsidP="00933879">
      <w:pPr>
        <w:pStyle w:val="Heading8"/>
        <w:rPr>
          <w:noProof/>
        </w:rPr>
      </w:pPr>
      <w:r w:rsidRPr="0079589D">
        <w:rPr>
          <w:noProof/>
        </w:rPr>
        <w:br w:type="page"/>
      </w:r>
      <w:bookmarkStart w:id="3703" w:name="_Toc20153140"/>
      <w:bookmarkStart w:id="3704" w:name="_Toc27495805"/>
      <w:bookmarkStart w:id="3705" w:name="_Toc36109273"/>
      <w:bookmarkStart w:id="3706" w:name="_Toc73959056"/>
      <w:r w:rsidRPr="0079589D">
        <w:t>Annex</w:t>
      </w:r>
      <w:r w:rsidRPr="0079589D">
        <w:rPr>
          <w:noProof/>
        </w:rPr>
        <w:t xml:space="preserve"> </w:t>
      </w:r>
      <w:r w:rsidRPr="0079589D">
        <w:rPr>
          <w:noProof/>
          <w:lang w:val="en-GB"/>
        </w:rPr>
        <w:t>C</w:t>
      </w:r>
      <w:r w:rsidRPr="0079589D">
        <w:rPr>
          <w:noProof/>
        </w:rPr>
        <w:t xml:space="preserve"> (normative):</w:t>
      </w:r>
      <w:r w:rsidRPr="0079589D">
        <w:rPr>
          <w:noProof/>
        </w:rPr>
        <w:br/>
        <w:t>Counters</w:t>
      </w:r>
      <w:bookmarkEnd w:id="3703"/>
      <w:bookmarkEnd w:id="3704"/>
      <w:bookmarkEnd w:id="3705"/>
      <w:bookmarkEnd w:id="3706"/>
    </w:p>
    <w:p w14:paraId="65C2E3FE" w14:textId="77777777" w:rsidR="00933879" w:rsidRPr="0079589D" w:rsidRDefault="00E51AF2" w:rsidP="00933879">
      <w:pPr>
        <w:pStyle w:val="Heading1"/>
      </w:pPr>
      <w:bookmarkStart w:id="3707" w:name="_Toc20153141"/>
      <w:bookmarkStart w:id="3708" w:name="_Toc27495806"/>
      <w:bookmarkStart w:id="3709" w:name="_Toc36109274"/>
      <w:bookmarkStart w:id="3710" w:name="_Toc73959057"/>
      <w:r w:rsidRPr="0079589D">
        <w:t>C.</w:t>
      </w:r>
      <w:r w:rsidR="00933879" w:rsidRPr="0079589D">
        <w:t>1</w:t>
      </w:r>
      <w:r w:rsidR="00933879" w:rsidRPr="0079589D">
        <w:tab/>
        <w:t>General</w:t>
      </w:r>
      <w:bookmarkEnd w:id="3707"/>
      <w:bookmarkEnd w:id="3708"/>
      <w:bookmarkEnd w:id="3709"/>
      <w:bookmarkEnd w:id="3710"/>
    </w:p>
    <w:p w14:paraId="00B180D0" w14:textId="77777777" w:rsidR="00933879" w:rsidRPr="0079589D" w:rsidRDefault="00933879" w:rsidP="00933879">
      <w:r w:rsidRPr="0079589D">
        <w:t>The following tables give a brief description of the counters used in the present document.</w:t>
      </w:r>
    </w:p>
    <w:p w14:paraId="34A75081" w14:textId="77777777" w:rsidR="00933879" w:rsidRPr="0079589D" w:rsidRDefault="00E51AF2" w:rsidP="00933879">
      <w:pPr>
        <w:pStyle w:val="Heading1"/>
      </w:pPr>
      <w:bookmarkStart w:id="3711" w:name="_Toc20153142"/>
      <w:bookmarkStart w:id="3712" w:name="_Toc27495807"/>
      <w:bookmarkStart w:id="3713" w:name="_Toc36109275"/>
      <w:bookmarkStart w:id="3714" w:name="_Toc73959058"/>
      <w:r w:rsidRPr="0079589D">
        <w:t>C.</w:t>
      </w:r>
      <w:r w:rsidR="00933879" w:rsidRPr="0079589D">
        <w:t>2</w:t>
      </w:r>
      <w:r w:rsidR="00933879" w:rsidRPr="0079589D">
        <w:tab/>
        <w:t>Off-network counters</w:t>
      </w:r>
      <w:bookmarkEnd w:id="3711"/>
      <w:bookmarkEnd w:id="3712"/>
      <w:bookmarkEnd w:id="3713"/>
      <w:bookmarkEnd w:id="3714"/>
    </w:p>
    <w:p w14:paraId="11C82D66" w14:textId="77777777" w:rsidR="00933879" w:rsidRPr="0079589D" w:rsidRDefault="00E51AF2" w:rsidP="00933879">
      <w:pPr>
        <w:pStyle w:val="Heading2"/>
        <w:rPr>
          <w:rFonts w:eastAsia="Malgun Gothic"/>
        </w:rPr>
      </w:pPr>
      <w:bookmarkStart w:id="3715" w:name="_Toc20153143"/>
      <w:bookmarkStart w:id="3716" w:name="_Toc27495808"/>
      <w:bookmarkStart w:id="3717" w:name="_Toc36109276"/>
      <w:bookmarkStart w:id="3718" w:name="_Toc73959059"/>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3715"/>
      <w:bookmarkEnd w:id="3716"/>
      <w:bookmarkEnd w:id="3717"/>
      <w:bookmarkEnd w:id="3718"/>
    </w:p>
    <w:p w14:paraId="47825A70"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6ED45B9B"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DCB415D"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63CB3474"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5A83CC2"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2F8032"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355CDF7" w14:textId="77777777" w:rsidR="00933879" w:rsidRPr="0079589D" w:rsidRDefault="00933879" w:rsidP="00933879">
            <w:pPr>
              <w:pStyle w:val="TAH"/>
            </w:pPr>
            <w:r w:rsidRPr="0079589D">
              <w:t>Upon reaching the upper limit</w:t>
            </w:r>
          </w:p>
        </w:tc>
      </w:tr>
      <w:tr w:rsidR="00933879" w:rsidRPr="0079589D" w14:paraId="5B231476"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997754F" w14:textId="77777777" w:rsidR="00933879" w:rsidRPr="0079589D" w:rsidRDefault="00933879" w:rsidP="00933879">
            <w:pPr>
              <w:pStyle w:val="TAL"/>
            </w:pPr>
            <w:r w:rsidRPr="0079589D">
              <w:t>CFG11</w:t>
            </w:r>
          </w:p>
          <w:p w14:paraId="227C4073"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13C15312" w14:textId="77777777" w:rsidR="00933879" w:rsidRPr="0079589D" w:rsidRDefault="00933879" w:rsidP="00933879">
            <w:pPr>
              <w:pStyle w:val="TAL"/>
            </w:pPr>
            <w:r w:rsidRPr="0079589D">
              <w:t xml:space="preserve">Default value: 5 </w:t>
            </w:r>
          </w:p>
          <w:p w14:paraId="7A9CA477" w14:textId="77777777" w:rsidR="00933879" w:rsidRPr="0079589D" w:rsidRDefault="00933879" w:rsidP="00933879">
            <w:pPr>
              <w:pStyle w:val="TAL"/>
            </w:pPr>
          </w:p>
          <w:p w14:paraId="665E5BA5" w14:textId="77777777" w:rsidR="00933879" w:rsidRPr="0079589D" w:rsidRDefault="00933879" w:rsidP="00933879">
            <w:pPr>
              <w:pStyle w:val="TAL"/>
            </w:pPr>
            <w:r w:rsidRPr="0079589D">
              <w:t>Configurable.</w:t>
            </w:r>
          </w:p>
          <w:p w14:paraId="4CEEB0DE" w14:textId="77777777" w:rsidR="00933879" w:rsidRPr="0079589D" w:rsidRDefault="00933879" w:rsidP="00933879">
            <w:pPr>
              <w:pStyle w:val="TAL"/>
            </w:pPr>
          </w:p>
          <w:p w14:paraId="7C040C03"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424DC75A"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CE58FB4"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4DC6B538" w14:textId="77777777" w:rsidR="00933879" w:rsidRPr="0079589D" w:rsidRDefault="00933879" w:rsidP="00933879">
            <w:pPr>
              <w:pStyle w:val="TAL"/>
            </w:pPr>
            <w:r w:rsidRPr="0079589D">
              <w:t>Stop timer TFG11.</w:t>
            </w:r>
          </w:p>
        </w:tc>
      </w:tr>
      <w:tr w:rsidR="00933879" w:rsidRPr="0079589D" w14:paraId="5B25FCDB"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BD4DB04"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FE314B9" w14:textId="77777777" w:rsidR="00933879" w:rsidRPr="0079589D" w:rsidRDefault="00933879" w:rsidP="00933879">
            <w:pPr>
              <w:pStyle w:val="TAL"/>
            </w:pPr>
            <w:r w:rsidRPr="0079589D">
              <w:t>Default value: 5</w:t>
            </w:r>
          </w:p>
          <w:p w14:paraId="259EE92E" w14:textId="77777777" w:rsidR="00933879" w:rsidRPr="0079589D" w:rsidRDefault="00933879" w:rsidP="00933879">
            <w:pPr>
              <w:pStyle w:val="TAL"/>
            </w:pPr>
          </w:p>
          <w:p w14:paraId="5C6459BC" w14:textId="77777777" w:rsidR="00933879" w:rsidRPr="0079589D" w:rsidRDefault="00933879" w:rsidP="00933879">
            <w:pPr>
              <w:pStyle w:val="TAL"/>
            </w:pPr>
            <w:r w:rsidRPr="0079589D">
              <w:t>Configurable.</w:t>
            </w:r>
          </w:p>
          <w:p w14:paraId="10D35AD7" w14:textId="77777777" w:rsidR="00933879" w:rsidRPr="0079589D" w:rsidRDefault="00933879" w:rsidP="00933879">
            <w:pPr>
              <w:pStyle w:val="TAL"/>
            </w:pPr>
          </w:p>
          <w:p w14:paraId="17509FE8"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0B134ACC"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7E291A78"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9E96DCD" w14:textId="77777777" w:rsidR="00933879" w:rsidRPr="0079589D" w:rsidRDefault="00933879" w:rsidP="00933879">
            <w:pPr>
              <w:pStyle w:val="TAL"/>
            </w:pPr>
            <w:r w:rsidRPr="0079589D">
              <w:rPr>
                <w:lang w:eastAsia="ko-KR"/>
              </w:rPr>
              <w:t>Stop timer TFG12</w:t>
            </w:r>
            <w:r w:rsidRPr="0079589D">
              <w:t>.</w:t>
            </w:r>
          </w:p>
        </w:tc>
      </w:tr>
    </w:tbl>
    <w:p w14:paraId="5B623DEA" w14:textId="77777777" w:rsidR="00933879" w:rsidRPr="0079589D" w:rsidRDefault="00933879" w:rsidP="00933879"/>
    <w:p w14:paraId="62EE2A79" w14:textId="77777777" w:rsidR="00933879" w:rsidRPr="0079589D" w:rsidRDefault="00E51AF2" w:rsidP="00933879">
      <w:pPr>
        <w:pStyle w:val="Heading2"/>
      </w:pPr>
      <w:bookmarkStart w:id="3719" w:name="_Toc20153144"/>
      <w:bookmarkStart w:id="3720" w:name="_Toc27495809"/>
      <w:bookmarkStart w:id="3721" w:name="_Toc36109277"/>
      <w:bookmarkStart w:id="3722" w:name="_Toc73959060"/>
      <w:r w:rsidRPr="0079589D">
        <w:t>C.</w:t>
      </w:r>
      <w:r w:rsidR="00933879" w:rsidRPr="0079589D">
        <w:t>2.2</w:t>
      </w:r>
      <w:r w:rsidR="00933879" w:rsidRPr="0079589D">
        <w:tab/>
        <w:t>Counters in off-network private call</w:t>
      </w:r>
      <w:bookmarkEnd w:id="3719"/>
      <w:bookmarkEnd w:id="3720"/>
      <w:bookmarkEnd w:id="3721"/>
      <w:bookmarkEnd w:id="3722"/>
    </w:p>
    <w:p w14:paraId="65E0567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6A61423B" w14:textId="77777777" w:rsidR="00933879" w:rsidRPr="0079589D" w:rsidRDefault="00933879" w:rsidP="00933879">
      <w:pPr>
        <w:pStyle w:val="TH"/>
      </w:pPr>
      <w:r w:rsidRPr="0079589D">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2995C3FC" w14:textId="77777777" w:rsidTr="00933879">
        <w:trPr>
          <w:cantSplit/>
          <w:trHeight w:val="288"/>
          <w:tblHeader/>
          <w:jc w:val="center"/>
        </w:trPr>
        <w:tc>
          <w:tcPr>
            <w:tcW w:w="1447" w:type="dxa"/>
            <w:shd w:val="clear" w:color="auto" w:fill="auto"/>
            <w:vAlign w:val="center"/>
          </w:tcPr>
          <w:p w14:paraId="3036C413" w14:textId="77777777" w:rsidR="00933879" w:rsidRPr="0079589D" w:rsidRDefault="00933879" w:rsidP="00933879">
            <w:pPr>
              <w:pStyle w:val="TAH"/>
            </w:pPr>
            <w:r w:rsidRPr="0079589D">
              <w:t>Counter</w:t>
            </w:r>
          </w:p>
        </w:tc>
        <w:tc>
          <w:tcPr>
            <w:tcW w:w="2935" w:type="dxa"/>
            <w:shd w:val="clear" w:color="auto" w:fill="auto"/>
            <w:vAlign w:val="center"/>
          </w:tcPr>
          <w:p w14:paraId="400CE34C" w14:textId="77777777" w:rsidR="00933879" w:rsidRPr="0079589D" w:rsidRDefault="00933879" w:rsidP="00933879">
            <w:pPr>
              <w:pStyle w:val="TAH"/>
            </w:pPr>
            <w:r w:rsidRPr="0079589D">
              <w:t>Upper Limit</w:t>
            </w:r>
          </w:p>
        </w:tc>
        <w:tc>
          <w:tcPr>
            <w:tcW w:w="2340" w:type="dxa"/>
            <w:shd w:val="clear" w:color="auto" w:fill="auto"/>
            <w:vAlign w:val="center"/>
          </w:tcPr>
          <w:p w14:paraId="49789EA5" w14:textId="77777777" w:rsidR="00933879" w:rsidRPr="0079589D" w:rsidRDefault="00933879" w:rsidP="00933879">
            <w:pPr>
              <w:pStyle w:val="TAH"/>
            </w:pPr>
            <w:r w:rsidRPr="0079589D">
              <w:t>Associated timer</w:t>
            </w:r>
          </w:p>
        </w:tc>
        <w:tc>
          <w:tcPr>
            <w:tcW w:w="2007" w:type="dxa"/>
            <w:shd w:val="clear" w:color="auto" w:fill="auto"/>
            <w:vAlign w:val="center"/>
          </w:tcPr>
          <w:p w14:paraId="336AF716" w14:textId="77777777" w:rsidR="00933879" w:rsidRPr="0079589D" w:rsidRDefault="00933879" w:rsidP="00933879">
            <w:pPr>
              <w:pStyle w:val="TAH"/>
            </w:pPr>
            <w:r w:rsidRPr="0079589D">
              <w:t>Upon reaching the upper limit</w:t>
            </w:r>
          </w:p>
        </w:tc>
      </w:tr>
      <w:tr w:rsidR="00933879" w:rsidRPr="0079589D" w14:paraId="4FF59631" w14:textId="77777777" w:rsidTr="00933879">
        <w:trPr>
          <w:cantSplit/>
          <w:jc w:val="center"/>
        </w:trPr>
        <w:tc>
          <w:tcPr>
            <w:tcW w:w="1447" w:type="dxa"/>
            <w:shd w:val="clear" w:color="auto" w:fill="auto"/>
          </w:tcPr>
          <w:p w14:paraId="718C6ED7" w14:textId="77777777" w:rsidR="00933879" w:rsidRPr="0079589D" w:rsidRDefault="00933879" w:rsidP="00933879">
            <w:pPr>
              <w:pStyle w:val="TAL"/>
            </w:pPr>
            <w:r w:rsidRPr="0079589D">
              <w:t>CFP1</w:t>
            </w:r>
          </w:p>
          <w:p w14:paraId="33851535" w14:textId="77777777" w:rsidR="00933879" w:rsidRPr="0079589D" w:rsidRDefault="00933879" w:rsidP="00933879">
            <w:pPr>
              <w:pStyle w:val="TAL"/>
            </w:pPr>
            <w:r w:rsidRPr="0079589D">
              <w:t>(private call request retransmission)</w:t>
            </w:r>
          </w:p>
        </w:tc>
        <w:tc>
          <w:tcPr>
            <w:tcW w:w="2935" w:type="dxa"/>
            <w:shd w:val="clear" w:color="auto" w:fill="auto"/>
          </w:tcPr>
          <w:p w14:paraId="138B69B3" w14:textId="77777777" w:rsidR="00933879" w:rsidRPr="0079589D" w:rsidRDefault="00933879" w:rsidP="00933879">
            <w:pPr>
              <w:pStyle w:val="TAL"/>
              <w:rPr>
                <w:lang w:eastAsia="ko-KR"/>
              </w:rPr>
            </w:pPr>
            <w:r w:rsidRPr="0079589D">
              <w:t xml:space="preserve">Default value: </w:t>
            </w:r>
            <w:r w:rsidRPr="0079589D">
              <w:rPr>
                <w:lang w:eastAsia="ko-KR"/>
              </w:rPr>
              <w:t>3</w:t>
            </w:r>
          </w:p>
          <w:p w14:paraId="6662AA87" w14:textId="77777777" w:rsidR="00933879" w:rsidRPr="0079589D" w:rsidRDefault="00933879" w:rsidP="00933879">
            <w:pPr>
              <w:pStyle w:val="TAL"/>
            </w:pPr>
          </w:p>
          <w:p w14:paraId="7234E737" w14:textId="77777777" w:rsidR="00933879" w:rsidRPr="0079589D" w:rsidRDefault="00933879" w:rsidP="00933879">
            <w:pPr>
              <w:pStyle w:val="TAL"/>
            </w:pPr>
            <w:r w:rsidRPr="0079589D">
              <w:t>Configurable.</w:t>
            </w:r>
          </w:p>
          <w:p w14:paraId="72971194" w14:textId="77777777" w:rsidR="00933879" w:rsidRPr="0079589D" w:rsidRDefault="00933879" w:rsidP="00933879">
            <w:pPr>
              <w:pStyle w:val="TAL"/>
            </w:pPr>
          </w:p>
          <w:p w14:paraId="288A4A7C"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5C584A4A" w14:textId="77777777" w:rsidR="00933879" w:rsidRPr="0079589D" w:rsidRDefault="00933879" w:rsidP="00933879">
            <w:pPr>
              <w:pStyle w:val="TAL"/>
            </w:pPr>
          </w:p>
        </w:tc>
        <w:tc>
          <w:tcPr>
            <w:tcW w:w="2340" w:type="dxa"/>
            <w:shd w:val="clear" w:color="auto" w:fill="auto"/>
          </w:tcPr>
          <w:p w14:paraId="4226F184" w14:textId="77777777" w:rsidR="00933879" w:rsidRPr="0079589D" w:rsidRDefault="00933879" w:rsidP="00933879">
            <w:pPr>
              <w:pStyle w:val="TAL"/>
            </w:pPr>
            <w:r w:rsidRPr="0079589D">
              <w:t>TFP1</w:t>
            </w:r>
          </w:p>
        </w:tc>
        <w:tc>
          <w:tcPr>
            <w:tcW w:w="2007" w:type="dxa"/>
            <w:shd w:val="clear" w:color="auto" w:fill="auto"/>
          </w:tcPr>
          <w:p w14:paraId="6B0C3FB9" w14:textId="77777777" w:rsidR="00933879" w:rsidRPr="0079589D" w:rsidRDefault="00933879" w:rsidP="00933879">
            <w:pPr>
              <w:pStyle w:val="TAL"/>
            </w:pPr>
            <w:r w:rsidRPr="0079589D">
              <w:t>Assume the called client is not available. Terminate call setup.</w:t>
            </w:r>
          </w:p>
        </w:tc>
      </w:tr>
      <w:tr w:rsidR="00933879" w:rsidRPr="0079589D" w14:paraId="5B2BD554" w14:textId="77777777" w:rsidTr="00933879">
        <w:trPr>
          <w:cantSplit/>
          <w:jc w:val="center"/>
        </w:trPr>
        <w:tc>
          <w:tcPr>
            <w:tcW w:w="1447" w:type="dxa"/>
            <w:shd w:val="clear" w:color="auto" w:fill="auto"/>
          </w:tcPr>
          <w:p w14:paraId="1B8FA48E" w14:textId="77777777" w:rsidR="00933879" w:rsidRPr="0079589D" w:rsidRDefault="00933879" w:rsidP="00933879">
            <w:pPr>
              <w:pStyle w:val="TAL"/>
            </w:pPr>
            <w:r w:rsidRPr="0079589D">
              <w:t>CFP3 (private call release retransmission)</w:t>
            </w:r>
          </w:p>
        </w:tc>
        <w:tc>
          <w:tcPr>
            <w:tcW w:w="2935" w:type="dxa"/>
            <w:shd w:val="clear" w:color="auto" w:fill="auto"/>
          </w:tcPr>
          <w:p w14:paraId="70A88B63" w14:textId="77777777" w:rsidR="00933879" w:rsidRPr="0079589D" w:rsidRDefault="00933879" w:rsidP="00933879">
            <w:pPr>
              <w:pStyle w:val="TAL"/>
              <w:rPr>
                <w:lang w:eastAsia="ko-KR"/>
              </w:rPr>
            </w:pPr>
            <w:r w:rsidRPr="0079589D">
              <w:t xml:space="preserve">Default value: </w:t>
            </w:r>
            <w:r w:rsidRPr="0079589D">
              <w:rPr>
                <w:lang w:eastAsia="ko-KR"/>
              </w:rPr>
              <w:t>3</w:t>
            </w:r>
          </w:p>
          <w:p w14:paraId="0CF850D3" w14:textId="77777777" w:rsidR="00933879" w:rsidRPr="0079589D" w:rsidRDefault="00933879" w:rsidP="00933879">
            <w:pPr>
              <w:pStyle w:val="TAL"/>
            </w:pPr>
          </w:p>
          <w:p w14:paraId="2D416BDF" w14:textId="77777777" w:rsidR="00933879" w:rsidRPr="0079589D" w:rsidRDefault="00933879" w:rsidP="00933879">
            <w:pPr>
              <w:pStyle w:val="TAL"/>
            </w:pPr>
            <w:r w:rsidRPr="0079589D">
              <w:t>Configurable.</w:t>
            </w:r>
          </w:p>
          <w:p w14:paraId="41D40CD9" w14:textId="77777777" w:rsidR="00933879" w:rsidRPr="0079589D" w:rsidRDefault="00933879" w:rsidP="00933879">
            <w:pPr>
              <w:pStyle w:val="TAL"/>
            </w:pPr>
          </w:p>
          <w:p w14:paraId="7EFDBB91"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711A89A" w14:textId="77777777" w:rsidR="00933879" w:rsidRPr="0079589D" w:rsidRDefault="00933879" w:rsidP="00933879">
            <w:pPr>
              <w:pStyle w:val="TAL"/>
            </w:pPr>
          </w:p>
        </w:tc>
        <w:tc>
          <w:tcPr>
            <w:tcW w:w="2340" w:type="dxa"/>
            <w:shd w:val="clear" w:color="auto" w:fill="auto"/>
          </w:tcPr>
          <w:p w14:paraId="2B7E10C3" w14:textId="77777777" w:rsidR="00933879" w:rsidRPr="0079589D" w:rsidRDefault="00933879" w:rsidP="00933879">
            <w:pPr>
              <w:pStyle w:val="TAL"/>
            </w:pPr>
            <w:r w:rsidRPr="0079589D">
              <w:t>TFP3</w:t>
            </w:r>
          </w:p>
        </w:tc>
        <w:tc>
          <w:tcPr>
            <w:tcW w:w="2007" w:type="dxa"/>
            <w:shd w:val="clear" w:color="auto" w:fill="auto"/>
          </w:tcPr>
          <w:p w14:paraId="1E55C323"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1F74F623" w14:textId="77777777" w:rsidTr="00933879">
        <w:trPr>
          <w:cantSplit/>
          <w:jc w:val="center"/>
        </w:trPr>
        <w:tc>
          <w:tcPr>
            <w:tcW w:w="1447" w:type="dxa"/>
            <w:shd w:val="clear" w:color="auto" w:fill="auto"/>
          </w:tcPr>
          <w:p w14:paraId="3BA3D986" w14:textId="77777777" w:rsidR="00933879" w:rsidRPr="0079589D" w:rsidRDefault="00933879" w:rsidP="00933879">
            <w:pPr>
              <w:pStyle w:val="TAL"/>
            </w:pPr>
            <w:r w:rsidRPr="0079589D">
              <w:t>CFP4 (private call accept retransmission)</w:t>
            </w:r>
          </w:p>
        </w:tc>
        <w:tc>
          <w:tcPr>
            <w:tcW w:w="2935" w:type="dxa"/>
            <w:shd w:val="clear" w:color="auto" w:fill="auto"/>
          </w:tcPr>
          <w:p w14:paraId="17DCB3A3" w14:textId="77777777" w:rsidR="00933879" w:rsidRPr="0079589D" w:rsidRDefault="00933879" w:rsidP="00933879">
            <w:pPr>
              <w:pStyle w:val="TAL"/>
            </w:pPr>
            <w:r w:rsidRPr="0079589D">
              <w:t xml:space="preserve">Default value: </w:t>
            </w:r>
            <w:r w:rsidRPr="0079589D">
              <w:rPr>
                <w:lang w:eastAsia="ko-KR"/>
              </w:rPr>
              <w:t>3</w:t>
            </w:r>
          </w:p>
          <w:p w14:paraId="08E43269" w14:textId="77777777" w:rsidR="00933879" w:rsidRPr="0079589D" w:rsidRDefault="00933879" w:rsidP="00933879">
            <w:pPr>
              <w:pStyle w:val="TAL"/>
            </w:pPr>
          </w:p>
          <w:p w14:paraId="356E907B" w14:textId="77777777" w:rsidR="00933879" w:rsidRPr="0079589D" w:rsidRDefault="00933879" w:rsidP="00933879">
            <w:pPr>
              <w:pStyle w:val="TAL"/>
            </w:pPr>
            <w:r w:rsidRPr="0079589D">
              <w:t>Configurable.</w:t>
            </w:r>
          </w:p>
          <w:p w14:paraId="6DA98A35" w14:textId="77777777" w:rsidR="004A1788" w:rsidRDefault="004A1788" w:rsidP="004A1788">
            <w:pPr>
              <w:pStyle w:val="TAL"/>
              <w:rPr>
                <w:lang w:eastAsia="ar-SA"/>
              </w:rPr>
            </w:pPr>
          </w:p>
          <w:p w14:paraId="1C28170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49093B0B" w14:textId="77777777" w:rsidR="00933879" w:rsidRPr="0079589D" w:rsidRDefault="00933879" w:rsidP="00933879">
            <w:pPr>
              <w:pStyle w:val="TAL"/>
            </w:pPr>
          </w:p>
        </w:tc>
        <w:tc>
          <w:tcPr>
            <w:tcW w:w="2340" w:type="dxa"/>
            <w:shd w:val="clear" w:color="auto" w:fill="auto"/>
          </w:tcPr>
          <w:p w14:paraId="022AEF5D" w14:textId="77777777" w:rsidR="00933879" w:rsidRPr="0079589D" w:rsidRDefault="00933879" w:rsidP="00933879">
            <w:pPr>
              <w:pStyle w:val="TAL"/>
            </w:pPr>
            <w:r w:rsidRPr="0079589D">
              <w:t>TFP4</w:t>
            </w:r>
          </w:p>
        </w:tc>
        <w:tc>
          <w:tcPr>
            <w:tcW w:w="2007" w:type="dxa"/>
            <w:shd w:val="clear" w:color="auto" w:fill="auto"/>
          </w:tcPr>
          <w:p w14:paraId="442D7882" w14:textId="77777777" w:rsidR="00933879" w:rsidRPr="0079589D" w:rsidRDefault="00933879" w:rsidP="00933879">
            <w:pPr>
              <w:pStyle w:val="TAL"/>
              <w:rPr>
                <w:lang w:eastAsia="ko-KR"/>
              </w:rPr>
            </w:pPr>
            <w:r w:rsidRPr="0079589D">
              <w:rPr>
                <w:lang w:eastAsia="ko-KR"/>
              </w:rPr>
              <w:t>Notify call setup failure.</w:t>
            </w:r>
          </w:p>
        </w:tc>
      </w:tr>
    </w:tbl>
    <w:p w14:paraId="65135E33" w14:textId="77777777" w:rsidR="00933879" w:rsidRPr="0079589D" w:rsidRDefault="00933879" w:rsidP="00933879">
      <w:pPr>
        <w:rPr>
          <w:noProof/>
          <w:lang w:val="en-US"/>
        </w:rPr>
      </w:pPr>
    </w:p>
    <w:p w14:paraId="3311C14A" w14:textId="77777777" w:rsidR="007A6DDD" w:rsidRPr="0079589D" w:rsidRDefault="00B70C3A" w:rsidP="007A6DDD">
      <w:pPr>
        <w:pStyle w:val="Heading8"/>
        <w:rPr>
          <w:lang w:val="en-GB"/>
        </w:rPr>
      </w:pPr>
      <w:r w:rsidRPr="0079589D">
        <w:rPr>
          <w:lang w:val="en-GB"/>
        </w:rPr>
        <w:br w:type="page"/>
      </w:r>
      <w:bookmarkStart w:id="3723" w:name="_Toc20153145"/>
      <w:bookmarkStart w:id="3724" w:name="_Toc27495810"/>
      <w:bookmarkStart w:id="3725" w:name="_Toc36109278"/>
      <w:bookmarkStart w:id="3726" w:name="_Toc73959061"/>
      <w:r w:rsidR="007A6DDD" w:rsidRPr="0079589D">
        <w:rPr>
          <w:lang w:val="en-GB"/>
        </w:rPr>
        <w:t xml:space="preserve">Annex </w:t>
      </w:r>
      <w:r w:rsidR="007A6DDD">
        <w:rPr>
          <w:lang w:val="en-GB"/>
        </w:rPr>
        <w:t>D</w:t>
      </w:r>
      <w:r w:rsidR="007A6DDD" w:rsidRPr="0079589D">
        <w:rPr>
          <w:lang w:val="en-GB"/>
        </w:rPr>
        <w:t xml:space="preserve"> (normative):</w:t>
      </w:r>
      <w:r w:rsidR="007A6DDD" w:rsidRPr="0079589D">
        <w:rPr>
          <w:lang w:val="en-GB"/>
        </w:rPr>
        <w:br/>
      </w:r>
      <w:r w:rsidR="007A6DDD" w:rsidRPr="0073469F">
        <w:rPr>
          <w:lang w:val="en-GB"/>
        </w:rPr>
        <w:t xml:space="preserve">Media feature tags </w:t>
      </w:r>
      <w:r w:rsidR="007A6DDD" w:rsidRPr="00E7111C">
        <w:t>and feature-capability indicators used</w:t>
      </w:r>
      <w:r w:rsidR="007A6DDD">
        <w:t xml:space="preserve"> </w:t>
      </w:r>
      <w:r w:rsidR="007A6DDD" w:rsidRPr="0073469F">
        <w:rPr>
          <w:lang w:val="en-GB"/>
        </w:rPr>
        <w:t>within the current document</w:t>
      </w:r>
      <w:bookmarkEnd w:id="3723"/>
      <w:bookmarkEnd w:id="3724"/>
      <w:bookmarkEnd w:id="3725"/>
      <w:bookmarkEnd w:id="3726"/>
    </w:p>
    <w:p w14:paraId="4B3109E6" w14:textId="77777777" w:rsidR="007A6DDD" w:rsidRDefault="007A6DDD" w:rsidP="007A6DDD">
      <w:pPr>
        <w:pStyle w:val="Heading1"/>
      </w:pPr>
      <w:bookmarkStart w:id="3727" w:name="_Toc20153146"/>
      <w:bookmarkStart w:id="3728" w:name="_Toc27495811"/>
      <w:bookmarkStart w:id="3729" w:name="_Toc36109279"/>
      <w:bookmarkStart w:id="3730" w:name="_Toc73959062"/>
      <w:r>
        <w:t>D</w:t>
      </w:r>
      <w:r w:rsidRPr="0079589D">
        <w:t>.1</w:t>
      </w:r>
      <w:r w:rsidRPr="0079589D">
        <w:tab/>
      </w:r>
      <w:r w:rsidRPr="0079589D">
        <w:tab/>
        <w:t>General</w:t>
      </w:r>
      <w:bookmarkEnd w:id="3727"/>
      <w:bookmarkEnd w:id="3728"/>
      <w:bookmarkEnd w:id="3729"/>
      <w:bookmarkEnd w:id="3730"/>
    </w:p>
    <w:p w14:paraId="3355AA7A" w14:textId="77777777" w:rsidR="007A6DDD" w:rsidRPr="0073469F" w:rsidRDefault="007A6DDD" w:rsidP="007A6DDD">
      <w:pPr>
        <w:rPr>
          <w:lang w:eastAsia="zh-CN"/>
        </w:rPr>
      </w:pPr>
      <w:r w:rsidRPr="0073469F">
        <w:rPr>
          <w:lang w:eastAsia="zh-CN"/>
        </w:rPr>
        <w:t xml:space="preserve">This </w:t>
      </w:r>
      <w:r w:rsidR="00585B10">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7879CFB3" w14:textId="77777777" w:rsidR="007A6DDD" w:rsidRDefault="007A6DDD" w:rsidP="007A6DDD">
      <w:pPr>
        <w:pStyle w:val="Heading1"/>
      </w:pPr>
      <w:bookmarkStart w:id="3731" w:name="_Toc20153147"/>
      <w:bookmarkStart w:id="3732" w:name="_Toc27495812"/>
      <w:bookmarkStart w:id="3733" w:name="_Toc36109280"/>
      <w:bookmarkStart w:id="3734" w:name="_Toc73959063"/>
      <w:r>
        <w:t>D.2</w:t>
      </w:r>
      <w:r>
        <w:tab/>
      </w:r>
      <w:r w:rsidRPr="0073469F">
        <w:t>Definition of media feature tag g.3gpp.mc</w:t>
      </w:r>
      <w:r>
        <w:t>video</w:t>
      </w:r>
      <w:bookmarkEnd w:id="3731"/>
      <w:bookmarkEnd w:id="3732"/>
      <w:bookmarkEnd w:id="3733"/>
      <w:bookmarkEnd w:id="3734"/>
    </w:p>
    <w:p w14:paraId="74220DDF" w14:textId="77777777" w:rsidR="007A6DDD" w:rsidRPr="0073469F" w:rsidRDefault="007A6DDD" w:rsidP="007A6DDD">
      <w:r w:rsidRPr="0073469F">
        <w:t>Media feature tag name: g.3gpp.</w:t>
      </w:r>
      <w:r>
        <w:t>mcvideo</w:t>
      </w:r>
    </w:p>
    <w:p w14:paraId="597B09FD" w14:textId="77777777" w:rsidR="007A6DDD" w:rsidRPr="0073469F" w:rsidRDefault="007A6DDD" w:rsidP="007A6DDD">
      <w:r w:rsidRPr="0073469F">
        <w:t>ASN.1 Identifier: 1.3.6.1.8.2.</w:t>
      </w:r>
      <w:r w:rsidR="006F639B">
        <w:t>31</w:t>
      </w:r>
    </w:p>
    <w:p w14:paraId="603B10FD"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5507B132" w14:textId="77777777" w:rsidR="007A6DDD" w:rsidRPr="0073469F" w:rsidRDefault="007A6DDD" w:rsidP="007A6DDD">
      <w:pPr>
        <w:rPr>
          <w:lang w:eastAsia="zh-CN"/>
        </w:rPr>
      </w:pPr>
      <w:r w:rsidRPr="0073469F">
        <w:t>Values appropriate for use with this media feature tag: Boolean</w:t>
      </w:r>
    </w:p>
    <w:p w14:paraId="2325AB99"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734DDA7"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42283E0A"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1CE0CE8A" w14:textId="77777777" w:rsidR="007A6DDD" w:rsidRDefault="007A6DDD" w:rsidP="007A6DDD">
      <w:r w:rsidRPr="0073469F">
        <w:t xml:space="preserve">Security Considerations: Security considerations for this media feature tag are discussed in </w:t>
      </w:r>
      <w:r w:rsidR="00585B10">
        <w:t>clause</w:t>
      </w:r>
      <w:r w:rsidRPr="0073469F">
        <w:t> 11.1 of IETF RFC 3840 [</w:t>
      </w:r>
      <w:r>
        <w:t>22</w:t>
      </w:r>
      <w:r w:rsidRPr="0073469F">
        <w:t>].</w:t>
      </w:r>
    </w:p>
    <w:p w14:paraId="776053DA" w14:textId="77777777" w:rsidR="00786869" w:rsidRDefault="00786869" w:rsidP="00786869">
      <w:pPr>
        <w:pStyle w:val="Heading1"/>
      </w:pPr>
      <w:bookmarkStart w:id="3735" w:name="_Toc20153148"/>
      <w:bookmarkStart w:id="3736" w:name="_Toc27495813"/>
      <w:bookmarkStart w:id="3737" w:name="_Toc36109281"/>
      <w:bookmarkStart w:id="3738" w:name="_Toc73959064"/>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3735"/>
      <w:bookmarkEnd w:id="3736"/>
      <w:bookmarkEnd w:id="3737"/>
      <w:bookmarkEnd w:id="3738"/>
    </w:p>
    <w:p w14:paraId="457DDC96" w14:textId="77777777" w:rsidR="00786869" w:rsidRDefault="00786869" w:rsidP="00786869">
      <w:r>
        <w:t>Feature-capability indicator name: g.3gpp.mcvideo.ambient-viewing-call-release</w:t>
      </w:r>
    </w:p>
    <w:p w14:paraId="08845338" w14:textId="77777777" w:rsidR="00786869" w:rsidRDefault="00786869" w:rsidP="00786869">
      <w:r>
        <w:t>Summary of the feature indicated by this feature-capability indicator:</w:t>
      </w:r>
    </w:p>
    <w:p w14:paraId="57792DF6"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E50D0F" w14:textId="77777777" w:rsidR="00786869" w:rsidRDefault="00786869" w:rsidP="00786869">
      <w:r>
        <w:t>Feature-capability indicator specification reference:</w:t>
      </w:r>
    </w:p>
    <w:p w14:paraId="1432D85C" w14:textId="77777777" w:rsidR="00786869" w:rsidRDefault="00786869" w:rsidP="00786869">
      <w:r>
        <w:t>3GPP TS 24.281, http://www.3gpp.org/ftp/Specs/archive/24_series/24.281/</w:t>
      </w:r>
    </w:p>
    <w:p w14:paraId="7DA30813" w14:textId="77777777" w:rsidR="00786869" w:rsidRDefault="00786869" w:rsidP="00786869">
      <w:r>
        <w:t>Values appropriate for use with this feature-capability indicator: None</w:t>
      </w:r>
    </w:p>
    <w:p w14:paraId="7279CC1E" w14:textId="77777777" w:rsidR="00786869" w:rsidRDefault="00786869" w:rsidP="00786869">
      <w:r>
        <w:t>Examples of typical use: Indicating that the MCVideo server can support receiving a SIP BYE from an MCVideo client to release an ambient viewing call.</w:t>
      </w:r>
    </w:p>
    <w:p w14:paraId="4598879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0797A7D2" w14:textId="77777777" w:rsidR="00B70C3A" w:rsidRPr="0079589D" w:rsidRDefault="007A6DDD" w:rsidP="007A6DDD">
      <w:pPr>
        <w:pStyle w:val="Heading8"/>
        <w:rPr>
          <w:lang w:val="en-GB"/>
        </w:rPr>
      </w:pPr>
      <w:r>
        <w:br w:type="page"/>
      </w:r>
      <w:bookmarkStart w:id="3739" w:name="_Toc20153149"/>
      <w:bookmarkStart w:id="3740" w:name="_Toc27495814"/>
      <w:bookmarkStart w:id="3741" w:name="_Toc36109282"/>
      <w:bookmarkStart w:id="3742" w:name="_Toc73959065"/>
      <w:r w:rsidR="00B70C3A" w:rsidRPr="0079589D">
        <w:rPr>
          <w:lang w:val="en-GB"/>
        </w:rPr>
        <w:t>Annex E (normative):</w:t>
      </w:r>
      <w:r w:rsidR="00B70C3A" w:rsidRPr="0079589D">
        <w:rPr>
          <w:lang w:val="en-GB"/>
        </w:rPr>
        <w:br/>
        <w:t>ICSI values defined within the current document</w:t>
      </w:r>
      <w:bookmarkEnd w:id="3739"/>
      <w:bookmarkEnd w:id="3740"/>
      <w:bookmarkEnd w:id="3741"/>
      <w:bookmarkEnd w:id="3742"/>
    </w:p>
    <w:p w14:paraId="600DDA96" w14:textId="77777777" w:rsidR="00B70C3A" w:rsidRPr="0079589D" w:rsidRDefault="00B70C3A" w:rsidP="00B70C3A">
      <w:pPr>
        <w:pStyle w:val="Heading1"/>
      </w:pPr>
      <w:bookmarkStart w:id="3743" w:name="_Toc20153150"/>
      <w:bookmarkStart w:id="3744" w:name="_Toc27495815"/>
      <w:bookmarkStart w:id="3745" w:name="_Toc36109283"/>
      <w:bookmarkStart w:id="3746" w:name="_Toc73959066"/>
      <w:r w:rsidRPr="0079589D">
        <w:t>E.1</w:t>
      </w:r>
      <w:r w:rsidRPr="0079589D">
        <w:tab/>
      </w:r>
      <w:r w:rsidRPr="0079589D">
        <w:tab/>
        <w:t>General</w:t>
      </w:r>
      <w:bookmarkEnd w:id="3743"/>
      <w:bookmarkEnd w:id="3744"/>
      <w:bookmarkEnd w:id="3745"/>
      <w:bookmarkEnd w:id="3746"/>
    </w:p>
    <w:p w14:paraId="0E878848" w14:textId="77777777" w:rsidR="00B70C3A" w:rsidRPr="0079589D" w:rsidRDefault="00B70C3A" w:rsidP="00B70C3A">
      <w:pPr>
        <w:rPr>
          <w:lang w:eastAsia="zh-CN"/>
        </w:rPr>
      </w:pPr>
      <w:r w:rsidRPr="0079589D">
        <w:rPr>
          <w:lang w:eastAsia="zh-CN"/>
        </w:rPr>
        <w:t xml:space="preserve">This </w:t>
      </w:r>
      <w:r w:rsidR="00585B10">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0083F931" w14:textId="77777777" w:rsidR="00B70C3A" w:rsidRPr="0079589D" w:rsidRDefault="00B70C3A" w:rsidP="00B70C3A">
      <w:pPr>
        <w:pStyle w:val="NO"/>
        <w:rPr>
          <w:lang w:val="en-GB"/>
        </w:rPr>
      </w:pPr>
      <w:r w:rsidRPr="0079589D">
        <w:rPr>
          <w:lang w:val="en-GB"/>
        </w:rPr>
        <w:t>NOTE:</w:t>
      </w:r>
      <w:r w:rsidRPr="0079589D">
        <w:rPr>
          <w:lang w:val="en-GB"/>
        </w:rPr>
        <w:tab/>
        <w:t>The template has been created using the headers of the table in http://www.3gpp.org/specifications-groups/34-uniform-resource-name-urn-list</w:t>
      </w:r>
    </w:p>
    <w:p w14:paraId="61FB87C5" w14:textId="77777777" w:rsidR="00B70C3A" w:rsidRPr="0079589D" w:rsidRDefault="00B70C3A" w:rsidP="00B70C3A">
      <w:pPr>
        <w:pStyle w:val="Heading1"/>
      </w:pPr>
      <w:bookmarkStart w:id="3747" w:name="_Toc20153151"/>
      <w:bookmarkStart w:id="3748" w:name="_Toc27495816"/>
      <w:bookmarkStart w:id="3749" w:name="_Toc36109284"/>
      <w:bookmarkStart w:id="3750" w:name="_Toc73959067"/>
      <w:r w:rsidRPr="0079589D">
        <w:t>E.2</w:t>
      </w:r>
      <w:r w:rsidRPr="0079589D">
        <w:tab/>
      </w:r>
      <w:r w:rsidRPr="0079589D">
        <w:tab/>
        <w:t>Definition of ICSI value for MCVideo service</w:t>
      </w:r>
      <w:bookmarkEnd w:id="3747"/>
      <w:bookmarkEnd w:id="3748"/>
      <w:bookmarkEnd w:id="3749"/>
      <w:bookmarkEnd w:id="3750"/>
    </w:p>
    <w:p w14:paraId="09946889" w14:textId="77777777" w:rsidR="00B70C3A" w:rsidRPr="0079589D" w:rsidRDefault="00B70C3A" w:rsidP="00B70C3A">
      <w:pPr>
        <w:pStyle w:val="Heading2"/>
        <w:rPr>
          <w:rFonts w:eastAsia="Malgun Gothic"/>
          <w:noProof/>
          <w:lang w:val="en-GB"/>
        </w:rPr>
      </w:pPr>
      <w:bookmarkStart w:id="3751" w:name="_Toc20153152"/>
      <w:bookmarkStart w:id="3752" w:name="_Toc27495817"/>
      <w:bookmarkStart w:id="3753" w:name="_Toc36109285"/>
      <w:bookmarkStart w:id="3754" w:name="_Toc73959068"/>
      <w:r w:rsidRPr="0079589D">
        <w:rPr>
          <w:rFonts w:eastAsia="Malgun Gothic"/>
          <w:noProof/>
          <w:lang w:val="en-GB"/>
        </w:rPr>
        <w:t>E.2.1</w:t>
      </w:r>
      <w:r w:rsidRPr="0079589D">
        <w:rPr>
          <w:rFonts w:eastAsia="Malgun Gothic"/>
          <w:noProof/>
          <w:lang w:val="en-GB"/>
        </w:rPr>
        <w:tab/>
        <w:t>URN</w:t>
      </w:r>
      <w:bookmarkEnd w:id="3751"/>
      <w:bookmarkEnd w:id="3752"/>
      <w:bookmarkEnd w:id="3753"/>
      <w:bookmarkEnd w:id="3754"/>
    </w:p>
    <w:p w14:paraId="1D7B1827" w14:textId="77777777" w:rsidR="00B70C3A" w:rsidRPr="0079589D" w:rsidRDefault="00B70C3A" w:rsidP="00B70C3A">
      <w:r w:rsidRPr="0079589D">
        <w:t>urn:urn-7:3gpp-service.ims.icsi.mcvideo</w:t>
      </w:r>
    </w:p>
    <w:p w14:paraId="165A557B" w14:textId="77777777" w:rsidR="00B70C3A" w:rsidRPr="0079589D" w:rsidRDefault="00B70C3A" w:rsidP="00B70C3A">
      <w:pPr>
        <w:pStyle w:val="Heading2"/>
        <w:rPr>
          <w:rFonts w:eastAsia="SimSun"/>
          <w:noProof/>
          <w:lang w:val="en-GB"/>
        </w:rPr>
      </w:pPr>
      <w:bookmarkStart w:id="3755" w:name="_Toc20153153"/>
      <w:bookmarkStart w:id="3756" w:name="_Toc27495818"/>
      <w:bookmarkStart w:id="3757" w:name="_Toc36109286"/>
      <w:bookmarkStart w:id="3758" w:name="_Toc73959069"/>
      <w:r w:rsidRPr="0079589D">
        <w:rPr>
          <w:rFonts w:eastAsia="SimSun"/>
          <w:noProof/>
          <w:lang w:val="en-GB"/>
        </w:rPr>
        <w:t>E.2.2</w:t>
      </w:r>
      <w:r w:rsidRPr="0079589D">
        <w:rPr>
          <w:rFonts w:eastAsia="SimSun"/>
          <w:noProof/>
          <w:lang w:val="en-GB"/>
        </w:rPr>
        <w:tab/>
        <w:t>Description</w:t>
      </w:r>
      <w:bookmarkEnd w:id="3755"/>
      <w:bookmarkEnd w:id="3756"/>
      <w:bookmarkEnd w:id="3757"/>
      <w:bookmarkEnd w:id="3758"/>
    </w:p>
    <w:p w14:paraId="228E03D6"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3D35EC67" w14:textId="77777777" w:rsidR="00B70C3A" w:rsidRPr="0079589D" w:rsidRDefault="00B70C3A" w:rsidP="00B70C3A">
      <w:pPr>
        <w:pStyle w:val="Heading2"/>
        <w:rPr>
          <w:lang w:val="en-GB"/>
        </w:rPr>
      </w:pPr>
      <w:bookmarkStart w:id="3759" w:name="_Toc20153154"/>
      <w:bookmarkStart w:id="3760" w:name="_Toc27495819"/>
      <w:bookmarkStart w:id="3761" w:name="_Toc36109287"/>
      <w:bookmarkStart w:id="3762" w:name="_Toc73959070"/>
      <w:r w:rsidRPr="0079589D">
        <w:rPr>
          <w:lang w:val="en-GB"/>
        </w:rPr>
        <w:t>E.2.3</w:t>
      </w:r>
      <w:r w:rsidRPr="0079589D">
        <w:rPr>
          <w:rFonts w:eastAsia="Malgun Gothic"/>
          <w:lang w:val="en-GB"/>
        </w:rPr>
        <w:tab/>
      </w:r>
      <w:r w:rsidRPr="0079589D">
        <w:rPr>
          <w:lang w:val="en-GB"/>
        </w:rPr>
        <w:t>Reference</w:t>
      </w:r>
      <w:bookmarkEnd w:id="3759"/>
      <w:bookmarkEnd w:id="3760"/>
      <w:bookmarkEnd w:id="3761"/>
      <w:bookmarkEnd w:id="3762"/>
    </w:p>
    <w:p w14:paraId="58BB0614" w14:textId="77777777" w:rsidR="00B70C3A" w:rsidRPr="0079589D" w:rsidRDefault="00B70C3A" w:rsidP="00B70C3A">
      <w:pPr>
        <w:rPr>
          <w:noProof/>
        </w:rPr>
      </w:pPr>
      <w:r w:rsidRPr="0079589D">
        <w:rPr>
          <w:noProof/>
        </w:rPr>
        <w:t>3GPP TS 24.281: "Mission Critical Video (MCVideo) call control Protocol specification"</w:t>
      </w:r>
    </w:p>
    <w:p w14:paraId="19E5253A" w14:textId="77777777" w:rsidR="00B70C3A" w:rsidRPr="0079589D" w:rsidRDefault="00B70C3A" w:rsidP="00B70C3A">
      <w:pPr>
        <w:pStyle w:val="Heading2"/>
        <w:rPr>
          <w:lang w:val="en-GB"/>
        </w:rPr>
      </w:pPr>
      <w:bookmarkStart w:id="3763" w:name="_Toc20153155"/>
      <w:bookmarkStart w:id="3764" w:name="_Toc27495820"/>
      <w:bookmarkStart w:id="3765" w:name="_Toc36109288"/>
      <w:bookmarkStart w:id="3766" w:name="_Toc73959071"/>
      <w:r w:rsidRPr="0079589D">
        <w:rPr>
          <w:lang w:val="en-GB"/>
        </w:rPr>
        <w:t>E.2.3</w:t>
      </w:r>
      <w:r w:rsidRPr="0079589D">
        <w:rPr>
          <w:lang w:val="en-GB"/>
        </w:rPr>
        <w:tab/>
        <w:t>Contact</w:t>
      </w:r>
      <w:bookmarkEnd w:id="3763"/>
      <w:bookmarkEnd w:id="3764"/>
      <w:bookmarkEnd w:id="3765"/>
      <w:bookmarkEnd w:id="3766"/>
    </w:p>
    <w:p w14:paraId="06D1F47F" w14:textId="77777777" w:rsidR="00B70C3A" w:rsidRPr="0079589D" w:rsidRDefault="00B70C3A" w:rsidP="00B70C3A">
      <w:pPr>
        <w:rPr>
          <w:noProof/>
        </w:rPr>
      </w:pPr>
      <w:r w:rsidRPr="0079589D">
        <w:rPr>
          <w:noProof/>
        </w:rPr>
        <w:t>Name:</w:t>
      </w:r>
      <w:r w:rsidRPr="0079589D">
        <w:rPr>
          <w:noProof/>
        </w:rPr>
        <w:tab/>
        <w:t>&lt;MCC name&gt;</w:t>
      </w:r>
    </w:p>
    <w:p w14:paraId="3F9D581F" w14:textId="77777777" w:rsidR="00B70C3A" w:rsidRPr="0079589D" w:rsidRDefault="00B70C3A" w:rsidP="00B70C3A">
      <w:pPr>
        <w:rPr>
          <w:noProof/>
        </w:rPr>
      </w:pPr>
      <w:r w:rsidRPr="0079589D">
        <w:rPr>
          <w:noProof/>
        </w:rPr>
        <w:t>Email:</w:t>
      </w:r>
      <w:r w:rsidRPr="0079589D">
        <w:rPr>
          <w:noProof/>
        </w:rPr>
        <w:tab/>
        <w:t>&lt;MCC email address&gt;</w:t>
      </w:r>
    </w:p>
    <w:p w14:paraId="124A68A5" w14:textId="77777777" w:rsidR="00B70C3A" w:rsidRPr="0079589D" w:rsidRDefault="00B70C3A" w:rsidP="00B70C3A">
      <w:pPr>
        <w:pStyle w:val="Heading2"/>
        <w:rPr>
          <w:lang w:val="en-GB"/>
        </w:rPr>
      </w:pPr>
      <w:bookmarkStart w:id="3767" w:name="_Toc20153156"/>
      <w:bookmarkStart w:id="3768" w:name="_Toc27495821"/>
      <w:bookmarkStart w:id="3769" w:name="_Toc36109289"/>
      <w:bookmarkStart w:id="3770" w:name="_Toc73959072"/>
      <w:r w:rsidRPr="0079589D">
        <w:rPr>
          <w:lang w:val="en-GB"/>
        </w:rPr>
        <w:t>E.2.4</w:t>
      </w:r>
      <w:r w:rsidRPr="0079589D">
        <w:rPr>
          <w:lang w:val="en-GB"/>
        </w:rPr>
        <w:tab/>
        <w:t>Registration of subtype</w:t>
      </w:r>
      <w:bookmarkEnd w:id="3767"/>
      <w:bookmarkEnd w:id="3768"/>
      <w:bookmarkEnd w:id="3769"/>
      <w:bookmarkEnd w:id="3770"/>
    </w:p>
    <w:p w14:paraId="4B9D2B14" w14:textId="77777777" w:rsidR="00B70C3A" w:rsidRPr="0079589D" w:rsidRDefault="00B70C3A" w:rsidP="00B70C3A">
      <w:pPr>
        <w:rPr>
          <w:noProof/>
        </w:rPr>
      </w:pPr>
      <w:r w:rsidRPr="0079589D">
        <w:rPr>
          <w:noProof/>
        </w:rPr>
        <w:t>Yes</w:t>
      </w:r>
    </w:p>
    <w:p w14:paraId="678A6D63" w14:textId="77777777" w:rsidR="00B70C3A" w:rsidRPr="0079589D" w:rsidRDefault="00B70C3A" w:rsidP="00B70C3A">
      <w:pPr>
        <w:pStyle w:val="Heading2"/>
        <w:rPr>
          <w:lang w:val="en-GB"/>
        </w:rPr>
      </w:pPr>
      <w:bookmarkStart w:id="3771" w:name="_Toc20153157"/>
      <w:bookmarkStart w:id="3772" w:name="_Toc27495822"/>
      <w:bookmarkStart w:id="3773" w:name="_Toc36109290"/>
      <w:bookmarkStart w:id="3774" w:name="_Toc73959073"/>
      <w:r w:rsidRPr="0079589D">
        <w:rPr>
          <w:lang w:val="en-GB"/>
        </w:rPr>
        <w:t>E.2.5</w:t>
      </w:r>
      <w:r w:rsidRPr="0079589D">
        <w:rPr>
          <w:lang w:val="en-GB"/>
        </w:rPr>
        <w:tab/>
        <w:t>Remarks</w:t>
      </w:r>
      <w:bookmarkEnd w:id="3771"/>
      <w:bookmarkEnd w:id="3772"/>
      <w:bookmarkEnd w:id="3773"/>
      <w:bookmarkEnd w:id="3774"/>
    </w:p>
    <w:p w14:paraId="449367F9" w14:textId="77777777" w:rsidR="00B70C3A" w:rsidRPr="0079589D" w:rsidRDefault="00B70C3A" w:rsidP="00B70C3A">
      <w:r w:rsidRPr="0079589D">
        <w:t>None</w:t>
      </w:r>
    </w:p>
    <w:p w14:paraId="6608A2B5" w14:textId="77777777" w:rsidR="00B70C3A" w:rsidRPr="0079589D" w:rsidRDefault="00B70C3A" w:rsidP="00B70C3A">
      <w:pPr>
        <w:pStyle w:val="Heading8"/>
      </w:pPr>
      <w:r w:rsidRPr="0079589D">
        <w:br w:type="page"/>
      </w:r>
      <w:bookmarkStart w:id="3775" w:name="_Toc20153158"/>
      <w:bookmarkStart w:id="3776" w:name="_Toc27495823"/>
      <w:bookmarkStart w:id="3777" w:name="_Toc36109291"/>
      <w:bookmarkStart w:id="3778" w:name="_Toc73959074"/>
      <w:r w:rsidRPr="0079589D">
        <w:t xml:space="preserve">Annex </w:t>
      </w:r>
      <w:r w:rsidRPr="0079589D">
        <w:rPr>
          <w:lang w:val="en-GB"/>
        </w:rPr>
        <w:t>F</w:t>
      </w:r>
      <w:r w:rsidRPr="0079589D">
        <w:t xml:space="preserve"> (normative):</w:t>
      </w:r>
      <w:r w:rsidRPr="0079589D">
        <w:br/>
        <w:t>XML schemas</w:t>
      </w:r>
      <w:bookmarkEnd w:id="3775"/>
      <w:bookmarkEnd w:id="3776"/>
      <w:bookmarkEnd w:id="3777"/>
      <w:bookmarkEnd w:id="3778"/>
    </w:p>
    <w:p w14:paraId="7456DF21" w14:textId="77777777" w:rsidR="00B70C3A" w:rsidRPr="0079589D" w:rsidRDefault="00B70C3A" w:rsidP="00B70C3A">
      <w:pPr>
        <w:pStyle w:val="Heading1"/>
      </w:pPr>
      <w:bookmarkStart w:id="3779" w:name="_Toc20153159"/>
      <w:bookmarkStart w:id="3780" w:name="_Toc27495824"/>
      <w:bookmarkStart w:id="3781" w:name="_Toc36109292"/>
      <w:bookmarkStart w:id="3782" w:name="_Toc73959075"/>
      <w:r w:rsidRPr="0079589D">
        <w:t>F.1</w:t>
      </w:r>
      <w:r w:rsidRPr="0079589D">
        <w:tab/>
        <w:t>XML schema for MCVideo Information</w:t>
      </w:r>
      <w:bookmarkEnd w:id="3779"/>
      <w:bookmarkEnd w:id="3780"/>
      <w:bookmarkEnd w:id="3781"/>
      <w:bookmarkEnd w:id="3782"/>
    </w:p>
    <w:p w14:paraId="43BAEBF9" w14:textId="77777777" w:rsidR="00BD57BD" w:rsidRPr="0073469F" w:rsidRDefault="00BD57BD" w:rsidP="00BD57BD">
      <w:pPr>
        <w:pStyle w:val="Heading2"/>
      </w:pPr>
      <w:bookmarkStart w:id="3783" w:name="_Toc20153160"/>
      <w:bookmarkStart w:id="3784" w:name="_Toc27495825"/>
      <w:bookmarkStart w:id="3785" w:name="_Toc36109293"/>
      <w:bookmarkStart w:id="3786" w:name="_Toc73959076"/>
      <w:r w:rsidRPr="0073469F">
        <w:rPr>
          <w:lang w:eastAsia="zh-CN"/>
        </w:rPr>
        <w:t>F</w:t>
      </w:r>
      <w:r w:rsidRPr="0073469F">
        <w:t>.</w:t>
      </w:r>
      <w:r w:rsidRPr="0073469F">
        <w:rPr>
          <w:lang w:eastAsia="zh-CN"/>
        </w:rPr>
        <w:t>1</w:t>
      </w:r>
      <w:r w:rsidRPr="0073469F">
        <w:t>.1</w:t>
      </w:r>
      <w:r w:rsidRPr="0073469F">
        <w:tab/>
        <w:t>General</w:t>
      </w:r>
      <w:bookmarkEnd w:id="3783"/>
      <w:bookmarkEnd w:id="3784"/>
      <w:bookmarkEnd w:id="3785"/>
      <w:bookmarkEnd w:id="3786"/>
    </w:p>
    <w:p w14:paraId="74FB9A60" w14:textId="77777777" w:rsidR="00BD57BD" w:rsidRPr="0073469F" w:rsidRDefault="00BD57BD" w:rsidP="00BD57BD">
      <w:r w:rsidRPr="0073469F">
        <w:t xml:space="preserve">This </w:t>
      </w:r>
      <w:r w:rsidR="00585B10">
        <w:t>clause</w:t>
      </w:r>
      <w:r w:rsidRPr="0073469F">
        <w:t xml:space="preserve"> defines XML schema and MIME type for </w:t>
      </w:r>
      <w:r>
        <w:t>MCVideo</w:t>
      </w:r>
      <w:r w:rsidRPr="0073469F">
        <w:t xml:space="preserve"> information.</w:t>
      </w:r>
    </w:p>
    <w:p w14:paraId="735E5CCB" w14:textId="77777777" w:rsidR="00BD57BD" w:rsidRPr="0073469F" w:rsidRDefault="00BD57BD" w:rsidP="00BD57BD">
      <w:pPr>
        <w:pStyle w:val="Heading2"/>
      </w:pPr>
      <w:bookmarkStart w:id="3787" w:name="_Toc20153161"/>
      <w:bookmarkStart w:id="3788" w:name="_Toc27495826"/>
      <w:bookmarkStart w:id="3789" w:name="_Toc36109294"/>
      <w:bookmarkStart w:id="3790" w:name="_Toc73959077"/>
      <w:r w:rsidRPr="0073469F">
        <w:rPr>
          <w:lang w:eastAsia="zh-CN"/>
        </w:rPr>
        <w:t>F</w:t>
      </w:r>
      <w:r w:rsidRPr="0073469F">
        <w:t>.</w:t>
      </w:r>
      <w:r w:rsidRPr="0073469F">
        <w:rPr>
          <w:lang w:eastAsia="zh-CN"/>
        </w:rPr>
        <w:t>1</w:t>
      </w:r>
      <w:r w:rsidRPr="0073469F">
        <w:t>.2</w:t>
      </w:r>
      <w:r w:rsidRPr="0073469F">
        <w:tab/>
        <w:t>XML schema</w:t>
      </w:r>
      <w:bookmarkEnd w:id="3787"/>
      <w:bookmarkEnd w:id="3788"/>
      <w:bookmarkEnd w:id="3789"/>
      <w:bookmarkEnd w:id="3790"/>
    </w:p>
    <w:p w14:paraId="061AC4C5"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4BFB7822" w14:textId="77777777" w:rsidR="00BD57BD" w:rsidRPr="0073469F" w:rsidRDefault="00BD57BD" w:rsidP="00BD57BD">
      <w:pPr>
        <w:pStyle w:val="PL"/>
      </w:pPr>
      <w:r w:rsidRPr="0073469F">
        <w:t>&lt;xs:schema</w:t>
      </w:r>
    </w:p>
    <w:p w14:paraId="093C7D88" w14:textId="77777777" w:rsidR="00BD57BD" w:rsidRDefault="00BD57BD" w:rsidP="00BD57BD">
      <w:pPr>
        <w:pStyle w:val="PL"/>
      </w:pPr>
      <w:r w:rsidRPr="0073469F">
        <w:t xml:space="preserve">  xmlns:xs="http://www.w3.org/2001/XMLSchema"</w:t>
      </w:r>
    </w:p>
    <w:p w14:paraId="70A88153"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0B7652D4"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5554444A" w14:textId="77777777" w:rsidR="00BD57BD" w:rsidRPr="0073469F" w:rsidRDefault="00BD57BD" w:rsidP="00BD57BD">
      <w:pPr>
        <w:pStyle w:val="PL"/>
      </w:pPr>
      <w:r w:rsidRPr="0073469F">
        <w:t xml:space="preserve">  elementFormDefault="qualified"</w:t>
      </w:r>
    </w:p>
    <w:p w14:paraId="1CCCAA58" w14:textId="77777777" w:rsidR="00BD57BD" w:rsidRDefault="00BD57BD" w:rsidP="00BD57BD">
      <w:pPr>
        <w:pStyle w:val="PL"/>
      </w:pPr>
      <w:r w:rsidRPr="0073469F">
        <w:t xml:space="preserve">  attributeFormDefault="unqualified"</w:t>
      </w:r>
    </w:p>
    <w:p w14:paraId="72AFB52D" w14:textId="77777777" w:rsidR="004B0FA7" w:rsidRDefault="00BD57BD" w:rsidP="004B0FA7">
      <w:pPr>
        <w:pStyle w:val="PL"/>
      </w:pPr>
      <w:r>
        <w:t xml:space="preserve">  xmlns:xenc="</w:t>
      </w:r>
      <w:hyperlink r:id="rId45" w:history="1">
        <w:r w:rsidRPr="00D806E4">
          <w:rPr>
            <w:rStyle w:val="Hyperlink"/>
            <w:rFonts w:eastAsia="Malgun Gothic"/>
          </w:rPr>
          <w:t>http:</w:t>
        </w:r>
        <w:r w:rsidRPr="00D806E4">
          <w:rPr>
            <w:rStyle w:val="Hyperlink"/>
            <w:rFonts w:eastAsia="Malgun Gothic"/>
            <w:noProof w:val="0"/>
            <w:lang w:eastAsia="en-GB"/>
          </w:rPr>
          <w:t>//www.w3.org/2001/04/xmlenc#</w:t>
        </w:r>
      </w:hyperlink>
      <w:r>
        <w:t>"</w:t>
      </w:r>
    </w:p>
    <w:p w14:paraId="59C67CED" w14:textId="77777777" w:rsidR="00BD57BD" w:rsidRDefault="004B0FA7" w:rsidP="004B0FA7">
      <w:pPr>
        <w:pStyle w:val="PL"/>
      </w:pPr>
      <w:r>
        <w:t xml:space="preserve">  </w:t>
      </w:r>
      <w:r w:rsidRPr="00B40789">
        <w:t>xmlns:m</w:t>
      </w:r>
      <w:r>
        <w:t>v</w:t>
      </w:r>
      <w:r w:rsidRPr="00B40789">
        <w:t>g</w:t>
      </w:r>
      <w:r>
        <w:t>ktp="urn:3gpp:ns:mcvideoGKTP:1.0"&gt;</w:t>
      </w:r>
    </w:p>
    <w:p w14:paraId="2EB37A6C" w14:textId="77777777" w:rsidR="00BD57BD" w:rsidRDefault="00BD57BD" w:rsidP="00BD57BD">
      <w:pPr>
        <w:pStyle w:val="PL"/>
      </w:pPr>
    </w:p>
    <w:p w14:paraId="366C5169" w14:textId="77777777" w:rsidR="00BD57BD" w:rsidRPr="00A2479A" w:rsidRDefault="00BD57BD" w:rsidP="00BD57BD">
      <w:pPr>
        <w:pStyle w:val="PL"/>
        <w:rPr>
          <w:lang w:val="fr-FR"/>
        </w:rPr>
      </w:pPr>
      <w:r>
        <w:t xml:space="preserve">  </w:t>
      </w:r>
      <w:r w:rsidRPr="00A2479A">
        <w:rPr>
          <w:lang w:val="fr-FR"/>
        </w:rPr>
        <w:t>&lt;xs:import namespace="http:</w:t>
      </w:r>
      <w:r w:rsidRPr="00A2479A">
        <w:rPr>
          <w:noProof w:val="0"/>
          <w:lang w:val="fr-FR" w:eastAsia="en-GB"/>
        </w:rPr>
        <w:t>//www.w3.org/2001/04/xmlenc#</w:t>
      </w:r>
      <w:r w:rsidRPr="00A2479A">
        <w:rPr>
          <w:lang w:val="fr-FR"/>
        </w:rPr>
        <w:t>"/&gt;</w:t>
      </w:r>
    </w:p>
    <w:p w14:paraId="747BEA41" w14:textId="77777777" w:rsidR="004B0FA7" w:rsidRPr="004B0FA7" w:rsidRDefault="004B0FA7" w:rsidP="004B0FA7">
      <w:pPr>
        <w:pStyle w:val="PL"/>
      </w:pPr>
      <w:r w:rsidRPr="00E26098">
        <w:rPr>
          <w:lang w:val="fr-FR"/>
        </w:rPr>
        <w:t xml:space="preserve">  </w:t>
      </w:r>
      <w:r w:rsidRPr="004B0FA7">
        <w:t>&lt;xs:import namespace="urn:3gpp:ns:mcvideoGKTP:1.0"/&gt;</w:t>
      </w:r>
    </w:p>
    <w:p w14:paraId="50D6B9E5" w14:textId="77777777" w:rsidR="00BD57BD" w:rsidRPr="004B0FA7" w:rsidRDefault="00BD57BD" w:rsidP="00BD57BD">
      <w:pPr>
        <w:pStyle w:val="PL"/>
      </w:pPr>
    </w:p>
    <w:p w14:paraId="58A670D0" w14:textId="77777777" w:rsidR="00BD57BD" w:rsidRPr="0073469F" w:rsidRDefault="00BD57BD" w:rsidP="00BD57BD">
      <w:pPr>
        <w:pStyle w:val="PL"/>
      </w:pPr>
      <w:r w:rsidRPr="004B0FA7">
        <w:t xml:space="preserve">  </w:t>
      </w:r>
      <w:r w:rsidRPr="00CA3F2A">
        <w:t>&lt;!-- root XML element --&gt;</w:t>
      </w:r>
    </w:p>
    <w:p w14:paraId="0442C79D"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10F082AB" w14:textId="77777777" w:rsidR="00BD57BD" w:rsidRPr="0073469F" w:rsidRDefault="00BD57BD" w:rsidP="00BD57BD">
      <w:pPr>
        <w:pStyle w:val="PL"/>
      </w:pPr>
    </w:p>
    <w:p w14:paraId="75D1892C"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2885FE3" w14:textId="77777777" w:rsidR="00BD57BD" w:rsidRPr="0073469F" w:rsidRDefault="00BD57BD" w:rsidP="00BD57BD">
      <w:pPr>
        <w:pStyle w:val="PL"/>
      </w:pPr>
      <w:r w:rsidRPr="0073469F">
        <w:t xml:space="preserve">    &lt;xs:sequence&gt;</w:t>
      </w:r>
    </w:p>
    <w:p w14:paraId="44D34787" w14:textId="77777777" w:rsidR="004B0FA7" w:rsidRDefault="004B0FA7" w:rsidP="004B0FA7">
      <w:pPr>
        <w:pStyle w:val="PL"/>
      </w:pPr>
      <w:r>
        <w:t xml:space="preserve">      </w:t>
      </w:r>
      <w:r w:rsidRPr="003A78DC">
        <w:t>&lt;xs:element name="mcvideo-Params" type="mcvideoinfo:mcvideo-ParamsType"/&gt;</w:t>
      </w:r>
    </w:p>
    <w:p w14:paraId="786BEB7F" w14:textId="77777777" w:rsidR="00BD57BD" w:rsidRDefault="00BD57BD" w:rsidP="00BD57BD">
      <w:pPr>
        <w:pStyle w:val="PL"/>
      </w:pPr>
      <w:r w:rsidRPr="0073469F">
        <w:t xml:space="preserve">      &lt;xs:any namespace="##</w:t>
      </w:r>
      <w:r>
        <w:t>other</w:t>
      </w:r>
      <w:r w:rsidRPr="0073469F">
        <w:t>" processContents="lax" minOccurs="0" maxOccurs="unbounded"/&gt;</w:t>
      </w:r>
    </w:p>
    <w:p w14:paraId="5F3655BB" w14:textId="77777777" w:rsidR="00BD57BD" w:rsidRPr="00587E76" w:rsidRDefault="00BD57BD" w:rsidP="00BD57BD">
      <w:pPr>
        <w:pStyle w:val="PL"/>
        <w:jc w:val="both"/>
      </w:pPr>
      <w:r w:rsidRPr="0098763C">
        <w:t xml:space="preserve">      &lt;xs:element name="anyExt" type="</w:t>
      </w:r>
      <w:r w:rsidRPr="0073469F">
        <w:t>m</w:t>
      </w:r>
      <w:r>
        <w:rPr>
          <w:rFonts w:hint="eastAsia"/>
          <w:lang w:eastAsia="zh-CN"/>
        </w:rPr>
        <w:t>cvideo</w:t>
      </w:r>
      <w:r>
        <w:t>info:</w:t>
      </w:r>
      <w:r w:rsidRPr="0098763C">
        <w:t>anyExtType" minOccurs="0"/&gt;</w:t>
      </w:r>
    </w:p>
    <w:p w14:paraId="4283C4AB" w14:textId="77777777" w:rsidR="00BD57BD" w:rsidRPr="0073469F" w:rsidRDefault="00BD57BD" w:rsidP="00BD57BD">
      <w:pPr>
        <w:pStyle w:val="PL"/>
      </w:pPr>
      <w:r w:rsidRPr="0073469F">
        <w:t xml:space="preserve">    &lt;/xs:sequence&gt;</w:t>
      </w:r>
    </w:p>
    <w:p w14:paraId="541CB6E0" w14:textId="77777777" w:rsidR="00BD57BD" w:rsidRPr="0073469F" w:rsidRDefault="00BD57BD" w:rsidP="00BD57BD">
      <w:pPr>
        <w:pStyle w:val="PL"/>
      </w:pPr>
      <w:r w:rsidRPr="0073469F">
        <w:t xml:space="preserve">    &lt;xs:anyAttribute namespace="##any" processContents="lax"/&gt;</w:t>
      </w:r>
    </w:p>
    <w:p w14:paraId="6CA098A6" w14:textId="77777777" w:rsidR="00BD57BD" w:rsidRPr="0073469F" w:rsidRDefault="00BD57BD" w:rsidP="00BD57BD">
      <w:pPr>
        <w:pStyle w:val="PL"/>
      </w:pPr>
      <w:r w:rsidRPr="0073469F">
        <w:t xml:space="preserve">  &lt;/xs:complexType&gt; </w:t>
      </w:r>
    </w:p>
    <w:p w14:paraId="680CFA02" w14:textId="77777777" w:rsidR="00BD57BD" w:rsidRPr="0073469F" w:rsidRDefault="00BD57BD" w:rsidP="00BD57BD">
      <w:pPr>
        <w:pStyle w:val="PL"/>
      </w:pPr>
    </w:p>
    <w:p w14:paraId="54E01988" w14:textId="77777777" w:rsidR="00BD57BD" w:rsidRPr="0073469F" w:rsidRDefault="00BD57BD" w:rsidP="00BD57BD">
      <w:pPr>
        <w:pStyle w:val="PL"/>
      </w:pPr>
    </w:p>
    <w:p w14:paraId="34406B72"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2666C39D" w14:textId="77777777" w:rsidR="00BD57BD" w:rsidRDefault="00BD57BD" w:rsidP="00BD57BD">
      <w:pPr>
        <w:pStyle w:val="PL"/>
      </w:pPr>
      <w:r w:rsidRPr="0073469F">
        <w:t xml:space="preserve">    &lt;xs:sequence&gt;</w:t>
      </w:r>
    </w:p>
    <w:p w14:paraId="4F6B37A6"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5F42BE6F" w14:textId="77777777" w:rsidR="00BD57BD" w:rsidRDefault="00BD57BD" w:rsidP="00BD57BD">
      <w:pPr>
        <w:pStyle w:val="PL"/>
      </w:pPr>
      <w:r w:rsidRPr="0073469F">
        <w:t xml:space="preserve">      &lt;xs:element name="session-type" type="xs:string" minOccurs="0"</w:t>
      </w:r>
      <w:r>
        <w:t>/&gt;</w:t>
      </w:r>
    </w:p>
    <w:p w14:paraId="1E908E14"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2AA7625E"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72758677"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21B466AA"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20D33CBC"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62CDBBE1"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09ADA0CD"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64FE87D3"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13ADA211" w14:textId="77777777" w:rsidR="00BD57BD" w:rsidRDefault="00BD57BD" w:rsidP="00BD57BD">
      <w:pPr>
        <w:pStyle w:val="PL"/>
      </w:pPr>
      <w:r w:rsidRPr="0073469F">
        <w:t xml:space="preserve">      &lt;xs:element name="broadcast-ind" type="xs:boolean" minOccurs="0"/&gt;</w:t>
      </w:r>
    </w:p>
    <w:p w14:paraId="072F15AF"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45F943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51C50FCA"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0FFB991E" w14:textId="77777777" w:rsidR="004B0FA7" w:rsidRDefault="004B0FA7" w:rsidP="004B0FA7">
      <w:pPr>
        <w:pStyle w:val="PL"/>
      </w:pPr>
      <w:r>
        <w:t xml:space="preserve">      &lt;</w:t>
      </w:r>
      <w:r w:rsidRPr="002B3073">
        <w:t>xs:element name="</w:t>
      </w:r>
      <w:r>
        <w:t>MKFC-GKTPs" type="mvgktp:singleType</w:t>
      </w:r>
      <w:r>
        <w:rPr>
          <w:noProof w:val="0"/>
        </w:rPr>
        <w:t>GKTPsType"</w:t>
      </w:r>
      <w:r>
        <w:t xml:space="preserve"> minOccurs="0"</w:t>
      </w:r>
      <w:r w:rsidRPr="00E31CAA">
        <w:t>/&gt;</w:t>
      </w:r>
    </w:p>
    <w:p w14:paraId="422DDA7B"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4237E91"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10BB715F"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01F9042F"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49223B2B" w14:textId="77777777" w:rsidR="00BD57BD" w:rsidRDefault="00BD57BD" w:rsidP="00BD57BD">
      <w:pPr>
        <w:pStyle w:val="PL"/>
      </w:pPr>
      <w:r w:rsidRPr="0073469F">
        <w:t xml:space="preserve">      &lt;xs:any namespace="##other" processContents="lax" minOccurs="0" maxOccurs="unbounded"/&gt;</w:t>
      </w:r>
    </w:p>
    <w:p w14:paraId="4144AE06" w14:textId="77777777" w:rsidR="00BD57BD" w:rsidRPr="00587E76" w:rsidRDefault="00BD57BD" w:rsidP="00BD57BD">
      <w:pPr>
        <w:pStyle w:val="PL"/>
      </w:pPr>
      <w:r w:rsidRPr="0098763C">
        <w:t xml:space="preserve">      &lt;xs:element name="anyExt" type="</w:t>
      </w:r>
      <w:r>
        <w:t>mcvideoinfo:</w:t>
      </w:r>
      <w:r w:rsidRPr="0098763C">
        <w:t>anyExtType" minOccurs="0"/&gt;</w:t>
      </w:r>
    </w:p>
    <w:p w14:paraId="02D4FF04" w14:textId="77777777" w:rsidR="00BD57BD" w:rsidRPr="0073469F" w:rsidRDefault="00BD57BD" w:rsidP="00BD57BD">
      <w:pPr>
        <w:pStyle w:val="PL"/>
      </w:pPr>
      <w:r w:rsidRPr="0073469F">
        <w:t xml:space="preserve">    &lt;/xs:sequence&gt;</w:t>
      </w:r>
    </w:p>
    <w:p w14:paraId="4047DFF8" w14:textId="77777777" w:rsidR="00BD57BD" w:rsidRPr="0073469F" w:rsidRDefault="00BD57BD" w:rsidP="00BD57BD">
      <w:pPr>
        <w:pStyle w:val="PL"/>
      </w:pPr>
      <w:r w:rsidRPr="0073469F">
        <w:t xml:space="preserve">    &lt;xs:anyAttribute namespace="##any" processContents="lax"/&gt;</w:t>
      </w:r>
    </w:p>
    <w:p w14:paraId="20680AAF" w14:textId="77777777" w:rsidR="00BD57BD" w:rsidRDefault="00BD57BD" w:rsidP="00BD57BD">
      <w:pPr>
        <w:pStyle w:val="PL"/>
      </w:pPr>
      <w:r w:rsidRPr="0073469F">
        <w:t xml:space="preserve">  &lt;/xs:complexType&gt;</w:t>
      </w:r>
    </w:p>
    <w:p w14:paraId="526EA108" w14:textId="77777777" w:rsidR="00BD57BD" w:rsidRDefault="00BD57BD" w:rsidP="00BD57BD">
      <w:pPr>
        <w:pStyle w:val="PL"/>
      </w:pPr>
    </w:p>
    <w:p w14:paraId="7924985A" w14:textId="77777777" w:rsidR="00BD57BD" w:rsidRDefault="00BD57BD" w:rsidP="00BD57BD">
      <w:pPr>
        <w:pStyle w:val="PL"/>
      </w:pPr>
      <w:r>
        <w:t xml:space="preserve">  &lt;xs:simpleType name="protectionType"&gt;</w:t>
      </w:r>
    </w:p>
    <w:p w14:paraId="0BF5BCD8" w14:textId="77777777" w:rsidR="00BD57BD" w:rsidRDefault="00BD57BD" w:rsidP="00BD57BD">
      <w:pPr>
        <w:pStyle w:val="PL"/>
      </w:pPr>
      <w:r>
        <w:t xml:space="preserve">    &lt;xs:restriction base="xs:string"&gt;</w:t>
      </w:r>
    </w:p>
    <w:p w14:paraId="6D5A5F97" w14:textId="77777777" w:rsidR="00BD57BD" w:rsidRDefault="00BD57BD" w:rsidP="00BD57BD">
      <w:pPr>
        <w:pStyle w:val="PL"/>
      </w:pPr>
      <w:r>
        <w:t xml:space="preserve">       &lt;xs:enumeration value="Normal"/&gt;</w:t>
      </w:r>
    </w:p>
    <w:p w14:paraId="3F121BBE" w14:textId="77777777" w:rsidR="00BD57BD" w:rsidRDefault="00BD57BD" w:rsidP="00BD57BD">
      <w:pPr>
        <w:pStyle w:val="PL"/>
      </w:pPr>
      <w:r>
        <w:t xml:space="preserve">       &lt;xs:enumeration value="Encrypted"/&gt;</w:t>
      </w:r>
    </w:p>
    <w:p w14:paraId="34BF137A" w14:textId="77777777" w:rsidR="00BD57BD" w:rsidRDefault="00BD57BD" w:rsidP="00BD57BD">
      <w:pPr>
        <w:pStyle w:val="PL"/>
      </w:pPr>
      <w:r>
        <w:t xml:space="preserve">    &lt;/xs:restriction&gt;</w:t>
      </w:r>
    </w:p>
    <w:p w14:paraId="215B05CA" w14:textId="77777777" w:rsidR="00BD57BD" w:rsidRDefault="00BD57BD" w:rsidP="00BD57BD">
      <w:pPr>
        <w:pStyle w:val="PL"/>
      </w:pPr>
      <w:r>
        <w:t xml:space="preserve">  &lt;/xs:simpleType&gt;</w:t>
      </w:r>
    </w:p>
    <w:p w14:paraId="3BF9E163" w14:textId="77777777" w:rsidR="00BD57BD" w:rsidRDefault="00BD57BD" w:rsidP="00BD57BD">
      <w:pPr>
        <w:pStyle w:val="PL"/>
      </w:pPr>
    </w:p>
    <w:p w14:paraId="7C4865FB" w14:textId="77777777" w:rsidR="00BD57BD" w:rsidRDefault="00BD57BD" w:rsidP="00BD57BD">
      <w:pPr>
        <w:pStyle w:val="PL"/>
      </w:pPr>
      <w:r>
        <w:t xml:space="preserve">  &lt;xs:complexType name="contentType"&gt;</w:t>
      </w:r>
    </w:p>
    <w:p w14:paraId="007D5848" w14:textId="77777777" w:rsidR="00BD57BD" w:rsidRDefault="00BD57BD" w:rsidP="00BD57BD">
      <w:pPr>
        <w:pStyle w:val="PL"/>
      </w:pPr>
      <w:r>
        <w:t xml:space="preserve">    &lt;xs:choice&gt;</w:t>
      </w:r>
    </w:p>
    <w:p w14:paraId="63B06CA4" w14:textId="77777777" w:rsidR="00BD57BD" w:rsidRDefault="00BD57BD" w:rsidP="00BD57BD">
      <w:pPr>
        <w:pStyle w:val="PL"/>
      </w:pPr>
      <w:r>
        <w:t xml:space="preserve">      &lt;xs:element name="mcvideoURI" type="xs:anyURI"/&gt;</w:t>
      </w:r>
    </w:p>
    <w:p w14:paraId="0244A90C" w14:textId="77777777" w:rsidR="00BD57BD" w:rsidRDefault="00BD57BD" w:rsidP="00BD57BD">
      <w:pPr>
        <w:pStyle w:val="PL"/>
      </w:pPr>
      <w:r>
        <w:t xml:space="preserve">      &lt;xs:element name="mcvideoString" type="xs:string"/&gt;</w:t>
      </w:r>
    </w:p>
    <w:p w14:paraId="1F15EBA8" w14:textId="77777777" w:rsidR="00BD57BD" w:rsidRDefault="00BD57BD" w:rsidP="00BD57BD">
      <w:pPr>
        <w:pStyle w:val="PL"/>
      </w:pPr>
      <w:r>
        <w:t xml:space="preserve">      &lt;xs:element name="mcvideoBoolean" type="xs:boolean"/&gt;</w:t>
      </w:r>
    </w:p>
    <w:p w14:paraId="26FE4BA6" w14:textId="77777777" w:rsidR="00BD57BD" w:rsidRDefault="00BD57BD" w:rsidP="00BD57BD">
      <w:pPr>
        <w:pStyle w:val="PL"/>
      </w:pPr>
      <w:r>
        <w:t xml:space="preserve">      &lt;xs:any namespace="##other" processContents="lax"/&gt;</w:t>
      </w:r>
    </w:p>
    <w:p w14:paraId="04A8F1F4" w14:textId="77777777" w:rsidR="00BD57BD" w:rsidRDefault="00BD57BD" w:rsidP="00BD57BD">
      <w:pPr>
        <w:pStyle w:val="PL"/>
      </w:pPr>
      <w:r>
        <w:t xml:space="preserve">      &lt;xs:element name="anyExt" type="mcvideoinfo:anyExtType" minOccurs="0"/&gt;</w:t>
      </w:r>
    </w:p>
    <w:p w14:paraId="6056DE87" w14:textId="77777777" w:rsidR="00BD57BD" w:rsidRDefault="00BD57BD" w:rsidP="00BD57BD">
      <w:pPr>
        <w:pStyle w:val="PL"/>
      </w:pPr>
      <w:r>
        <w:t xml:space="preserve">    &lt;/xs:choice&gt;</w:t>
      </w:r>
    </w:p>
    <w:p w14:paraId="7FA3C66B" w14:textId="77777777" w:rsidR="00BD57BD" w:rsidRDefault="00BD57BD" w:rsidP="00BD57BD">
      <w:pPr>
        <w:pStyle w:val="PL"/>
      </w:pPr>
      <w:r>
        <w:t xml:space="preserve">    &lt;xs:attribute name="type" type="</w:t>
      </w:r>
      <w:r w:rsidR="004B0FA7" w:rsidRPr="00B40789">
        <w:t>mcvideoinfo:</w:t>
      </w:r>
      <w:r>
        <w:t>protectionType"/&gt;</w:t>
      </w:r>
    </w:p>
    <w:p w14:paraId="48FFEDDB" w14:textId="77777777" w:rsidR="00BD57BD" w:rsidRDefault="00BD57BD" w:rsidP="00BD57BD">
      <w:pPr>
        <w:pStyle w:val="PL"/>
      </w:pPr>
      <w:r>
        <w:t xml:space="preserve">    &lt;xs:anyAttribute namespace="##any" processContents="lax"/&gt;</w:t>
      </w:r>
    </w:p>
    <w:p w14:paraId="1D54D57C" w14:textId="77777777" w:rsidR="00BD57BD" w:rsidRPr="0073469F" w:rsidRDefault="00BD57BD" w:rsidP="00BD57BD">
      <w:pPr>
        <w:pStyle w:val="PL"/>
      </w:pPr>
      <w:r>
        <w:t xml:space="preserve">  &lt;/xs:complexType&gt;</w:t>
      </w:r>
    </w:p>
    <w:p w14:paraId="5A8EB13D" w14:textId="77777777" w:rsidR="00BD57BD" w:rsidRPr="0073469F" w:rsidRDefault="00BD57BD" w:rsidP="00BD57BD">
      <w:pPr>
        <w:pStyle w:val="PL"/>
      </w:pPr>
    </w:p>
    <w:p w14:paraId="2F325E08" w14:textId="77777777" w:rsidR="00BD57BD" w:rsidRPr="0073469F" w:rsidRDefault="00BD57BD" w:rsidP="00BD57BD">
      <w:pPr>
        <w:pStyle w:val="PL"/>
      </w:pPr>
      <w:r w:rsidRPr="0073469F">
        <w:t xml:space="preserve">  &lt;xs:complexType name="anyExtType"&gt;</w:t>
      </w:r>
    </w:p>
    <w:p w14:paraId="3A4E2FD3" w14:textId="77777777" w:rsidR="00BD57BD" w:rsidRPr="0073469F" w:rsidRDefault="00BD57BD" w:rsidP="00BD57BD">
      <w:pPr>
        <w:pStyle w:val="PL"/>
      </w:pPr>
      <w:r w:rsidRPr="0073469F">
        <w:t xml:space="preserve">    &lt;xs:sequence&gt;</w:t>
      </w:r>
    </w:p>
    <w:p w14:paraId="648D801A" w14:textId="77777777" w:rsidR="00BD57BD" w:rsidRPr="0073469F" w:rsidRDefault="00BD57BD" w:rsidP="00BD57BD">
      <w:pPr>
        <w:pStyle w:val="PL"/>
      </w:pPr>
      <w:r w:rsidRPr="0073469F">
        <w:t xml:space="preserve">      &lt;xs:any namespace="##any" processContents="lax" minOccurs="0" maxOccurs="unbounded"/&gt;</w:t>
      </w:r>
    </w:p>
    <w:p w14:paraId="2378461B" w14:textId="77777777" w:rsidR="00BD57BD" w:rsidRPr="0073469F" w:rsidRDefault="00BD57BD" w:rsidP="00BD57BD">
      <w:pPr>
        <w:pStyle w:val="PL"/>
      </w:pPr>
      <w:r w:rsidRPr="0073469F">
        <w:t xml:space="preserve">    &lt;/xs:sequence&gt;</w:t>
      </w:r>
    </w:p>
    <w:p w14:paraId="5826396C" w14:textId="77777777" w:rsidR="00BD57BD" w:rsidRPr="0073469F" w:rsidRDefault="00BD57BD" w:rsidP="00BD57BD">
      <w:pPr>
        <w:pStyle w:val="PL"/>
      </w:pPr>
      <w:r w:rsidRPr="0073469F">
        <w:t xml:space="preserve">  &lt;/xs:complexType&gt;</w:t>
      </w:r>
    </w:p>
    <w:p w14:paraId="4D75C63D" w14:textId="77777777" w:rsidR="00BD57BD" w:rsidRPr="0073469F" w:rsidRDefault="00BD57BD" w:rsidP="00BD57BD">
      <w:pPr>
        <w:pStyle w:val="PL"/>
      </w:pPr>
    </w:p>
    <w:p w14:paraId="3A43027A" w14:textId="77777777" w:rsidR="00BD57BD" w:rsidRPr="0073469F" w:rsidRDefault="00BD57BD" w:rsidP="00BD57BD">
      <w:pPr>
        <w:pStyle w:val="PL"/>
      </w:pPr>
      <w:r w:rsidRPr="0073469F">
        <w:t>&lt;/xs:schema&gt;</w:t>
      </w:r>
    </w:p>
    <w:p w14:paraId="37C2E6E0" w14:textId="77777777" w:rsidR="00BD57BD" w:rsidRPr="0073469F" w:rsidRDefault="00BD57BD" w:rsidP="00BD57BD">
      <w:pPr>
        <w:pStyle w:val="Heading2"/>
      </w:pPr>
      <w:bookmarkStart w:id="3791" w:name="_Toc20153162"/>
      <w:bookmarkStart w:id="3792" w:name="_Toc27495827"/>
      <w:bookmarkStart w:id="3793" w:name="_Toc36109295"/>
      <w:bookmarkStart w:id="3794" w:name="_Toc73959078"/>
      <w:r w:rsidRPr="0073469F">
        <w:rPr>
          <w:lang w:eastAsia="zh-CN"/>
        </w:rPr>
        <w:t>F</w:t>
      </w:r>
      <w:r w:rsidRPr="0073469F">
        <w:t>.</w:t>
      </w:r>
      <w:r w:rsidRPr="0073469F">
        <w:rPr>
          <w:lang w:eastAsia="zh-CN"/>
        </w:rPr>
        <w:t>1</w:t>
      </w:r>
      <w:r w:rsidRPr="0073469F">
        <w:t>.3</w:t>
      </w:r>
      <w:r w:rsidRPr="0073469F">
        <w:tab/>
        <w:t>Semantic</w:t>
      </w:r>
      <w:bookmarkEnd w:id="3791"/>
      <w:bookmarkEnd w:id="3792"/>
      <w:bookmarkEnd w:id="3793"/>
      <w:bookmarkEnd w:id="3794"/>
    </w:p>
    <w:p w14:paraId="4B1FF013"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2349D46F"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62675D65" w14:textId="77777777" w:rsidR="00BD57BD" w:rsidRDefault="00BD57BD" w:rsidP="00BD57BD">
      <w:r w:rsidRPr="0073469F">
        <w:t>If the &lt;</w:t>
      </w:r>
      <w:r>
        <w:t>mcvideo</w:t>
      </w:r>
      <w:r w:rsidRPr="0073469F">
        <w:t xml:space="preserve">info&gt; contains </w:t>
      </w:r>
      <w:r>
        <w:t>the &lt;mcvideo-Params&gt; element then:</w:t>
      </w:r>
    </w:p>
    <w:p w14:paraId="3276D8F0" w14:textId="77777777"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 and &lt;mcvideo-client-id&gt; can be included with encrypted content;</w:t>
      </w:r>
    </w:p>
    <w:p w14:paraId="146D4296" w14:textId="77777777" w:rsidR="00BD57BD" w:rsidRDefault="00BD57BD" w:rsidP="00BD57BD">
      <w:pPr>
        <w:pStyle w:val="B1"/>
      </w:pPr>
      <w:r>
        <w:t>2)</w:t>
      </w:r>
      <w:r>
        <w:tab/>
        <w:t>for each element in 1) that is included with content that is not encrypted:</w:t>
      </w:r>
    </w:p>
    <w:p w14:paraId="3EA02E56" w14:textId="77777777" w:rsidR="00BD57BD" w:rsidRDefault="00BD57BD" w:rsidP="00BD57BD">
      <w:pPr>
        <w:pStyle w:val="B2"/>
      </w:pPr>
      <w:r>
        <w:t>a)</w:t>
      </w:r>
      <w:r>
        <w:tab/>
        <w:t>the element has the "type" attribute set to "Normal";</w:t>
      </w:r>
    </w:p>
    <w:p w14:paraId="221E7BC6" w14:textId="77777777"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14:paraId="067F2F4E"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584664AE" w14:textId="77777777" w:rsidR="00BD57BD" w:rsidRDefault="00BD57BD" w:rsidP="00BD57BD">
      <w:pPr>
        <w:pStyle w:val="B2"/>
      </w:pPr>
      <w:r>
        <w:t>d)</w:t>
      </w:r>
      <w:r>
        <w:tab/>
        <w:t xml:space="preserve">if the element is </w:t>
      </w:r>
      <w:r w:rsidRPr="0073469F">
        <w:t>&lt;emergency-ind&gt;</w:t>
      </w:r>
      <w:r>
        <w:t xml:space="preserve">, &lt;alert-ind&gt; or </w:t>
      </w:r>
      <w:r w:rsidRPr="0073469F">
        <w:t>&lt;imminentperil-ind&gt;</w:t>
      </w:r>
      <w:r>
        <w:t xml:space="preserve"> elements then the &lt;mcvideoBoolean&gt; element is included;</w:t>
      </w:r>
    </w:p>
    <w:p w14:paraId="1F913A89" w14:textId="77777777" w:rsidR="00BD57BD" w:rsidRDefault="00BD57BD" w:rsidP="00BD57BD">
      <w:pPr>
        <w:pStyle w:val="B1"/>
      </w:pPr>
      <w:r>
        <w:t>3)</w:t>
      </w:r>
      <w:r>
        <w:tab/>
        <w:t>for each element in 1) that is included with content that is encrypted:</w:t>
      </w:r>
    </w:p>
    <w:p w14:paraId="217F4CA6" w14:textId="77777777" w:rsidR="00BD57BD" w:rsidRDefault="00BD57BD" w:rsidP="00BD57BD">
      <w:pPr>
        <w:pStyle w:val="B2"/>
      </w:pPr>
      <w:r>
        <w:rPr>
          <w:rFonts w:eastAsia="Gulim"/>
        </w:rPr>
        <w:t>a)</w:t>
      </w:r>
      <w:r>
        <w:rPr>
          <w:rFonts w:eastAsia="Gulim"/>
        </w:rPr>
        <w:tab/>
      </w:r>
      <w:r>
        <w:t>the element has the "type" attribute set to "Encrypted";</w:t>
      </w:r>
    </w:p>
    <w:p w14:paraId="2BAC3C98" w14:textId="77777777" w:rsidR="00BD57BD" w:rsidRDefault="00BD57BD" w:rsidP="00BD57BD">
      <w:pPr>
        <w:pStyle w:val="B2"/>
      </w:pPr>
      <w:r>
        <w:t>b)</w:t>
      </w:r>
      <w:r>
        <w:tab/>
      </w:r>
      <w:r w:rsidRPr="001546AE">
        <w:t>the &lt;xenc:Enc</w:t>
      </w:r>
      <w:r>
        <w:t>ryptedData&gt; element</w:t>
      </w:r>
      <w:r w:rsidRPr="001546AE">
        <w:t xml:space="preserve"> </w:t>
      </w:r>
      <w:r>
        <w:t>from the "</w:t>
      </w:r>
      <w:hyperlink r:id="rId46"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099D6738" w14:textId="77777777" w:rsidR="00BD57BD" w:rsidRDefault="00BD57BD" w:rsidP="00BD57BD">
      <w:pPr>
        <w:pStyle w:val="B3"/>
        <w:rPr>
          <w:lang w:eastAsia="en-GB"/>
        </w:rPr>
      </w:pPr>
      <w:r>
        <w:t>i)</w:t>
      </w:r>
      <w:r>
        <w:tab/>
        <w:t>can have a "Type" attribute can be included with a value of "</w:t>
      </w:r>
      <w:hyperlink r:id="rId47" w:history="1">
        <w:r w:rsidRPr="000B399D">
          <w:rPr>
            <w:rStyle w:val="Hyperlink"/>
            <w:rFonts w:eastAsia="Malgun Gothic"/>
            <w:lang w:eastAsia="en-GB"/>
          </w:rPr>
          <w:t>http://www.w3.org/2001/04/xmlenc#Content</w:t>
        </w:r>
      </w:hyperlink>
      <w:r>
        <w:rPr>
          <w:lang w:eastAsia="en-GB"/>
        </w:rPr>
        <w:t>";</w:t>
      </w:r>
    </w:p>
    <w:p w14:paraId="768D7435" w14:textId="77777777" w:rsidR="00BD57BD" w:rsidRDefault="00BD57BD" w:rsidP="00BD57BD">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2BAFFD2E" w14:textId="77777777" w:rsidR="00BD57BD" w:rsidRDefault="00BD57BD" w:rsidP="00BD57BD">
      <w:pPr>
        <w:pStyle w:val="B3"/>
        <w:rPr>
          <w:lang w:eastAsia="en-GB"/>
        </w:rPr>
      </w:pPr>
      <w:r>
        <w:rPr>
          <w:lang w:eastAsia="en-GB"/>
        </w:rPr>
        <w:t>iii)</w:t>
      </w:r>
      <w:r>
        <w:rPr>
          <w:lang w:eastAsia="en-GB"/>
        </w:rPr>
        <w:tab/>
        <w:t>can include a &lt;KeyInfo&gt; element with a &lt;KeyName&gt; element containing the base 64 encoded XPK-ID; and</w:t>
      </w:r>
    </w:p>
    <w:p w14:paraId="1990A528" w14:textId="77777777" w:rsidR="00BD57BD" w:rsidRDefault="00BD57BD" w:rsidP="00BD57BD">
      <w:pPr>
        <w:pStyle w:val="B3"/>
        <w:rPr>
          <w:lang w:eastAsia="en-GB"/>
        </w:rPr>
      </w:pPr>
      <w:r>
        <w:rPr>
          <w:lang w:eastAsia="en-GB"/>
        </w:rPr>
        <w:t>iv)</w:t>
      </w:r>
      <w:r>
        <w:rPr>
          <w:lang w:eastAsia="en-GB"/>
        </w:rPr>
        <w:tab/>
        <w:t>includes a &lt;CipherData&gt; element with a &lt;CipherValue&gt; element containing the encrypted data.</w:t>
      </w:r>
    </w:p>
    <w:p w14:paraId="5D1CA208" w14:textId="77777777" w:rsidR="00BD57BD" w:rsidRPr="0045201D" w:rsidRDefault="00BD57BD" w:rsidP="00BD57BD">
      <w:pPr>
        <w:pStyle w:val="NO"/>
        <w:rPr>
          <w:lang w:eastAsia="en-GB"/>
        </w:rPr>
      </w:pPr>
      <w:r>
        <w:rPr>
          <w:lang w:eastAsia="en-GB"/>
        </w:rPr>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2E80F715" w14:textId="77777777" w:rsidR="00BD57BD" w:rsidRDefault="00BD57BD" w:rsidP="00BD57BD">
      <w:r w:rsidRPr="0073469F">
        <w:t>If the &lt;</w:t>
      </w:r>
      <w:r>
        <w:t>mcvideo</w:t>
      </w:r>
      <w:r w:rsidRPr="0073469F">
        <w:t>info&gt; contains the &lt;</w:t>
      </w:r>
      <w:r>
        <w:t>mcvideo</w:t>
      </w:r>
      <w:r w:rsidRPr="0073469F">
        <w:t>-Params&gt; element then:</w:t>
      </w:r>
    </w:p>
    <w:p w14:paraId="2493A2DE" w14:textId="77777777" w:rsidR="00BD57BD" w:rsidRPr="00A43A54" w:rsidRDefault="00BD57BD" w:rsidP="00BD57BD">
      <w:pPr>
        <w:pStyle w:val="B1"/>
      </w:pPr>
      <w:r>
        <w:t>1)</w:t>
      </w:r>
      <w:r>
        <w:tab/>
        <w:t xml:space="preserve">the &lt;mcvideo-access-token&gt; 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4EDBE801" w14:textId="77777777" w:rsidR="00BD57BD" w:rsidRPr="0073469F" w:rsidRDefault="00BD57BD" w:rsidP="00BD57BD">
      <w:pPr>
        <w:pStyle w:val="B1"/>
      </w:pPr>
      <w:r>
        <w:t>2</w:t>
      </w:r>
      <w:r w:rsidRPr="0073469F">
        <w:t>)</w:t>
      </w:r>
      <w:r w:rsidRPr="0073469F">
        <w:tab/>
        <w:t xml:space="preserve">the &lt;session-type&gt; </w:t>
      </w:r>
      <w:r>
        <w:t>can be</w:t>
      </w:r>
      <w:r w:rsidRPr="0073469F">
        <w:t xml:space="preserve"> included with:</w:t>
      </w:r>
    </w:p>
    <w:p w14:paraId="65604188" w14:textId="77777777" w:rsidR="00BD57BD" w:rsidRPr="0073469F" w:rsidRDefault="00BD57BD" w:rsidP="00BD57BD">
      <w:pPr>
        <w:pStyle w:val="B2"/>
      </w:pPr>
      <w:r w:rsidRPr="0073469F">
        <w:t>a)</w:t>
      </w:r>
      <w:r w:rsidRPr="0073469F">
        <w:tab/>
        <w:t xml:space="preserve">a value of "chat" to indicate that the </w:t>
      </w:r>
      <w:r>
        <w:t>MCVideo</w:t>
      </w:r>
      <w:r w:rsidRPr="0073469F">
        <w:t xml:space="preserve"> client wants to join a chat group call</w:t>
      </w:r>
    </w:p>
    <w:p w14:paraId="38BEF013" w14:textId="77777777" w:rsidR="00BD57BD" w:rsidRPr="0073469F" w:rsidRDefault="00BD57BD" w:rsidP="00BD57BD">
      <w:pPr>
        <w:pStyle w:val="B2"/>
      </w:pPr>
      <w:r w:rsidRPr="0073469F">
        <w:t>b)</w:t>
      </w:r>
      <w:r w:rsidRPr="0073469F">
        <w:tab/>
        <w:t xml:space="preserve">a value of "prearranged" to indicate the </w:t>
      </w:r>
      <w:r>
        <w:t>MCVideo</w:t>
      </w:r>
      <w:r w:rsidRPr="0073469F">
        <w:t xml:space="preserve"> client wants to make a </w:t>
      </w:r>
      <w:r>
        <w:t>prearranged</w:t>
      </w:r>
      <w:r w:rsidRPr="0073469F">
        <w:t xml:space="preserve"> group call;</w:t>
      </w:r>
    </w:p>
    <w:p w14:paraId="100CD170" w14:textId="77777777" w:rsidR="00786869" w:rsidRDefault="00BD57BD" w:rsidP="00786869">
      <w:pPr>
        <w:pStyle w:val="B2"/>
      </w:pPr>
      <w:r w:rsidRPr="0073469F">
        <w:t>c)</w:t>
      </w:r>
      <w:r w:rsidRPr="0073469F">
        <w:tab/>
        <w:t xml:space="preserve">a value of "private" to indicate the </w:t>
      </w:r>
      <w:r>
        <w:t>MCVideo</w:t>
      </w:r>
      <w:r w:rsidRPr="0073469F">
        <w:t xml:space="preserve"> client wants to make a private call;</w:t>
      </w:r>
    </w:p>
    <w:p w14:paraId="56CB6292" w14:textId="77777777" w:rsidR="00BD57BD" w:rsidRPr="0073469F" w:rsidRDefault="00786869" w:rsidP="00786869">
      <w:pPr>
        <w:pStyle w:val="B2"/>
      </w:pPr>
      <w:r>
        <w:t>d)</w:t>
      </w:r>
      <w:r>
        <w:tab/>
      </w:r>
      <w:r w:rsidRPr="0073469F">
        <w:t xml:space="preserve">a value of </w:t>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53914D4F" w14:textId="77777777" w:rsidR="00251EBF" w:rsidRDefault="00251EBF" w:rsidP="00251EBF">
      <w:pPr>
        <w:pStyle w:val="B2"/>
        <w:rPr>
          <w:lang w:eastAsia="zh-CN"/>
        </w:rPr>
      </w:pPr>
      <w:r>
        <w:rPr>
          <w:lang w:eastAsia="zh-CN"/>
        </w:rPr>
        <w:t>e)</w:t>
      </w:r>
      <w:r>
        <w:rPr>
          <w:rFonts w:hint="eastAsia"/>
          <w:lang w:eastAsia="zh-CN"/>
        </w:rPr>
        <w:tab/>
      </w:r>
      <w:r>
        <w:rPr>
          <w:lang w:eastAsia="zh-CN"/>
        </w:rPr>
        <w:t>a value of "pull-from-server" to indicate the MCVideo client wants to pull video file from MCVideo server;</w:t>
      </w:r>
    </w:p>
    <w:p w14:paraId="084FBA7A" w14:textId="77777777" w:rsidR="00251EBF" w:rsidRDefault="00251EBF" w:rsidP="00251EBF">
      <w:pPr>
        <w:pStyle w:val="B2"/>
        <w:rPr>
          <w:lang w:eastAsia="zh-CN"/>
        </w:rPr>
      </w:pPr>
      <w:r>
        <w:rPr>
          <w:lang w:eastAsia="zh-CN"/>
        </w:rPr>
        <w:t>f)</w:t>
      </w:r>
      <w:r>
        <w:rPr>
          <w:rFonts w:hint="eastAsia"/>
          <w:lang w:eastAsia="zh-CN"/>
        </w:rPr>
        <w:tab/>
      </w:r>
      <w:r>
        <w:rPr>
          <w:lang w:eastAsia="zh-CN"/>
        </w:rPr>
        <w:t>a value of "pull-from-user" to indicate the MCVideo client wants to to pull video media from another MCVideo client;</w:t>
      </w:r>
    </w:p>
    <w:p w14:paraId="75B18793" w14:textId="77777777" w:rsidR="00251EBF" w:rsidRDefault="00251EBF" w:rsidP="00251EBF">
      <w:pPr>
        <w:pStyle w:val="B2"/>
        <w:rPr>
          <w:lang w:eastAsia="zh-CN"/>
        </w:rPr>
      </w:pPr>
      <w:r>
        <w:rPr>
          <w:lang w:eastAsia="zh-CN"/>
        </w:rPr>
        <w:t>g)</w:t>
      </w:r>
      <w:r>
        <w:rPr>
          <w:rFonts w:hint="eastAsia"/>
          <w:lang w:eastAsia="zh-CN"/>
        </w:rPr>
        <w:tab/>
      </w:r>
      <w:r>
        <w:rPr>
          <w:lang w:eastAsia="zh-CN"/>
        </w:rPr>
        <w:t>a value of "push-to-server" to indicate the MCVideo client wants to push video media to MCVideo server, save as a file;</w:t>
      </w:r>
    </w:p>
    <w:p w14:paraId="36AB0784" w14:textId="77777777" w:rsidR="00251EBF" w:rsidRDefault="00251EBF" w:rsidP="00251EBF">
      <w:pPr>
        <w:pStyle w:val="B2"/>
        <w:rPr>
          <w:lang w:eastAsia="zh-CN"/>
        </w:rPr>
      </w:pPr>
      <w:r>
        <w:rPr>
          <w:lang w:eastAsia="zh-CN"/>
        </w:rPr>
        <w:t>h)</w:t>
      </w:r>
      <w:r>
        <w:rPr>
          <w:rFonts w:hint="eastAsia"/>
          <w:lang w:eastAsia="zh-CN"/>
        </w:rPr>
        <w:tab/>
      </w:r>
      <w:r>
        <w:rPr>
          <w:lang w:eastAsia="zh-CN"/>
        </w:rPr>
        <w:t>a value of "</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5A4C2932" w14:textId="77777777" w:rsidR="00251EBF" w:rsidRDefault="00251EBF" w:rsidP="00251EBF">
      <w:pPr>
        <w:pStyle w:val="B2"/>
        <w:rPr>
          <w:rFonts w:hint="eastAsia"/>
          <w:lang w:eastAsia="zh-CN"/>
        </w:rPr>
      </w:pPr>
      <w:r>
        <w:rPr>
          <w:lang w:eastAsia="zh-CN"/>
        </w:rPr>
        <w:t>i)</w:t>
      </w:r>
      <w:r>
        <w:rPr>
          <w:rFonts w:hint="eastAsia"/>
          <w:lang w:eastAsia="zh-CN"/>
        </w:rPr>
        <w:tab/>
      </w:r>
      <w:r>
        <w:rPr>
          <w:lang w:eastAsia="zh-CN"/>
        </w:rPr>
        <w:t>a value of "</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36D53FA0" w14:textId="77777777" w:rsidR="00BD57BD" w:rsidRDefault="00BD57BD" w:rsidP="00251EBF">
      <w:pPr>
        <w:pStyle w:val="B1"/>
      </w:pPr>
      <w:r>
        <w:t>3)</w:t>
      </w:r>
      <w:r>
        <w:tab/>
        <w:t>the &lt;mcvideo-request-uri&gt; can be included with:</w:t>
      </w:r>
    </w:p>
    <w:p w14:paraId="2DF6BC83" w14:textId="77777777" w:rsidR="00BD57BD" w:rsidRDefault="00BD57BD" w:rsidP="00BD57BD">
      <w:pPr>
        <w:pStyle w:val="B2"/>
      </w:pPr>
      <w:r>
        <w:t>a)</w:t>
      </w:r>
      <w:r>
        <w:tab/>
        <w:t>a value set to an MCVideo group ID or temporary MCVideo group ID when the &lt;session-type&gt; is set to a value of "prearranged" or "chat"; and</w:t>
      </w:r>
    </w:p>
    <w:p w14:paraId="6DAAA9D4" w14:textId="77777777" w:rsidR="00BD57BD" w:rsidRDefault="00BD57BD" w:rsidP="00BD57BD">
      <w:pPr>
        <w:pStyle w:val="B2"/>
      </w:pPr>
      <w:r>
        <w:t>b)</w:t>
      </w:r>
      <w:r>
        <w:tab/>
        <w:t>a value set to the MCVideo ID of the called MCVideo user when the &lt;session-type&gt; is set to a value of "private";</w:t>
      </w:r>
    </w:p>
    <w:p w14:paraId="47422BB7" w14:textId="77777777" w:rsidR="00BD57BD" w:rsidRPr="00365618" w:rsidRDefault="00BD57BD" w:rsidP="00BD57BD">
      <w:pPr>
        <w:pStyle w:val="B1"/>
        <w:rPr>
          <w:noProof/>
        </w:rPr>
      </w:pPr>
      <w:r>
        <w:t>4)</w:t>
      </w:r>
      <w:r>
        <w:tab/>
        <w:t xml:space="preserve">the &lt;mcvideo-calling-user-id&gt; can be included, </w:t>
      </w:r>
      <w:r w:rsidRPr="00365618">
        <w:rPr>
          <w:noProof/>
        </w:rPr>
        <w:t xml:space="preserve">set to </w:t>
      </w:r>
      <w:r>
        <w:rPr>
          <w:noProof/>
        </w:rPr>
        <w:t>MCVideo</w:t>
      </w:r>
      <w:r w:rsidRPr="00365618">
        <w:rPr>
          <w:noProof/>
        </w:rPr>
        <w:t xml:space="preserve"> ID of the originating user;</w:t>
      </w:r>
    </w:p>
    <w:p w14:paraId="5093F581" w14:textId="77777777" w:rsidR="00BD57BD" w:rsidRDefault="00BD57BD" w:rsidP="00BD57BD">
      <w:pPr>
        <w:pStyle w:val="B1"/>
      </w:pPr>
      <w:r w:rsidRPr="00365618">
        <w:rPr>
          <w:noProof/>
        </w:rPr>
        <w:t>5)</w:t>
      </w:r>
      <w:r w:rsidRPr="00365618">
        <w:rPr>
          <w:noProof/>
        </w:rPr>
        <w:tab/>
        <w:t>the &lt;</w:t>
      </w:r>
      <w:r>
        <w:t>mcvideo-called-party-id&gt; can be included, set to the MCVideo ID of the terminating user;</w:t>
      </w:r>
    </w:p>
    <w:p w14:paraId="573E3087" w14:textId="77777777" w:rsidR="00BD57BD" w:rsidRDefault="00BD57BD" w:rsidP="00BD57BD">
      <w:pPr>
        <w:pStyle w:val="B1"/>
      </w:pPr>
      <w:r>
        <w:t>6)</w:t>
      </w:r>
      <w:r>
        <w:tab/>
        <w:t>the &lt;mcvideo-calling-group-id&gt;</w:t>
      </w:r>
      <w:r w:rsidRPr="00AC771D">
        <w:t xml:space="preserve"> </w:t>
      </w:r>
      <w:r>
        <w:t>can be included to indicate the MCVideo group identity to the terminating user;</w:t>
      </w:r>
    </w:p>
    <w:p w14:paraId="07D87CA5" w14:textId="77777777" w:rsidR="004B0FA7" w:rsidRPr="00A43A54" w:rsidRDefault="004B0FA7" w:rsidP="004B0FA7">
      <w:pPr>
        <w:pStyle w:val="B1"/>
      </w:pPr>
      <w:r>
        <w:t>7)</w:t>
      </w:r>
      <w:r>
        <w:tab/>
        <w:t xml:space="preserve">the &lt;required&gt; 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[31]</w:t>
      </w:r>
      <w:r>
        <w:t>;</w:t>
      </w:r>
    </w:p>
    <w:p w14:paraId="17327201"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can be</w:t>
      </w:r>
      <w:r w:rsidR="00BD57BD" w:rsidRPr="0073469F">
        <w:t>:</w:t>
      </w:r>
    </w:p>
    <w:p w14:paraId="054C3C5A" w14:textId="77777777" w:rsidR="00BD57BD" w:rsidRPr="0073469F" w:rsidRDefault="00BD57BD" w:rsidP="00BD57BD">
      <w:pPr>
        <w:pStyle w:val="B2"/>
      </w:pPr>
      <w:r>
        <w:t>a</w:t>
      </w:r>
      <w:r w:rsidRPr="0073469F">
        <w:t>)</w:t>
      </w:r>
      <w:r w:rsidRPr="0073469F">
        <w:tab/>
        <w:t xml:space="preserve">set to "true" to indicate that the call that the </w:t>
      </w:r>
      <w:r>
        <w:t>MCVideo</w:t>
      </w:r>
      <w:r w:rsidRPr="0073469F">
        <w:t xml:space="preserve"> client is initiating is an emergency </w:t>
      </w:r>
      <w:r>
        <w:t>MCVideo</w:t>
      </w:r>
      <w:r w:rsidRPr="0073469F">
        <w:t xml:space="preserve"> call; or</w:t>
      </w:r>
    </w:p>
    <w:p w14:paraId="58B3EDB5" w14:textId="77777777" w:rsidR="00BD57BD" w:rsidRPr="0073469F" w:rsidRDefault="00BD57BD" w:rsidP="00BD57BD">
      <w:pPr>
        <w:pStyle w:val="B2"/>
      </w:pPr>
      <w:r>
        <w:t>b</w:t>
      </w:r>
      <w:r w:rsidRPr="0073469F">
        <w:t>)</w:t>
      </w:r>
      <w:r w:rsidRPr="0073469F">
        <w:tab/>
        <w:t xml:space="preserve">set to "false" to indicate that the </w:t>
      </w:r>
      <w:r>
        <w:t>MCVideo</w:t>
      </w:r>
      <w:r w:rsidRPr="0073469F">
        <w:t xml:space="preserve"> client is cancelling an emergency </w:t>
      </w:r>
      <w:r>
        <w:t>MCVideo</w:t>
      </w:r>
      <w:r w:rsidRPr="0073469F">
        <w:t xml:space="preserve"> call (i.e. converting it back to a non-emergency call)</w:t>
      </w:r>
    </w:p>
    <w:p w14:paraId="09B32E9F"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can be</w:t>
      </w:r>
      <w:r w:rsidR="00BD57BD" w:rsidRPr="0073469F">
        <w:t>:</w:t>
      </w:r>
    </w:p>
    <w:p w14:paraId="3A103286" w14:textId="77777777" w:rsidR="00BD57BD" w:rsidRPr="0073469F" w:rsidRDefault="00BD57BD" w:rsidP="00BD57BD">
      <w:pPr>
        <w:pStyle w:val="B2"/>
      </w:pPr>
      <w:r>
        <w:t>a</w:t>
      </w:r>
      <w:r w:rsidRPr="0073469F">
        <w:t>)</w:t>
      </w:r>
      <w:r w:rsidRPr="0073469F">
        <w:tab/>
        <w:t>set to "true" in an emergency call initiation to indicate that an alert to be sent; or</w:t>
      </w:r>
    </w:p>
    <w:p w14:paraId="1A6F1154" w14:textId="77777777" w:rsidR="00BD57BD" w:rsidRPr="0073469F" w:rsidRDefault="00BD57BD" w:rsidP="00BD57BD">
      <w:pPr>
        <w:pStyle w:val="B2"/>
      </w:pPr>
      <w:r>
        <w:t>b</w:t>
      </w:r>
      <w:r w:rsidRPr="0073469F">
        <w:t>)</w:t>
      </w:r>
      <w:r w:rsidRPr="0073469F">
        <w:tab/>
        <w:t>set to "false" when cancelling an emergency call which requires an alert to be cancelled also</w:t>
      </w:r>
    </w:p>
    <w:p w14:paraId="31F88468" w14:textId="77777777" w:rsidR="00BD57BD" w:rsidRPr="0073469F" w:rsidRDefault="004B0FA7" w:rsidP="00BD57BD">
      <w:pPr>
        <w:pStyle w:val="B1"/>
      </w:pPr>
      <w:r>
        <w:rPr>
          <w:lang w:val="en-US" w:eastAsia="zh-CN"/>
        </w:rPr>
        <w:t>10</w:t>
      </w:r>
      <w:r w:rsidR="00BD57BD" w:rsidRPr="0073469F">
        <w:t>)</w:t>
      </w:r>
      <w:r w:rsidR="00BD57BD">
        <w:tab/>
      </w:r>
      <w:r w:rsidR="00BD57BD" w:rsidRPr="0073469F">
        <w:t>if the &lt;session-type&gt; is set to "chat" or "prearranged":</w:t>
      </w:r>
    </w:p>
    <w:p w14:paraId="25FC48CC" w14:textId="77777777" w:rsidR="00BD57BD"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 </w:t>
      </w:r>
    </w:p>
    <w:p w14:paraId="5A818ABB"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can be</w:t>
      </w:r>
      <w:r w:rsidRPr="0073469F">
        <w:t>:</w:t>
      </w:r>
    </w:p>
    <w:p w14:paraId="36B412DB" w14:textId="77777777" w:rsidR="00BD57BD" w:rsidRPr="0073469F" w:rsidRDefault="00BD57BD" w:rsidP="00BD57BD">
      <w:pPr>
        <w:pStyle w:val="B2"/>
      </w:pPr>
      <w:r>
        <w:t>a</w:t>
      </w:r>
      <w:r w:rsidRPr="0073469F">
        <w:t>)</w:t>
      </w:r>
      <w:r w:rsidRPr="0073469F">
        <w:tab/>
        <w:t xml:space="preserve">set to "true" indicates that the </w:t>
      </w:r>
      <w:r>
        <w:t>MCVideo</w:t>
      </w:r>
      <w:r w:rsidRPr="0073469F">
        <w:t xml:space="preserve"> client is initiating a broadcast group call; or</w:t>
      </w:r>
    </w:p>
    <w:p w14:paraId="35443D1E" w14:textId="77777777" w:rsidR="00BD57BD" w:rsidRDefault="00BD57BD" w:rsidP="00BD57BD">
      <w:pPr>
        <w:pStyle w:val="B2"/>
      </w:pPr>
      <w:r>
        <w:t>b</w:t>
      </w:r>
      <w:r w:rsidRPr="0073469F">
        <w:t>)</w:t>
      </w:r>
      <w:r w:rsidRPr="0073469F">
        <w:tab/>
        <w:t xml:space="preserve">set to "false" indicates that the </w:t>
      </w:r>
      <w:r>
        <w:t>MCVideo</w:t>
      </w:r>
      <w:r w:rsidRPr="0073469F">
        <w:t xml:space="preserve"> client is initiating a non-broadcast group call</w:t>
      </w:r>
      <w:r>
        <w:t>;</w:t>
      </w:r>
    </w:p>
    <w:p w14:paraId="15E96E69"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can be</w:t>
      </w:r>
      <w:r w:rsidRPr="00C52E2F">
        <w:t>:</w:t>
      </w:r>
    </w:p>
    <w:p w14:paraId="373D62B3"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49003B7A"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28F697FB"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Pr>
          <w:lang w:val="sv-SE"/>
        </w:rPr>
        <w:t>:</w:t>
      </w:r>
    </w:p>
    <w:p w14:paraId="173137CD"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56366F1D"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p>
    <w:p w14:paraId="01519BDB"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32D4DEC0" w14:textId="77777777" w:rsidR="004B0FA7" w:rsidRDefault="004B0FA7" w:rsidP="004B0FA7">
      <w:pPr>
        <w:pStyle w:val="B1"/>
        <w:rPr>
          <w:lang w:val="en-US"/>
        </w:rPr>
      </w:pPr>
      <w:r>
        <w:rPr>
          <w:lang w:val="en-US"/>
        </w:rPr>
        <w:t>16)</w:t>
      </w:r>
      <w:r>
        <w:rPr>
          <w:lang w:val="en-US"/>
        </w:rPr>
        <w:tab/>
        <w:t>the &lt;MKFC-GKTPs&gt;:</w:t>
      </w:r>
    </w:p>
    <w:p w14:paraId="2B723C73"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 xml:space="preserve">[31] </w:t>
      </w:r>
      <w:r w:rsidR="00585B10">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5885DECE"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22C170EC"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p>
    <w:p w14:paraId="7215D510"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 or SIP MESSAGE request.</w:t>
      </w:r>
    </w:p>
    <w:p w14:paraId="4A9BC404" w14:textId="77777777" w:rsidR="004B0FA7" w:rsidRDefault="004B0FA7" w:rsidP="004B0FA7">
      <w:pPr>
        <w:pStyle w:val="B1"/>
      </w:pPr>
      <w:r>
        <w:t>18)</w:t>
      </w:r>
      <w:r>
        <w:tab/>
        <w:t>the &lt;alert-ind-rcvd&gt;</w:t>
      </w:r>
    </w:p>
    <w:p w14:paraId="54BBBB5F"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41101742" w14:textId="77777777" w:rsidR="009F1106" w:rsidRDefault="009F1106" w:rsidP="009F1106">
      <w:pPr>
        <w:pStyle w:val="B1"/>
      </w:pPr>
      <w:r>
        <w:t>18a)</w:t>
      </w:r>
      <w:r>
        <w:tab/>
        <w:t>the &lt;multiple-devices-ind&gt;</w:t>
      </w:r>
    </w:p>
    <w:p w14:paraId="21592076" w14:textId="77777777" w:rsidR="009F1106" w:rsidRDefault="009F1106" w:rsidP="009F1106">
      <w:pPr>
        <w:pStyle w:val="B2"/>
        <w:rPr>
          <w:noProof/>
        </w:rPr>
      </w:pPr>
      <w:r>
        <w:t>a)</w:t>
      </w:r>
      <w:r>
        <w:tab/>
        <w:t xml:space="preserve">can be set to true and included in a SIP 200 (OK) response to indicate that more than one bindings (between the MCVideo ID and </w:t>
      </w:r>
      <w:r>
        <w:rPr>
          <w:lang w:val="en-US"/>
        </w:rPr>
        <w:t>the IMS public user identity</w:t>
      </w:r>
      <w:r>
        <w:t>) exists for the MCVidoe ID</w:t>
      </w:r>
      <w:r>
        <w:rPr>
          <w:lang w:val="en-US"/>
        </w:rPr>
        <w:t>;</w:t>
      </w:r>
      <w:r>
        <w:rPr>
          <w:noProof/>
        </w:rPr>
        <w:t xml:space="preserve"> and</w:t>
      </w:r>
    </w:p>
    <w:p w14:paraId="733F0E67" w14:textId="77777777" w:rsidR="00D80019" w:rsidRDefault="00D80019" w:rsidP="00D80019">
      <w:pPr>
        <w:pStyle w:val="B1"/>
      </w:pPr>
      <w:r>
        <w:t>18</w:t>
      </w:r>
      <w:r w:rsidR="009F1106">
        <w:rPr>
          <w:lang w:val="en-GB"/>
        </w:rPr>
        <w:t>b</w:t>
      </w:r>
      <w:r>
        <w:t>)</w:t>
      </w:r>
      <w:r>
        <w:tab/>
        <w:t>the &lt;video</w:t>
      </w:r>
      <w:r w:rsidR="0094202A">
        <w:t>-</w:t>
      </w:r>
      <w:r>
        <w:t>pull-url&gt;</w:t>
      </w:r>
    </w:p>
    <w:p w14:paraId="551886D1" w14:textId="77777777" w:rsidR="00D80019" w:rsidRPr="00785B9B" w:rsidRDefault="00D80019" w:rsidP="00D80019">
      <w:pPr>
        <w:pStyle w:val="B2"/>
      </w:pPr>
      <w:r>
        <w:t>a)</w:t>
      </w:r>
      <w:r>
        <w:tab/>
        <w:t>can be set to the URL of the video file located in the MCVideo server</w:t>
      </w:r>
      <w:r>
        <w:rPr>
          <w:noProof/>
        </w:rPr>
        <w:t>; and</w:t>
      </w:r>
    </w:p>
    <w:p w14:paraId="28F8F471" w14:textId="77777777" w:rsidR="004B0FA7" w:rsidRDefault="004B0FA7" w:rsidP="004B0FA7">
      <w:pPr>
        <w:pStyle w:val="B1"/>
      </w:pPr>
      <w:r>
        <w:t>19)</w:t>
      </w:r>
      <w:r>
        <w:tab/>
        <w:t>the &lt;anyExt&gt; can be included with the following elements not declared in the XML schema:</w:t>
      </w:r>
    </w:p>
    <w:p w14:paraId="71C657D5" w14:textId="77777777" w:rsidR="004B0FA7" w:rsidRDefault="004B0FA7" w:rsidP="004B0FA7">
      <w:pPr>
        <w:pStyle w:val="B2"/>
      </w:pPr>
      <w:r>
        <w:rPr>
          <w:lang w:val="en-US"/>
        </w:rPr>
        <w:t>a</w:t>
      </w:r>
      <w:r>
        <w:t>)</w:t>
      </w:r>
      <w:r>
        <w:tab/>
        <w:t>a &lt;release-reason&gt; of type "xs:string":</w:t>
      </w:r>
    </w:p>
    <w:p w14:paraId="61247CD7" w14:textId="77777777" w:rsidR="00C2577E" w:rsidRDefault="004B0FA7" w:rsidP="00C2577E">
      <w:pPr>
        <w:pStyle w:val="B3"/>
        <w:rPr>
          <w:lang w:eastAsia="ko-KR"/>
        </w:rPr>
      </w:pPr>
      <w:r>
        <w:t>i)</w:t>
      </w:r>
      <w:r>
        <w:tab/>
        <w:t>set to a value of "</w:t>
      </w:r>
      <w:r w:rsidRPr="004C7B55">
        <w:rPr>
          <w:lang w:eastAsia="ko-KR"/>
        </w:rPr>
        <w:t>authentication of the MIKEY-SAKE I_MESSAGE failed</w:t>
      </w:r>
      <w:r>
        <w:rPr>
          <w:lang w:eastAsia="ko-KR"/>
        </w:rPr>
        <w:t>" by a MCVideo client when the signature of the cannot be verified;</w:t>
      </w:r>
    </w:p>
    <w:p w14:paraId="4FD624B0" w14:textId="77777777" w:rsidR="00C2577E" w:rsidRDefault="00C2577E" w:rsidP="00C2577E">
      <w:pPr>
        <w:pStyle w:val="B3"/>
      </w:pPr>
      <w:r>
        <w:t>ii)</w:t>
      </w:r>
      <w:r>
        <w:tab/>
        <w:t>set to a value of "private-call-expiry" when the ambient viewing call is release due to the expiry of the private call timer;</w:t>
      </w:r>
    </w:p>
    <w:p w14:paraId="654A52F2" w14:textId="77777777" w:rsidR="00C2577E" w:rsidRDefault="00C2577E" w:rsidP="00C2577E">
      <w:pPr>
        <w:pStyle w:val="B3"/>
      </w:pPr>
      <w:r>
        <w:t>iii)</w:t>
      </w:r>
      <w:r>
        <w:tab/>
        <w:t>set to a value of "administrator-action" when the ambient viewing call is released by an MCVideo administrator;</w:t>
      </w:r>
    </w:p>
    <w:p w14:paraId="6F5CF40A" w14:textId="77777777" w:rsidR="00C2577E" w:rsidRDefault="00C2577E" w:rsidP="00C2577E">
      <w:pPr>
        <w:pStyle w:val="B3"/>
      </w:pPr>
      <w:r>
        <w:t>i</w:t>
      </w:r>
      <w:r w:rsidRPr="00763F9F">
        <w:t>v</w:t>
      </w:r>
      <w:r>
        <w:t>)</w:t>
      </w:r>
      <w:r>
        <w:tab/>
        <w:t>set to a value of "call-request-for-viewed-to-client" when there is a call request targeted to the viewed-to client; or</w:t>
      </w:r>
    </w:p>
    <w:p w14:paraId="5C0B1393" w14:textId="77777777" w:rsidR="004B0FA7" w:rsidRDefault="00C2577E" w:rsidP="00C2577E">
      <w:pPr>
        <w:pStyle w:val="B3"/>
      </w:pPr>
      <w:r>
        <w:t>v)</w:t>
      </w:r>
      <w:r>
        <w:tab/>
        <w:t>set to a value of "call-request-initiated-by-viewed-to-client" when there is a call request initiated by the viewed-to client;</w:t>
      </w:r>
    </w:p>
    <w:p w14:paraId="2FFAD6A1" w14:textId="77777777" w:rsidR="004B0FA7" w:rsidRDefault="004B0FA7" w:rsidP="004B0FA7">
      <w:pPr>
        <w:pStyle w:val="B2"/>
      </w:pPr>
      <w:r>
        <w:rPr>
          <w:lang w:val="en-US"/>
        </w:rPr>
        <w:t>b</w:t>
      </w:r>
      <w:r>
        <w:t>)</w:t>
      </w:r>
      <w:r>
        <w:tab/>
        <w:t>a &lt;request-type&gt; of type "xs:string":</w:t>
      </w:r>
    </w:p>
    <w:p w14:paraId="4508AB5D" w14:textId="77777777" w:rsidR="004B0FA7" w:rsidRDefault="004B0FA7" w:rsidP="004B0FA7">
      <w:pPr>
        <w:pStyle w:val="B3"/>
      </w:pPr>
      <w:r>
        <w:t>i)</w:t>
      </w:r>
      <w:r>
        <w:tab/>
        <w:t xml:space="preserve">set to a value of </w:t>
      </w:r>
      <w:r w:rsidRPr="004346C1">
        <w:t xml:space="preserve">"group-selection-change-request" </w:t>
      </w:r>
      <w:r>
        <w:t>when a client initiates a group selection change request;</w:t>
      </w:r>
    </w:p>
    <w:p w14:paraId="78A2F68F" w14:textId="77777777" w:rsidR="004B0FA7" w:rsidRDefault="004B0FA7" w:rsidP="004B0FA7">
      <w:pPr>
        <w:pStyle w:val="B2"/>
      </w:pPr>
      <w:r>
        <w:t>c)</w:t>
      </w:r>
      <w:r>
        <w:tab/>
        <w:t>a &lt;response-type&gt; of type "xs:string":</w:t>
      </w:r>
    </w:p>
    <w:p w14:paraId="1ED9BBBF" w14:textId="77777777" w:rsidR="004B0FA7" w:rsidRDefault="004B0FA7" w:rsidP="004B0FA7">
      <w:pPr>
        <w:pStyle w:val="B3"/>
      </w:pPr>
      <w:r>
        <w:t>i)</w:t>
      </w:r>
      <w:r>
        <w:tab/>
        <w:t xml:space="preserve">set to a value of </w:t>
      </w:r>
      <w:r w:rsidRPr="004346C1">
        <w:t>"group-selection-change-</w:t>
      </w:r>
      <w:r>
        <w:t>response</w:t>
      </w:r>
      <w:r w:rsidRPr="004346C1">
        <w:t xml:space="preserve">" </w:t>
      </w:r>
      <w:r>
        <w:t>when a client responds to a group selection change request;</w:t>
      </w:r>
    </w:p>
    <w:p w14:paraId="2204422A" w14:textId="77777777" w:rsidR="004B0FA7" w:rsidRDefault="004B0FA7" w:rsidP="004B0FA7">
      <w:pPr>
        <w:pStyle w:val="B2"/>
      </w:pPr>
      <w:r>
        <w:rPr>
          <w:lang w:val="en-US"/>
        </w:rPr>
        <w:t>d</w:t>
      </w:r>
      <w:r>
        <w:t>)</w:t>
      </w:r>
      <w:r>
        <w:tab/>
        <w:t>a &lt;</w:t>
      </w:r>
      <w:r w:rsidRPr="006D0511">
        <w:t>selected-group-change-outcome</w:t>
      </w:r>
      <w:r>
        <w:t>&gt; of type "xs:string":</w:t>
      </w:r>
    </w:p>
    <w:p w14:paraId="186B0C71" w14:textId="77777777" w:rsidR="004B0FA7" w:rsidRDefault="004B0FA7" w:rsidP="004B0FA7">
      <w:pPr>
        <w:pStyle w:val="B3"/>
      </w:pPr>
      <w:r>
        <w:t>i)</w:t>
      </w:r>
      <w:r>
        <w:tab/>
        <w:t>set to a value of "success" when a client reports that it has successfully changed its selected group as requested by a received group selection change request; or</w:t>
      </w:r>
    </w:p>
    <w:p w14:paraId="5DC913F4" w14:textId="77777777" w:rsidR="004B0FA7" w:rsidRDefault="004B0FA7" w:rsidP="004B0FA7">
      <w:pPr>
        <w:pStyle w:val="B3"/>
      </w:pPr>
      <w:r>
        <w:t>ii)</w:t>
      </w:r>
      <w:r>
        <w:tab/>
        <w:t>set to a value of "fail" when a client reports that it has failed to change its selected group as requested by a received group selection change request;</w:t>
      </w:r>
    </w:p>
    <w:p w14:paraId="060F6DBB" w14:textId="77777777" w:rsidR="004B0FA7" w:rsidRDefault="004B0FA7" w:rsidP="004B0FA7">
      <w:pPr>
        <w:pStyle w:val="B2"/>
      </w:pPr>
      <w:r>
        <w:rPr>
          <w:lang w:val="en-US"/>
        </w:rPr>
        <w:t>e</w:t>
      </w:r>
      <w:r>
        <w:t>)</w:t>
      </w:r>
      <w:r>
        <w:tab/>
        <w:t>an&lt;affiliation-required&gt; of type "x</w:t>
      </w:r>
      <w:r w:rsidRPr="00A62D07">
        <w:t>s:</w:t>
      </w:r>
      <w:r>
        <w:t>Boolean":</w:t>
      </w:r>
    </w:p>
    <w:p w14:paraId="18F15C9A" w14:textId="77777777" w:rsidR="00C2577E" w:rsidRDefault="004B0FA7" w:rsidP="00C2577E">
      <w:pPr>
        <w:pStyle w:val="B3"/>
      </w:pPr>
      <w:r>
        <w:t>i)</w:t>
      </w:r>
      <w:r w:rsidR="00585B10">
        <w:tab/>
      </w:r>
      <w:r>
        <w:t xml:space="preserve">set to a value of "true" when received by a client in a </w:t>
      </w:r>
      <w:r w:rsidRPr="004346C1">
        <w:t>group-selection-change-request</w:t>
      </w:r>
      <w:r>
        <w:t xml:space="preserve"> indicates that the client needs to affiliate to the specified group</w:t>
      </w:r>
      <w:r w:rsidR="00C2577E">
        <w:t>;</w:t>
      </w:r>
    </w:p>
    <w:p w14:paraId="7E7A4639" w14:textId="77777777" w:rsidR="00C2577E" w:rsidRDefault="00C2577E" w:rsidP="00C2577E">
      <w:pPr>
        <w:pStyle w:val="B2"/>
      </w:pPr>
      <w:r>
        <w:t>f)</w:t>
      </w:r>
      <w:r>
        <w:tab/>
        <w:t>an &lt;ambient-viewing-type&gt; of type "xs:string":</w:t>
      </w:r>
    </w:p>
    <w:p w14:paraId="33E50772" w14:textId="77777777" w:rsidR="00C2577E" w:rsidRDefault="00C2577E" w:rsidP="00C2577E">
      <w:pPr>
        <w:pStyle w:val="B3"/>
      </w:pPr>
      <w:r>
        <w:t>i)</w:t>
      </w:r>
      <w:r>
        <w:tab/>
        <w:t>set to a value of "remote-init" when the viewing MCVideo user of an ambient viewing call initiates the call; or</w:t>
      </w:r>
    </w:p>
    <w:p w14:paraId="745B7B4D" w14:textId="77777777" w:rsidR="004B0FA7" w:rsidRPr="00721C14" w:rsidRDefault="00C2577E" w:rsidP="00C2577E">
      <w:pPr>
        <w:pStyle w:val="B3"/>
      </w:pPr>
      <w:r>
        <w:t>ii)</w:t>
      </w:r>
      <w:r>
        <w:tab/>
        <w:t>set to a value of "local-init" when the viewed-to MCVideo user of an ambient viewing call initiates the call</w:t>
      </w:r>
      <w:r w:rsidR="0094202A">
        <w:t>; and</w:t>
      </w:r>
    </w:p>
    <w:p w14:paraId="74961F79" w14:textId="77777777" w:rsidR="0094202A" w:rsidRDefault="0094202A" w:rsidP="0094202A">
      <w:pPr>
        <w:pStyle w:val="B2"/>
      </w:pPr>
      <w:r>
        <w:t>g)</w:t>
      </w:r>
      <w:r>
        <w:tab/>
        <w:t>an &lt;video-push-url&gt; of type "xs:anyURI":</w:t>
      </w:r>
    </w:p>
    <w:p w14:paraId="3E425161" w14:textId="77777777" w:rsidR="0094202A" w:rsidRPr="00721C14" w:rsidRDefault="0094202A" w:rsidP="0094202A">
      <w:pPr>
        <w:pStyle w:val="B3"/>
      </w:pPr>
      <w:r>
        <w:t>i)</w:t>
      </w:r>
      <w:r>
        <w:tab/>
        <w:t>set to the URL of the video file located in the MCVideo server</w:t>
      </w:r>
      <w:r>
        <w:rPr>
          <w:noProof/>
        </w:rPr>
        <w:t>.</w:t>
      </w:r>
    </w:p>
    <w:p w14:paraId="1138C9C9" w14:textId="77777777" w:rsidR="00BD57BD" w:rsidRPr="0073469F" w:rsidRDefault="00BD57BD" w:rsidP="00BD57BD">
      <w:r w:rsidRPr="0073469F">
        <w:t xml:space="preserve">Absence of the &lt;emergency-ind&gt;, &lt;alert-ind&gt; and &lt;imminentperil-ind&gt; in a SIP INVITE request indicates that the </w:t>
      </w:r>
      <w:r>
        <w:t>MCVideo</w:t>
      </w:r>
      <w:r w:rsidRPr="0073469F">
        <w:t xml:space="preserve"> client is initiating a non-emergency private call or non-emergency group call.</w:t>
      </w:r>
    </w:p>
    <w:p w14:paraId="4AA1EBCD" w14:textId="77777777" w:rsidR="00BD57BD" w:rsidRDefault="00BD57BD" w:rsidP="00BD57BD">
      <w:r w:rsidRPr="0073469F">
        <w:t xml:space="preserve">Absence of the &lt;broadcast-ind&gt; in a SIP INVITE request indicates that the </w:t>
      </w:r>
      <w:r>
        <w:t>MCVideo</w:t>
      </w:r>
      <w:r w:rsidRPr="0073469F">
        <w:t xml:space="preserve"> client is initiating a non-broadcast group call.</w:t>
      </w:r>
    </w:p>
    <w:p w14:paraId="40DFF1C3" w14:textId="77777777" w:rsidR="00BD57BD" w:rsidRDefault="00BD57BD" w:rsidP="00BD57BD">
      <w:pPr>
        <w:rPr>
          <w:rFonts w:hint="eastAsia"/>
          <w:lang w:eastAsia="zh-CN"/>
        </w:rPr>
      </w:pPr>
      <w:r w:rsidRPr="0073469F">
        <w:t>The recipient of the XML ignores any unknown element and any unknown attribute.</w:t>
      </w:r>
    </w:p>
    <w:p w14:paraId="6A4A9AF5" w14:textId="77777777" w:rsidR="00BD57BD" w:rsidRPr="0073469F" w:rsidRDefault="00BD57BD" w:rsidP="00BD57BD">
      <w:pPr>
        <w:pStyle w:val="Heading2"/>
      </w:pPr>
      <w:bookmarkStart w:id="3795" w:name="_Toc20153163"/>
      <w:bookmarkStart w:id="3796" w:name="_Toc27495828"/>
      <w:bookmarkStart w:id="3797" w:name="_Toc36109296"/>
      <w:bookmarkStart w:id="3798" w:name="_Toc73959079"/>
      <w:r w:rsidRPr="0073469F">
        <w:rPr>
          <w:lang w:eastAsia="zh-CN"/>
        </w:rPr>
        <w:t>F</w:t>
      </w:r>
      <w:r w:rsidRPr="0073469F">
        <w:t>.</w:t>
      </w:r>
      <w:r w:rsidRPr="0073469F">
        <w:rPr>
          <w:lang w:eastAsia="zh-CN"/>
        </w:rPr>
        <w:t>1</w:t>
      </w:r>
      <w:r w:rsidRPr="0073469F">
        <w:t>.4</w:t>
      </w:r>
      <w:r w:rsidRPr="0073469F">
        <w:tab/>
        <w:t>IANA registration template</w:t>
      </w:r>
      <w:bookmarkEnd w:id="3795"/>
      <w:bookmarkEnd w:id="3796"/>
      <w:bookmarkEnd w:id="3797"/>
      <w:bookmarkEnd w:id="3798"/>
    </w:p>
    <w:p w14:paraId="4B279008" w14:textId="77777777" w:rsidR="00BD57BD" w:rsidRPr="0073469F" w:rsidRDefault="00BD57BD" w:rsidP="00BD57BD">
      <w:pPr>
        <w:overflowPunct w:val="0"/>
        <w:autoSpaceDE w:val="0"/>
        <w:autoSpaceDN w:val="0"/>
        <w:adjustRightInd w:val="0"/>
        <w:textAlignment w:val="baseline"/>
      </w:pPr>
      <w:r w:rsidRPr="0073469F">
        <w:t>Your Name:</w:t>
      </w:r>
    </w:p>
    <w:p w14:paraId="47CD5361" w14:textId="77777777" w:rsidR="00BD57BD" w:rsidRPr="0073469F" w:rsidRDefault="00BD57BD" w:rsidP="00BD57BD">
      <w:pPr>
        <w:overflowPunct w:val="0"/>
        <w:autoSpaceDE w:val="0"/>
        <w:autoSpaceDN w:val="0"/>
        <w:adjustRightInd w:val="0"/>
        <w:textAlignment w:val="baseline"/>
      </w:pPr>
      <w:r w:rsidRPr="0073469F">
        <w:t>&lt;MCC name&gt;</w:t>
      </w:r>
    </w:p>
    <w:p w14:paraId="2B048D3A" w14:textId="77777777" w:rsidR="00BD57BD" w:rsidRPr="0073469F" w:rsidRDefault="00BD57BD" w:rsidP="00BD57BD">
      <w:pPr>
        <w:overflowPunct w:val="0"/>
        <w:autoSpaceDE w:val="0"/>
        <w:autoSpaceDN w:val="0"/>
        <w:adjustRightInd w:val="0"/>
        <w:textAlignment w:val="baseline"/>
      </w:pPr>
      <w:r w:rsidRPr="0073469F">
        <w:t>Your Email Address:</w:t>
      </w:r>
    </w:p>
    <w:p w14:paraId="68AAAD81" w14:textId="77777777" w:rsidR="00BD57BD" w:rsidRPr="0073469F" w:rsidRDefault="00BD57BD" w:rsidP="00BD57BD">
      <w:pPr>
        <w:overflowPunct w:val="0"/>
        <w:autoSpaceDE w:val="0"/>
        <w:autoSpaceDN w:val="0"/>
        <w:adjustRightInd w:val="0"/>
        <w:textAlignment w:val="baseline"/>
      </w:pPr>
      <w:r w:rsidRPr="0073469F">
        <w:t>&lt;MCC email address&gt;</w:t>
      </w:r>
    </w:p>
    <w:p w14:paraId="76CF19FB" w14:textId="77777777" w:rsidR="00BD57BD" w:rsidRPr="0073469F" w:rsidRDefault="00BD57BD" w:rsidP="00BD57BD">
      <w:r w:rsidRPr="0073469F">
        <w:t>Media Type Name:</w:t>
      </w:r>
    </w:p>
    <w:p w14:paraId="0224B683" w14:textId="77777777" w:rsidR="00BD57BD" w:rsidRPr="0073469F" w:rsidRDefault="00BD57BD" w:rsidP="00BD57BD">
      <w:r w:rsidRPr="0073469F">
        <w:t>Application</w:t>
      </w:r>
    </w:p>
    <w:p w14:paraId="557A6AAC" w14:textId="77777777" w:rsidR="00BD57BD" w:rsidRPr="0073469F" w:rsidRDefault="00BD57BD" w:rsidP="00BD57BD">
      <w:r w:rsidRPr="0073469F">
        <w:t>Subtype name:</w:t>
      </w:r>
    </w:p>
    <w:p w14:paraId="545B3355" w14:textId="77777777" w:rsidR="00BD57BD" w:rsidRPr="0073469F" w:rsidRDefault="00BD57BD" w:rsidP="00BD57BD">
      <w:r w:rsidRPr="0073469F">
        <w:t>vnd.3gpp.</w:t>
      </w:r>
      <w:r>
        <w:t>mcvideo</w:t>
      </w:r>
      <w:r w:rsidRPr="0073469F">
        <w:t>-info+xml</w:t>
      </w:r>
    </w:p>
    <w:p w14:paraId="49CD3578" w14:textId="77777777" w:rsidR="00BD57BD" w:rsidRPr="0073469F" w:rsidRDefault="00BD57BD" w:rsidP="00BD57BD">
      <w:r w:rsidRPr="0073469F">
        <w:t>Required parameters:</w:t>
      </w:r>
    </w:p>
    <w:p w14:paraId="60892485" w14:textId="77777777" w:rsidR="00BD57BD" w:rsidRPr="005F0685" w:rsidRDefault="00BD57BD" w:rsidP="00BD57BD">
      <w:pPr>
        <w:outlineLvl w:val="0"/>
      </w:pPr>
      <w:r w:rsidRPr="005F0685">
        <w:t>None</w:t>
      </w:r>
    </w:p>
    <w:p w14:paraId="084AD9B0" w14:textId="77777777" w:rsidR="00BD57BD" w:rsidRPr="0073469F" w:rsidRDefault="00BD57BD" w:rsidP="00BD57BD">
      <w:r w:rsidRPr="0073469F">
        <w:t>Optional parameters:</w:t>
      </w:r>
    </w:p>
    <w:p w14:paraId="3A8DE079"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E949E3" w14:textId="77777777" w:rsidR="00BD57BD" w:rsidRPr="0073469F" w:rsidRDefault="00BD57BD" w:rsidP="00BD57BD">
      <w:r w:rsidRPr="0073469F">
        <w:t>Encoding considerations:</w:t>
      </w:r>
    </w:p>
    <w:p w14:paraId="63C471B0" w14:textId="77777777" w:rsidR="00BD57BD" w:rsidRPr="0073469F" w:rsidRDefault="00BD57BD" w:rsidP="00BD57BD">
      <w:r w:rsidRPr="0073469F">
        <w:t>binary.</w:t>
      </w:r>
    </w:p>
    <w:p w14:paraId="024A6042" w14:textId="77777777" w:rsidR="00BD57BD" w:rsidRPr="0073469F" w:rsidRDefault="00BD57BD" w:rsidP="00BD57BD">
      <w:r w:rsidRPr="0073469F">
        <w:t>Security considerations:</w:t>
      </w:r>
    </w:p>
    <w:p w14:paraId="7A5B65FE"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F64ACF3" w14:textId="77777777" w:rsidR="00BD57BD" w:rsidRPr="0073469F" w:rsidRDefault="00BD57BD" w:rsidP="00BD57BD">
      <w:r w:rsidRPr="0073469F">
        <w:t>The information transported in this media type does not include active or executable content.</w:t>
      </w:r>
    </w:p>
    <w:p w14:paraId="744BB16D" w14:textId="77777777" w:rsidR="00BD57BD" w:rsidRPr="0073469F" w:rsidRDefault="00BD57BD" w:rsidP="00BD57BD">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16E2A9EC"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109D7803"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411C430" w14:textId="77777777" w:rsidR="00BD57BD" w:rsidRPr="0073469F" w:rsidRDefault="00BD57BD" w:rsidP="00BD57BD">
      <w:r w:rsidRPr="0073469F">
        <w:t>This media type does not employ compression.</w:t>
      </w:r>
    </w:p>
    <w:p w14:paraId="38A028A6" w14:textId="77777777" w:rsidR="00BD57BD" w:rsidRPr="0073469F" w:rsidRDefault="00BD57BD" w:rsidP="00BD57BD">
      <w:r w:rsidRPr="0073469F">
        <w:t>Interoperability considerations:</w:t>
      </w:r>
    </w:p>
    <w:p w14:paraId="73443F85"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1C45BBA4" w14:textId="77777777" w:rsidR="00BD57BD" w:rsidRPr="0073469F" w:rsidRDefault="00BD57BD" w:rsidP="00BD57BD">
      <w:r w:rsidRPr="0073469F">
        <w:t>Published specification:</w:t>
      </w:r>
    </w:p>
    <w:p w14:paraId="3A3C52D4"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37425719" w14:textId="77777777" w:rsidR="00BD57BD" w:rsidRPr="0073469F" w:rsidRDefault="00BD57BD" w:rsidP="00BD57BD">
      <w:r w:rsidRPr="0073469F">
        <w:t>Applications which use this media type:</w:t>
      </w:r>
    </w:p>
    <w:p w14:paraId="071429E2"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2B9787BD"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Fragment identifier considerations:</w:t>
      </w:r>
    </w:p>
    <w:p w14:paraId="6F3F1FD2" w14:textId="77777777" w:rsidR="00BD57BD" w:rsidRPr="0073469F" w:rsidRDefault="00BD57BD" w:rsidP="00BD57BD">
      <w:pPr>
        <w:overflowPunct w:val="0"/>
        <w:autoSpaceDE w:val="0"/>
        <w:autoSpaceDN w:val="0"/>
        <w:adjustRightInd w:val="0"/>
        <w:textAlignment w:val="baseline"/>
      </w:pPr>
      <w:r w:rsidRPr="0073469F">
        <w:t>The handling in section 5 of IETF RFC 7303 applies.</w:t>
      </w:r>
    </w:p>
    <w:p w14:paraId="63B4A409" w14:textId="77777777" w:rsidR="00BD57BD" w:rsidRPr="0073469F" w:rsidRDefault="00BD57BD" w:rsidP="00BD57BD">
      <w:pPr>
        <w:overflowPunct w:val="0"/>
        <w:autoSpaceDE w:val="0"/>
        <w:autoSpaceDN w:val="0"/>
        <w:adjustRightInd w:val="0"/>
        <w:textAlignment w:val="baseline"/>
      </w:pPr>
      <w:r w:rsidRPr="0073469F">
        <w:t>Restrictions on usage:</w:t>
      </w:r>
    </w:p>
    <w:p w14:paraId="2405EB13" w14:textId="77777777" w:rsidR="00BD57BD" w:rsidRPr="0073469F" w:rsidRDefault="00BD57BD" w:rsidP="00BD57BD">
      <w:pPr>
        <w:overflowPunct w:val="0"/>
        <w:autoSpaceDE w:val="0"/>
        <w:autoSpaceDN w:val="0"/>
        <w:adjustRightInd w:val="0"/>
        <w:textAlignment w:val="baseline"/>
      </w:pPr>
      <w:r w:rsidRPr="0073469F">
        <w:t>None</w:t>
      </w:r>
    </w:p>
    <w:p w14:paraId="121810C5" w14:textId="77777777" w:rsidR="00BD57BD" w:rsidRPr="0073469F" w:rsidRDefault="00BD57BD" w:rsidP="00BD57BD">
      <w:pPr>
        <w:overflowPunct w:val="0"/>
        <w:autoSpaceDE w:val="0"/>
        <w:autoSpaceDN w:val="0"/>
        <w:adjustRightInd w:val="0"/>
        <w:textAlignment w:val="baseline"/>
      </w:pPr>
      <w:r w:rsidRPr="0073469F">
        <w:t>Provisional registration? (standards tree only):</w:t>
      </w:r>
    </w:p>
    <w:p w14:paraId="40481960" w14:textId="77777777" w:rsidR="00BD57BD" w:rsidRPr="0073469F" w:rsidRDefault="00BD57BD" w:rsidP="00BD57BD">
      <w:pPr>
        <w:overflowPunct w:val="0"/>
        <w:autoSpaceDE w:val="0"/>
        <w:autoSpaceDN w:val="0"/>
        <w:adjustRightInd w:val="0"/>
        <w:textAlignment w:val="baseline"/>
      </w:pPr>
      <w:r w:rsidRPr="0073469F">
        <w:t>N/A</w:t>
      </w:r>
    </w:p>
    <w:p w14:paraId="2902607A" w14:textId="77777777" w:rsidR="00BD57BD" w:rsidRPr="0073469F" w:rsidRDefault="00BD57BD" w:rsidP="00BD57BD">
      <w:r w:rsidRPr="0073469F">
        <w:t>Additional information:</w:t>
      </w:r>
    </w:p>
    <w:p w14:paraId="5B3BF1AC" w14:textId="77777777" w:rsidR="00BD57BD" w:rsidRPr="0073469F" w:rsidRDefault="00BD57BD" w:rsidP="00BD57BD">
      <w:pPr>
        <w:pStyle w:val="B1"/>
      </w:pPr>
      <w:r w:rsidRPr="0073469F">
        <w:t>1.</w:t>
      </w:r>
      <w:r w:rsidRPr="0073469F">
        <w:tab/>
        <w:t>Deprecated alias names for this type: none</w:t>
      </w:r>
    </w:p>
    <w:p w14:paraId="25B34D05" w14:textId="77777777" w:rsidR="00BD57BD" w:rsidRPr="0073469F" w:rsidRDefault="00BD57BD" w:rsidP="00BD57BD">
      <w:pPr>
        <w:pStyle w:val="B1"/>
      </w:pPr>
      <w:r w:rsidRPr="0073469F">
        <w:t>2.</w:t>
      </w:r>
      <w:r w:rsidRPr="0073469F">
        <w:tab/>
        <w:t>Magic number(s): none</w:t>
      </w:r>
    </w:p>
    <w:p w14:paraId="6A9E841E" w14:textId="77777777" w:rsidR="00BD57BD" w:rsidRPr="0073469F" w:rsidRDefault="00BD57BD" w:rsidP="00BD57BD">
      <w:pPr>
        <w:pStyle w:val="B1"/>
      </w:pPr>
      <w:r w:rsidRPr="0073469F">
        <w:t>3.</w:t>
      </w:r>
      <w:r w:rsidRPr="0073469F">
        <w:tab/>
        <w:t>File extension(s): none</w:t>
      </w:r>
    </w:p>
    <w:p w14:paraId="5E3F61CA" w14:textId="77777777" w:rsidR="00BD57BD" w:rsidRPr="0073469F" w:rsidRDefault="00BD57BD" w:rsidP="00BD57BD">
      <w:pPr>
        <w:pStyle w:val="B1"/>
      </w:pPr>
      <w:r w:rsidRPr="0073469F">
        <w:t>4.</w:t>
      </w:r>
      <w:r w:rsidRPr="0073469F">
        <w:tab/>
        <w:t>Macintosh File Type Code(s): none</w:t>
      </w:r>
    </w:p>
    <w:p w14:paraId="40977BFE" w14:textId="77777777" w:rsidR="00BD57BD" w:rsidRPr="0073469F" w:rsidRDefault="00BD57BD" w:rsidP="00BD57BD">
      <w:pPr>
        <w:pStyle w:val="B1"/>
      </w:pPr>
      <w:r w:rsidRPr="0073469F">
        <w:t>5.</w:t>
      </w:r>
      <w:r w:rsidRPr="0073469F">
        <w:tab/>
        <w:t>Object Identifier(s) or OID(s): none</w:t>
      </w:r>
    </w:p>
    <w:p w14:paraId="0E7C918C" w14:textId="77777777" w:rsidR="00BD57BD" w:rsidRPr="0073469F" w:rsidRDefault="00BD57BD" w:rsidP="00BD57BD">
      <w:pPr>
        <w:overflowPunct w:val="0"/>
        <w:autoSpaceDE w:val="0"/>
        <w:autoSpaceDN w:val="0"/>
        <w:adjustRightInd w:val="0"/>
        <w:textAlignment w:val="baseline"/>
      </w:pPr>
      <w:r w:rsidRPr="0073469F">
        <w:t>Intended usage:</w:t>
      </w:r>
    </w:p>
    <w:p w14:paraId="5BE86C44"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Common</w:t>
      </w:r>
    </w:p>
    <w:p w14:paraId="7E8E66AF" w14:textId="77777777" w:rsidR="00BD57BD" w:rsidRPr="0073469F" w:rsidRDefault="00BD57BD" w:rsidP="00BD57BD">
      <w:pPr>
        <w:overflowPunct w:val="0"/>
        <w:autoSpaceDE w:val="0"/>
        <w:autoSpaceDN w:val="0"/>
        <w:adjustRightInd w:val="0"/>
        <w:textAlignment w:val="baseline"/>
      </w:pPr>
      <w:r w:rsidRPr="0073469F">
        <w:t>Person to contact for further information:</w:t>
      </w:r>
    </w:p>
    <w:p w14:paraId="38063CB0" w14:textId="77777777" w:rsidR="00BD57BD" w:rsidRPr="0073469F" w:rsidRDefault="00BD57BD" w:rsidP="00BD57BD">
      <w:pPr>
        <w:pStyle w:val="B1"/>
      </w:pPr>
      <w:r w:rsidRPr="0073469F">
        <w:t>-</w:t>
      </w:r>
      <w:r w:rsidRPr="0073469F">
        <w:tab/>
        <w:t>Name: &lt;MCC name&gt;</w:t>
      </w:r>
    </w:p>
    <w:p w14:paraId="6253022E" w14:textId="77777777" w:rsidR="00BD57BD" w:rsidRPr="0073469F" w:rsidRDefault="00BD57BD" w:rsidP="00BD57BD">
      <w:pPr>
        <w:pStyle w:val="B1"/>
      </w:pPr>
      <w:r w:rsidRPr="0073469F">
        <w:t>-</w:t>
      </w:r>
      <w:r w:rsidRPr="0073469F">
        <w:tab/>
        <w:t>Email: &lt;MCC email address&gt;</w:t>
      </w:r>
    </w:p>
    <w:p w14:paraId="25877B2D" w14:textId="77777777" w:rsidR="00BD57BD" w:rsidRPr="0073469F" w:rsidRDefault="00BD57BD" w:rsidP="00BD57BD">
      <w:pPr>
        <w:pStyle w:val="B1"/>
      </w:pPr>
      <w:r w:rsidRPr="0073469F">
        <w:t>-</w:t>
      </w:r>
      <w:r w:rsidRPr="0073469F">
        <w:tab/>
        <w:t>Author/Change controller:</w:t>
      </w:r>
    </w:p>
    <w:p w14:paraId="598D265E" w14:textId="77777777" w:rsidR="00BD57BD" w:rsidRPr="0073469F" w:rsidRDefault="00BD57BD" w:rsidP="00BD57BD">
      <w:pPr>
        <w:pStyle w:val="B2"/>
      </w:pPr>
      <w:r w:rsidRPr="0073469F">
        <w:t>i)</w:t>
      </w:r>
      <w:r w:rsidRPr="0073469F">
        <w:tab/>
        <w:t>Author: 3GPP CT1 Working Group/3GPP_TSG_CT_WG1@LIST.ETSI.ORG</w:t>
      </w:r>
    </w:p>
    <w:p w14:paraId="1705C6C2" w14:textId="77777777" w:rsidR="00BD57BD" w:rsidRPr="00BB2D7D" w:rsidRDefault="00BD57BD" w:rsidP="00BD57BD">
      <w:pPr>
        <w:pStyle w:val="B2"/>
        <w:rPr>
          <w:rFonts w:hint="eastAsia"/>
          <w:lang w:eastAsia="zh-CN"/>
        </w:rPr>
      </w:pPr>
      <w:r w:rsidRPr="0073469F">
        <w:t>ii)</w:t>
      </w:r>
      <w:r w:rsidRPr="0073469F">
        <w:tab/>
        <w:t>Change controller: &lt;MCC name&gt;/&lt;MCC email address&gt;</w:t>
      </w:r>
    </w:p>
    <w:p w14:paraId="53A6B573" w14:textId="77777777" w:rsidR="00B70C3A" w:rsidRPr="0079589D" w:rsidRDefault="00B70C3A" w:rsidP="00B70C3A"/>
    <w:p w14:paraId="3D8BE6BA" w14:textId="77777777" w:rsidR="00B70C3A" w:rsidRPr="0079589D" w:rsidRDefault="00B70C3A" w:rsidP="00B70C3A">
      <w:pPr>
        <w:pStyle w:val="Heading1"/>
      </w:pPr>
      <w:bookmarkStart w:id="3799" w:name="_Toc20153164"/>
      <w:bookmarkStart w:id="3800" w:name="_Toc27495829"/>
      <w:bookmarkStart w:id="3801" w:name="_Toc36109297"/>
      <w:bookmarkStart w:id="3802" w:name="_Toc73959080"/>
      <w:r w:rsidRPr="0079589D">
        <w:t>F.2</w:t>
      </w:r>
      <w:r w:rsidRPr="0079589D">
        <w:tab/>
        <w:t>XML schema for MBMS usage information</w:t>
      </w:r>
      <w:bookmarkEnd w:id="3799"/>
      <w:bookmarkEnd w:id="3800"/>
      <w:bookmarkEnd w:id="3801"/>
      <w:bookmarkEnd w:id="3802"/>
    </w:p>
    <w:p w14:paraId="3B1F4144" w14:textId="77777777" w:rsidR="00251EBF" w:rsidRPr="0073469F" w:rsidRDefault="00251EBF" w:rsidP="00251EBF">
      <w:pPr>
        <w:pStyle w:val="Heading2"/>
      </w:pPr>
      <w:bookmarkStart w:id="3803" w:name="_Toc20153165"/>
      <w:bookmarkStart w:id="3804" w:name="_Toc27495830"/>
      <w:bookmarkStart w:id="3805" w:name="_Toc36109298"/>
      <w:bookmarkStart w:id="3806" w:name="_Toc73959081"/>
      <w:r w:rsidRPr="0073469F">
        <w:t>F.2.1</w:t>
      </w:r>
      <w:r w:rsidRPr="0073469F">
        <w:tab/>
        <w:t>General</w:t>
      </w:r>
      <w:bookmarkEnd w:id="3803"/>
      <w:bookmarkEnd w:id="3804"/>
      <w:bookmarkEnd w:id="3805"/>
      <w:bookmarkEnd w:id="3806"/>
    </w:p>
    <w:p w14:paraId="3917A36C" w14:textId="77777777" w:rsidR="00251EBF" w:rsidRPr="0073469F" w:rsidRDefault="00251EBF" w:rsidP="00251EBF">
      <w:r w:rsidRPr="0073469F">
        <w:t xml:space="preserve">This </w:t>
      </w:r>
      <w:r w:rsidR="00585B10">
        <w:t>clause</w:t>
      </w:r>
      <w:r w:rsidRPr="0073469F">
        <w:t xml:space="preserve"> defines XML schema and MIME type for </w:t>
      </w:r>
      <w:r>
        <w:t>application/vnd.3gpp.mcvideo-mbms-usage-info+xml</w:t>
      </w:r>
      <w:r w:rsidRPr="0073469F">
        <w:t>.</w:t>
      </w:r>
    </w:p>
    <w:p w14:paraId="5AE53848" w14:textId="77777777" w:rsidR="00251EBF" w:rsidRPr="0073469F" w:rsidRDefault="00251EBF" w:rsidP="00251EBF">
      <w:pPr>
        <w:pStyle w:val="Heading2"/>
      </w:pPr>
      <w:bookmarkStart w:id="3807" w:name="_Toc20153166"/>
      <w:bookmarkStart w:id="3808" w:name="_Toc27495831"/>
      <w:bookmarkStart w:id="3809" w:name="_Toc36109299"/>
      <w:bookmarkStart w:id="3810" w:name="_Toc73959082"/>
      <w:r w:rsidRPr="0073469F">
        <w:t>F.2.2</w:t>
      </w:r>
      <w:r w:rsidRPr="0073469F">
        <w:tab/>
        <w:t>XML schema</w:t>
      </w:r>
      <w:bookmarkEnd w:id="3807"/>
      <w:bookmarkEnd w:id="3808"/>
      <w:bookmarkEnd w:id="3809"/>
      <w:bookmarkEnd w:id="3810"/>
    </w:p>
    <w:p w14:paraId="26ACF807" w14:textId="77777777" w:rsidR="00251EBF" w:rsidRPr="00FF3CAC" w:rsidRDefault="00251EBF" w:rsidP="00251EBF">
      <w:pPr>
        <w:pStyle w:val="PL"/>
      </w:pPr>
      <w:r w:rsidRPr="00FF3CAC">
        <w:t>&lt;?xml version="1.0" encoding="UTF-8"?&gt;</w:t>
      </w:r>
    </w:p>
    <w:p w14:paraId="54B3DE29" w14:textId="77777777" w:rsidR="00251EBF" w:rsidRPr="00FF3CAC" w:rsidRDefault="00251EBF" w:rsidP="00251EBF">
      <w:pPr>
        <w:pStyle w:val="PL"/>
      </w:pPr>
      <w:r w:rsidRPr="00FF3CAC">
        <w:t xml:space="preserve">&lt;xs:schema attributeFormDefault="unqualified" elementFormDefault="qualified" </w:t>
      </w:r>
    </w:p>
    <w:p w14:paraId="135EBEE3" w14:textId="77777777" w:rsidR="00251EBF" w:rsidRPr="00FF3CAC" w:rsidRDefault="00251EBF" w:rsidP="00251EBF">
      <w:pPr>
        <w:pStyle w:val="PL"/>
      </w:pPr>
      <w:r w:rsidRPr="00FF3CAC">
        <w:t xml:space="preserve">xmlns:xs="http://www.w3.org/2001/XMLSchema" </w:t>
      </w:r>
    </w:p>
    <w:p w14:paraId="34CDC4D6" w14:textId="77777777" w:rsidR="00251EBF" w:rsidRPr="00FF3CAC" w:rsidRDefault="00251EBF" w:rsidP="00251EBF">
      <w:pPr>
        <w:pStyle w:val="PL"/>
      </w:pPr>
      <w:r w:rsidRPr="00FF3CAC">
        <w:t>targetNamespace="urn:3gpp:ns:mc</w:t>
      </w:r>
      <w:r>
        <w:t>video</w:t>
      </w:r>
      <w:r w:rsidRPr="00FF3CAC">
        <w:t>MbmsUsage:1.0"</w:t>
      </w:r>
    </w:p>
    <w:p w14:paraId="55050C53" w14:textId="77777777" w:rsidR="00251EBF" w:rsidRPr="00FF3CAC" w:rsidRDefault="00251EBF" w:rsidP="00251EBF">
      <w:pPr>
        <w:pStyle w:val="PL"/>
      </w:pPr>
      <w:r w:rsidRPr="00FF3CAC">
        <w:t>xmlns:</w:t>
      </w:r>
      <w:r>
        <w:t>mcvid</w:t>
      </w:r>
      <w:r w:rsidRPr="00FF3CAC">
        <w:t>mbms="urn:3gpp:ns:mc</w:t>
      </w:r>
      <w:r>
        <w:t>video</w:t>
      </w:r>
      <w:r w:rsidRPr="00FF3CAC">
        <w:t>MbmsUsage:1.0"&gt;</w:t>
      </w:r>
    </w:p>
    <w:p w14:paraId="3DB6AA0A" w14:textId="77777777" w:rsidR="00251EBF" w:rsidRPr="00FF3CAC" w:rsidRDefault="00251EBF" w:rsidP="00251EBF">
      <w:pPr>
        <w:pStyle w:val="PL"/>
      </w:pPr>
      <w:r w:rsidRPr="00FF3CAC">
        <w:tab/>
        <w:t>&lt;!-- the root element --&gt;</w:t>
      </w:r>
    </w:p>
    <w:p w14:paraId="23A60BF7"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3425BD66" w14:textId="77777777" w:rsidR="00251EBF" w:rsidRPr="00FF3CAC" w:rsidRDefault="00251EBF" w:rsidP="00251EBF">
      <w:pPr>
        <w:pStyle w:val="PL"/>
      </w:pPr>
      <w:r w:rsidRPr="00FF3CAC">
        <w:tab/>
        <w:t>&lt;xs:complexType name="mc</w:t>
      </w:r>
      <w:r>
        <w:t>video</w:t>
      </w:r>
      <w:r w:rsidRPr="00FF3CAC">
        <w:t>-mbms-usage-info-Type"&gt;</w:t>
      </w:r>
    </w:p>
    <w:p w14:paraId="26DFD483" w14:textId="77777777" w:rsidR="00251EBF" w:rsidRPr="00FF3CAC" w:rsidRDefault="00251EBF" w:rsidP="00251EBF">
      <w:pPr>
        <w:pStyle w:val="PL"/>
      </w:pPr>
      <w:r w:rsidRPr="00FF3CAC">
        <w:tab/>
      </w:r>
      <w:r w:rsidRPr="00FF3CAC">
        <w:tab/>
        <w:t>&lt;xs:sequence&gt;</w:t>
      </w:r>
    </w:p>
    <w:p w14:paraId="73E872FD" w14:textId="77777777" w:rsidR="00251EBF" w:rsidRPr="00FF3CAC" w:rsidRDefault="00251EBF" w:rsidP="00251EBF">
      <w:pPr>
        <w:pStyle w:val="PL"/>
      </w:pPr>
      <w:r w:rsidRPr="00FF3CAC">
        <w:tab/>
      </w:r>
      <w:r w:rsidRPr="00FF3CAC">
        <w:tab/>
      </w:r>
      <w:r w:rsidRPr="00FF3CAC">
        <w:tab/>
        <w:t>&lt;xs:element name="mbms-listening-status" type="</w:t>
      </w:r>
      <w:r>
        <w:t>mcvid</w:t>
      </w:r>
      <w:r w:rsidRPr="00FF3CAC">
        <w:t xml:space="preserve">mbms:mbms-listening-statusType" </w:t>
      </w:r>
      <w:r>
        <w:br/>
      </w:r>
      <w:r>
        <w:tab/>
      </w:r>
      <w:r>
        <w:tab/>
      </w:r>
      <w:r>
        <w:tab/>
      </w:r>
      <w:r w:rsidRPr="00FF3CAC">
        <w:t>minOccurs="0"/&gt;</w:t>
      </w:r>
    </w:p>
    <w:p w14:paraId="3790461A" w14:textId="77777777" w:rsidR="00251EBF" w:rsidRDefault="00251EBF" w:rsidP="00251EBF">
      <w:pPr>
        <w:pStyle w:val="PL"/>
      </w:pPr>
      <w:r w:rsidRPr="00FF3CAC">
        <w:tab/>
      </w:r>
      <w:r w:rsidRPr="00FF3CAC">
        <w:tab/>
      </w:r>
      <w:r w:rsidRPr="00FF3CAC">
        <w:tab/>
        <w:t>&lt;xs:element name="mbms-</w:t>
      </w:r>
      <w:r>
        <w:t>suspension</w:t>
      </w:r>
      <w:r w:rsidRPr="00FF3CAC">
        <w:t>-status" type="</w:t>
      </w:r>
      <w:r>
        <w:t>mcvid</w:t>
      </w:r>
      <w:r w:rsidRPr="00FF3CAC">
        <w:t>mbms:mbms-</w:t>
      </w:r>
      <w:r>
        <w:t>suspension</w:t>
      </w:r>
      <w:r w:rsidRPr="00FF3CAC">
        <w:t xml:space="preserve">-statusType" </w:t>
      </w:r>
      <w:r>
        <w:br/>
      </w:r>
      <w:r>
        <w:tab/>
      </w:r>
      <w:r>
        <w:tab/>
      </w:r>
      <w:r>
        <w:tab/>
      </w:r>
      <w:r w:rsidRPr="00FF3CAC">
        <w:t>minOccurs="0"/&gt;</w:t>
      </w:r>
    </w:p>
    <w:p w14:paraId="34DE2664" w14:textId="77777777" w:rsidR="00251EBF" w:rsidRPr="00FF3CAC" w:rsidRDefault="00251EBF" w:rsidP="00251EBF">
      <w:pPr>
        <w:pStyle w:val="PL"/>
      </w:pPr>
      <w:r>
        <w:tab/>
      </w:r>
      <w:r>
        <w:tab/>
      </w:r>
      <w:r>
        <w:tab/>
      </w:r>
      <w:r w:rsidRPr="00FF3CAC">
        <w:t>&lt;xs:element name="announcement" type="</w:t>
      </w:r>
      <w:r>
        <w:t>mcvid</w:t>
      </w:r>
      <w:r w:rsidRPr="00FF3CAC">
        <w:t>mbms:announcementTypeParams" minOccurs="0"/&gt;</w:t>
      </w:r>
    </w:p>
    <w:p w14:paraId="4973A717" w14:textId="77777777" w:rsidR="00251EBF" w:rsidRPr="00FF3CAC" w:rsidRDefault="00251EBF" w:rsidP="00251EBF">
      <w:pPr>
        <w:pStyle w:val="PL"/>
      </w:pPr>
      <w:r w:rsidRPr="00FF3CAC">
        <w:tab/>
      </w:r>
      <w:r w:rsidRPr="00FF3CAC">
        <w:tab/>
      </w:r>
      <w:r w:rsidRPr="00FF3CAC">
        <w:tab/>
        <w:t>&lt;xs:element name="version" type="xs:integer"/&gt;</w:t>
      </w:r>
    </w:p>
    <w:p w14:paraId="74DDF23F" w14:textId="77777777" w:rsidR="00251EBF" w:rsidRDefault="00251EBF" w:rsidP="00251EBF">
      <w:pPr>
        <w:pStyle w:val="PL"/>
      </w:pPr>
      <w:r w:rsidRPr="00FF3CAC">
        <w:tab/>
      </w:r>
      <w:r w:rsidRPr="00FF3CAC">
        <w:tab/>
      </w:r>
      <w:r w:rsidRPr="00FF3CAC">
        <w:tab/>
        <w:t>&lt;xs:any namespace="##other" processContents="lax" minOccurs="0" maxOccurs="unbounded"/&gt;</w:t>
      </w:r>
    </w:p>
    <w:p w14:paraId="01A35360" w14:textId="77777777" w:rsidR="00251EBF" w:rsidRPr="00587E76" w:rsidRDefault="00251EBF" w:rsidP="00251EBF">
      <w:pPr>
        <w:pStyle w:val="PL"/>
      </w:pPr>
      <w:r>
        <w:tab/>
      </w:r>
      <w:r>
        <w:tab/>
      </w:r>
      <w:r>
        <w:tab/>
      </w:r>
      <w:r w:rsidRPr="0098763C">
        <w:t>&lt;xs:element name="anyExt" type="</w:t>
      </w:r>
      <w:r>
        <w:t>mcvid</w:t>
      </w:r>
      <w:r w:rsidRPr="00FF3CAC">
        <w:t>mbms</w:t>
      </w:r>
      <w:r>
        <w:t>:</w:t>
      </w:r>
      <w:r w:rsidRPr="0098763C">
        <w:t>anyExtType" minOccurs="0"/&gt;</w:t>
      </w:r>
    </w:p>
    <w:p w14:paraId="71C24058" w14:textId="77777777" w:rsidR="00251EBF" w:rsidRPr="00FF3CAC" w:rsidRDefault="00251EBF" w:rsidP="00251EBF">
      <w:pPr>
        <w:pStyle w:val="PL"/>
      </w:pPr>
      <w:r w:rsidRPr="00FF3CAC">
        <w:tab/>
      </w:r>
      <w:r w:rsidRPr="00FF3CAC">
        <w:tab/>
        <w:t>&lt;/xs:sequence&gt;</w:t>
      </w:r>
    </w:p>
    <w:p w14:paraId="442B7232" w14:textId="77777777" w:rsidR="00251EBF" w:rsidRPr="00FF3CAC" w:rsidRDefault="00251EBF" w:rsidP="00251EBF">
      <w:pPr>
        <w:pStyle w:val="PL"/>
      </w:pPr>
      <w:r w:rsidRPr="00FF3CAC">
        <w:tab/>
      </w:r>
      <w:r w:rsidRPr="00FF3CAC">
        <w:tab/>
        <w:t>&lt;xs:anyAttribute namespace="##any" processContents="lax"/&gt;</w:t>
      </w:r>
    </w:p>
    <w:p w14:paraId="51C8C1B4" w14:textId="77777777" w:rsidR="00251EBF" w:rsidRPr="00FF3CAC" w:rsidRDefault="00251EBF" w:rsidP="00251EBF">
      <w:pPr>
        <w:pStyle w:val="PL"/>
      </w:pPr>
      <w:r w:rsidRPr="00FF3CAC">
        <w:tab/>
        <w:t>&lt;/xs:complexType&gt;</w:t>
      </w:r>
    </w:p>
    <w:p w14:paraId="1DBBF28E" w14:textId="77777777" w:rsidR="00251EBF" w:rsidRPr="00FF3CAC" w:rsidRDefault="00251EBF" w:rsidP="00251EBF">
      <w:pPr>
        <w:pStyle w:val="PL"/>
      </w:pPr>
      <w:r w:rsidRPr="00FF3CAC">
        <w:tab/>
        <w:t>&lt;xs:complexType name="mbms-listening-statusType"&gt;</w:t>
      </w:r>
    </w:p>
    <w:p w14:paraId="4E54F519" w14:textId="77777777" w:rsidR="00251EBF" w:rsidRPr="00FF3CAC" w:rsidRDefault="00251EBF" w:rsidP="00251EBF">
      <w:pPr>
        <w:pStyle w:val="PL"/>
      </w:pPr>
      <w:r w:rsidRPr="00FF3CAC">
        <w:tab/>
      </w:r>
      <w:r w:rsidRPr="00FF3CAC">
        <w:tab/>
        <w:t>&lt;xs:sequence&gt;</w:t>
      </w:r>
    </w:p>
    <w:p w14:paraId="2C4B8CCF" w14:textId="77777777" w:rsidR="00251EBF" w:rsidRPr="00FF3CAC" w:rsidRDefault="00251EBF" w:rsidP="00251EBF">
      <w:pPr>
        <w:pStyle w:val="PL"/>
      </w:pPr>
      <w:r w:rsidRPr="00FF3CAC">
        <w:tab/>
      </w:r>
      <w:r w:rsidRPr="00FF3CAC">
        <w:tab/>
      </w:r>
      <w:r w:rsidRPr="00FF3CAC">
        <w:tab/>
        <w:t>&lt;xs:element name="mbms-listening-status" type="xs:string"/&gt;</w:t>
      </w:r>
    </w:p>
    <w:p w14:paraId="6965BB09" w14:textId="77777777" w:rsidR="00251EBF" w:rsidRPr="00FF3CAC" w:rsidRDefault="00251EBF" w:rsidP="00251EBF">
      <w:pPr>
        <w:pStyle w:val="PL"/>
      </w:pPr>
      <w:r w:rsidRPr="00FF3CAC">
        <w:tab/>
      </w:r>
      <w:r w:rsidRPr="00FF3CAC">
        <w:tab/>
      </w:r>
      <w:r w:rsidRPr="00FF3CAC">
        <w:tab/>
        <w:t>&lt;xs:element name="session-id" type="xs:anyURI" minOccurs="0"/&gt;</w:t>
      </w:r>
    </w:p>
    <w:p w14:paraId="7EC5404D" w14:textId="77777777" w:rsidR="00251EBF" w:rsidRPr="00FF3CAC" w:rsidRDefault="00251EBF" w:rsidP="00251EBF">
      <w:pPr>
        <w:pStyle w:val="PL"/>
      </w:pPr>
      <w:r w:rsidRPr="00FF3CAC">
        <w:tab/>
      </w:r>
      <w:r w:rsidRPr="00FF3CAC">
        <w:tab/>
      </w:r>
      <w:r w:rsidRPr="00FF3CAC">
        <w:tab/>
        <w:t>&lt;xs:element name="general-purpose" type="xs:boolean" minOccurs="0"/&gt;</w:t>
      </w:r>
    </w:p>
    <w:p w14:paraId="7040C9B9" w14:textId="77777777" w:rsidR="00251EBF" w:rsidRDefault="00251EBF" w:rsidP="00251EBF">
      <w:pPr>
        <w:pStyle w:val="PL"/>
      </w:pPr>
      <w:r w:rsidRPr="00FF3CAC">
        <w:tab/>
      </w:r>
      <w:r w:rsidRPr="00FF3CAC">
        <w:tab/>
      </w:r>
      <w:r w:rsidRPr="00FF3CAC">
        <w:tab/>
        <w:t>&lt;xs:element name="TMGI" type="xs:hexBinary" maxOccurs="unbounded"/&gt;</w:t>
      </w:r>
    </w:p>
    <w:p w14:paraId="0087B2E0" w14:textId="77777777" w:rsidR="00251EBF" w:rsidRPr="00FF3CAC" w:rsidRDefault="00251EBF" w:rsidP="00251EBF">
      <w:pPr>
        <w:pStyle w:val="PL"/>
      </w:pPr>
      <w:r w:rsidRPr="00FF3CAC">
        <w:tab/>
      </w:r>
      <w:r w:rsidRPr="00FF3CAC">
        <w:tab/>
      </w:r>
      <w:r w:rsidRPr="00FF3CAC">
        <w:tab/>
        <w:t>&lt;xs:any namespace="##other" processContents="lax" minOccurs="0" maxOccurs="unbounded"/&gt;</w:t>
      </w:r>
    </w:p>
    <w:p w14:paraId="70E5E7CE" w14:textId="77777777" w:rsidR="00251EBF" w:rsidRPr="00587E76" w:rsidRDefault="00251EBF" w:rsidP="00251EBF">
      <w:pPr>
        <w:pStyle w:val="PL"/>
      </w:pPr>
      <w:r>
        <w:tab/>
      </w:r>
      <w:r>
        <w:tab/>
      </w:r>
      <w:r>
        <w:tab/>
      </w:r>
      <w:r w:rsidRPr="0098763C">
        <w:t>&lt;xs:element name="anyExt" type="</w:t>
      </w:r>
      <w:r>
        <w:t>mcvidmbms:</w:t>
      </w:r>
      <w:r w:rsidRPr="0098763C">
        <w:t>anyExtType" minOccurs="0"/&gt;</w:t>
      </w:r>
    </w:p>
    <w:p w14:paraId="3EFABF06" w14:textId="77777777" w:rsidR="00251EBF" w:rsidRDefault="00251EBF" w:rsidP="00251EBF">
      <w:pPr>
        <w:pStyle w:val="PL"/>
      </w:pPr>
      <w:r w:rsidRPr="00FF3CAC">
        <w:tab/>
      </w:r>
      <w:r w:rsidRPr="00FF3CAC">
        <w:tab/>
        <w:t>&lt;/xs:sequence&gt;</w:t>
      </w:r>
    </w:p>
    <w:p w14:paraId="347F31DB" w14:textId="77777777" w:rsidR="00251EBF" w:rsidRPr="00FF3CAC" w:rsidRDefault="00251EBF" w:rsidP="00251EBF">
      <w:pPr>
        <w:pStyle w:val="PL"/>
      </w:pPr>
      <w:r w:rsidRPr="00FF3CAC">
        <w:tab/>
      </w:r>
      <w:r w:rsidRPr="00FF3CAC">
        <w:tab/>
        <w:t>&lt;xs:anyAttribute namespace="##any" processContents="lax"/&gt;</w:t>
      </w:r>
    </w:p>
    <w:p w14:paraId="0EA86EE3" w14:textId="77777777" w:rsidR="00251EBF" w:rsidRDefault="00251EBF" w:rsidP="00251EBF">
      <w:pPr>
        <w:pStyle w:val="PL"/>
      </w:pPr>
      <w:r w:rsidRPr="00FF3CAC">
        <w:tab/>
        <w:t>&lt;/xs:complexType&gt;</w:t>
      </w:r>
    </w:p>
    <w:p w14:paraId="6EB2A326" w14:textId="77777777" w:rsidR="00251EBF" w:rsidRPr="00FF3CAC" w:rsidRDefault="00251EBF" w:rsidP="00251EBF">
      <w:pPr>
        <w:pStyle w:val="PL"/>
      </w:pPr>
      <w:r>
        <w:tab/>
      </w:r>
      <w:r w:rsidRPr="00FF3CAC">
        <w:t>&lt;xs:complexType name="mbms-</w:t>
      </w:r>
      <w:r>
        <w:t>suspension</w:t>
      </w:r>
      <w:r w:rsidRPr="00FF3CAC">
        <w:t>-statusType"&gt;</w:t>
      </w:r>
    </w:p>
    <w:p w14:paraId="5629DAD8" w14:textId="77777777" w:rsidR="00251EBF" w:rsidRPr="00FF3CAC" w:rsidRDefault="00251EBF" w:rsidP="00251EBF">
      <w:pPr>
        <w:pStyle w:val="PL"/>
      </w:pPr>
      <w:r w:rsidRPr="00FF3CAC">
        <w:tab/>
      </w:r>
      <w:r w:rsidRPr="00FF3CAC">
        <w:tab/>
        <w:t>&lt;xs:sequence&gt;</w:t>
      </w:r>
    </w:p>
    <w:p w14:paraId="1EBD7BFE" w14:textId="77777777" w:rsidR="00251EBF" w:rsidRDefault="00251EBF" w:rsidP="00251EBF">
      <w:pPr>
        <w:pStyle w:val="PL"/>
      </w:pPr>
      <w:r>
        <w:tab/>
      </w:r>
      <w:r>
        <w:tab/>
      </w:r>
      <w:r>
        <w:tab/>
      </w:r>
      <w:r w:rsidRPr="00FF3CAC">
        <w:t>&lt;xs:element name="mbms-</w:t>
      </w:r>
      <w:r>
        <w:t>suspension</w:t>
      </w:r>
      <w:r w:rsidRPr="00FF3CAC">
        <w:t>-status" type="xs:string" minOccurs="0"</w:t>
      </w:r>
      <w:r>
        <w:t xml:space="preserve"> </w:t>
      </w:r>
      <w:r w:rsidRPr="00FF3CAC">
        <w:t>maxOccurs="</w:t>
      </w:r>
      <w:r>
        <w:t>1</w:t>
      </w:r>
      <w:r w:rsidRPr="00FF3CAC">
        <w:t>"/&gt;</w:t>
      </w:r>
    </w:p>
    <w:p w14:paraId="664A8BD9" w14:textId="77777777" w:rsidR="00251EBF" w:rsidRPr="00622D90" w:rsidRDefault="00251EBF" w:rsidP="00251EBF">
      <w:pPr>
        <w:pStyle w:val="PL"/>
      </w:pPr>
      <w:r>
        <w:tab/>
      </w:r>
      <w:r>
        <w:tab/>
      </w:r>
      <w:r>
        <w:tab/>
      </w:r>
      <w:r w:rsidRPr="00FF3CAC">
        <w:t>&lt;xs:element name="</w:t>
      </w:r>
      <w:r>
        <w:t>number-of-reported-bearers</w:t>
      </w:r>
      <w:r w:rsidRPr="00FF3CAC">
        <w:t>" type="xs:integer" minOccurs="</w:t>
      </w:r>
      <w:r>
        <w:t>0</w:t>
      </w:r>
      <w:r w:rsidRPr="00FF3CAC">
        <w:t>"</w:t>
      </w:r>
      <w:r>
        <w:t xml:space="preserve"> </w:t>
      </w:r>
      <w:r w:rsidRPr="00622D90">
        <w:t>maxOccurs="1"/&gt;</w:t>
      </w:r>
    </w:p>
    <w:p w14:paraId="54E3F619" w14:textId="77777777" w:rsidR="00251EBF" w:rsidRPr="00622D90" w:rsidRDefault="00251EBF" w:rsidP="00251EBF">
      <w:pPr>
        <w:pStyle w:val="PL"/>
      </w:pPr>
      <w:r w:rsidRPr="00622D90">
        <w:tab/>
      </w:r>
      <w:r w:rsidRPr="00622D90">
        <w:tab/>
      </w:r>
      <w:r w:rsidRPr="00622D90">
        <w:tab/>
        <w:t>&lt;xs:element name="suspended-TMGI" type="xs:hexBinary" minOccurs="0"/&gt;</w:t>
      </w:r>
    </w:p>
    <w:p w14:paraId="4864F6FF" w14:textId="77777777" w:rsidR="00251EBF" w:rsidRDefault="00251EBF" w:rsidP="00251EBF">
      <w:pPr>
        <w:pStyle w:val="PL"/>
      </w:pPr>
      <w:r w:rsidRPr="00622D90">
        <w:tab/>
      </w:r>
      <w:r w:rsidRPr="00622D90">
        <w:tab/>
      </w:r>
      <w:r w:rsidRPr="00622D90">
        <w:tab/>
        <w:t>&lt;xs:element name="other-TMGI" type="xs:hexBinary" minOccurs="0" maxOccurs="unbounded"/&gt;</w:t>
      </w:r>
    </w:p>
    <w:p w14:paraId="64646D46" w14:textId="77777777" w:rsidR="00251EBF" w:rsidRPr="00FF3CAC" w:rsidRDefault="00251EBF" w:rsidP="00251EBF">
      <w:pPr>
        <w:pStyle w:val="PL"/>
      </w:pPr>
      <w:r w:rsidRPr="00FF3CAC">
        <w:tab/>
      </w:r>
      <w:r w:rsidRPr="00FF3CAC">
        <w:tab/>
      </w:r>
      <w:r w:rsidRPr="00FF3CAC">
        <w:tab/>
        <w:t>&lt;xs:any namespace="##other" processContents="lax" minOccurs="0" maxOccurs="unbounded"/&gt;</w:t>
      </w:r>
    </w:p>
    <w:p w14:paraId="7BC1120F" w14:textId="77777777" w:rsidR="00251EBF" w:rsidRPr="00587E76" w:rsidRDefault="00251EBF" w:rsidP="00251EBF">
      <w:pPr>
        <w:pStyle w:val="PL"/>
      </w:pPr>
      <w:r>
        <w:tab/>
      </w:r>
      <w:r>
        <w:tab/>
      </w:r>
      <w:r>
        <w:tab/>
      </w:r>
      <w:r w:rsidRPr="0098763C">
        <w:t>&lt;xs:element name="anyExt" type="</w:t>
      </w:r>
      <w:r>
        <w:t>mcvid</w:t>
      </w:r>
      <w:r w:rsidRPr="00FF3CAC">
        <w:t>mbms</w:t>
      </w:r>
      <w:r>
        <w:t>:</w:t>
      </w:r>
      <w:r w:rsidRPr="0098763C">
        <w:t>anyExtType" minOccurs="0"/&gt;</w:t>
      </w:r>
    </w:p>
    <w:p w14:paraId="38DEBE6A" w14:textId="77777777" w:rsidR="00251EBF" w:rsidRDefault="00251EBF" w:rsidP="00251EBF">
      <w:pPr>
        <w:pStyle w:val="PL"/>
      </w:pPr>
      <w:r w:rsidRPr="00FF3CAC">
        <w:tab/>
      </w:r>
      <w:r w:rsidRPr="00FF3CAC">
        <w:tab/>
        <w:t>&lt;/xs:sequence&gt;</w:t>
      </w:r>
    </w:p>
    <w:p w14:paraId="543BB0D0" w14:textId="77777777" w:rsidR="00251EBF" w:rsidRPr="00FF3CAC" w:rsidRDefault="00251EBF" w:rsidP="00251EBF">
      <w:pPr>
        <w:pStyle w:val="PL"/>
      </w:pPr>
      <w:r w:rsidRPr="00FF3CAC">
        <w:tab/>
      </w:r>
      <w:r w:rsidRPr="00FF3CAC">
        <w:tab/>
        <w:t>&lt;xs:anyAttribute namespace="##any" processContents="lax"/&gt;</w:t>
      </w:r>
    </w:p>
    <w:p w14:paraId="10FB0045" w14:textId="77777777" w:rsidR="00251EBF" w:rsidRPr="00FF3CAC" w:rsidRDefault="00251EBF" w:rsidP="00251EBF">
      <w:pPr>
        <w:pStyle w:val="PL"/>
      </w:pPr>
      <w:r w:rsidRPr="00FF3CAC">
        <w:tab/>
        <w:t>&lt;/xs:complexType&gt;</w:t>
      </w:r>
    </w:p>
    <w:p w14:paraId="08460F57" w14:textId="77777777" w:rsidR="00251EBF" w:rsidRDefault="00251EBF" w:rsidP="00251EBF">
      <w:pPr>
        <w:pStyle w:val="PL"/>
      </w:pPr>
    </w:p>
    <w:p w14:paraId="02C73FE5" w14:textId="77777777" w:rsidR="00251EBF" w:rsidRDefault="00251EBF" w:rsidP="00251EBF">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30EAEC04" w14:textId="77777777" w:rsidR="00251EBF" w:rsidRDefault="00251EBF" w:rsidP="00251EBF">
      <w:pPr>
        <w:pStyle w:val="PL"/>
      </w:pPr>
      <w:r w:rsidRPr="00FF3CAC">
        <w:t>&lt;</w:t>
      </w:r>
      <w:r w:rsidRPr="0079562B">
        <w:t>xs:complexType name</w:t>
      </w:r>
      <w:r w:rsidRPr="00FF3CAC">
        <w:t>="mbms-</w:t>
      </w:r>
      <w:r>
        <w:t>default-ctrlkey-download</w:t>
      </w:r>
      <w:r w:rsidRPr="00FF3CAC">
        <w:t>Type"</w:t>
      </w:r>
      <w:r>
        <w:t>&gt;</w:t>
      </w:r>
    </w:p>
    <w:p w14:paraId="3F6D154B" w14:textId="77777777" w:rsidR="00251EBF" w:rsidRPr="00FF3CAC" w:rsidRDefault="00251EBF" w:rsidP="00251EBF">
      <w:pPr>
        <w:pStyle w:val="PL"/>
      </w:pPr>
      <w:r w:rsidRPr="00FF3CAC">
        <w:tab/>
      </w:r>
      <w:r w:rsidRPr="00FF3CAC">
        <w:tab/>
        <w:t>&lt;xs:sequence&gt;</w:t>
      </w:r>
    </w:p>
    <w:p w14:paraId="56D6C5CC" w14:textId="77777777" w:rsidR="00251EBF" w:rsidRDefault="00251EBF" w:rsidP="00251EBF">
      <w:pPr>
        <w:pStyle w:val="PL"/>
      </w:pPr>
      <w:r w:rsidRPr="00FF3CAC">
        <w:tab/>
      </w:r>
      <w:r w:rsidRPr="00FF3CAC">
        <w:tab/>
      </w:r>
      <w:r w:rsidRPr="00FF3CAC">
        <w:tab/>
      </w:r>
      <w:r w:rsidRPr="00DB5DB8">
        <w:t>&lt;xs:element type="xs:anyURI" name="group" minOccurs="</w:t>
      </w:r>
      <w:r>
        <w:t>0</w:t>
      </w:r>
      <w:r w:rsidRPr="00DB5DB8">
        <w:t>" maxOccurs="unbounded"/&gt;</w:t>
      </w:r>
    </w:p>
    <w:p w14:paraId="086EFE00" w14:textId="77777777" w:rsidR="00251EBF" w:rsidRDefault="00251EBF" w:rsidP="00251EBF">
      <w:pPr>
        <w:pStyle w:val="PL"/>
      </w:pPr>
      <w:r w:rsidRPr="00FF3CAC">
        <w:tab/>
      </w:r>
      <w:r w:rsidRPr="00FF3CAC">
        <w:tab/>
      </w:r>
      <w:r w:rsidRPr="00FF3CAC">
        <w:tab/>
      </w:r>
      <w:r>
        <w:t>&lt;xs:any namespace="##other" processContents="lax" minOccurs="0" maxOccurs="unbounded"/&gt;</w:t>
      </w:r>
    </w:p>
    <w:p w14:paraId="25130624" w14:textId="77777777" w:rsidR="00251EBF" w:rsidRPr="00587E76" w:rsidRDefault="00251EBF" w:rsidP="00251EBF">
      <w:pPr>
        <w:pStyle w:val="PL"/>
      </w:pPr>
      <w:r>
        <w:tab/>
      </w:r>
      <w:r>
        <w:tab/>
      </w:r>
      <w:r>
        <w:tab/>
      </w:r>
      <w:r w:rsidRPr="0098763C">
        <w:t>&lt;xs:element name="anyExt" type="</w:t>
      </w:r>
      <w:r>
        <w:t>mcvid</w:t>
      </w:r>
      <w:r w:rsidRPr="00FF3CAC">
        <w:t>mbms</w:t>
      </w:r>
      <w:r>
        <w:t>:</w:t>
      </w:r>
      <w:r w:rsidRPr="0098763C">
        <w:t>anyExtType" minOccurs="0"/&gt;</w:t>
      </w:r>
    </w:p>
    <w:p w14:paraId="65DF5922" w14:textId="77777777" w:rsidR="00251EBF" w:rsidRDefault="00251EBF" w:rsidP="00251EBF">
      <w:pPr>
        <w:pStyle w:val="PL"/>
      </w:pPr>
      <w:r w:rsidRPr="00FF3CAC">
        <w:tab/>
      </w:r>
      <w:r w:rsidRPr="00FF3CAC">
        <w:tab/>
        <w:t>&lt;/xs:sequence&gt;</w:t>
      </w:r>
    </w:p>
    <w:p w14:paraId="446B672F" w14:textId="77777777" w:rsidR="00251EBF" w:rsidRDefault="00251EBF" w:rsidP="00251EBF">
      <w:pPr>
        <w:pStyle w:val="PL"/>
      </w:pPr>
      <w:r w:rsidRPr="00FF3CAC">
        <w:tab/>
      </w:r>
      <w:r w:rsidRPr="00FF3CAC">
        <w:tab/>
        <w:t>&lt;xs:anyAttribute namespace="##any" processContents="lax"/&gt;</w:t>
      </w:r>
    </w:p>
    <w:p w14:paraId="67625D40" w14:textId="77777777" w:rsidR="00251EBF" w:rsidRDefault="00251EBF" w:rsidP="00251EBF">
      <w:pPr>
        <w:pStyle w:val="PL"/>
      </w:pPr>
      <w:r w:rsidRPr="00FF3CAC">
        <w:tab/>
      </w:r>
      <w:r w:rsidRPr="0079562B">
        <w:t>&lt;/xs:complexType&gt;</w:t>
      </w:r>
    </w:p>
    <w:p w14:paraId="43A03EA9" w14:textId="77777777" w:rsidR="00251EBF" w:rsidRDefault="00251EBF" w:rsidP="00251EBF">
      <w:pPr>
        <w:pStyle w:val="PL"/>
      </w:pPr>
    </w:p>
    <w:p w14:paraId="7590AE23" w14:textId="77777777" w:rsidR="00251EBF" w:rsidRPr="00FF3CAC" w:rsidRDefault="00251EBF" w:rsidP="00251EBF">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4A755F43" w14:textId="77777777" w:rsidR="00251EBF" w:rsidRPr="00FF3CAC" w:rsidRDefault="00251EBF" w:rsidP="00251EBF">
      <w:pPr>
        <w:pStyle w:val="PL"/>
      </w:pPr>
      <w:r w:rsidRPr="00FF3CAC">
        <w:tab/>
        <w:t>&lt;</w:t>
      </w:r>
      <w:r w:rsidRPr="0079562B">
        <w:t>xs:complexType name</w:t>
      </w:r>
      <w:r w:rsidRPr="00FF3CAC">
        <w:t>="mbms-</w:t>
      </w:r>
      <w:r>
        <w:t>explicit-ctrlkey-download</w:t>
      </w:r>
      <w:r w:rsidRPr="00FF3CAC">
        <w:t>Type"</w:t>
      </w:r>
      <w:r>
        <w:t>&gt;</w:t>
      </w:r>
    </w:p>
    <w:p w14:paraId="13D47292" w14:textId="77777777" w:rsidR="00251EBF" w:rsidRPr="00FF3CAC" w:rsidRDefault="00251EBF" w:rsidP="00251EBF">
      <w:pPr>
        <w:pStyle w:val="PL"/>
      </w:pPr>
      <w:r w:rsidRPr="00FF3CAC">
        <w:tab/>
      </w:r>
      <w:r w:rsidRPr="00FF3CAC">
        <w:tab/>
        <w:t>&lt;xs:sequence&gt;</w:t>
      </w:r>
    </w:p>
    <w:p w14:paraId="583C0DB9" w14:textId="77777777" w:rsidR="00251EBF" w:rsidRDefault="00251EBF" w:rsidP="00251EBF">
      <w:pPr>
        <w:pStyle w:val="PL"/>
      </w:pPr>
      <w:r w:rsidRPr="00FF3CAC">
        <w:tab/>
      </w:r>
      <w:r w:rsidRPr="00FF3CAC">
        <w:tab/>
      </w:r>
      <w:r w:rsidRPr="00FF3CAC">
        <w:tab/>
      </w:r>
      <w:r w:rsidRPr="00DB5DB8">
        <w:t>&lt;xs:element type="xs:anyURI" name="group" minOccurs="1" maxOccurs="unbounded"/&gt;</w:t>
      </w:r>
    </w:p>
    <w:p w14:paraId="12E76560" w14:textId="77777777" w:rsidR="00251EBF" w:rsidRDefault="00251EBF" w:rsidP="00251EBF">
      <w:pPr>
        <w:pStyle w:val="PL"/>
      </w:pPr>
      <w:r w:rsidRPr="00FF3CAC">
        <w:tab/>
      </w:r>
      <w:r w:rsidRPr="00FF3CAC">
        <w:tab/>
      </w:r>
      <w:r w:rsidRPr="00FF3CAC">
        <w:tab/>
      </w:r>
      <w:r>
        <w:t>&lt;xs:any namespace="##other" processContents="lax" minOccurs="0" maxOccurs="unbounded"/&gt;</w:t>
      </w:r>
    </w:p>
    <w:p w14:paraId="5228CE51" w14:textId="77777777" w:rsidR="00251EBF" w:rsidRPr="00587E76" w:rsidRDefault="00251EBF" w:rsidP="00251EBF">
      <w:pPr>
        <w:pStyle w:val="PL"/>
      </w:pPr>
      <w:r>
        <w:tab/>
      </w:r>
      <w:r>
        <w:tab/>
      </w:r>
      <w:r>
        <w:tab/>
      </w:r>
      <w:r w:rsidRPr="0098763C">
        <w:t>&lt;xs:element name="anyExt" type="</w:t>
      </w:r>
      <w:r>
        <w:t>mcvid</w:t>
      </w:r>
      <w:r w:rsidRPr="00FF3CAC">
        <w:t>mbms</w:t>
      </w:r>
      <w:r>
        <w:t>:</w:t>
      </w:r>
      <w:r w:rsidRPr="0098763C">
        <w:t>anyExtType" minOccurs="0"/&gt;</w:t>
      </w:r>
    </w:p>
    <w:p w14:paraId="027FED58" w14:textId="77777777" w:rsidR="00251EBF" w:rsidRDefault="00251EBF" w:rsidP="00251EBF">
      <w:pPr>
        <w:pStyle w:val="PL"/>
      </w:pPr>
      <w:r w:rsidRPr="00FF3CAC">
        <w:tab/>
      </w:r>
      <w:r w:rsidRPr="00FF3CAC">
        <w:tab/>
        <w:t>&lt;/xs:sequence&gt;</w:t>
      </w:r>
    </w:p>
    <w:p w14:paraId="00C0FC60" w14:textId="77777777" w:rsidR="00251EBF" w:rsidRPr="00FF3CAC" w:rsidRDefault="00251EBF" w:rsidP="00251EBF">
      <w:pPr>
        <w:pStyle w:val="PL"/>
      </w:pPr>
      <w:r w:rsidRPr="00FF3CAC">
        <w:tab/>
      </w:r>
      <w:r w:rsidRPr="00FF3CAC">
        <w:tab/>
        <w:t>&lt;xs:anyAttribute namespace="##any" processContents="lax"/&gt;</w:t>
      </w:r>
    </w:p>
    <w:p w14:paraId="069E9339" w14:textId="77777777" w:rsidR="00251EBF" w:rsidRDefault="00251EBF" w:rsidP="00251EBF">
      <w:pPr>
        <w:pStyle w:val="PL"/>
      </w:pPr>
      <w:r w:rsidRPr="00FF3CAC">
        <w:tab/>
      </w:r>
      <w:r w:rsidRPr="0079562B">
        <w:t>&lt;/xs:complexType&gt;</w:t>
      </w:r>
    </w:p>
    <w:p w14:paraId="0C82997E" w14:textId="77777777" w:rsidR="00251EBF" w:rsidRDefault="00251EBF" w:rsidP="00251EBF">
      <w:pPr>
        <w:pStyle w:val="PL"/>
      </w:pPr>
    </w:p>
    <w:p w14:paraId="09472870" w14:textId="77777777" w:rsidR="00251EBF" w:rsidRPr="00FF3CAC" w:rsidRDefault="00251EBF" w:rsidP="00251EBF">
      <w:pPr>
        <w:pStyle w:val="PL"/>
      </w:pPr>
      <w:r w:rsidRPr="00FF3CAC">
        <w:tab/>
        <w:t>&lt;xs:complexType name="announcementTypeParams"&gt;</w:t>
      </w:r>
    </w:p>
    <w:p w14:paraId="09E6F610" w14:textId="77777777" w:rsidR="00251EBF" w:rsidRPr="00FF3CAC" w:rsidRDefault="00251EBF" w:rsidP="00251EBF">
      <w:pPr>
        <w:pStyle w:val="PL"/>
      </w:pPr>
      <w:r w:rsidRPr="00FF3CAC">
        <w:tab/>
      </w:r>
      <w:r w:rsidRPr="00FF3CAC">
        <w:tab/>
        <w:t>&lt;xs:sequence&gt;</w:t>
      </w:r>
    </w:p>
    <w:p w14:paraId="7C7A7146" w14:textId="77777777" w:rsidR="00251EBF" w:rsidRPr="00FF3CAC" w:rsidRDefault="00251EBF" w:rsidP="00251EBF">
      <w:pPr>
        <w:pStyle w:val="PL"/>
      </w:pPr>
      <w:r w:rsidRPr="00FF3CAC">
        <w:tab/>
      </w:r>
      <w:r w:rsidRPr="00FF3CAC">
        <w:tab/>
      </w:r>
      <w:r w:rsidRPr="00FF3CAC">
        <w:tab/>
        <w:t>&lt;xs:element name="TMGI" type="xs:hexBinary" minOccurs="1"/&gt;</w:t>
      </w:r>
    </w:p>
    <w:p w14:paraId="005875F0" w14:textId="77777777" w:rsidR="00251EBF" w:rsidRPr="00FF3CAC" w:rsidRDefault="00251EBF" w:rsidP="00251EBF">
      <w:pPr>
        <w:pStyle w:val="PL"/>
      </w:pPr>
      <w:r w:rsidRPr="00FF3CAC">
        <w:tab/>
      </w:r>
      <w:r w:rsidRPr="00FF3CAC">
        <w:tab/>
      </w:r>
      <w:r w:rsidRPr="00FF3CAC">
        <w:tab/>
        <w:t>&lt;xs:element name="QCI" type="xs:integer" minOccurs="</w:t>
      </w:r>
      <w:r>
        <w:t>0</w:t>
      </w:r>
      <w:r w:rsidRPr="00FF3CAC">
        <w:t>"/&gt;</w:t>
      </w:r>
    </w:p>
    <w:p w14:paraId="5CB12644" w14:textId="77777777" w:rsidR="00251EBF" w:rsidRPr="00FF3CAC" w:rsidRDefault="00251EBF" w:rsidP="00251EBF">
      <w:pPr>
        <w:pStyle w:val="PL"/>
      </w:pPr>
      <w:r w:rsidRPr="00FF3CAC">
        <w:tab/>
      </w:r>
      <w:r w:rsidRPr="00FF3CAC">
        <w:tab/>
      </w:r>
      <w:r w:rsidRPr="00FF3CAC">
        <w:tab/>
        <w:t>&lt;xs:element name="frequency" type="xs:unsignedLong" minOccurs="0"/&gt;</w:t>
      </w:r>
    </w:p>
    <w:p w14:paraId="1315F3BF" w14:textId="77777777" w:rsidR="00251EBF" w:rsidRDefault="00251EBF" w:rsidP="00251EBF">
      <w:pPr>
        <w:pStyle w:val="PL"/>
      </w:pPr>
      <w:r w:rsidRPr="00FF3CAC">
        <w:tab/>
      </w:r>
      <w:r w:rsidRPr="00FF3CAC">
        <w:tab/>
      </w:r>
      <w:r w:rsidRPr="00FF3CAC">
        <w:tab/>
        <w:t>&lt;xs:element name="mbms-service-areas" type="</w:t>
      </w:r>
      <w:r w:rsidR="00EE5137">
        <w:t>mcvidmbms:mbms-service-areasType</w:t>
      </w:r>
      <w:r w:rsidR="00EE5137" w:rsidRPr="00FF3CAC">
        <w:t>"</w:t>
      </w:r>
      <w:r w:rsidR="00EE5137" w:rsidRPr="00FF3CAC" w:rsidDel="00AC75A8">
        <w:t xml:space="preserve"> </w:t>
      </w:r>
      <w:r w:rsidRPr="00FF3CAC">
        <w:t xml:space="preserve"> minOccurs="</w:t>
      </w:r>
      <w:r>
        <w:t>0</w:t>
      </w:r>
      <w:r w:rsidRPr="00FF3CAC">
        <w:t>"/&gt;</w:t>
      </w:r>
    </w:p>
    <w:p w14:paraId="4C349D9C" w14:textId="77777777" w:rsidR="00251EBF" w:rsidRPr="00FF3CAC" w:rsidRDefault="00251EBF" w:rsidP="00251EBF">
      <w:pPr>
        <w:pStyle w:val="PL"/>
      </w:pPr>
      <w:r w:rsidRPr="00FF3CAC">
        <w:tab/>
      </w:r>
      <w:r w:rsidRPr="00FF3CAC">
        <w:tab/>
      </w:r>
      <w:r w:rsidRPr="00FF3CAC">
        <w:tab/>
        <w:t>&lt;xs:element name="GPMS" type="xs:positiveInteger" minOccurs="0"/&gt;</w:t>
      </w:r>
    </w:p>
    <w:p w14:paraId="198F3E7E" w14:textId="77777777" w:rsidR="00251EBF" w:rsidRPr="00FF3CAC" w:rsidRDefault="00251EBF" w:rsidP="00251EBF">
      <w:pPr>
        <w:pStyle w:val="PL"/>
      </w:pPr>
      <w:r>
        <w:tab/>
      </w:r>
      <w:r>
        <w:tab/>
      </w:r>
      <w:r>
        <w:tab/>
      </w:r>
      <w:r w:rsidRPr="00FF3CAC">
        <w:t>&lt;xs:element name="</w:t>
      </w:r>
      <w:r>
        <w:t>report-suspension</w:t>
      </w:r>
      <w:r w:rsidRPr="00FF3CAC">
        <w:t>" type="xs:boolean" minOccurs="0"</w:t>
      </w:r>
      <w:r>
        <w:t xml:space="preserve"> </w:t>
      </w:r>
      <w:r w:rsidRPr="00FF3CAC">
        <w:t>maxOccurs="</w:t>
      </w:r>
      <w:r>
        <w:t>1</w:t>
      </w:r>
      <w:r w:rsidRPr="00FF3CAC">
        <w:t>"/&gt;</w:t>
      </w:r>
    </w:p>
    <w:p w14:paraId="275D32EE" w14:textId="77777777" w:rsidR="00251EBF" w:rsidRDefault="00251EBF" w:rsidP="00251EBF">
      <w:pPr>
        <w:pStyle w:val="PL"/>
      </w:pPr>
      <w:r w:rsidRPr="00FF3CAC">
        <w:tab/>
      </w:r>
      <w:r w:rsidRPr="00FF3CAC">
        <w:tab/>
      </w:r>
      <w:r w:rsidRPr="00FF3CAC">
        <w:tab/>
        <w:t>&lt;xs:any namespace="##other" processContents="lax" minOccurs="0" maxOccurs="unbounded"/&gt;</w:t>
      </w:r>
    </w:p>
    <w:p w14:paraId="3D778F0E" w14:textId="77777777" w:rsidR="00251EBF" w:rsidRPr="00587E76" w:rsidRDefault="00251EBF" w:rsidP="00251EBF">
      <w:pPr>
        <w:pStyle w:val="PL"/>
      </w:pPr>
      <w:r>
        <w:tab/>
      </w:r>
      <w:r>
        <w:tab/>
      </w:r>
      <w:r>
        <w:tab/>
      </w:r>
      <w:r w:rsidRPr="0098763C">
        <w:t>&lt;xs:element name="anyExt" type="</w:t>
      </w:r>
      <w:r>
        <w:t>mcvid</w:t>
      </w:r>
      <w:r w:rsidRPr="00FF3CAC">
        <w:t>mbms</w:t>
      </w:r>
      <w:r>
        <w:t>:</w:t>
      </w:r>
      <w:r w:rsidRPr="0098763C">
        <w:t>anyExtType" minOccurs="0"/&gt;</w:t>
      </w:r>
    </w:p>
    <w:p w14:paraId="2EB7E793" w14:textId="77777777" w:rsidR="00251EBF" w:rsidRPr="00FF3CAC" w:rsidRDefault="00251EBF" w:rsidP="00251EBF">
      <w:pPr>
        <w:pStyle w:val="PL"/>
      </w:pPr>
      <w:r w:rsidRPr="00FF3CAC">
        <w:tab/>
      </w:r>
      <w:r w:rsidRPr="00FF3CAC">
        <w:tab/>
        <w:t>&lt;/xs:sequence&gt;</w:t>
      </w:r>
    </w:p>
    <w:p w14:paraId="603BC3EC" w14:textId="77777777" w:rsidR="00251EBF" w:rsidRPr="00FF3CAC" w:rsidRDefault="00251EBF" w:rsidP="00251EBF">
      <w:pPr>
        <w:pStyle w:val="PL"/>
      </w:pPr>
      <w:r w:rsidRPr="00FF3CAC">
        <w:tab/>
      </w:r>
      <w:r w:rsidRPr="00FF3CAC">
        <w:tab/>
        <w:t>&lt;xs:anyAttribute namespace="##any" processContents="lax"/&gt;</w:t>
      </w:r>
    </w:p>
    <w:p w14:paraId="6FD8268C" w14:textId="77777777" w:rsidR="00251EBF" w:rsidRPr="00FF3CAC" w:rsidRDefault="00251EBF" w:rsidP="00251EBF">
      <w:pPr>
        <w:pStyle w:val="PL"/>
      </w:pPr>
      <w:r w:rsidRPr="00FF3CAC">
        <w:tab/>
        <w:t>&lt;/xs:complexType&gt;</w:t>
      </w:r>
    </w:p>
    <w:p w14:paraId="524BC5B0" w14:textId="77777777" w:rsidR="00EE5137" w:rsidRDefault="00EE5137" w:rsidP="00251EBF">
      <w:pPr>
        <w:pStyle w:val="PL"/>
      </w:pPr>
    </w:p>
    <w:p w14:paraId="3FEBE274" w14:textId="77777777" w:rsidR="00EE5137" w:rsidRDefault="00EE5137" w:rsidP="00EE5137">
      <w:pPr>
        <w:pStyle w:val="PL"/>
      </w:pPr>
      <w:r>
        <w:tab/>
        <w:t>&lt;xs:complexType name="mbms-service-areasType"&gt;</w:t>
      </w:r>
    </w:p>
    <w:p w14:paraId="575B5D19" w14:textId="77777777" w:rsidR="00EE5137" w:rsidRDefault="00EE5137" w:rsidP="00EE5137">
      <w:pPr>
        <w:pStyle w:val="PL"/>
      </w:pPr>
      <w:r>
        <w:tab/>
      </w:r>
      <w:r>
        <w:tab/>
        <w:t>&lt;xs:sequence&gt;</w:t>
      </w:r>
    </w:p>
    <w:p w14:paraId="670F6391" w14:textId="77777777" w:rsidR="00EE5137" w:rsidRDefault="00EE5137" w:rsidP="00EE5137">
      <w:pPr>
        <w:pStyle w:val="PL"/>
      </w:pPr>
      <w:r>
        <w:tab/>
      </w:r>
      <w:r>
        <w:tab/>
      </w:r>
      <w:r>
        <w:tab/>
        <w:t>&lt;xs:element name="mbms-service-area-id" type="xs:hexBinary"</w:t>
      </w:r>
      <w:r>
        <w:br/>
      </w:r>
      <w:r>
        <w:tab/>
      </w:r>
      <w:r>
        <w:tab/>
      </w:r>
      <w:r>
        <w:tab/>
        <w:t>minOccurs="1" maxOccurs="unbounded"/&gt;</w:t>
      </w:r>
    </w:p>
    <w:p w14:paraId="546BA98F" w14:textId="77777777" w:rsidR="00EE5137" w:rsidRDefault="00EE5137" w:rsidP="00EE5137">
      <w:pPr>
        <w:pStyle w:val="PL"/>
      </w:pPr>
      <w:r>
        <w:tab/>
      </w:r>
      <w:r>
        <w:tab/>
      </w:r>
      <w:r>
        <w:tab/>
        <w:t>&lt;xs:element name="anyExt" type="mcvidmbms:anyExtType" minOccurs="0"/&gt;</w:t>
      </w:r>
    </w:p>
    <w:p w14:paraId="4154C4C4" w14:textId="77777777" w:rsidR="00EE5137" w:rsidRDefault="00EE5137" w:rsidP="00EE5137">
      <w:pPr>
        <w:pStyle w:val="PL"/>
      </w:pPr>
      <w:r>
        <w:tab/>
      </w:r>
      <w:r>
        <w:tab/>
        <w:t>&lt;/xs:sequence&gt;</w:t>
      </w:r>
    </w:p>
    <w:p w14:paraId="6C0D69AB" w14:textId="77777777" w:rsidR="00EE5137" w:rsidRDefault="00EE5137" w:rsidP="00EE5137">
      <w:pPr>
        <w:pStyle w:val="PL"/>
      </w:pPr>
      <w:r>
        <w:tab/>
      </w:r>
      <w:r>
        <w:tab/>
        <w:t>&lt;xs:anyAttribute/&gt;</w:t>
      </w:r>
    </w:p>
    <w:p w14:paraId="599BB67D" w14:textId="77777777" w:rsidR="00EE5137" w:rsidRDefault="00EE5137" w:rsidP="00EE5137">
      <w:pPr>
        <w:pStyle w:val="PL"/>
      </w:pPr>
      <w:r>
        <w:tab/>
        <w:t>&lt;/xs:complexType&gt;</w:t>
      </w:r>
    </w:p>
    <w:p w14:paraId="45B4AC81" w14:textId="77777777" w:rsidR="00EE5137" w:rsidRDefault="00EE5137" w:rsidP="00EE5137">
      <w:pPr>
        <w:pStyle w:val="PL"/>
      </w:pPr>
    </w:p>
    <w:p w14:paraId="3F4ABB90" w14:textId="77777777" w:rsidR="00251EBF" w:rsidRPr="00FF3CAC" w:rsidRDefault="00251EBF" w:rsidP="00251EBF">
      <w:pPr>
        <w:pStyle w:val="PL"/>
      </w:pPr>
      <w:r w:rsidRPr="00FF3CAC">
        <w:tab/>
        <w:t>&lt;xs:complexType name="anyExtType"&gt;</w:t>
      </w:r>
    </w:p>
    <w:p w14:paraId="310A4FF7" w14:textId="77777777" w:rsidR="00251EBF" w:rsidRPr="00FF3CAC" w:rsidRDefault="00251EBF" w:rsidP="00251EBF">
      <w:pPr>
        <w:pStyle w:val="PL"/>
      </w:pPr>
      <w:r w:rsidRPr="00FF3CAC">
        <w:tab/>
      </w:r>
      <w:r w:rsidRPr="00FF3CAC">
        <w:tab/>
        <w:t>&lt;xs:sequence&gt;</w:t>
      </w:r>
    </w:p>
    <w:p w14:paraId="73AA8999" w14:textId="77777777" w:rsidR="00251EBF" w:rsidRPr="00FF3CAC" w:rsidRDefault="00251EBF" w:rsidP="00251EBF">
      <w:pPr>
        <w:pStyle w:val="PL"/>
      </w:pPr>
      <w:r w:rsidRPr="00FF3CAC">
        <w:tab/>
      </w:r>
      <w:r w:rsidRPr="00FF3CAC">
        <w:tab/>
      </w:r>
      <w:r w:rsidRPr="00FF3CAC">
        <w:tab/>
        <w:t>&lt;xs:any namespace="##any" processContents="lax" minOccurs="0" maxOccurs="unbounded"/&gt;</w:t>
      </w:r>
    </w:p>
    <w:p w14:paraId="706DAEBC" w14:textId="77777777" w:rsidR="00251EBF" w:rsidRPr="00FF3CAC" w:rsidRDefault="00251EBF" w:rsidP="00251EBF">
      <w:pPr>
        <w:pStyle w:val="PL"/>
      </w:pPr>
      <w:r w:rsidRPr="00FF3CAC">
        <w:tab/>
      </w:r>
      <w:r w:rsidRPr="00FF3CAC">
        <w:tab/>
        <w:t>&lt;/xs:sequence&gt;</w:t>
      </w:r>
    </w:p>
    <w:p w14:paraId="3AD561C0" w14:textId="77777777" w:rsidR="00251EBF" w:rsidRPr="00FF3CAC" w:rsidRDefault="00251EBF" w:rsidP="00251EBF">
      <w:pPr>
        <w:pStyle w:val="PL"/>
      </w:pPr>
      <w:r w:rsidRPr="00FF3CAC">
        <w:tab/>
        <w:t>&lt;/xs:complexType&gt;</w:t>
      </w:r>
    </w:p>
    <w:p w14:paraId="2713DB8B" w14:textId="77777777" w:rsidR="00251EBF" w:rsidRPr="00436CF9" w:rsidRDefault="00251EBF" w:rsidP="00251EBF">
      <w:pPr>
        <w:pStyle w:val="PL"/>
      </w:pPr>
      <w:r w:rsidRPr="00FF3CAC">
        <w:t>&lt;/xs:schema&gt;</w:t>
      </w:r>
    </w:p>
    <w:p w14:paraId="3FDA2057" w14:textId="77777777" w:rsidR="00251EBF" w:rsidRPr="0073469F" w:rsidRDefault="00251EBF" w:rsidP="00251EBF">
      <w:pPr>
        <w:pStyle w:val="Heading2"/>
      </w:pPr>
      <w:bookmarkStart w:id="3811" w:name="_Toc20153167"/>
      <w:bookmarkStart w:id="3812" w:name="_Toc27495832"/>
      <w:bookmarkStart w:id="3813" w:name="_Toc36109300"/>
      <w:bookmarkStart w:id="3814" w:name="_Toc73959083"/>
      <w:r w:rsidRPr="0073469F">
        <w:t>F.2.3</w:t>
      </w:r>
      <w:r w:rsidRPr="0073469F">
        <w:tab/>
        <w:t>Semantic</w:t>
      </w:r>
      <w:bookmarkEnd w:id="3811"/>
      <w:bookmarkEnd w:id="3812"/>
      <w:bookmarkEnd w:id="3813"/>
      <w:bookmarkEnd w:id="3814"/>
    </w:p>
    <w:p w14:paraId="2E176FF7" w14:textId="77777777" w:rsidR="00251EBF" w:rsidRPr="0073469F" w:rsidRDefault="00251EBF" w:rsidP="00251EBF">
      <w:r w:rsidRPr="0073469F">
        <w:t xml:space="preserve">This </w:t>
      </w:r>
      <w:r w:rsidR="00585B10">
        <w:t>clause</w:t>
      </w:r>
      <w:r w:rsidRPr="0073469F">
        <w:t xml:space="preserve"> describes the elements of the MBMS usage information XML Schema.</w:t>
      </w:r>
    </w:p>
    <w:p w14:paraId="542F1FB6"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2EE05FD0"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70C8681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534EC0D4" w14:textId="77777777" w:rsidR="00251EBF" w:rsidRPr="0073469F" w:rsidRDefault="00251EBF" w:rsidP="00251EBF">
      <w:r w:rsidRPr="0073469F">
        <w:t>Table F.2.3-1 shows the ABNF of the &lt;mbms-listening-status&gt; element.</w:t>
      </w:r>
    </w:p>
    <w:p w14:paraId="0F4869F3"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68153617"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10C8EDA5"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07518BE4"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5E705F1A" w14:textId="77777777" w:rsidR="00251EBF" w:rsidRPr="0073469F" w:rsidRDefault="00251EBF" w:rsidP="00251EBF"/>
    <w:p w14:paraId="17FD47E8"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Pr>
          <w:lang w:val="sv-SE"/>
        </w:rPr>
        <w:t xml:space="preserve"> MIME body.</w:t>
      </w:r>
    </w:p>
    <w:p w14:paraId="6ABC527D"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585B10">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585B10">
        <w:rPr>
          <w:lang w:eastAsia="x-none"/>
        </w:rPr>
        <w:t>clause</w:t>
      </w:r>
      <w:r w:rsidRPr="0073469F">
        <w:rPr>
          <w:lang w:eastAsia="x-none"/>
        </w:rPr>
        <w:t> </w:t>
      </w:r>
      <w:r w:rsidRPr="0073469F">
        <w:t>10.5.6.13).</w:t>
      </w:r>
    </w:p>
    <w:p w14:paraId="55B582FD"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2F6F0E3C"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5281E3F8"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5C138891"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746B1CF5"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4C42CDA0"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9D75F3F"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166DD1DA"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0E184322"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53D425E6"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0CBECB6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0E8D5ED9"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607C620D"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ECA87E8"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5ACC9A6F"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4D7547"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49926A6" w14:textId="77777777" w:rsidR="00251EBF" w:rsidRPr="0073469F" w:rsidRDefault="00251EBF" w:rsidP="00251EBF"/>
    <w:p w14:paraId="526C598A"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21B3D58E"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0B147AF0"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2BBCEE34"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0A0B1065"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65809B73"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11D883CA"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3A449D45"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75524571" w14:textId="77777777" w:rsidR="00251EBF" w:rsidRPr="0073469F" w:rsidRDefault="00251EBF" w:rsidP="00251EBF">
      <w:r w:rsidRPr="0073469F">
        <w:t>The recipient of the XML ignores any unknown element and any unknown attribute.</w:t>
      </w:r>
    </w:p>
    <w:p w14:paraId="703EF709" w14:textId="77777777" w:rsidR="00251EBF" w:rsidRPr="0073469F" w:rsidRDefault="00251EBF" w:rsidP="00251EBF">
      <w:pPr>
        <w:pStyle w:val="Heading2"/>
      </w:pPr>
      <w:bookmarkStart w:id="3815" w:name="_Toc20153168"/>
      <w:bookmarkStart w:id="3816" w:name="_Toc27495833"/>
      <w:bookmarkStart w:id="3817" w:name="_Toc36109301"/>
      <w:bookmarkStart w:id="3818" w:name="_Toc73959084"/>
      <w:r w:rsidRPr="0073469F">
        <w:t>F.2.4</w:t>
      </w:r>
      <w:r w:rsidRPr="0073469F">
        <w:tab/>
        <w:t>IANA registration template</w:t>
      </w:r>
      <w:bookmarkEnd w:id="3815"/>
      <w:bookmarkEnd w:id="3816"/>
      <w:bookmarkEnd w:id="3817"/>
      <w:bookmarkEnd w:id="3818"/>
    </w:p>
    <w:p w14:paraId="3A97FF31" w14:textId="77777777" w:rsidR="00251EBF" w:rsidRPr="0073469F" w:rsidRDefault="00251EBF" w:rsidP="00251EBF">
      <w:r w:rsidRPr="0073469F">
        <w:t>Your Name:</w:t>
      </w:r>
    </w:p>
    <w:p w14:paraId="7425DC6E" w14:textId="77777777" w:rsidR="00251EBF" w:rsidRPr="0073469F" w:rsidRDefault="00251EBF" w:rsidP="00251EBF">
      <w:r w:rsidRPr="0073469F">
        <w:t>&lt;MCC name&gt;</w:t>
      </w:r>
    </w:p>
    <w:p w14:paraId="6B865BCC" w14:textId="77777777" w:rsidR="00251EBF" w:rsidRPr="0073469F" w:rsidRDefault="00251EBF" w:rsidP="00251EBF">
      <w:r w:rsidRPr="0073469F">
        <w:t>Your Email Address:</w:t>
      </w:r>
    </w:p>
    <w:p w14:paraId="1C7C9A6C" w14:textId="77777777" w:rsidR="00251EBF" w:rsidRPr="0073469F" w:rsidRDefault="00251EBF" w:rsidP="00251EBF">
      <w:r w:rsidRPr="0073469F">
        <w:t>&lt;MCC email address&gt;</w:t>
      </w:r>
    </w:p>
    <w:p w14:paraId="733CD7B4" w14:textId="77777777" w:rsidR="00251EBF" w:rsidRPr="0073469F" w:rsidRDefault="00251EBF" w:rsidP="00251EBF">
      <w:r w:rsidRPr="0073469F">
        <w:t>Media Type Name:</w:t>
      </w:r>
    </w:p>
    <w:p w14:paraId="002C169F" w14:textId="77777777" w:rsidR="00251EBF" w:rsidRPr="0073469F" w:rsidRDefault="00251EBF" w:rsidP="00251EBF">
      <w:r w:rsidRPr="0073469F">
        <w:t>Application</w:t>
      </w:r>
    </w:p>
    <w:p w14:paraId="366C798D" w14:textId="77777777" w:rsidR="00251EBF" w:rsidRPr="0073469F" w:rsidRDefault="00251EBF" w:rsidP="00251EBF">
      <w:r w:rsidRPr="0073469F">
        <w:t>Subtype name:</w:t>
      </w:r>
    </w:p>
    <w:p w14:paraId="7A7FDB01" w14:textId="77777777" w:rsidR="00251EBF" w:rsidRPr="0073469F" w:rsidRDefault="00251EBF" w:rsidP="00251EBF">
      <w:r w:rsidRPr="0073469F">
        <w:t>vnd.3gpp.mc</w:t>
      </w:r>
      <w:r>
        <w:t>video</w:t>
      </w:r>
      <w:r w:rsidRPr="0073469F">
        <w:t>-mbms-usage-info+xml</w:t>
      </w:r>
    </w:p>
    <w:p w14:paraId="1601BA37" w14:textId="77777777" w:rsidR="00251EBF" w:rsidRPr="0073469F" w:rsidRDefault="00251EBF" w:rsidP="00251EBF">
      <w:r w:rsidRPr="0073469F">
        <w:t>Required parameters:</w:t>
      </w:r>
    </w:p>
    <w:p w14:paraId="5B518567" w14:textId="77777777" w:rsidR="00251EBF" w:rsidRPr="0073469F" w:rsidRDefault="00251EBF" w:rsidP="00251EBF">
      <w:r w:rsidRPr="0073469F">
        <w:t>None</w:t>
      </w:r>
    </w:p>
    <w:p w14:paraId="6177ADD0" w14:textId="77777777" w:rsidR="00251EBF" w:rsidRPr="0073469F" w:rsidRDefault="00251EBF" w:rsidP="00251EBF">
      <w:r w:rsidRPr="0073469F">
        <w:t>Optional parameters:</w:t>
      </w:r>
    </w:p>
    <w:p w14:paraId="4753E5E5"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78A75A27" w14:textId="77777777" w:rsidR="00251EBF" w:rsidRPr="0073469F" w:rsidRDefault="00251EBF" w:rsidP="00251EBF">
      <w:r w:rsidRPr="0073469F">
        <w:t>Encoding considerations:</w:t>
      </w:r>
    </w:p>
    <w:p w14:paraId="473A93D0" w14:textId="77777777" w:rsidR="00251EBF" w:rsidRPr="0073469F" w:rsidRDefault="00251EBF" w:rsidP="00251EBF">
      <w:r w:rsidRPr="0073469F">
        <w:t>binary.</w:t>
      </w:r>
    </w:p>
    <w:p w14:paraId="2D455FF7" w14:textId="77777777" w:rsidR="00251EBF" w:rsidRPr="0073469F" w:rsidRDefault="00251EBF" w:rsidP="00251EBF">
      <w:r w:rsidRPr="0073469F">
        <w:t>Security considerations:</w:t>
      </w:r>
    </w:p>
    <w:p w14:paraId="597F528F"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48F0AE6" w14:textId="77777777" w:rsidR="00251EBF" w:rsidRPr="0073469F" w:rsidRDefault="00251EBF" w:rsidP="00251EBF">
      <w:r w:rsidRPr="0073469F">
        <w:t>The information transported in this media type does not include active or executable content.</w:t>
      </w:r>
    </w:p>
    <w:p w14:paraId="7EA1CFF3"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20B39889" w14:textId="77777777" w:rsidR="00251EBF" w:rsidRPr="0073469F" w:rsidRDefault="00251EBF" w:rsidP="00251EBF">
      <w:r w:rsidRPr="0073469F">
        <w:t>This media type does not include provisions for directives that institute actions on a recipient's files or other resources.</w:t>
      </w:r>
    </w:p>
    <w:p w14:paraId="24EF91F8"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5BF948A" w14:textId="77777777" w:rsidR="00251EBF" w:rsidRPr="0073469F" w:rsidRDefault="00251EBF" w:rsidP="00251EBF">
      <w:r w:rsidRPr="0073469F">
        <w:t>This media type does not employ compression.</w:t>
      </w:r>
    </w:p>
    <w:p w14:paraId="71B22382" w14:textId="77777777" w:rsidR="00251EBF" w:rsidRPr="0073469F" w:rsidRDefault="00251EBF" w:rsidP="00251EBF">
      <w:r w:rsidRPr="0073469F">
        <w:t>Interoperability considerations:</w:t>
      </w:r>
    </w:p>
    <w:p w14:paraId="5A0926F7"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2C28AB92" w14:textId="77777777" w:rsidR="00251EBF" w:rsidRPr="0073469F" w:rsidRDefault="00251EBF" w:rsidP="00251EBF">
      <w:r w:rsidRPr="0073469F">
        <w:t>Published specification:</w:t>
      </w:r>
    </w:p>
    <w:p w14:paraId="2F4AD1B6"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645C0C81"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3A58A574" w14:textId="77777777" w:rsidR="00251EBF" w:rsidRPr="0073469F" w:rsidRDefault="00251EBF" w:rsidP="00251EBF">
      <w:r w:rsidRPr="0073469F">
        <w:t>Applications which use this media type:</w:t>
      </w:r>
    </w:p>
    <w:p w14:paraId="75D01EE4"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4C3E032B" w14:textId="77777777" w:rsidR="00251EBF" w:rsidRPr="0073469F" w:rsidRDefault="00251EBF" w:rsidP="00251EBF">
      <w:r w:rsidRPr="0073469F">
        <w:t>Fragment identifier considerations:</w:t>
      </w:r>
    </w:p>
    <w:p w14:paraId="020C69A8" w14:textId="77777777" w:rsidR="00251EBF" w:rsidRPr="0073469F" w:rsidRDefault="00251EBF" w:rsidP="00251EBF">
      <w:r w:rsidRPr="0073469F">
        <w:t>The handling in section 5 of IETF RFC 7303 applies.</w:t>
      </w:r>
    </w:p>
    <w:p w14:paraId="313E0E20" w14:textId="77777777" w:rsidR="00251EBF" w:rsidRPr="0073469F" w:rsidRDefault="00251EBF" w:rsidP="00251EBF">
      <w:r w:rsidRPr="0073469F">
        <w:t>Restrictions on usage:</w:t>
      </w:r>
    </w:p>
    <w:p w14:paraId="34B0AF07" w14:textId="77777777" w:rsidR="00251EBF" w:rsidRPr="0073469F" w:rsidRDefault="00251EBF" w:rsidP="00251EBF">
      <w:r w:rsidRPr="0073469F">
        <w:t>None</w:t>
      </w:r>
    </w:p>
    <w:p w14:paraId="7937825F" w14:textId="77777777" w:rsidR="00251EBF" w:rsidRPr="0073469F" w:rsidRDefault="00251EBF" w:rsidP="00251EBF">
      <w:r w:rsidRPr="0073469F">
        <w:t>Provisional registration? (standards tree only):</w:t>
      </w:r>
    </w:p>
    <w:p w14:paraId="619166C1" w14:textId="77777777" w:rsidR="00251EBF" w:rsidRPr="0073469F" w:rsidRDefault="00251EBF" w:rsidP="00251EBF">
      <w:r w:rsidRPr="0073469F">
        <w:t>N/A</w:t>
      </w:r>
    </w:p>
    <w:p w14:paraId="221FD7DA" w14:textId="77777777" w:rsidR="00251EBF" w:rsidRPr="0073469F" w:rsidRDefault="00251EBF" w:rsidP="00251EBF">
      <w:r w:rsidRPr="0073469F">
        <w:t>Additional information:</w:t>
      </w:r>
    </w:p>
    <w:p w14:paraId="3AA88297" w14:textId="77777777" w:rsidR="00251EBF" w:rsidRPr="0073469F" w:rsidRDefault="00251EBF" w:rsidP="00251EBF">
      <w:pPr>
        <w:pStyle w:val="B1"/>
      </w:pPr>
      <w:r w:rsidRPr="0073469F">
        <w:t>1.</w:t>
      </w:r>
      <w:r w:rsidRPr="0073469F">
        <w:tab/>
        <w:t>Deprecated alias names for this type: none</w:t>
      </w:r>
    </w:p>
    <w:p w14:paraId="6DA69DC4" w14:textId="77777777" w:rsidR="00251EBF" w:rsidRPr="0073469F" w:rsidRDefault="00251EBF" w:rsidP="00251EBF">
      <w:pPr>
        <w:pStyle w:val="B1"/>
      </w:pPr>
      <w:r w:rsidRPr="0073469F">
        <w:t>2.</w:t>
      </w:r>
      <w:r w:rsidRPr="0073469F">
        <w:tab/>
        <w:t>Magic number(s): none</w:t>
      </w:r>
    </w:p>
    <w:p w14:paraId="2BFF49E9" w14:textId="77777777" w:rsidR="00251EBF" w:rsidRPr="0073469F" w:rsidRDefault="00251EBF" w:rsidP="00251EBF">
      <w:pPr>
        <w:pStyle w:val="B1"/>
      </w:pPr>
      <w:r w:rsidRPr="0073469F">
        <w:t>3.</w:t>
      </w:r>
      <w:r w:rsidRPr="0073469F">
        <w:tab/>
        <w:t>File extension(s): none</w:t>
      </w:r>
    </w:p>
    <w:p w14:paraId="7BC34416" w14:textId="77777777" w:rsidR="00251EBF" w:rsidRPr="0073469F" w:rsidRDefault="00251EBF" w:rsidP="00251EBF">
      <w:pPr>
        <w:pStyle w:val="B1"/>
      </w:pPr>
      <w:r w:rsidRPr="0073469F">
        <w:t>4.</w:t>
      </w:r>
      <w:r w:rsidRPr="0073469F">
        <w:tab/>
        <w:t>Macintosh File Type Code(s): none</w:t>
      </w:r>
    </w:p>
    <w:p w14:paraId="0D17F509" w14:textId="77777777" w:rsidR="00251EBF" w:rsidRPr="0073469F" w:rsidRDefault="00251EBF" w:rsidP="00251EBF">
      <w:pPr>
        <w:pStyle w:val="B1"/>
      </w:pPr>
      <w:r w:rsidRPr="0073469F">
        <w:t>5.</w:t>
      </w:r>
      <w:r w:rsidRPr="0073469F">
        <w:tab/>
        <w:t>Object Identifier(s) or OID(s): none</w:t>
      </w:r>
    </w:p>
    <w:p w14:paraId="6B200341" w14:textId="77777777" w:rsidR="00251EBF" w:rsidRPr="0073469F" w:rsidRDefault="00251EBF" w:rsidP="00251EBF">
      <w:r w:rsidRPr="0073469F">
        <w:t>Intended usage:</w:t>
      </w:r>
    </w:p>
    <w:p w14:paraId="4629BC2A" w14:textId="77777777" w:rsidR="00251EBF" w:rsidRPr="0073469F" w:rsidRDefault="00251EBF" w:rsidP="00251EBF">
      <w:r w:rsidRPr="0073469F">
        <w:t>Common</w:t>
      </w:r>
    </w:p>
    <w:p w14:paraId="4A24724C" w14:textId="77777777" w:rsidR="00251EBF" w:rsidRPr="0073469F" w:rsidRDefault="00251EBF" w:rsidP="00251EBF">
      <w:r w:rsidRPr="0073469F">
        <w:t>Person to contact for further information:</w:t>
      </w:r>
    </w:p>
    <w:p w14:paraId="73419BAF" w14:textId="77777777" w:rsidR="00251EBF" w:rsidRPr="0073469F" w:rsidRDefault="00251EBF" w:rsidP="00251EBF">
      <w:pPr>
        <w:pStyle w:val="B1"/>
      </w:pPr>
      <w:r w:rsidRPr="0073469F">
        <w:t>-</w:t>
      </w:r>
      <w:r w:rsidRPr="0073469F">
        <w:tab/>
        <w:t>Name: &lt;MCC name&gt;</w:t>
      </w:r>
    </w:p>
    <w:p w14:paraId="36FE6CC1" w14:textId="77777777" w:rsidR="00251EBF" w:rsidRPr="0073469F" w:rsidRDefault="00251EBF" w:rsidP="00251EBF">
      <w:pPr>
        <w:pStyle w:val="B1"/>
      </w:pPr>
      <w:r w:rsidRPr="0073469F">
        <w:t>-</w:t>
      </w:r>
      <w:r w:rsidRPr="0073469F">
        <w:tab/>
        <w:t>Email: &lt;MCC email address&gt;</w:t>
      </w:r>
    </w:p>
    <w:p w14:paraId="599EFC68" w14:textId="77777777" w:rsidR="00251EBF" w:rsidRPr="0073469F" w:rsidRDefault="00251EBF" w:rsidP="00251EBF">
      <w:pPr>
        <w:pStyle w:val="B1"/>
      </w:pPr>
      <w:r w:rsidRPr="0073469F">
        <w:t>-</w:t>
      </w:r>
      <w:r w:rsidRPr="0073469F">
        <w:tab/>
        <w:t>Author/Change controller:</w:t>
      </w:r>
    </w:p>
    <w:p w14:paraId="434608E2" w14:textId="77777777" w:rsidR="00251EBF" w:rsidRPr="0073469F" w:rsidRDefault="00251EBF" w:rsidP="00251EBF">
      <w:pPr>
        <w:pStyle w:val="B2"/>
      </w:pPr>
      <w:r w:rsidRPr="0073469F">
        <w:t>i)</w:t>
      </w:r>
      <w:r w:rsidRPr="0073469F">
        <w:tab/>
        <w:t>Author: 3GPP CT1 Working Group/3GPP_TSG_CT_WG1@LIST.ETSI.ORG</w:t>
      </w:r>
    </w:p>
    <w:p w14:paraId="70CF9D8A" w14:textId="77777777" w:rsidR="00B70C3A" w:rsidRPr="0079589D" w:rsidRDefault="00251EBF" w:rsidP="00251EBF">
      <w:pPr>
        <w:pStyle w:val="B2"/>
      </w:pPr>
      <w:r w:rsidRPr="0073469F">
        <w:t>ii)</w:t>
      </w:r>
      <w:r w:rsidRPr="0073469F">
        <w:tab/>
        <w:t>Change controller: &lt;MCC name&gt;/&lt;MCC email address&gt;</w:t>
      </w:r>
    </w:p>
    <w:p w14:paraId="67DBB65C" w14:textId="77777777" w:rsidR="00B70C3A" w:rsidRPr="0079589D" w:rsidRDefault="00B70C3A" w:rsidP="00B70C3A">
      <w:pPr>
        <w:pStyle w:val="Heading1"/>
      </w:pPr>
      <w:bookmarkStart w:id="3819" w:name="_Toc20153169"/>
      <w:bookmarkStart w:id="3820" w:name="_Toc27495834"/>
      <w:bookmarkStart w:id="3821" w:name="_Toc36109302"/>
      <w:bookmarkStart w:id="3822" w:name="_Toc73959085"/>
      <w:r w:rsidRPr="0079589D">
        <w:t>F.3</w:t>
      </w:r>
      <w:r w:rsidRPr="0079589D">
        <w:tab/>
        <w:t>XML schema for MCVideo location information</w:t>
      </w:r>
      <w:bookmarkEnd w:id="3819"/>
      <w:bookmarkEnd w:id="3820"/>
      <w:bookmarkEnd w:id="3821"/>
      <w:bookmarkEnd w:id="3822"/>
    </w:p>
    <w:p w14:paraId="72EFD1BE" w14:textId="77777777" w:rsidR="001F3C13" w:rsidRPr="0073469F" w:rsidRDefault="001F3C13" w:rsidP="001F3C13">
      <w:pPr>
        <w:pStyle w:val="Heading2"/>
        <w:rPr>
          <w:lang w:val="en-GB"/>
        </w:rPr>
      </w:pPr>
      <w:bookmarkStart w:id="3823" w:name="_Toc20153170"/>
      <w:bookmarkStart w:id="3824" w:name="_Toc27495835"/>
      <w:bookmarkStart w:id="3825" w:name="_Toc36109303"/>
      <w:bookmarkStart w:id="3826" w:name="_Toc73959086"/>
      <w:r w:rsidRPr="0073469F">
        <w:rPr>
          <w:lang w:val="en-GB"/>
        </w:rPr>
        <w:t>F.3.1</w:t>
      </w:r>
      <w:r w:rsidRPr="0073469F">
        <w:rPr>
          <w:lang w:val="en-GB"/>
        </w:rPr>
        <w:tab/>
        <w:t>General</w:t>
      </w:r>
      <w:bookmarkEnd w:id="3823"/>
      <w:bookmarkEnd w:id="3824"/>
      <w:bookmarkEnd w:id="3825"/>
      <w:bookmarkEnd w:id="3826"/>
    </w:p>
    <w:p w14:paraId="754E5C8F" w14:textId="77777777" w:rsidR="001F3C13" w:rsidRPr="0073469F" w:rsidRDefault="001F3C13" w:rsidP="001F3C13">
      <w:r w:rsidRPr="0073469F">
        <w:t xml:space="preserve">This </w:t>
      </w:r>
      <w:r w:rsidR="00585B10">
        <w:t>clause</w:t>
      </w:r>
      <w:r w:rsidRPr="0073469F">
        <w:t xml:space="preserve"> defines the XML schema and the MIME type for location information.</w:t>
      </w:r>
    </w:p>
    <w:p w14:paraId="5A41C193" w14:textId="77777777" w:rsidR="001F3C13" w:rsidRPr="0073469F" w:rsidRDefault="001F3C13" w:rsidP="001F3C13">
      <w:pPr>
        <w:pStyle w:val="Heading2"/>
        <w:rPr>
          <w:lang w:val="en-GB"/>
        </w:rPr>
      </w:pPr>
      <w:bookmarkStart w:id="3827" w:name="_Toc20153171"/>
      <w:bookmarkStart w:id="3828" w:name="_Toc27495836"/>
      <w:bookmarkStart w:id="3829" w:name="_Toc36109304"/>
      <w:bookmarkStart w:id="3830" w:name="_Toc73959087"/>
      <w:r w:rsidRPr="0073469F">
        <w:rPr>
          <w:lang w:val="en-GB"/>
        </w:rPr>
        <w:t>F.3.2</w:t>
      </w:r>
      <w:r w:rsidRPr="0073469F">
        <w:rPr>
          <w:lang w:val="en-GB"/>
        </w:rPr>
        <w:tab/>
        <w:t>XML schema</w:t>
      </w:r>
      <w:bookmarkEnd w:id="3827"/>
      <w:bookmarkEnd w:id="3828"/>
      <w:bookmarkEnd w:id="3829"/>
      <w:bookmarkEnd w:id="3830"/>
    </w:p>
    <w:p w14:paraId="27AC0656" w14:textId="77777777" w:rsidR="001F3C13" w:rsidRDefault="001F3C13" w:rsidP="001F3C13">
      <w:pPr>
        <w:pStyle w:val="PL"/>
      </w:pPr>
      <w:r>
        <w:t>&lt;?xml version="1.0" encoding="UTF-8"?&gt;</w:t>
      </w:r>
    </w:p>
    <w:p w14:paraId="0D7BD43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62899DBE" w14:textId="77777777" w:rsidR="001F3C13" w:rsidRDefault="001F3C13" w:rsidP="001F3C13">
      <w:pPr>
        <w:pStyle w:val="PL"/>
      </w:pPr>
      <w:r>
        <w:t>xmlns:xenc="</w:t>
      </w:r>
      <w:r w:rsidRPr="00B223DD">
        <w:t>http:</w:t>
      </w:r>
      <w:r w:rsidRPr="00B223DD">
        <w:rPr>
          <w:noProof w:val="0"/>
          <w:lang w:eastAsia="en-GB"/>
        </w:rPr>
        <w:t>//www.w3.org/2001/04/xmlenc#</w:t>
      </w:r>
      <w:r>
        <w:t>"&gt;</w:t>
      </w:r>
    </w:p>
    <w:p w14:paraId="547578B5" w14:textId="77777777" w:rsidR="001F3C13" w:rsidRDefault="001F3C13" w:rsidP="001F3C13">
      <w:pPr>
        <w:pStyle w:val="PL"/>
      </w:pPr>
    </w:p>
    <w:p w14:paraId="39A4AD2B" w14:textId="77777777" w:rsidR="001F3C13" w:rsidRPr="00FE31B7" w:rsidRDefault="001F3C13" w:rsidP="001F3C13">
      <w:pPr>
        <w:pStyle w:val="PL"/>
        <w:rPr>
          <w:lang w:val="fr-FR"/>
        </w:rPr>
      </w:pPr>
      <w:r>
        <w:tab/>
      </w:r>
      <w:r w:rsidRPr="00FE31B7">
        <w:rPr>
          <w:lang w:val="fr-FR"/>
        </w:rPr>
        <w:t>&lt;xs:import namespace="http:</w:t>
      </w:r>
      <w:r w:rsidRPr="00FE31B7">
        <w:rPr>
          <w:noProof w:val="0"/>
          <w:lang w:val="fr-FR" w:eastAsia="en-GB"/>
        </w:rPr>
        <w:t>//www.w3.org/2001/04/xmlenc#</w:t>
      </w:r>
      <w:r w:rsidRPr="00FE31B7">
        <w:rPr>
          <w:lang w:val="fr-FR"/>
        </w:rPr>
        <w:t>"/&gt;</w:t>
      </w:r>
    </w:p>
    <w:p w14:paraId="7D94164C" w14:textId="77777777" w:rsidR="001F3C13" w:rsidRPr="00FE31B7" w:rsidRDefault="001F3C13" w:rsidP="001F3C13">
      <w:pPr>
        <w:pStyle w:val="PL"/>
        <w:rPr>
          <w:lang w:val="fr-FR"/>
        </w:rPr>
      </w:pPr>
    </w:p>
    <w:p w14:paraId="35284CFC" w14:textId="77777777" w:rsidR="001F3C13" w:rsidRDefault="001F3C13" w:rsidP="001F3C13">
      <w:pPr>
        <w:pStyle w:val="PL"/>
      </w:pPr>
      <w:r w:rsidRPr="00FE31B7">
        <w:rPr>
          <w:lang w:val="fr-FR"/>
        </w:rPr>
        <w:tab/>
      </w:r>
      <w:r>
        <w:t>&lt;xs:element name="location-info" id="loc"&gt;</w:t>
      </w:r>
    </w:p>
    <w:p w14:paraId="661E1E43" w14:textId="77777777" w:rsidR="001F3C13" w:rsidRDefault="001F3C13" w:rsidP="001F3C13">
      <w:pPr>
        <w:pStyle w:val="PL"/>
      </w:pPr>
      <w:r>
        <w:tab/>
      </w:r>
      <w:r>
        <w:tab/>
        <w:t>&lt;xs:annotation&gt;</w:t>
      </w:r>
    </w:p>
    <w:p w14:paraId="2C7BCB74" w14:textId="77777777" w:rsidR="001F3C13" w:rsidRDefault="001F3C13" w:rsidP="001F3C13">
      <w:pPr>
        <w:pStyle w:val="PL"/>
      </w:pPr>
      <w:r>
        <w:tab/>
      </w:r>
      <w:r>
        <w:tab/>
      </w:r>
      <w:r>
        <w:tab/>
        <w:t>&lt;xs:documentation&gt;Root element, contains all information related to location configuration, location request and location reporting for the MCVideo service&lt;/xs:documentation&gt;</w:t>
      </w:r>
    </w:p>
    <w:p w14:paraId="2438F630" w14:textId="77777777" w:rsidR="001F3C13" w:rsidRDefault="001F3C13" w:rsidP="001F3C13">
      <w:pPr>
        <w:pStyle w:val="PL"/>
      </w:pPr>
      <w:r>
        <w:tab/>
      </w:r>
      <w:r>
        <w:tab/>
        <w:t>&lt;/xs:annotation&gt;</w:t>
      </w:r>
    </w:p>
    <w:p w14:paraId="38494922" w14:textId="77777777" w:rsidR="001F3C13" w:rsidRDefault="001F3C13" w:rsidP="001F3C13">
      <w:pPr>
        <w:pStyle w:val="PL"/>
      </w:pPr>
      <w:r>
        <w:tab/>
      </w:r>
      <w:r>
        <w:tab/>
        <w:t>&lt;xs:complexType&gt;</w:t>
      </w:r>
    </w:p>
    <w:p w14:paraId="6E8771F1" w14:textId="77777777" w:rsidR="001F3C13" w:rsidRDefault="001F3C13" w:rsidP="001F3C13">
      <w:pPr>
        <w:pStyle w:val="PL"/>
      </w:pPr>
      <w:r>
        <w:tab/>
      </w:r>
      <w:r>
        <w:tab/>
      </w:r>
      <w:r>
        <w:tab/>
        <w:t>&lt;xs:choice&gt;</w:t>
      </w:r>
    </w:p>
    <w:p w14:paraId="5D2B2D86" w14:textId="77777777" w:rsidR="001F3C13" w:rsidRDefault="001F3C13" w:rsidP="001F3C13">
      <w:pPr>
        <w:pStyle w:val="PL"/>
      </w:pPr>
      <w:r>
        <w:tab/>
      </w:r>
      <w:r>
        <w:tab/>
      </w:r>
      <w:r>
        <w:tab/>
      </w:r>
      <w:r>
        <w:tab/>
        <w:t>&lt;xs:element name="Configuration" type="mcvideoloc:tConfigurationType"/&gt;</w:t>
      </w:r>
    </w:p>
    <w:p w14:paraId="5C7E5B00" w14:textId="77777777" w:rsidR="001F3C13" w:rsidRDefault="001F3C13" w:rsidP="001F3C13">
      <w:pPr>
        <w:pStyle w:val="PL"/>
      </w:pPr>
      <w:r>
        <w:tab/>
      </w:r>
      <w:r>
        <w:tab/>
      </w:r>
      <w:r>
        <w:tab/>
      </w:r>
      <w:r>
        <w:tab/>
        <w:t>&lt;xs:element name="Request" type="mcvideoloc:tRequestType"/&gt;</w:t>
      </w:r>
    </w:p>
    <w:p w14:paraId="7675E95C" w14:textId="77777777" w:rsidR="001F3C13" w:rsidRDefault="001F3C13" w:rsidP="001F3C13">
      <w:pPr>
        <w:pStyle w:val="PL"/>
      </w:pPr>
      <w:r>
        <w:tab/>
      </w:r>
      <w:r>
        <w:tab/>
      </w:r>
      <w:r>
        <w:tab/>
      </w:r>
      <w:r>
        <w:tab/>
        <w:t>&lt;xs:element name="Report" type="mcvideoloc:tReportType"/&gt;</w:t>
      </w:r>
    </w:p>
    <w:p w14:paraId="248670E0" w14:textId="77777777" w:rsidR="001F3C13" w:rsidRDefault="001F3C13" w:rsidP="001F3C13">
      <w:pPr>
        <w:pStyle w:val="PL"/>
      </w:pPr>
      <w:r>
        <w:tab/>
      </w:r>
      <w:r>
        <w:tab/>
      </w:r>
      <w:r>
        <w:tab/>
      </w:r>
      <w:r>
        <w:tab/>
        <w:t>&lt;xs:any namespace="##other" processContents="lax" minOccurs="0" maxOccurs="unbounded"/&gt;</w:t>
      </w:r>
    </w:p>
    <w:p w14:paraId="54A4FDFE"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58B0D117" w14:textId="77777777" w:rsidR="001F3C13" w:rsidRDefault="001F3C13" w:rsidP="001F3C13">
      <w:pPr>
        <w:pStyle w:val="PL"/>
      </w:pPr>
      <w:r>
        <w:tab/>
      </w:r>
      <w:r>
        <w:tab/>
      </w:r>
      <w:r>
        <w:tab/>
        <w:t>&lt;/xs:choice&gt;</w:t>
      </w:r>
    </w:p>
    <w:p w14:paraId="125234B4" w14:textId="77777777" w:rsidR="001F3C13" w:rsidRDefault="001F3C13" w:rsidP="001F3C13">
      <w:pPr>
        <w:pStyle w:val="PL"/>
      </w:pPr>
      <w:r>
        <w:tab/>
      </w:r>
      <w:r>
        <w:tab/>
      </w:r>
      <w:r>
        <w:tab/>
        <w:t>&lt;xs:anyAttribute namespace="##any" processContents="lax"/&gt;</w:t>
      </w:r>
    </w:p>
    <w:p w14:paraId="76BC8C98" w14:textId="77777777" w:rsidR="001F3C13" w:rsidRDefault="001F3C13" w:rsidP="001F3C13">
      <w:pPr>
        <w:pStyle w:val="PL"/>
      </w:pPr>
      <w:r>
        <w:tab/>
      </w:r>
      <w:r>
        <w:tab/>
        <w:t>&lt;/xs:complexType&gt;</w:t>
      </w:r>
    </w:p>
    <w:p w14:paraId="3A6A8DB1" w14:textId="77777777" w:rsidR="001F3C13" w:rsidRDefault="001F3C13" w:rsidP="001F3C13">
      <w:pPr>
        <w:pStyle w:val="PL"/>
      </w:pPr>
      <w:r>
        <w:tab/>
        <w:t>&lt;/xs:element&gt;</w:t>
      </w:r>
    </w:p>
    <w:p w14:paraId="24CA9D7D" w14:textId="77777777" w:rsidR="001F3C13" w:rsidRDefault="001F3C13" w:rsidP="001F3C13">
      <w:pPr>
        <w:pStyle w:val="PL"/>
      </w:pPr>
      <w:r>
        <w:tab/>
        <w:t>&lt;xs:complexType name="tConfigurationType"&gt;</w:t>
      </w:r>
    </w:p>
    <w:p w14:paraId="0C088441" w14:textId="77777777" w:rsidR="001F3C13" w:rsidRDefault="001F3C13" w:rsidP="001F3C13">
      <w:pPr>
        <w:pStyle w:val="PL"/>
      </w:pPr>
      <w:r>
        <w:tab/>
      </w:r>
      <w:r>
        <w:tab/>
        <w:t>&lt;xs:sequence&gt;</w:t>
      </w:r>
    </w:p>
    <w:p w14:paraId="3DC65BCC" w14:textId="77777777" w:rsidR="001F3C13" w:rsidRDefault="001F3C13" w:rsidP="001F3C13">
      <w:pPr>
        <w:pStyle w:val="PL"/>
      </w:pPr>
      <w:r>
        <w:tab/>
      </w:r>
      <w:r>
        <w:tab/>
      </w:r>
      <w:r>
        <w:tab/>
        <w:t>&lt;xs:element name="NonEmergencyLocationInformation" type="mcvideoloc:tRequestedLocationType" minOccurs="0"/&gt;</w:t>
      </w:r>
    </w:p>
    <w:p w14:paraId="7DBC850F" w14:textId="77777777" w:rsidR="001F3C13" w:rsidRDefault="001F3C13" w:rsidP="001F3C13">
      <w:pPr>
        <w:pStyle w:val="PL"/>
      </w:pPr>
      <w:r>
        <w:tab/>
      </w:r>
      <w:r>
        <w:tab/>
      </w:r>
      <w:r>
        <w:tab/>
        <w:t>&lt;xs:element name="EmergencyLocationInformation" type="mcvideoloc:tRequestedLocationType" minOccurs="0"/&gt;</w:t>
      </w:r>
    </w:p>
    <w:p w14:paraId="44499C7E" w14:textId="77777777" w:rsidR="001F3C13" w:rsidRDefault="001F3C13" w:rsidP="001F3C13">
      <w:pPr>
        <w:pStyle w:val="PL"/>
      </w:pPr>
      <w:r>
        <w:tab/>
      </w:r>
      <w:r>
        <w:tab/>
      </w:r>
      <w:r>
        <w:tab/>
        <w:t>&lt;xs:element name="TriggeringCriteria" type="mcvideoloc:TriggeringCriteriaType"/&gt;</w:t>
      </w:r>
    </w:p>
    <w:p w14:paraId="570553FB" w14:textId="77777777" w:rsidR="001F3C13" w:rsidRDefault="001F3C13" w:rsidP="001F3C13">
      <w:pPr>
        <w:pStyle w:val="PL"/>
      </w:pPr>
      <w:r>
        <w:tab/>
      </w:r>
      <w:r>
        <w:tab/>
      </w:r>
      <w:r>
        <w:tab/>
        <w:t>&lt;xs:any namespace="##other" processContents="lax" minOccurs="0" maxOccurs="unbounded"/&gt;</w:t>
      </w:r>
    </w:p>
    <w:p w14:paraId="0273A598"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29A470CB" w14:textId="77777777" w:rsidR="001F3C13" w:rsidRDefault="001F3C13" w:rsidP="001F3C13">
      <w:pPr>
        <w:pStyle w:val="PL"/>
      </w:pPr>
      <w:r>
        <w:tab/>
      </w:r>
      <w:r>
        <w:tab/>
        <w:t>&lt;/xs:sequence&gt;</w:t>
      </w:r>
    </w:p>
    <w:p w14:paraId="2487D48C" w14:textId="77777777" w:rsidR="001F3C13" w:rsidRDefault="001F3C13" w:rsidP="001F3C13">
      <w:pPr>
        <w:pStyle w:val="PL"/>
      </w:pPr>
      <w:r>
        <w:tab/>
      </w:r>
      <w:r>
        <w:tab/>
        <w:t>&lt;xs:attribute name="ConfigScope"&gt;</w:t>
      </w:r>
    </w:p>
    <w:p w14:paraId="09F1BD34" w14:textId="77777777" w:rsidR="001F3C13" w:rsidRDefault="001F3C13" w:rsidP="001F3C13">
      <w:pPr>
        <w:pStyle w:val="PL"/>
      </w:pPr>
      <w:r>
        <w:tab/>
      </w:r>
      <w:r>
        <w:tab/>
      </w:r>
      <w:r>
        <w:tab/>
        <w:t>&lt;xs:simpleType&gt;</w:t>
      </w:r>
    </w:p>
    <w:p w14:paraId="19F42C2A" w14:textId="77777777" w:rsidR="001F3C13" w:rsidRDefault="001F3C13" w:rsidP="001F3C13">
      <w:pPr>
        <w:pStyle w:val="PL"/>
      </w:pPr>
      <w:r>
        <w:tab/>
      </w:r>
      <w:r>
        <w:tab/>
      </w:r>
      <w:r>
        <w:tab/>
      </w:r>
      <w:r>
        <w:tab/>
        <w:t>&lt;xs:restriction base="xs:string"&gt;</w:t>
      </w:r>
    </w:p>
    <w:p w14:paraId="474F0A8B" w14:textId="77777777" w:rsidR="001F3C13" w:rsidRDefault="001F3C13" w:rsidP="001F3C13">
      <w:pPr>
        <w:pStyle w:val="PL"/>
      </w:pPr>
      <w:r>
        <w:tab/>
      </w:r>
      <w:r>
        <w:tab/>
      </w:r>
      <w:r>
        <w:tab/>
      </w:r>
      <w:r>
        <w:tab/>
      </w:r>
      <w:r>
        <w:tab/>
        <w:t>&lt;xs:enumeration value="Full"/&gt;</w:t>
      </w:r>
    </w:p>
    <w:p w14:paraId="3E5454AE" w14:textId="77777777" w:rsidR="001F3C13" w:rsidRDefault="001F3C13" w:rsidP="001F3C13">
      <w:pPr>
        <w:pStyle w:val="PL"/>
      </w:pPr>
      <w:r>
        <w:tab/>
      </w:r>
      <w:r>
        <w:tab/>
      </w:r>
      <w:r>
        <w:tab/>
      </w:r>
      <w:r>
        <w:tab/>
      </w:r>
      <w:r>
        <w:tab/>
        <w:t>&lt;xs:enumeration value="Update"/&gt;</w:t>
      </w:r>
    </w:p>
    <w:p w14:paraId="44417D6A" w14:textId="77777777" w:rsidR="001F3C13" w:rsidRPr="006254F8" w:rsidRDefault="001F3C13" w:rsidP="001F3C13">
      <w:pPr>
        <w:pStyle w:val="PL"/>
        <w:rPr>
          <w:lang w:val="fr-FR"/>
        </w:rPr>
      </w:pPr>
      <w:r>
        <w:tab/>
      </w:r>
      <w:r>
        <w:tab/>
      </w:r>
      <w:r>
        <w:tab/>
      </w:r>
      <w:r>
        <w:tab/>
      </w:r>
      <w:r w:rsidRPr="006254F8">
        <w:rPr>
          <w:lang w:val="fr-FR"/>
        </w:rPr>
        <w:t>&lt;/xs:restriction&gt;</w:t>
      </w:r>
    </w:p>
    <w:p w14:paraId="1F751C0F"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&lt;/xs:simpleType&gt;</w:t>
      </w:r>
    </w:p>
    <w:p w14:paraId="6AC2290A" w14:textId="77777777" w:rsidR="001F3C13" w:rsidRPr="006254F8" w:rsidRDefault="001F3C13" w:rsidP="001F3C13">
      <w:pPr>
        <w:pStyle w:val="PL"/>
        <w:rPr>
          <w:lang w:val="fr-FR"/>
        </w:rPr>
      </w:pPr>
      <w:r w:rsidRPr="006254F8">
        <w:rPr>
          <w:lang w:val="fr-FR"/>
        </w:rPr>
        <w:tab/>
      </w:r>
      <w:r w:rsidRPr="006254F8">
        <w:rPr>
          <w:lang w:val="fr-FR"/>
        </w:rPr>
        <w:tab/>
        <w:t>&lt;/xs:attribute&gt;</w:t>
      </w:r>
    </w:p>
    <w:p w14:paraId="35AD4A50" w14:textId="77777777" w:rsidR="001F3C13" w:rsidRDefault="001F3C13" w:rsidP="001F3C13">
      <w:pPr>
        <w:pStyle w:val="PL"/>
      </w:pPr>
      <w:r w:rsidRPr="006254F8">
        <w:rPr>
          <w:lang w:val="fr-FR"/>
        </w:rPr>
        <w:tab/>
      </w:r>
      <w:r w:rsidRPr="006254F8">
        <w:rPr>
          <w:lang w:val="fr-FR"/>
        </w:rPr>
        <w:tab/>
      </w:r>
      <w:r>
        <w:t>&lt;xs:anyAttribute namespace="##any" processContents="lax"/&gt;</w:t>
      </w:r>
    </w:p>
    <w:p w14:paraId="5408A532" w14:textId="77777777" w:rsidR="001F3C13" w:rsidRDefault="001F3C13" w:rsidP="001F3C13">
      <w:pPr>
        <w:pStyle w:val="PL"/>
      </w:pPr>
      <w:r>
        <w:tab/>
        <w:t>&lt;/xs:complexType&gt;</w:t>
      </w:r>
    </w:p>
    <w:p w14:paraId="6AB6499A" w14:textId="77777777" w:rsidR="001F3C13" w:rsidRDefault="001F3C13" w:rsidP="001F3C13">
      <w:pPr>
        <w:pStyle w:val="PL"/>
      </w:pPr>
      <w:r>
        <w:tab/>
        <w:t>&lt;xs:complexType name="tRequestType"&gt;</w:t>
      </w:r>
    </w:p>
    <w:p w14:paraId="6E327BFF" w14:textId="77777777" w:rsidR="001F3C13" w:rsidRDefault="001F3C13" w:rsidP="001F3C13">
      <w:pPr>
        <w:pStyle w:val="PL"/>
      </w:pPr>
      <w:r>
        <w:tab/>
      </w:r>
      <w:r>
        <w:tab/>
        <w:t>&lt;xs:complexContent&gt;</w:t>
      </w:r>
    </w:p>
    <w:p w14:paraId="21CBEAC9" w14:textId="77777777" w:rsidR="001F3C13" w:rsidRDefault="001F3C13" w:rsidP="001F3C13">
      <w:pPr>
        <w:pStyle w:val="PL"/>
      </w:pPr>
      <w:r>
        <w:tab/>
      </w:r>
      <w:r>
        <w:tab/>
      </w:r>
      <w:r>
        <w:tab/>
        <w:t>&lt;xs:extension base="mcvideoloc:tEmptyType"&gt;</w:t>
      </w:r>
    </w:p>
    <w:p w14:paraId="26FAF252" w14:textId="77777777" w:rsidR="001F3C13" w:rsidRDefault="001F3C13" w:rsidP="001F3C13">
      <w:pPr>
        <w:pStyle w:val="PL"/>
      </w:pPr>
      <w:r>
        <w:tab/>
      </w:r>
      <w:r>
        <w:tab/>
      </w:r>
      <w:r>
        <w:tab/>
      </w:r>
      <w:r>
        <w:tab/>
        <w:t>&lt;xs:attribute name="RequestId" type="xs:string" use="required"/&gt;</w:t>
      </w:r>
    </w:p>
    <w:p w14:paraId="042EEA57" w14:textId="77777777" w:rsidR="001F3C13" w:rsidRPr="006254F8" w:rsidRDefault="001F3C13" w:rsidP="001F3C13">
      <w:pPr>
        <w:pStyle w:val="PL"/>
        <w:rPr>
          <w:lang w:val="fr-FR"/>
        </w:rPr>
      </w:pPr>
      <w:r>
        <w:tab/>
      </w:r>
      <w:r>
        <w:tab/>
      </w:r>
      <w:r>
        <w:tab/>
      </w:r>
      <w:r w:rsidRPr="006254F8">
        <w:rPr>
          <w:lang w:val="fr-FR"/>
        </w:rPr>
        <w:t>&lt;/xs:extension&gt;</w:t>
      </w:r>
    </w:p>
    <w:p w14:paraId="16E0C813" w14:textId="77777777" w:rsidR="001F3C13" w:rsidRPr="006254F8" w:rsidRDefault="001F3C13" w:rsidP="001F3C13">
      <w:pPr>
        <w:pStyle w:val="PL"/>
        <w:rPr>
          <w:lang w:val="fr-FR"/>
        </w:rPr>
      </w:pPr>
      <w:r w:rsidRPr="006254F8">
        <w:rPr>
          <w:lang w:val="fr-FR"/>
        </w:rPr>
        <w:tab/>
      </w:r>
      <w:r w:rsidRPr="006254F8">
        <w:rPr>
          <w:lang w:val="fr-FR"/>
        </w:rPr>
        <w:tab/>
        <w:t>&lt;/xs:complexContent&gt;</w:t>
      </w:r>
    </w:p>
    <w:p w14:paraId="48684AC8" w14:textId="77777777" w:rsidR="001F3C13" w:rsidRPr="006254F8" w:rsidRDefault="001F3C13" w:rsidP="001F3C13">
      <w:pPr>
        <w:pStyle w:val="PL"/>
        <w:rPr>
          <w:lang w:val="fr-FR"/>
        </w:rPr>
      </w:pPr>
      <w:r w:rsidRPr="006254F8">
        <w:rPr>
          <w:lang w:val="fr-FR"/>
        </w:rPr>
        <w:tab/>
        <w:t>&lt;/xs:complexType&gt;</w:t>
      </w:r>
    </w:p>
    <w:p w14:paraId="6409B83D" w14:textId="77777777" w:rsidR="001F3C13" w:rsidRDefault="001F3C13" w:rsidP="001F3C13">
      <w:pPr>
        <w:pStyle w:val="PL"/>
      </w:pPr>
      <w:r w:rsidRPr="006254F8">
        <w:rPr>
          <w:lang w:val="fr-FR"/>
        </w:rPr>
        <w:tab/>
      </w:r>
      <w:r>
        <w:t>&lt;xs:complexType name="tReportType"&gt;</w:t>
      </w:r>
    </w:p>
    <w:p w14:paraId="63EDF757" w14:textId="77777777" w:rsidR="001F3C13" w:rsidRDefault="001F3C13" w:rsidP="001F3C13">
      <w:pPr>
        <w:pStyle w:val="PL"/>
      </w:pPr>
      <w:r>
        <w:tab/>
      </w:r>
      <w:r>
        <w:tab/>
        <w:t>&lt;xs:sequence&gt;</w:t>
      </w:r>
    </w:p>
    <w:p w14:paraId="3B36B61F" w14:textId="77777777" w:rsidR="001F3C13" w:rsidRDefault="001F3C13" w:rsidP="001F3C13">
      <w:pPr>
        <w:pStyle w:val="PL"/>
      </w:pPr>
      <w:r>
        <w:tab/>
      </w:r>
      <w:r>
        <w:tab/>
      </w:r>
      <w:r>
        <w:tab/>
        <w:t>&lt;xs:element name="TriggerId" type="xs:string" minOccurs="0" maxOccurs="unbounded"/&gt;</w:t>
      </w:r>
    </w:p>
    <w:p w14:paraId="3CF5A438" w14:textId="77777777" w:rsidR="001F3C13" w:rsidRDefault="001F3C13" w:rsidP="001F3C13">
      <w:pPr>
        <w:pStyle w:val="PL"/>
      </w:pPr>
      <w:r>
        <w:tab/>
      </w:r>
      <w:r>
        <w:tab/>
      </w:r>
      <w:r>
        <w:tab/>
        <w:t>&lt;xs:element name="CurrentLocation" type="mcvideoloc:tCurrentLocationType"/&gt;</w:t>
      </w:r>
    </w:p>
    <w:p w14:paraId="36A9D3D5" w14:textId="77777777" w:rsidR="001F3C13" w:rsidRDefault="001F3C13" w:rsidP="001F3C13">
      <w:pPr>
        <w:pStyle w:val="PL"/>
      </w:pPr>
      <w:r>
        <w:tab/>
      </w:r>
      <w:r>
        <w:tab/>
      </w:r>
      <w:r>
        <w:tab/>
        <w:t>&lt;xs:any namespace="##other" processContents="lax" minOccurs="0" maxOccurs="unbounded"/&gt;</w:t>
      </w:r>
    </w:p>
    <w:p w14:paraId="2C3063E7"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5775605F" w14:textId="77777777" w:rsidR="001F3C13" w:rsidRDefault="001F3C13" w:rsidP="001F3C13">
      <w:pPr>
        <w:pStyle w:val="PL"/>
      </w:pPr>
      <w:r>
        <w:tab/>
      </w:r>
      <w:r>
        <w:tab/>
        <w:t>&lt;/xs:sequence&gt;</w:t>
      </w:r>
    </w:p>
    <w:p w14:paraId="4CFEF2FA" w14:textId="77777777" w:rsidR="001F3C13" w:rsidRDefault="001F3C13" w:rsidP="001F3C13">
      <w:pPr>
        <w:pStyle w:val="PL"/>
      </w:pPr>
      <w:r>
        <w:tab/>
      </w:r>
      <w:r>
        <w:tab/>
        <w:t>&lt;xs:attribute name="ReportID" type="xs:string" use="optional"/&gt;</w:t>
      </w:r>
    </w:p>
    <w:p w14:paraId="6BBC522F" w14:textId="77777777" w:rsidR="001F3C13" w:rsidRDefault="001F3C13" w:rsidP="001F3C13">
      <w:pPr>
        <w:pStyle w:val="PL"/>
      </w:pPr>
      <w:r>
        <w:tab/>
      </w:r>
      <w:r>
        <w:tab/>
        <w:t>&lt;xs:attribute name="ReportType" use="required"&gt;</w:t>
      </w:r>
    </w:p>
    <w:p w14:paraId="32A9CE76" w14:textId="77777777" w:rsidR="001F3C13" w:rsidRDefault="001F3C13" w:rsidP="001F3C13">
      <w:pPr>
        <w:pStyle w:val="PL"/>
      </w:pPr>
      <w:r>
        <w:tab/>
      </w:r>
      <w:r>
        <w:tab/>
      </w:r>
      <w:r>
        <w:tab/>
        <w:t>&lt;xs:simpleType&gt;</w:t>
      </w:r>
    </w:p>
    <w:p w14:paraId="3762423C" w14:textId="77777777" w:rsidR="001F3C13" w:rsidRDefault="001F3C13" w:rsidP="001F3C13">
      <w:pPr>
        <w:pStyle w:val="PL"/>
      </w:pPr>
      <w:r>
        <w:tab/>
      </w:r>
      <w:r>
        <w:tab/>
      </w:r>
      <w:r>
        <w:tab/>
      </w:r>
      <w:r>
        <w:tab/>
        <w:t>&lt;xs:restriction base="xs:string"&gt;</w:t>
      </w:r>
    </w:p>
    <w:p w14:paraId="4F93C892" w14:textId="77777777" w:rsidR="001F3C13" w:rsidRDefault="001F3C13" w:rsidP="001F3C13">
      <w:pPr>
        <w:pStyle w:val="PL"/>
      </w:pPr>
      <w:r>
        <w:tab/>
      </w:r>
      <w:r>
        <w:tab/>
      </w:r>
      <w:r>
        <w:tab/>
      </w:r>
      <w:r>
        <w:tab/>
      </w:r>
      <w:r>
        <w:tab/>
        <w:t>&lt;xs:enumeration value="Emergency"/&gt;</w:t>
      </w:r>
    </w:p>
    <w:p w14:paraId="73825B88" w14:textId="77777777" w:rsidR="001F3C13" w:rsidRDefault="001F3C13" w:rsidP="001F3C13">
      <w:pPr>
        <w:pStyle w:val="PL"/>
      </w:pPr>
      <w:r>
        <w:tab/>
      </w:r>
      <w:r>
        <w:tab/>
      </w:r>
      <w:r>
        <w:tab/>
      </w:r>
      <w:r>
        <w:tab/>
      </w:r>
      <w:r>
        <w:tab/>
        <w:t>&lt;xs:enumeration value="NonEmergency"/&gt;</w:t>
      </w:r>
    </w:p>
    <w:p w14:paraId="6AFE7015" w14:textId="77777777" w:rsidR="001F3C13" w:rsidRDefault="001F3C13" w:rsidP="001F3C13">
      <w:pPr>
        <w:pStyle w:val="PL"/>
      </w:pPr>
      <w:r>
        <w:tab/>
      </w:r>
      <w:r>
        <w:tab/>
      </w:r>
      <w:r>
        <w:tab/>
      </w:r>
      <w:r>
        <w:tab/>
        <w:t>&lt;/xs:restriction&gt;</w:t>
      </w:r>
    </w:p>
    <w:p w14:paraId="3E1EC340" w14:textId="77777777" w:rsidR="001F3C13" w:rsidRDefault="001F3C13" w:rsidP="001F3C13">
      <w:pPr>
        <w:pStyle w:val="PL"/>
      </w:pPr>
      <w:r>
        <w:tab/>
      </w:r>
      <w:r>
        <w:tab/>
      </w:r>
      <w:r>
        <w:tab/>
        <w:t>&lt;/xs:simpleType&gt;</w:t>
      </w:r>
    </w:p>
    <w:p w14:paraId="3D353E33" w14:textId="77777777" w:rsidR="001F3C13" w:rsidRDefault="001F3C13" w:rsidP="001F3C13">
      <w:pPr>
        <w:pStyle w:val="PL"/>
      </w:pPr>
      <w:r>
        <w:tab/>
      </w:r>
      <w:r>
        <w:tab/>
        <w:t>&lt;/xs:attribute&gt;</w:t>
      </w:r>
    </w:p>
    <w:p w14:paraId="3E9FFD19" w14:textId="77777777" w:rsidR="001F3C13" w:rsidRDefault="001F3C13" w:rsidP="001F3C13">
      <w:pPr>
        <w:pStyle w:val="PL"/>
      </w:pPr>
      <w:r>
        <w:tab/>
      </w:r>
      <w:r>
        <w:tab/>
        <w:t>&lt;xs:anyAttribute namespace="##any" processContents="lax"/&gt;</w:t>
      </w:r>
    </w:p>
    <w:p w14:paraId="1ABD885E" w14:textId="77777777" w:rsidR="001F3C13" w:rsidRDefault="001F3C13" w:rsidP="001F3C13">
      <w:pPr>
        <w:pStyle w:val="PL"/>
      </w:pPr>
      <w:r>
        <w:tab/>
        <w:t>&lt;/xs:complexType&gt;</w:t>
      </w:r>
    </w:p>
    <w:p w14:paraId="74254148" w14:textId="77777777" w:rsidR="001F3C13" w:rsidRDefault="001F3C13" w:rsidP="001F3C13">
      <w:pPr>
        <w:pStyle w:val="PL"/>
      </w:pPr>
      <w:r>
        <w:tab/>
        <w:t>&lt;xs:complexType name="TriggeringCriteriaType"&gt;</w:t>
      </w:r>
    </w:p>
    <w:p w14:paraId="54465DC4" w14:textId="77777777" w:rsidR="001F3C13" w:rsidRDefault="001F3C13" w:rsidP="001F3C13">
      <w:pPr>
        <w:pStyle w:val="PL"/>
      </w:pPr>
      <w:r>
        <w:tab/>
      </w:r>
      <w:r>
        <w:tab/>
        <w:t>&lt;xs:sequence&gt;</w:t>
      </w:r>
    </w:p>
    <w:p w14:paraId="2A8816B9" w14:textId="77777777" w:rsidR="001F3C13" w:rsidRDefault="001F3C13" w:rsidP="001F3C13">
      <w:pPr>
        <w:pStyle w:val="PL"/>
      </w:pPr>
      <w:r>
        <w:tab/>
      </w:r>
      <w:r>
        <w:tab/>
      </w:r>
      <w:r>
        <w:tab/>
        <w:t>&lt;xs:element name="CellChange" type="mcvideoloc:tCellChange" minOccurs="0"/&gt;</w:t>
      </w:r>
    </w:p>
    <w:p w14:paraId="41DC8DF9" w14:textId="77777777" w:rsidR="001F3C13" w:rsidRDefault="001F3C13" w:rsidP="001F3C13">
      <w:pPr>
        <w:pStyle w:val="PL"/>
      </w:pPr>
      <w:r>
        <w:tab/>
      </w:r>
      <w:r>
        <w:tab/>
      </w:r>
      <w:r>
        <w:tab/>
        <w:t>&lt;xs:element name="TrackingAreaChange" type="mcvideoloc:tTrackingAreaChangeType" minOccurs="0"/&gt;</w:t>
      </w:r>
    </w:p>
    <w:p w14:paraId="453F7055" w14:textId="77777777" w:rsidR="001F3C13" w:rsidRDefault="001F3C13" w:rsidP="001F3C13">
      <w:pPr>
        <w:pStyle w:val="PL"/>
      </w:pPr>
      <w:r>
        <w:tab/>
      </w:r>
      <w:r>
        <w:tab/>
      </w:r>
      <w:r>
        <w:tab/>
        <w:t>&lt;xs:element name="PlmnChange" type="mcvideoloc:tPlmnChangeType" minOccurs="0"/&gt;</w:t>
      </w:r>
    </w:p>
    <w:p w14:paraId="2DC555C8" w14:textId="77777777" w:rsidR="001F3C13" w:rsidRDefault="001F3C13" w:rsidP="001F3C13">
      <w:pPr>
        <w:pStyle w:val="PL"/>
      </w:pPr>
      <w:r>
        <w:tab/>
      </w:r>
      <w:r>
        <w:tab/>
      </w:r>
      <w:r>
        <w:tab/>
        <w:t>&lt;xs:element name="MbmsSaChange" type="mcvideoloc:tMbmsSaChangeType" minOccurs="0"/&gt;</w:t>
      </w:r>
    </w:p>
    <w:p w14:paraId="06789886" w14:textId="77777777" w:rsidR="001F3C13" w:rsidRDefault="001F3C13" w:rsidP="001F3C13">
      <w:pPr>
        <w:pStyle w:val="PL"/>
      </w:pPr>
      <w:r>
        <w:tab/>
      </w:r>
      <w:r>
        <w:tab/>
      </w:r>
      <w:r>
        <w:tab/>
        <w:t>&lt;xs:element name="MbsfnAreaChange" type="mcvideoloc:tMbsfnAreaChangeType" minOccurs="0"/&gt;</w:t>
      </w:r>
    </w:p>
    <w:p w14:paraId="5B800F5D" w14:textId="77777777" w:rsidR="001F3C13" w:rsidRDefault="001F3C13" w:rsidP="001F3C13">
      <w:pPr>
        <w:pStyle w:val="PL"/>
      </w:pPr>
      <w:r>
        <w:tab/>
      </w:r>
      <w:r>
        <w:tab/>
      </w:r>
      <w:r>
        <w:tab/>
        <w:t>&lt;xs:element name="PeriodicReport" type="mcvideoloc:tIntegerAttributeType" minOccurs="0"/&gt;</w:t>
      </w:r>
    </w:p>
    <w:p w14:paraId="5ADA55F3" w14:textId="77777777" w:rsidR="001F3C13" w:rsidRDefault="001F3C13" w:rsidP="001F3C13">
      <w:pPr>
        <w:pStyle w:val="PL"/>
      </w:pPr>
      <w:r>
        <w:tab/>
      </w:r>
      <w:r>
        <w:tab/>
      </w:r>
      <w:r>
        <w:tab/>
        <w:t>&lt;xs:element name="TravelledDistance" type="mcvideoloc:tIntegerAttributeType" minOccurs="0"/&gt;</w:t>
      </w:r>
    </w:p>
    <w:p w14:paraId="05202C17" w14:textId="77777777" w:rsidR="001F3C13" w:rsidRDefault="001F3C13" w:rsidP="001F3C13">
      <w:pPr>
        <w:pStyle w:val="PL"/>
      </w:pPr>
      <w:r>
        <w:tab/>
      </w:r>
      <w:r>
        <w:tab/>
      </w:r>
      <w:r>
        <w:tab/>
        <w:t>&lt;xs:element name="McvideoSignallingEvent" type="mcvideoloc:tSignallingEventType" minOccurs="0"/&gt;</w:t>
      </w:r>
    </w:p>
    <w:p w14:paraId="3E48158B" w14:textId="77777777" w:rsidR="001F3C13" w:rsidRDefault="001F3C13" w:rsidP="001F3C13">
      <w:pPr>
        <w:pStyle w:val="PL"/>
      </w:pPr>
      <w:r>
        <w:tab/>
      </w:r>
      <w:r>
        <w:tab/>
      </w:r>
      <w:r>
        <w:tab/>
        <w:t>&lt;xs:element name="GeographicalAreaChange" type="mcvideoloc:tGeographicalAreaChange"/&gt;</w:t>
      </w:r>
    </w:p>
    <w:p w14:paraId="6E6F4F42" w14:textId="77777777" w:rsidR="001F3C13" w:rsidRDefault="001F3C13" w:rsidP="001F3C13">
      <w:pPr>
        <w:pStyle w:val="PL"/>
      </w:pPr>
      <w:r>
        <w:tab/>
      </w:r>
      <w:r>
        <w:tab/>
      </w:r>
      <w:r>
        <w:tab/>
        <w:t>&lt;xs:any namespace="##other" processContents="lax" minOccurs="0" maxOccurs="unbounded"/&gt;</w:t>
      </w:r>
    </w:p>
    <w:p w14:paraId="3F40880B"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29AFEB95" w14:textId="77777777" w:rsidR="001F3C13" w:rsidRDefault="001F3C13" w:rsidP="001F3C13">
      <w:pPr>
        <w:pStyle w:val="PL"/>
      </w:pPr>
      <w:r>
        <w:tab/>
      </w:r>
      <w:r>
        <w:tab/>
        <w:t>&lt;/xs:sequence&gt;</w:t>
      </w:r>
    </w:p>
    <w:p w14:paraId="5CED87F2" w14:textId="77777777" w:rsidR="001F3C13" w:rsidRDefault="001F3C13" w:rsidP="001F3C13">
      <w:pPr>
        <w:pStyle w:val="PL"/>
      </w:pPr>
      <w:r>
        <w:tab/>
      </w:r>
      <w:r>
        <w:tab/>
        <w:t>&lt;xs:anyAttribute namespace="##any" processContents="lax"/&gt;</w:t>
      </w:r>
    </w:p>
    <w:p w14:paraId="1F85406F" w14:textId="77777777" w:rsidR="001F3C13" w:rsidRDefault="001F3C13" w:rsidP="001F3C13">
      <w:pPr>
        <w:pStyle w:val="PL"/>
      </w:pPr>
      <w:r>
        <w:tab/>
        <w:t>&lt;/xs:complexType&gt;</w:t>
      </w:r>
    </w:p>
    <w:p w14:paraId="56059CEB" w14:textId="77777777" w:rsidR="001F3C13" w:rsidRDefault="001F3C13" w:rsidP="001F3C13">
      <w:pPr>
        <w:pStyle w:val="PL"/>
      </w:pPr>
      <w:r>
        <w:tab/>
        <w:t>&lt;xs:complexType name="tCellChange"&gt;</w:t>
      </w:r>
    </w:p>
    <w:p w14:paraId="3061BEDC" w14:textId="77777777" w:rsidR="001F3C13" w:rsidRDefault="001F3C13" w:rsidP="001F3C13">
      <w:pPr>
        <w:pStyle w:val="PL"/>
      </w:pPr>
      <w:r>
        <w:tab/>
      </w:r>
      <w:r>
        <w:tab/>
        <w:t>&lt;xs:sequence&gt;</w:t>
      </w:r>
    </w:p>
    <w:p w14:paraId="30E3CF72" w14:textId="77777777" w:rsidR="001F3C13" w:rsidRDefault="001F3C13" w:rsidP="001F3C13">
      <w:pPr>
        <w:pStyle w:val="PL"/>
      </w:pPr>
      <w:r>
        <w:tab/>
      </w:r>
      <w:r>
        <w:tab/>
      </w:r>
      <w:r>
        <w:tab/>
        <w:t>&lt;xs:element name="AnyCellChange" type="mcvideoloc:tEmptyTypeAttribute" minOccurs="0"/&gt;</w:t>
      </w:r>
    </w:p>
    <w:p w14:paraId="2E9A13DE" w14:textId="77777777" w:rsidR="001F3C13" w:rsidRDefault="001F3C13" w:rsidP="001F3C13">
      <w:pPr>
        <w:pStyle w:val="PL"/>
      </w:pPr>
      <w:r>
        <w:tab/>
      </w:r>
      <w:r>
        <w:tab/>
      </w:r>
      <w:r>
        <w:tab/>
        <w:t>&lt;xs:element name="EnterSpecificCell" type="mcvideoloc:tSpecificCellType" minOccurs="0" maxOccurs="unbounded"/&gt;</w:t>
      </w:r>
    </w:p>
    <w:p w14:paraId="67F9021D" w14:textId="77777777" w:rsidR="001F3C13" w:rsidRDefault="001F3C13" w:rsidP="001F3C13">
      <w:pPr>
        <w:pStyle w:val="PL"/>
      </w:pPr>
      <w:r>
        <w:tab/>
      </w:r>
      <w:r>
        <w:tab/>
      </w:r>
      <w:r>
        <w:tab/>
        <w:t>&lt;xs:element name="ExitSpecificCell" type="mcvideoloc:tSpecificCellType" minOccurs="0" maxOccurs="unbounded"/&gt;</w:t>
      </w:r>
    </w:p>
    <w:p w14:paraId="56D303E7" w14:textId="77777777" w:rsidR="001F3C13" w:rsidRDefault="001F3C13" w:rsidP="001F3C13">
      <w:pPr>
        <w:pStyle w:val="PL"/>
      </w:pPr>
      <w:r>
        <w:tab/>
      </w:r>
      <w:r>
        <w:tab/>
      </w:r>
      <w:r>
        <w:tab/>
        <w:t>&lt;xs:any namespace="##other" processContents="lax" minOccurs="0" maxOccurs="unbounded"/&gt;</w:t>
      </w:r>
    </w:p>
    <w:p w14:paraId="784987EF"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37F0E5EB" w14:textId="77777777" w:rsidR="001F3C13" w:rsidRDefault="001F3C13" w:rsidP="001F3C13">
      <w:pPr>
        <w:pStyle w:val="PL"/>
      </w:pPr>
      <w:r>
        <w:tab/>
      </w:r>
      <w:r>
        <w:tab/>
        <w:t>&lt;/xs:sequence&gt;</w:t>
      </w:r>
    </w:p>
    <w:p w14:paraId="2FB13938" w14:textId="77777777" w:rsidR="001F3C13" w:rsidRDefault="001F3C13" w:rsidP="001F3C13">
      <w:pPr>
        <w:pStyle w:val="PL"/>
      </w:pPr>
      <w:r>
        <w:tab/>
      </w:r>
      <w:r>
        <w:tab/>
        <w:t>&lt;xs:anyAttribute namespace="##any" processContents="lax"/&gt;</w:t>
      </w:r>
    </w:p>
    <w:p w14:paraId="3CECF2CF" w14:textId="77777777" w:rsidR="001F3C13" w:rsidRDefault="001F3C13" w:rsidP="001F3C13">
      <w:pPr>
        <w:pStyle w:val="PL"/>
      </w:pPr>
      <w:r>
        <w:tab/>
        <w:t>&lt;/xs:complexType&gt;</w:t>
      </w:r>
    </w:p>
    <w:p w14:paraId="692BC464" w14:textId="77777777" w:rsidR="001F3C13" w:rsidRDefault="001F3C13" w:rsidP="001F3C13">
      <w:pPr>
        <w:pStyle w:val="PL"/>
      </w:pPr>
      <w:r>
        <w:tab/>
        <w:t>&lt;xs:complexType name="tEmptyType"/&gt;</w:t>
      </w:r>
    </w:p>
    <w:p w14:paraId="4F1A1E52" w14:textId="77777777" w:rsidR="001F3C13" w:rsidRDefault="001F3C13" w:rsidP="001F3C13">
      <w:pPr>
        <w:pStyle w:val="PL"/>
      </w:pPr>
      <w:r>
        <w:tab/>
        <w:t>&lt;xs:simpleType name="tEcgi"&gt;</w:t>
      </w:r>
    </w:p>
    <w:p w14:paraId="380A2281" w14:textId="77777777" w:rsidR="001F3C13" w:rsidRDefault="001F3C13" w:rsidP="001F3C13">
      <w:pPr>
        <w:pStyle w:val="PL"/>
      </w:pPr>
      <w:r>
        <w:tab/>
      </w:r>
      <w:r>
        <w:tab/>
        <w:t>&lt;xs:restriction base="xs:string"&gt;</w:t>
      </w:r>
    </w:p>
    <w:p w14:paraId="77DA8C39" w14:textId="77777777" w:rsidR="001F3C13" w:rsidRDefault="001F3C13" w:rsidP="001F3C13">
      <w:pPr>
        <w:pStyle w:val="PL"/>
      </w:pPr>
      <w:r>
        <w:tab/>
      </w:r>
      <w:r>
        <w:tab/>
      </w:r>
      <w:r>
        <w:tab/>
        <w:t>&lt;xs:pattern value="\d{3}\d{3}[0-1]{28}"/&gt;</w:t>
      </w:r>
    </w:p>
    <w:p w14:paraId="16424CFD" w14:textId="77777777" w:rsidR="001F3C13" w:rsidRDefault="001F3C13" w:rsidP="001F3C13">
      <w:pPr>
        <w:pStyle w:val="PL"/>
      </w:pPr>
      <w:r>
        <w:tab/>
      </w:r>
      <w:r>
        <w:tab/>
        <w:t>&lt;/xs:restriction&gt;</w:t>
      </w:r>
    </w:p>
    <w:p w14:paraId="08903724" w14:textId="77777777" w:rsidR="001F3C13" w:rsidRDefault="001F3C13" w:rsidP="001F3C13">
      <w:pPr>
        <w:pStyle w:val="PL"/>
      </w:pPr>
      <w:r>
        <w:tab/>
        <w:t>&lt;/xs:simpleType&gt;</w:t>
      </w:r>
    </w:p>
    <w:p w14:paraId="1FA02085" w14:textId="77777777" w:rsidR="001F3C13" w:rsidRDefault="001F3C13" w:rsidP="001F3C13">
      <w:pPr>
        <w:pStyle w:val="PL"/>
      </w:pPr>
      <w:r>
        <w:tab/>
        <w:t>&lt;xs:complexType name="tSpecificCellType"&gt;</w:t>
      </w:r>
    </w:p>
    <w:p w14:paraId="5D0C49E2" w14:textId="77777777" w:rsidR="001F3C13" w:rsidRDefault="001F3C13" w:rsidP="001F3C13">
      <w:pPr>
        <w:pStyle w:val="PL"/>
      </w:pPr>
      <w:r>
        <w:tab/>
      </w:r>
      <w:r>
        <w:tab/>
        <w:t>&lt;xs:simpleContent&gt;</w:t>
      </w:r>
    </w:p>
    <w:p w14:paraId="3B7B4C74" w14:textId="77777777" w:rsidR="001F3C13" w:rsidRDefault="001F3C13" w:rsidP="001F3C13">
      <w:pPr>
        <w:pStyle w:val="PL"/>
      </w:pPr>
      <w:r>
        <w:tab/>
      </w:r>
      <w:r>
        <w:tab/>
      </w:r>
      <w:r>
        <w:tab/>
        <w:t>&lt;xs:extension base="mcvideoloc:tEcgi"&gt;</w:t>
      </w:r>
    </w:p>
    <w:p w14:paraId="0430C075" w14:textId="77777777" w:rsidR="001F3C13" w:rsidRDefault="001F3C13" w:rsidP="001F3C13">
      <w:pPr>
        <w:pStyle w:val="PL"/>
      </w:pPr>
      <w:r>
        <w:tab/>
      </w:r>
      <w:r>
        <w:tab/>
      </w:r>
      <w:r>
        <w:tab/>
      </w:r>
      <w:r>
        <w:tab/>
        <w:t>&lt;xs:attribute name="TriggerId" type="xs:string" use="required"/&gt;</w:t>
      </w:r>
    </w:p>
    <w:p w14:paraId="5D53F276" w14:textId="77777777" w:rsidR="001F3C13" w:rsidRPr="006254F8" w:rsidRDefault="001F3C13" w:rsidP="001F3C13">
      <w:pPr>
        <w:pStyle w:val="PL"/>
        <w:rPr>
          <w:lang w:val="fr-FR"/>
        </w:rPr>
      </w:pPr>
      <w:r>
        <w:tab/>
      </w:r>
      <w:r>
        <w:tab/>
      </w:r>
      <w:r>
        <w:tab/>
      </w:r>
      <w:r w:rsidRPr="006254F8">
        <w:rPr>
          <w:lang w:val="fr-FR"/>
        </w:rPr>
        <w:t>&lt;/xs:extension&gt;</w:t>
      </w:r>
    </w:p>
    <w:p w14:paraId="78898E47"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50242BD5" w14:textId="77777777" w:rsidR="001F3C13" w:rsidRPr="006254F8" w:rsidRDefault="001F3C13" w:rsidP="001F3C13">
      <w:pPr>
        <w:pStyle w:val="PL"/>
        <w:rPr>
          <w:lang w:val="fr-FR"/>
        </w:rPr>
      </w:pPr>
      <w:r w:rsidRPr="006254F8">
        <w:rPr>
          <w:lang w:val="fr-FR"/>
        </w:rPr>
        <w:tab/>
        <w:t>&lt;/xs:complexType&gt;</w:t>
      </w:r>
    </w:p>
    <w:p w14:paraId="16B275E7" w14:textId="77777777" w:rsidR="001F3C13" w:rsidRDefault="001F3C13" w:rsidP="001F3C13">
      <w:pPr>
        <w:pStyle w:val="PL"/>
      </w:pPr>
      <w:r w:rsidRPr="006254F8">
        <w:rPr>
          <w:lang w:val="fr-FR"/>
        </w:rPr>
        <w:tab/>
      </w:r>
      <w:r>
        <w:t>&lt;xs:complexType name="tEmptyTypeAttribute"&gt;</w:t>
      </w:r>
    </w:p>
    <w:p w14:paraId="5761EB7E" w14:textId="77777777" w:rsidR="001F3C13" w:rsidRDefault="001F3C13" w:rsidP="001F3C13">
      <w:pPr>
        <w:pStyle w:val="PL"/>
      </w:pPr>
      <w:r>
        <w:tab/>
      </w:r>
      <w:r>
        <w:tab/>
        <w:t>&lt;xs:complexContent&gt;</w:t>
      </w:r>
    </w:p>
    <w:p w14:paraId="6294330A" w14:textId="77777777" w:rsidR="001F3C13" w:rsidRDefault="001F3C13" w:rsidP="001F3C13">
      <w:pPr>
        <w:pStyle w:val="PL"/>
      </w:pPr>
      <w:r>
        <w:tab/>
      </w:r>
      <w:r>
        <w:tab/>
      </w:r>
      <w:r>
        <w:tab/>
        <w:t>&lt;xs:extension base="mcvideoloc:tEmptyType"&gt;</w:t>
      </w:r>
    </w:p>
    <w:p w14:paraId="6A76E08B" w14:textId="77777777" w:rsidR="001F3C13" w:rsidRDefault="001F3C13" w:rsidP="001F3C13">
      <w:pPr>
        <w:pStyle w:val="PL"/>
      </w:pPr>
      <w:r>
        <w:tab/>
      </w:r>
      <w:r>
        <w:tab/>
      </w:r>
      <w:r>
        <w:tab/>
      </w:r>
      <w:r>
        <w:tab/>
        <w:t>&lt;xs:attribute name="TriggerId" type="xs:string" use="required"/&gt;</w:t>
      </w:r>
    </w:p>
    <w:p w14:paraId="6D91337F" w14:textId="77777777" w:rsidR="001F3C13" w:rsidRPr="006254F8" w:rsidRDefault="001F3C13" w:rsidP="001F3C13">
      <w:pPr>
        <w:pStyle w:val="PL"/>
        <w:rPr>
          <w:lang w:val="fr-FR"/>
        </w:rPr>
      </w:pPr>
      <w:r>
        <w:tab/>
      </w:r>
      <w:r>
        <w:tab/>
      </w:r>
      <w:r>
        <w:tab/>
      </w:r>
      <w:r w:rsidRPr="006254F8">
        <w:rPr>
          <w:lang w:val="fr-FR"/>
        </w:rPr>
        <w:t>&lt;/xs:extension&gt;</w:t>
      </w:r>
    </w:p>
    <w:p w14:paraId="76718AC4" w14:textId="77777777" w:rsidR="001F3C13" w:rsidRPr="006254F8" w:rsidRDefault="001F3C13" w:rsidP="001F3C13">
      <w:pPr>
        <w:pStyle w:val="PL"/>
        <w:rPr>
          <w:lang w:val="fr-FR"/>
        </w:rPr>
      </w:pPr>
      <w:r w:rsidRPr="006254F8">
        <w:rPr>
          <w:lang w:val="fr-FR"/>
        </w:rPr>
        <w:tab/>
      </w:r>
      <w:r w:rsidRPr="006254F8">
        <w:rPr>
          <w:lang w:val="fr-FR"/>
        </w:rPr>
        <w:tab/>
        <w:t>&lt;/xs:complexContent&gt;</w:t>
      </w:r>
    </w:p>
    <w:p w14:paraId="7CE57650" w14:textId="77777777" w:rsidR="001F3C13" w:rsidRPr="006254F8" w:rsidRDefault="001F3C13" w:rsidP="001F3C13">
      <w:pPr>
        <w:pStyle w:val="PL"/>
        <w:rPr>
          <w:lang w:val="fr-FR"/>
        </w:rPr>
      </w:pPr>
      <w:r w:rsidRPr="006254F8">
        <w:rPr>
          <w:lang w:val="fr-FR"/>
        </w:rPr>
        <w:tab/>
        <w:t>&lt;/xs:complexType&gt;</w:t>
      </w:r>
    </w:p>
    <w:p w14:paraId="09F8D7AC" w14:textId="77777777" w:rsidR="001F3C13" w:rsidRDefault="001F3C13" w:rsidP="001F3C13">
      <w:pPr>
        <w:pStyle w:val="PL"/>
      </w:pPr>
      <w:r w:rsidRPr="006254F8">
        <w:rPr>
          <w:lang w:val="fr-FR"/>
        </w:rPr>
        <w:tab/>
      </w:r>
      <w:r>
        <w:t>&lt;xs:complexType name="tTrackingAreaChangeType"&gt;</w:t>
      </w:r>
    </w:p>
    <w:p w14:paraId="2A7697A9" w14:textId="77777777" w:rsidR="001F3C13" w:rsidRDefault="001F3C13" w:rsidP="001F3C13">
      <w:pPr>
        <w:pStyle w:val="PL"/>
      </w:pPr>
      <w:r>
        <w:tab/>
      </w:r>
      <w:r>
        <w:tab/>
        <w:t>&lt;xs:sequence&gt;</w:t>
      </w:r>
    </w:p>
    <w:p w14:paraId="22A4EE63" w14:textId="77777777" w:rsidR="001F3C13" w:rsidRDefault="001F3C13" w:rsidP="001F3C13">
      <w:pPr>
        <w:pStyle w:val="PL"/>
      </w:pPr>
      <w:r>
        <w:tab/>
      </w:r>
      <w:r>
        <w:tab/>
      </w:r>
      <w:r>
        <w:tab/>
        <w:t>&lt;xs:element name="AnyTrackingAreaChange" type="mcvideoloc:tEmptyTypeAttribute" minOccurs="0"/&gt;</w:t>
      </w:r>
    </w:p>
    <w:p w14:paraId="2C5A0416" w14:textId="77777777" w:rsidR="001F3C13" w:rsidRDefault="001F3C13" w:rsidP="001F3C13">
      <w:pPr>
        <w:pStyle w:val="PL"/>
      </w:pPr>
      <w:r>
        <w:tab/>
      </w:r>
      <w:r>
        <w:tab/>
      </w:r>
      <w:r>
        <w:tab/>
        <w:t>&lt;xs:element name="EnterSpecificTrackingArea" type="mcvideoloc:tTrackingAreaIdentity" minOccurs="0" maxOccurs="unbounded"/&gt;</w:t>
      </w:r>
    </w:p>
    <w:p w14:paraId="145B9BB5" w14:textId="77777777" w:rsidR="001F3C13" w:rsidRDefault="001F3C13" w:rsidP="001F3C13">
      <w:pPr>
        <w:pStyle w:val="PL"/>
      </w:pPr>
      <w:r>
        <w:tab/>
      </w:r>
      <w:r>
        <w:tab/>
      </w:r>
      <w:r>
        <w:tab/>
        <w:t>&lt;xs:element name="ExitSpecificTrackingArea" type="mcvideoloc:tTrackingAreaIdentity" minOccurs="0" maxOccurs="unbounded"/&gt;</w:t>
      </w:r>
    </w:p>
    <w:p w14:paraId="19712ED2" w14:textId="77777777" w:rsidR="001F3C13" w:rsidRDefault="001F3C13" w:rsidP="001F3C13">
      <w:pPr>
        <w:pStyle w:val="PL"/>
      </w:pPr>
      <w:r>
        <w:tab/>
      </w:r>
      <w:r>
        <w:tab/>
      </w:r>
      <w:r>
        <w:tab/>
        <w:t>&lt;xs:any namespace="##other" processContents="lax" minOccurs="0" maxOccurs="unbounded"/&gt;</w:t>
      </w:r>
    </w:p>
    <w:p w14:paraId="261DED61"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652879D4" w14:textId="77777777" w:rsidR="001F3C13" w:rsidRDefault="001F3C13" w:rsidP="001F3C13">
      <w:pPr>
        <w:pStyle w:val="PL"/>
      </w:pPr>
      <w:r>
        <w:tab/>
      </w:r>
      <w:r>
        <w:tab/>
        <w:t>&lt;/xs:sequence&gt;</w:t>
      </w:r>
    </w:p>
    <w:p w14:paraId="5CD6A0D1" w14:textId="77777777" w:rsidR="001F3C13" w:rsidRDefault="001F3C13" w:rsidP="001F3C13">
      <w:pPr>
        <w:pStyle w:val="PL"/>
      </w:pPr>
      <w:r>
        <w:tab/>
      </w:r>
      <w:r>
        <w:tab/>
        <w:t>&lt;xs:anyAttribute namespace="##any" processContents="lax"/&gt;</w:t>
      </w:r>
    </w:p>
    <w:p w14:paraId="30E453DC" w14:textId="77777777" w:rsidR="001F3C13" w:rsidRDefault="001F3C13" w:rsidP="001F3C13">
      <w:pPr>
        <w:pStyle w:val="PL"/>
      </w:pPr>
      <w:r>
        <w:tab/>
        <w:t>&lt;/xs:complexType&gt;</w:t>
      </w:r>
    </w:p>
    <w:p w14:paraId="4271E1E8" w14:textId="77777777" w:rsidR="001F3C13" w:rsidRDefault="001F3C13" w:rsidP="001F3C13">
      <w:pPr>
        <w:pStyle w:val="PL"/>
      </w:pPr>
      <w:r>
        <w:tab/>
        <w:t>&lt;xs:simpleType name="tTrackingAreaIdentityFormat"&gt;</w:t>
      </w:r>
    </w:p>
    <w:p w14:paraId="25F469F5" w14:textId="77777777" w:rsidR="001F3C13" w:rsidRDefault="001F3C13" w:rsidP="001F3C13">
      <w:pPr>
        <w:pStyle w:val="PL"/>
      </w:pPr>
      <w:r>
        <w:tab/>
      </w:r>
      <w:r>
        <w:tab/>
        <w:t>&lt;xs:restriction base="xs:string"&gt;</w:t>
      </w:r>
    </w:p>
    <w:p w14:paraId="2C91AC54" w14:textId="77777777" w:rsidR="001F3C13" w:rsidRDefault="001F3C13" w:rsidP="001F3C13">
      <w:pPr>
        <w:pStyle w:val="PL"/>
      </w:pPr>
      <w:r>
        <w:tab/>
      </w:r>
      <w:r>
        <w:tab/>
      </w:r>
      <w:r>
        <w:tab/>
        <w:t>&lt;xs:pattern value="\d{3}\d{3}[0-1]{16}"/&gt;</w:t>
      </w:r>
    </w:p>
    <w:p w14:paraId="6B8CE190" w14:textId="77777777" w:rsidR="001F3C13" w:rsidRDefault="001F3C13" w:rsidP="001F3C13">
      <w:pPr>
        <w:pStyle w:val="PL"/>
      </w:pPr>
      <w:r>
        <w:tab/>
      </w:r>
      <w:r>
        <w:tab/>
        <w:t>&lt;/xs:restriction&gt;</w:t>
      </w:r>
    </w:p>
    <w:p w14:paraId="16B6435B" w14:textId="77777777" w:rsidR="001F3C13" w:rsidRDefault="001F3C13" w:rsidP="001F3C13">
      <w:pPr>
        <w:pStyle w:val="PL"/>
      </w:pPr>
      <w:r>
        <w:tab/>
        <w:t>&lt;/xs:simpleType&gt;</w:t>
      </w:r>
    </w:p>
    <w:p w14:paraId="6942BF37" w14:textId="77777777" w:rsidR="001F3C13" w:rsidRDefault="001F3C13" w:rsidP="001F3C13">
      <w:pPr>
        <w:pStyle w:val="PL"/>
      </w:pPr>
      <w:r>
        <w:tab/>
        <w:t>&lt;xs:complexType name="tTrackingAreaIdentity"&gt;</w:t>
      </w:r>
    </w:p>
    <w:p w14:paraId="40AE93EC" w14:textId="77777777" w:rsidR="001F3C13" w:rsidRDefault="001F3C13" w:rsidP="001F3C13">
      <w:pPr>
        <w:pStyle w:val="PL"/>
      </w:pPr>
      <w:r>
        <w:tab/>
      </w:r>
      <w:r>
        <w:tab/>
        <w:t>&lt;xs:simpleContent&gt;</w:t>
      </w:r>
    </w:p>
    <w:p w14:paraId="046D90A4" w14:textId="77777777" w:rsidR="001F3C13" w:rsidRDefault="001F3C13" w:rsidP="001F3C13">
      <w:pPr>
        <w:pStyle w:val="PL"/>
      </w:pPr>
      <w:r>
        <w:tab/>
      </w:r>
      <w:r>
        <w:tab/>
      </w:r>
      <w:r>
        <w:tab/>
        <w:t>&lt;xs:extension base="mcvideoloc:tTrackingAreaIdentityFormat"&gt;</w:t>
      </w:r>
    </w:p>
    <w:p w14:paraId="7A529720" w14:textId="77777777" w:rsidR="001F3C13" w:rsidRDefault="001F3C13" w:rsidP="001F3C13">
      <w:pPr>
        <w:pStyle w:val="PL"/>
      </w:pPr>
      <w:r>
        <w:tab/>
      </w:r>
      <w:r>
        <w:tab/>
      </w:r>
      <w:r>
        <w:tab/>
      </w:r>
      <w:r>
        <w:tab/>
        <w:t>&lt;xs:attribute name="TriggerId" type="xs:string" use="required"/&gt;</w:t>
      </w:r>
    </w:p>
    <w:p w14:paraId="4D7CA5A1" w14:textId="77777777" w:rsidR="001F3C13" w:rsidRPr="006254F8" w:rsidRDefault="001F3C13" w:rsidP="001F3C13">
      <w:pPr>
        <w:pStyle w:val="PL"/>
        <w:rPr>
          <w:lang w:val="fr-FR"/>
        </w:rPr>
      </w:pPr>
      <w:r>
        <w:tab/>
      </w:r>
      <w:r>
        <w:tab/>
      </w:r>
      <w:r>
        <w:tab/>
      </w:r>
      <w:r w:rsidRPr="006254F8">
        <w:rPr>
          <w:lang w:val="fr-FR"/>
        </w:rPr>
        <w:t>&lt;/xs:extension&gt;</w:t>
      </w:r>
    </w:p>
    <w:p w14:paraId="41EAE6D5"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6BA64EF2" w14:textId="77777777" w:rsidR="001F3C13" w:rsidRPr="006254F8" w:rsidRDefault="001F3C13" w:rsidP="001F3C13">
      <w:pPr>
        <w:pStyle w:val="PL"/>
        <w:rPr>
          <w:lang w:val="fr-FR"/>
        </w:rPr>
      </w:pPr>
      <w:r w:rsidRPr="006254F8">
        <w:rPr>
          <w:lang w:val="fr-FR"/>
        </w:rPr>
        <w:tab/>
        <w:t>&lt;/xs:complexType&gt;</w:t>
      </w:r>
    </w:p>
    <w:p w14:paraId="662F8463" w14:textId="77777777" w:rsidR="001F3C13" w:rsidRPr="006254F8" w:rsidRDefault="001F3C13" w:rsidP="001F3C13">
      <w:pPr>
        <w:pStyle w:val="PL"/>
        <w:rPr>
          <w:lang w:val="fr-FR"/>
        </w:rPr>
      </w:pPr>
      <w:r w:rsidRPr="006254F8">
        <w:rPr>
          <w:lang w:val="fr-FR"/>
        </w:rPr>
        <w:tab/>
        <w:t>&lt;xs:complexType name="tPlmnChangeType"&gt;</w:t>
      </w:r>
    </w:p>
    <w:p w14:paraId="47F6A826" w14:textId="77777777" w:rsidR="001F3C13" w:rsidRPr="006254F8" w:rsidRDefault="001F3C13" w:rsidP="001F3C13">
      <w:pPr>
        <w:pStyle w:val="PL"/>
        <w:rPr>
          <w:lang w:val="fr-FR"/>
        </w:rPr>
      </w:pPr>
      <w:r w:rsidRPr="006254F8">
        <w:rPr>
          <w:lang w:val="fr-FR"/>
        </w:rPr>
        <w:tab/>
      </w:r>
      <w:r w:rsidRPr="006254F8">
        <w:rPr>
          <w:lang w:val="fr-FR"/>
        </w:rPr>
        <w:tab/>
        <w:t>&lt;xs:sequence&gt;</w:t>
      </w:r>
    </w:p>
    <w:p w14:paraId="5C9DA001"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&lt;xs:element name="AnyPlmnChange" type="mc</w:t>
      </w:r>
      <w:r>
        <w:rPr>
          <w:lang w:val="fr-FR"/>
        </w:rPr>
        <w:t>video</w:t>
      </w:r>
      <w:r w:rsidRPr="006254F8">
        <w:rPr>
          <w:lang w:val="fr-FR"/>
        </w:rPr>
        <w:t>loc:tEmptyTypeAttribute" minOccurs="0"/&gt;</w:t>
      </w:r>
    </w:p>
    <w:p w14:paraId="26103D47"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&lt;xs:element name="EnterSpecificPlmn" type="mc</w:t>
      </w:r>
      <w:r>
        <w:rPr>
          <w:lang w:val="fr-FR"/>
        </w:rPr>
        <w:t>video</w:t>
      </w:r>
      <w:r w:rsidRPr="006254F8">
        <w:rPr>
          <w:lang w:val="fr-FR"/>
        </w:rPr>
        <w:t>loc:tPlmnIdentity" minOccurs="0" maxOccurs="unbounded"/&gt;</w:t>
      </w:r>
    </w:p>
    <w:p w14:paraId="580B8A62" w14:textId="77777777" w:rsidR="001F3C13" w:rsidRDefault="001F3C13" w:rsidP="001F3C13">
      <w:pPr>
        <w:pStyle w:val="PL"/>
      </w:pPr>
      <w:r w:rsidRPr="006254F8">
        <w:rPr>
          <w:lang w:val="fr-FR"/>
        </w:rPr>
        <w:tab/>
      </w:r>
      <w:r w:rsidRPr="006254F8">
        <w:rPr>
          <w:lang w:val="fr-FR"/>
        </w:rPr>
        <w:tab/>
      </w:r>
      <w:r w:rsidRPr="006254F8">
        <w:rPr>
          <w:lang w:val="fr-FR"/>
        </w:rPr>
        <w:tab/>
      </w:r>
      <w:r>
        <w:t>&lt;xs:element name="ExitSpecificPlmn" type="mcvideoloc:tPlmnIdentity" minOccurs="0" maxOccurs="unbounded"/&gt;</w:t>
      </w:r>
    </w:p>
    <w:p w14:paraId="4DC8B747" w14:textId="77777777" w:rsidR="001F3C13" w:rsidRDefault="001F3C13" w:rsidP="001F3C13">
      <w:pPr>
        <w:pStyle w:val="PL"/>
      </w:pPr>
      <w:r>
        <w:tab/>
      </w:r>
      <w:r>
        <w:tab/>
      </w:r>
      <w:r>
        <w:tab/>
        <w:t>&lt;xs:any namespace="##other" processContents="lax" minOccurs="0" maxOccurs="unbounded"/&gt;</w:t>
      </w:r>
    </w:p>
    <w:p w14:paraId="282C0B4A"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3CB9F052" w14:textId="77777777" w:rsidR="001F3C13" w:rsidRDefault="001F3C13" w:rsidP="001F3C13">
      <w:pPr>
        <w:pStyle w:val="PL"/>
      </w:pPr>
      <w:r>
        <w:tab/>
      </w:r>
      <w:r>
        <w:tab/>
        <w:t>&lt;/xs:sequence&gt;</w:t>
      </w:r>
    </w:p>
    <w:p w14:paraId="44455CD8" w14:textId="77777777" w:rsidR="001F3C13" w:rsidRDefault="001F3C13" w:rsidP="001F3C13">
      <w:pPr>
        <w:pStyle w:val="PL"/>
      </w:pPr>
      <w:r>
        <w:tab/>
      </w:r>
      <w:r>
        <w:tab/>
        <w:t>&lt;xs:anyAttribute namespace="##any" processContents="lax"/&gt;</w:t>
      </w:r>
    </w:p>
    <w:p w14:paraId="3407A941" w14:textId="77777777" w:rsidR="001F3C13" w:rsidRDefault="001F3C13" w:rsidP="001F3C13">
      <w:pPr>
        <w:pStyle w:val="PL"/>
      </w:pPr>
      <w:r>
        <w:tab/>
        <w:t>&lt;/xs:complexType&gt;</w:t>
      </w:r>
    </w:p>
    <w:p w14:paraId="24F4F3D6" w14:textId="77777777" w:rsidR="001F3C13" w:rsidRDefault="001F3C13" w:rsidP="001F3C13">
      <w:pPr>
        <w:pStyle w:val="PL"/>
      </w:pPr>
      <w:r>
        <w:tab/>
        <w:t>&lt;xs:simpleType name="tPlmnIdentityFormat"&gt;</w:t>
      </w:r>
    </w:p>
    <w:p w14:paraId="643B2EAF" w14:textId="77777777" w:rsidR="001F3C13" w:rsidRDefault="001F3C13" w:rsidP="001F3C13">
      <w:pPr>
        <w:pStyle w:val="PL"/>
      </w:pPr>
      <w:r>
        <w:tab/>
      </w:r>
      <w:r>
        <w:tab/>
        <w:t>&lt;xs:restriction base="xs:string"&gt;</w:t>
      </w:r>
    </w:p>
    <w:p w14:paraId="4D7AD686" w14:textId="77777777" w:rsidR="001F3C13" w:rsidRDefault="001F3C13" w:rsidP="001F3C13">
      <w:pPr>
        <w:pStyle w:val="PL"/>
      </w:pPr>
      <w:r>
        <w:tab/>
      </w:r>
      <w:r>
        <w:tab/>
      </w:r>
      <w:r>
        <w:tab/>
        <w:t>&lt;xs:pattern value="\d{3}\d{3}"/&gt;</w:t>
      </w:r>
    </w:p>
    <w:p w14:paraId="7C84C28B" w14:textId="77777777" w:rsidR="001F3C13" w:rsidRDefault="001F3C13" w:rsidP="001F3C13">
      <w:pPr>
        <w:pStyle w:val="PL"/>
      </w:pPr>
      <w:r>
        <w:tab/>
      </w:r>
      <w:r>
        <w:tab/>
        <w:t>&lt;/xs:restriction&gt;</w:t>
      </w:r>
    </w:p>
    <w:p w14:paraId="0C2855F8" w14:textId="77777777" w:rsidR="001F3C13" w:rsidRDefault="001F3C13" w:rsidP="001F3C13">
      <w:pPr>
        <w:pStyle w:val="PL"/>
      </w:pPr>
      <w:r>
        <w:tab/>
        <w:t>&lt;/xs:simpleType&gt;</w:t>
      </w:r>
    </w:p>
    <w:p w14:paraId="0276CE29" w14:textId="77777777" w:rsidR="001F3C13" w:rsidRDefault="001F3C13" w:rsidP="001F3C13">
      <w:pPr>
        <w:pStyle w:val="PL"/>
      </w:pPr>
      <w:r>
        <w:tab/>
        <w:t>&lt;xs:complexType name="tPlmnIdentity"&gt;</w:t>
      </w:r>
    </w:p>
    <w:p w14:paraId="22CF9DD0" w14:textId="77777777" w:rsidR="001F3C13" w:rsidRDefault="001F3C13" w:rsidP="001F3C13">
      <w:pPr>
        <w:pStyle w:val="PL"/>
      </w:pPr>
      <w:r>
        <w:tab/>
      </w:r>
      <w:r>
        <w:tab/>
        <w:t>&lt;xs:simpleContent&gt;</w:t>
      </w:r>
    </w:p>
    <w:p w14:paraId="11E600C5" w14:textId="77777777" w:rsidR="001F3C13" w:rsidRDefault="001F3C13" w:rsidP="001F3C13">
      <w:pPr>
        <w:pStyle w:val="PL"/>
      </w:pPr>
      <w:r>
        <w:tab/>
      </w:r>
      <w:r>
        <w:tab/>
      </w:r>
      <w:r>
        <w:tab/>
        <w:t>&lt;xs:extension base="mcvideoloc:tPlmnIdentityFormat"&gt;</w:t>
      </w:r>
    </w:p>
    <w:p w14:paraId="3FB845A1" w14:textId="77777777" w:rsidR="001F3C13" w:rsidRDefault="001F3C13" w:rsidP="001F3C13">
      <w:pPr>
        <w:pStyle w:val="PL"/>
      </w:pPr>
      <w:r>
        <w:tab/>
      </w:r>
      <w:r>
        <w:tab/>
      </w:r>
      <w:r>
        <w:tab/>
      </w:r>
      <w:r>
        <w:tab/>
        <w:t>&lt;xs:attribute name="TriggerId" type="xs:string" use="required"/&gt;</w:t>
      </w:r>
    </w:p>
    <w:p w14:paraId="1B5416F2" w14:textId="77777777" w:rsidR="001F3C13" w:rsidRPr="006254F8" w:rsidRDefault="001F3C13" w:rsidP="001F3C13">
      <w:pPr>
        <w:pStyle w:val="PL"/>
        <w:rPr>
          <w:lang w:val="fr-FR"/>
        </w:rPr>
      </w:pPr>
      <w:r>
        <w:tab/>
      </w:r>
      <w:r>
        <w:tab/>
      </w:r>
      <w:r>
        <w:tab/>
      </w:r>
      <w:r w:rsidRPr="006254F8">
        <w:rPr>
          <w:lang w:val="fr-FR"/>
        </w:rPr>
        <w:t>&lt;/xs:extension&gt;</w:t>
      </w:r>
    </w:p>
    <w:p w14:paraId="0400F325"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337C92E1" w14:textId="77777777" w:rsidR="001F3C13" w:rsidRPr="006254F8" w:rsidRDefault="001F3C13" w:rsidP="001F3C13">
      <w:pPr>
        <w:pStyle w:val="PL"/>
        <w:rPr>
          <w:lang w:val="fr-FR"/>
        </w:rPr>
      </w:pPr>
      <w:r w:rsidRPr="006254F8">
        <w:rPr>
          <w:lang w:val="fr-FR"/>
        </w:rPr>
        <w:tab/>
        <w:t>&lt;/xs:complexType&gt;</w:t>
      </w:r>
    </w:p>
    <w:p w14:paraId="4D1BA3AB" w14:textId="77777777" w:rsidR="001F3C13" w:rsidRPr="006254F8" w:rsidRDefault="001F3C13" w:rsidP="001F3C13">
      <w:pPr>
        <w:pStyle w:val="PL"/>
        <w:rPr>
          <w:lang w:val="fr-FR"/>
        </w:rPr>
      </w:pPr>
      <w:r w:rsidRPr="006254F8">
        <w:rPr>
          <w:lang w:val="fr-FR"/>
        </w:rPr>
        <w:tab/>
        <w:t>&lt;xs:complexType name="tMbmsSaChangeType"&gt;</w:t>
      </w:r>
    </w:p>
    <w:p w14:paraId="3862C079" w14:textId="77777777" w:rsidR="001F3C13" w:rsidRPr="006254F8" w:rsidRDefault="001F3C13" w:rsidP="001F3C13">
      <w:pPr>
        <w:pStyle w:val="PL"/>
        <w:rPr>
          <w:lang w:val="fr-FR"/>
        </w:rPr>
      </w:pPr>
      <w:r w:rsidRPr="006254F8">
        <w:rPr>
          <w:lang w:val="fr-FR"/>
        </w:rPr>
        <w:tab/>
      </w:r>
      <w:r w:rsidRPr="006254F8">
        <w:rPr>
          <w:lang w:val="fr-FR"/>
        </w:rPr>
        <w:tab/>
        <w:t>&lt;xs:sequence&gt;</w:t>
      </w:r>
    </w:p>
    <w:p w14:paraId="3F7EA445"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&lt;xs:element name="AnyMbmsSaChange" type="mc</w:t>
      </w:r>
      <w:r>
        <w:rPr>
          <w:lang w:val="fr-FR"/>
        </w:rPr>
        <w:t>video</w:t>
      </w:r>
      <w:r w:rsidRPr="006254F8">
        <w:rPr>
          <w:lang w:val="fr-FR"/>
        </w:rPr>
        <w:t>loc:tEmptyTypeAttribute" minOccurs="0"/&gt;</w:t>
      </w:r>
    </w:p>
    <w:p w14:paraId="7870BB63"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&lt;xs:element name="EnterSpecificMbmsSa" type="mc</w:t>
      </w:r>
      <w:r>
        <w:rPr>
          <w:lang w:val="fr-FR"/>
        </w:rPr>
        <w:t>video</w:t>
      </w:r>
      <w:r w:rsidRPr="006254F8">
        <w:rPr>
          <w:lang w:val="fr-FR"/>
        </w:rPr>
        <w:t>loc:tMbmsSaIdentity" minOccurs="0"/&gt;</w:t>
      </w:r>
    </w:p>
    <w:p w14:paraId="17D1BA61" w14:textId="77777777" w:rsidR="001F3C13" w:rsidRDefault="001F3C13" w:rsidP="001F3C13">
      <w:pPr>
        <w:pStyle w:val="PL"/>
      </w:pPr>
      <w:r w:rsidRPr="006254F8">
        <w:rPr>
          <w:lang w:val="fr-FR"/>
        </w:rPr>
        <w:tab/>
      </w:r>
      <w:r w:rsidRPr="006254F8">
        <w:rPr>
          <w:lang w:val="fr-FR"/>
        </w:rPr>
        <w:tab/>
      </w:r>
      <w:r w:rsidRPr="006254F8">
        <w:rPr>
          <w:lang w:val="fr-FR"/>
        </w:rPr>
        <w:tab/>
      </w:r>
      <w:r>
        <w:t>&lt;xs:element name="ExitSpecificMbmsSa" type="mcvideoloc:tMbmsSaIdentity" minOccurs="0"/&gt;</w:t>
      </w:r>
    </w:p>
    <w:p w14:paraId="63E7E6FD" w14:textId="77777777" w:rsidR="001F3C13" w:rsidRDefault="001F3C13" w:rsidP="001F3C13">
      <w:pPr>
        <w:pStyle w:val="PL"/>
      </w:pPr>
      <w:r>
        <w:tab/>
      </w:r>
      <w:r>
        <w:tab/>
      </w:r>
      <w:r>
        <w:tab/>
        <w:t>&lt;xs:any namespace="##other" processContents="lax" minOccurs="0" maxOccurs="unbounded"/&gt;</w:t>
      </w:r>
    </w:p>
    <w:p w14:paraId="52956A40"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4919FA22" w14:textId="77777777" w:rsidR="001F3C13" w:rsidRDefault="001F3C13" w:rsidP="001F3C13">
      <w:pPr>
        <w:pStyle w:val="PL"/>
      </w:pPr>
      <w:r>
        <w:tab/>
      </w:r>
      <w:r>
        <w:tab/>
        <w:t>&lt;/xs:sequence&gt;</w:t>
      </w:r>
    </w:p>
    <w:p w14:paraId="049DBEE0" w14:textId="77777777" w:rsidR="001F3C13" w:rsidRDefault="001F3C13" w:rsidP="001F3C13">
      <w:pPr>
        <w:pStyle w:val="PL"/>
      </w:pPr>
      <w:r>
        <w:tab/>
      </w:r>
      <w:r>
        <w:tab/>
        <w:t>&lt;xs:anyAttribute namespace="##any" processContents="lax"/&gt;</w:t>
      </w:r>
    </w:p>
    <w:p w14:paraId="32B046A8" w14:textId="77777777" w:rsidR="001F3C13" w:rsidRDefault="001F3C13" w:rsidP="001F3C13">
      <w:pPr>
        <w:pStyle w:val="PL"/>
      </w:pPr>
      <w:r>
        <w:tab/>
        <w:t>&lt;/xs:complexType&gt;</w:t>
      </w:r>
    </w:p>
    <w:p w14:paraId="2F93661C" w14:textId="77777777" w:rsidR="001F3C13" w:rsidRDefault="001F3C13" w:rsidP="001F3C13">
      <w:pPr>
        <w:pStyle w:val="PL"/>
      </w:pPr>
      <w:r>
        <w:tab/>
        <w:t>&lt;xs:simpleType name="tMbmsSaIdentityFormat"&gt;</w:t>
      </w:r>
    </w:p>
    <w:p w14:paraId="44C11A29" w14:textId="77777777" w:rsidR="001F3C13" w:rsidRDefault="001F3C13" w:rsidP="001F3C13">
      <w:pPr>
        <w:pStyle w:val="PL"/>
      </w:pPr>
      <w:r>
        <w:tab/>
      </w:r>
      <w:r>
        <w:tab/>
        <w:t>&lt;xs:restriction base="xs:integer"&gt;</w:t>
      </w:r>
    </w:p>
    <w:p w14:paraId="3F157681" w14:textId="77777777" w:rsidR="001F3C13" w:rsidRDefault="001F3C13" w:rsidP="001F3C13">
      <w:pPr>
        <w:pStyle w:val="PL"/>
      </w:pPr>
      <w:r>
        <w:tab/>
      </w:r>
      <w:r>
        <w:tab/>
      </w:r>
      <w:r>
        <w:tab/>
        <w:t>&lt;xs:minInclusive value="0"/&gt;</w:t>
      </w:r>
    </w:p>
    <w:p w14:paraId="35700403" w14:textId="77777777" w:rsidR="001F3C13" w:rsidRDefault="001F3C13" w:rsidP="001F3C13">
      <w:pPr>
        <w:pStyle w:val="PL"/>
      </w:pPr>
      <w:r>
        <w:tab/>
      </w:r>
      <w:r>
        <w:tab/>
      </w:r>
      <w:r>
        <w:tab/>
        <w:t>&lt;xs:maxInclusive value="65535"/&gt;</w:t>
      </w:r>
    </w:p>
    <w:p w14:paraId="2556B611" w14:textId="77777777" w:rsidR="001F3C13" w:rsidRDefault="001F3C13" w:rsidP="001F3C13">
      <w:pPr>
        <w:pStyle w:val="PL"/>
      </w:pPr>
      <w:r>
        <w:tab/>
      </w:r>
      <w:r>
        <w:tab/>
        <w:t>&lt;/xs:restriction&gt;</w:t>
      </w:r>
    </w:p>
    <w:p w14:paraId="0A936EE3" w14:textId="77777777" w:rsidR="001F3C13" w:rsidRDefault="001F3C13" w:rsidP="001F3C13">
      <w:pPr>
        <w:pStyle w:val="PL"/>
      </w:pPr>
      <w:r>
        <w:tab/>
        <w:t>&lt;/xs:simpleType&gt;</w:t>
      </w:r>
    </w:p>
    <w:p w14:paraId="5511C398" w14:textId="77777777" w:rsidR="001F3C13" w:rsidRDefault="001F3C13" w:rsidP="001F3C13">
      <w:pPr>
        <w:pStyle w:val="PL"/>
      </w:pPr>
      <w:r>
        <w:tab/>
        <w:t>&lt;xs:complexType name="tMbmsSaIdentity"&gt;</w:t>
      </w:r>
    </w:p>
    <w:p w14:paraId="258982D9" w14:textId="77777777" w:rsidR="001F3C13" w:rsidRDefault="001F3C13" w:rsidP="001F3C13">
      <w:pPr>
        <w:pStyle w:val="PL"/>
      </w:pPr>
      <w:r>
        <w:tab/>
      </w:r>
      <w:r>
        <w:tab/>
        <w:t>&lt;xs:simpleContent&gt;</w:t>
      </w:r>
    </w:p>
    <w:p w14:paraId="276D9680" w14:textId="77777777" w:rsidR="001F3C13" w:rsidRDefault="001F3C13" w:rsidP="001F3C13">
      <w:pPr>
        <w:pStyle w:val="PL"/>
      </w:pPr>
      <w:r>
        <w:tab/>
      </w:r>
      <w:r>
        <w:tab/>
      </w:r>
      <w:r>
        <w:tab/>
        <w:t>&lt;xs:extension base="mcvideoloc:tMbmsSaIdentityFormat"&gt;</w:t>
      </w:r>
    </w:p>
    <w:p w14:paraId="323373E8" w14:textId="77777777" w:rsidR="001F3C13" w:rsidRDefault="001F3C13" w:rsidP="001F3C13">
      <w:pPr>
        <w:pStyle w:val="PL"/>
      </w:pPr>
      <w:r>
        <w:tab/>
      </w:r>
      <w:r>
        <w:tab/>
      </w:r>
      <w:r>
        <w:tab/>
      </w:r>
      <w:r>
        <w:tab/>
        <w:t>&lt;xs:attribute name="TriggerId" type="xs:string" use="required"/&gt;</w:t>
      </w:r>
    </w:p>
    <w:p w14:paraId="7AF26917" w14:textId="77777777" w:rsidR="001F3C13" w:rsidRPr="006254F8" w:rsidRDefault="001F3C13" w:rsidP="001F3C13">
      <w:pPr>
        <w:pStyle w:val="PL"/>
        <w:rPr>
          <w:lang w:val="fr-FR"/>
        </w:rPr>
      </w:pPr>
      <w:r>
        <w:tab/>
      </w:r>
      <w:r>
        <w:tab/>
      </w:r>
      <w:r>
        <w:tab/>
      </w:r>
      <w:r w:rsidRPr="006254F8">
        <w:rPr>
          <w:lang w:val="fr-FR"/>
        </w:rPr>
        <w:t>&lt;/xs:extension&gt;</w:t>
      </w:r>
    </w:p>
    <w:p w14:paraId="40B68114"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3482C17F" w14:textId="77777777" w:rsidR="001F3C13" w:rsidRPr="006254F8" w:rsidRDefault="001F3C13" w:rsidP="001F3C13">
      <w:pPr>
        <w:pStyle w:val="PL"/>
        <w:rPr>
          <w:lang w:val="fr-FR"/>
        </w:rPr>
      </w:pPr>
      <w:r w:rsidRPr="006254F8">
        <w:rPr>
          <w:lang w:val="fr-FR"/>
        </w:rPr>
        <w:tab/>
        <w:t>&lt;/xs:complexType&gt;</w:t>
      </w:r>
    </w:p>
    <w:p w14:paraId="1745E7D3" w14:textId="77777777" w:rsidR="001F3C13" w:rsidRDefault="001F3C13" w:rsidP="001F3C13">
      <w:pPr>
        <w:pStyle w:val="PL"/>
      </w:pPr>
      <w:r w:rsidRPr="006254F8">
        <w:rPr>
          <w:lang w:val="fr-FR"/>
        </w:rPr>
        <w:tab/>
      </w:r>
      <w:r>
        <w:t>&lt;xs:complexType name="tMbsfnAreaChangeType"&gt;</w:t>
      </w:r>
    </w:p>
    <w:p w14:paraId="6FDB5674" w14:textId="77777777" w:rsidR="001F3C13" w:rsidRDefault="001F3C13" w:rsidP="001F3C13">
      <w:pPr>
        <w:pStyle w:val="PL"/>
      </w:pPr>
      <w:r>
        <w:tab/>
      </w:r>
      <w:r>
        <w:tab/>
        <w:t>&lt;xs:sequence&gt;</w:t>
      </w:r>
    </w:p>
    <w:p w14:paraId="4C9080F3" w14:textId="77777777" w:rsidR="001F3C13" w:rsidRDefault="001F3C13" w:rsidP="001F3C13">
      <w:pPr>
        <w:pStyle w:val="PL"/>
      </w:pPr>
      <w:r>
        <w:tab/>
      </w:r>
      <w:r>
        <w:tab/>
      </w:r>
      <w:r>
        <w:tab/>
        <w:t>&lt;xs:element name="EnterSpecificMbsfnArea" type="mcvideoloc:tMbsfnAreaIdentity" minOccurs="0"/&gt;</w:t>
      </w:r>
    </w:p>
    <w:p w14:paraId="5EAFB7D4" w14:textId="77777777" w:rsidR="001F3C13" w:rsidRDefault="001F3C13" w:rsidP="001F3C13">
      <w:pPr>
        <w:pStyle w:val="PL"/>
      </w:pPr>
      <w:r>
        <w:tab/>
      </w:r>
      <w:r>
        <w:tab/>
      </w:r>
      <w:r>
        <w:tab/>
        <w:t>&lt;xs:element name="ExitSpecificMbsfnArea" type="mcvideoloc:tMbsfnAreaIdentity" minOccurs="0"/&gt;</w:t>
      </w:r>
    </w:p>
    <w:p w14:paraId="162C19C8" w14:textId="77777777" w:rsidR="001F3C13" w:rsidRDefault="001F3C13" w:rsidP="001F3C13">
      <w:pPr>
        <w:pStyle w:val="PL"/>
      </w:pPr>
      <w:r>
        <w:tab/>
      </w:r>
      <w:r>
        <w:tab/>
      </w:r>
      <w:r>
        <w:tab/>
        <w:t>&lt;xs:any namespace="##other" processContents="lax" minOccurs="0" maxOccurs="unbounded"/&gt;</w:t>
      </w:r>
    </w:p>
    <w:p w14:paraId="34E5D85C"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70AA1EEE" w14:textId="77777777" w:rsidR="001F3C13" w:rsidRDefault="001F3C13" w:rsidP="001F3C13">
      <w:pPr>
        <w:pStyle w:val="PL"/>
      </w:pPr>
      <w:r>
        <w:tab/>
      </w:r>
      <w:r>
        <w:tab/>
        <w:t>&lt;/xs:sequence&gt;</w:t>
      </w:r>
    </w:p>
    <w:p w14:paraId="497184AD" w14:textId="77777777" w:rsidR="001F3C13" w:rsidRDefault="001F3C13" w:rsidP="001F3C13">
      <w:pPr>
        <w:pStyle w:val="PL"/>
      </w:pPr>
      <w:r>
        <w:tab/>
      </w:r>
      <w:r>
        <w:tab/>
        <w:t>&lt;xs:anyAttribute namespace="##any" processContents="lax"/&gt;</w:t>
      </w:r>
    </w:p>
    <w:p w14:paraId="22FBB033" w14:textId="77777777" w:rsidR="001F3C13" w:rsidRDefault="001F3C13" w:rsidP="001F3C13">
      <w:pPr>
        <w:pStyle w:val="PL"/>
      </w:pPr>
      <w:r>
        <w:tab/>
        <w:t>&lt;/xs:complexType&gt;</w:t>
      </w:r>
    </w:p>
    <w:p w14:paraId="2CA355B7" w14:textId="77777777" w:rsidR="001F3C13" w:rsidRDefault="001F3C13" w:rsidP="001F3C13">
      <w:pPr>
        <w:pStyle w:val="PL"/>
      </w:pPr>
      <w:r>
        <w:tab/>
        <w:t>&lt;xs:simpleType name="tMbsfnAreaIdentityFormat"&gt;</w:t>
      </w:r>
    </w:p>
    <w:p w14:paraId="111C285F" w14:textId="77777777" w:rsidR="001F3C13" w:rsidRDefault="001F3C13" w:rsidP="001F3C13">
      <w:pPr>
        <w:pStyle w:val="PL"/>
      </w:pPr>
      <w:r>
        <w:tab/>
      </w:r>
      <w:r>
        <w:tab/>
        <w:t>&lt;xs:restriction base="xs:integer"&gt;</w:t>
      </w:r>
    </w:p>
    <w:p w14:paraId="004584A8" w14:textId="77777777" w:rsidR="001F3C13" w:rsidRDefault="001F3C13" w:rsidP="001F3C13">
      <w:pPr>
        <w:pStyle w:val="PL"/>
      </w:pPr>
      <w:r>
        <w:tab/>
      </w:r>
      <w:r>
        <w:tab/>
      </w:r>
      <w:r>
        <w:tab/>
        <w:t>&lt;xs:minInclusive value="0"/&gt;</w:t>
      </w:r>
    </w:p>
    <w:p w14:paraId="05FEC0BB" w14:textId="77777777" w:rsidR="001F3C13" w:rsidRDefault="001F3C13" w:rsidP="001F3C13">
      <w:pPr>
        <w:pStyle w:val="PL"/>
      </w:pPr>
      <w:r>
        <w:tab/>
      </w:r>
      <w:r>
        <w:tab/>
      </w:r>
      <w:r>
        <w:tab/>
        <w:t>&lt;xs:maxInclusive value="255"/&gt;</w:t>
      </w:r>
    </w:p>
    <w:p w14:paraId="1934730B" w14:textId="77777777" w:rsidR="001F3C13" w:rsidRDefault="001F3C13" w:rsidP="001F3C13">
      <w:pPr>
        <w:pStyle w:val="PL"/>
      </w:pPr>
      <w:r>
        <w:tab/>
      </w:r>
      <w:r>
        <w:tab/>
        <w:t>&lt;/xs:restriction&gt;</w:t>
      </w:r>
    </w:p>
    <w:p w14:paraId="0C2E3C2F" w14:textId="77777777" w:rsidR="001F3C13" w:rsidRDefault="001F3C13" w:rsidP="001F3C13">
      <w:pPr>
        <w:pStyle w:val="PL"/>
      </w:pPr>
      <w:r>
        <w:tab/>
        <w:t>&lt;/xs:simpleType&gt;</w:t>
      </w:r>
    </w:p>
    <w:p w14:paraId="64C799CC" w14:textId="77777777" w:rsidR="001F3C13" w:rsidRDefault="001F3C13" w:rsidP="001F3C13">
      <w:pPr>
        <w:pStyle w:val="PL"/>
      </w:pPr>
      <w:r>
        <w:tab/>
        <w:t>&lt;xs:complexType name="tMbsfnAreaIdentity"&gt;</w:t>
      </w:r>
    </w:p>
    <w:p w14:paraId="58640A93" w14:textId="77777777" w:rsidR="001F3C13" w:rsidRDefault="001F3C13" w:rsidP="001F3C13">
      <w:pPr>
        <w:pStyle w:val="PL"/>
      </w:pPr>
      <w:r>
        <w:tab/>
      </w:r>
      <w:r>
        <w:tab/>
        <w:t>&lt;xs:simpleContent&gt;</w:t>
      </w:r>
    </w:p>
    <w:p w14:paraId="10F69B4C" w14:textId="77777777" w:rsidR="001F3C13" w:rsidRDefault="001F3C13" w:rsidP="001F3C13">
      <w:pPr>
        <w:pStyle w:val="PL"/>
      </w:pPr>
      <w:r>
        <w:tab/>
      </w:r>
      <w:r>
        <w:tab/>
      </w:r>
      <w:r>
        <w:tab/>
        <w:t>&lt;xs:extension base="mcvideoloc:tMbsfnAreaIdentityFormat"&gt;</w:t>
      </w:r>
    </w:p>
    <w:p w14:paraId="5FB069AE" w14:textId="77777777" w:rsidR="001F3C13" w:rsidRDefault="001F3C13" w:rsidP="001F3C13">
      <w:pPr>
        <w:pStyle w:val="PL"/>
      </w:pPr>
      <w:r>
        <w:tab/>
      </w:r>
      <w:r>
        <w:tab/>
      </w:r>
      <w:r>
        <w:tab/>
      </w:r>
      <w:r>
        <w:tab/>
        <w:t>&lt;xs:attribute name="TriggerId" type="xs:string" use="required"/&gt;</w:t>
      </w:r>
    </w:p>
    <w:p w14:paraId="0DD32576" w14:textId="77777777" w:rsidR="001F3C13" w:rsidRPr="006254F8" w:rsidRDefault="001F3C13" w:rsidP="001F3C13">
      <w:pPr>
        <w:pStyle w:val="PL"/>
        <w:rPr>
          <w:lang w:val="fr-FR"/>
        </w:rPr>
      </w:pPr>
      <w:r>
        <w:tab/>
      </w:r>
      <w:r>
        <w:tab/>
      </w:r>
      <w:r>
        <w:tab/>
      </w:r>
      <w:r w:rsidRPr="006254F8">
        <w:rPr>
          <w:lang w:val="fr-FR"/>
        </w:rPr>
        <w:t>&lt;/xs:extension&gt;</w:t>
      </w:r>
    </w:p>
    <w:p w14:paraId="7850CCE5"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4ED173C3" w14:textId="77777777" w:rsidR="001F3C13" w:rsidRPr="006254F8" w:rsidRDefault="001F3C13" w:rsidP="001F3C13">
      <w:pPr>
        <w:pStyle w:val="PL"/>
        <w:rPr>
          <w:lang w:val="fr-FR"/>
        </w:rPr>
      </w:pPr>
      <w:r w:rsidRPr="006254F8">
        <w:rPr>
          <w:lang w:val="fr-FR"/>
        </w:rPr>
        <w:tab/>
        <w:t>&lt;/xs:complexType&gt;</w:t>
      </w:r>
    </w:p>
    <w:p w14:paraId="5452E25F" w14:textId="77777777" w:rsidR="001F3C13" w:rsidRDefault="001F3C13" w:rsidP="001F3C13">
      <w:pPr>
        <w:pStyle w:val="PL"/>
      </w:pPr>
      <w:r w:rsidRPr="006254F8">
        <w:rPr>
          <w:lang w:val="fr-FR"/>
        </w:rPr>
        <w:tab/>
      </w:r>
      <w:r>
        <w:t>&lt;xs:complexType name="tIntegerAttributeType"&gt;</w:t>
      </w:r>
    </w:p>
    <w:p w14:paraId="0AC32AE2" w14:textId="77777777" w:rsidR="001F3C13" w:rsidRDefault="001F3C13" w:rsidP="001F3C13">
      <w:pPr>
        <w:pStyle w:val="PL"/>
      </w:pPr>
      <w:r>
        <w:tab/>
      </w:r>
      <w:r>
        <w:tab/>
        <w:t>&lt;xs:simpleContent&gt;</w:t>
      </w:r>
    </w:p>
    <w:p w14:paraId="7C50E7CE" w14:textId="77777777" w:rsidR="001F3C13" w:rsidRDefault="001F3C13" w:rsidP="001F3C13">
      <w:pPr>
        <w:pStyle w:val="PL"/>
      </w:pPr>
      <w:r>
        <w:tab/>
      </w:r>
      <w:r>
        <w:tab/>
      </w:r>
      <w:r>
        <w:tab/>
        <w:t>&lt;xs:extension base="xs:integer"&gt;</w:t>
      </w:r>
    </w:p>
    <w:p w14:paraId="46D9C385" w14:textId="77777777" w:rsidR="001F3C13" w:rsidRDefault="001F3C13" w:rsidP="001F3C13">
      <w:pPr>
        <w:pStyle w:val="PL"/>
      </w:pPr>
      <w:r>
        <w:tab/>
      </w:r>
      <w:r>
        <w:tab/>
      </w:r>
      <w:r>
        <w:tab/>
      </w:r>
      <w:r>
        <w:tab/>
        <w:t>&lt;xs:attribute name="TriggerId" type="xs:string" use="required"/&gt;</w:t>
      </w:r>
    </w:p>
    <w:p w14:paraId="2B2E9E8F" w14:textId="77777777" w:rsidR="001F3C13" w:rsidRPr="006254F8" w:rsidRDefault="001F3C13" w:rsidP="001F3C13">
      <w:pPr>
        <w:pStyle w:val="PL"/>
        <w:rPr>
          <w:lang w:val="fr-FR"/>
        </w:rPr>
      </w:pPr>
      <w:r>
        <w:tab/>
      </w:r>
      <w:r>
        <w:tab/>
      </w:r>
      <w:r>
        <w:tab/>
      </w:r>
      <w:r w:rsidRPr="006254F8">
        <w:rPr>
          <w:lang w:val="fr-FR"/>
        </w:rPr>
        <w:t>&lt;/xs:extension&gt;</w:t>
      </w:r>
    </w:p>
    <w:p w14:paraId="3685943D"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3D94BC28" w14:textId="77777777" w:rsidR="001F3C13" w:rsidRPr="006254F8" w:rsidRDefault="001F3C13" w:rsidP="001F3C13">
      <w:pPr>
        <w:pStyle w:val="PL"/>
        <w:rPr>
          <w:lang w:val="fr-FR"/>
        </w:rPr>
      </w:pPr>
      <w:r w:rsidRPr="006254F8">
        <w:rPr>
          <w:lang w:val="fr-FR"/>
        </w:rPr>
        <w:tab/>
        <w:t>&lt;/xs:complexType&gt;</w:t>
      </w:r>
    </w:p>
    <w:p w14:paraId="0E0315C3" w14:textId="77777777" w:rsidR="001F3C13" w:rsidRPr="006254F8" w:rsidRDefault="001F3C13" w:rsidP="001F3C13">
      <w:pPr>
        <w:pStyle w:val="PL"/>
        <w:rPr>
          <w:lang w:val="fr-FR"/>
        </w:rPr>
      </w:pPr>
      <w:r w:rsidRPr="006254F8">
        <w:rPr>
          <w:lang w:val="fr-FR"/>
        </w:rPr>
        <w:tab/>
        <w:t>&lt;xs:complexType name="tTravelledDistanceType"&gt;</w:t>
      </w:r>
    </w:p>
    <w:p w14:paraId="27669B67" w14:textId="77777777" w:rsidR="001F3C13" w:rsidRPr="006254F8" w:rsidRDefault="001F3C13" w:rsidP="001F3C13">
      <w:pPr>
        <w:pStyle w:val="PL"/>
        <w:rPr>
          <w:lang w:val="fr-FR"/>
        </w:rPr>
      </w:pPr>
      <w:r w:rsidRPr="006254F8">
        <w:rPr>
          <w:lang w:val="fr-FR"/>
        </w:rPr>
        <w:tab/>
      </w:r>
      <w:r w:rsidRPr="006254F8">
        <w:rPr>
          <w:lang w:val="fr-FR"/>
        </w:rPr>
        <w:tab/>
        <w:t>&lt;xs:sequence&gt;</w:t>
      </w:r>
    </w:p>
    <w:p w14:paraId="266495C9"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&lt;xs:element name="TravelledDistance" type="xs:positiveInteger"/&gt;</w:t>
      </w:r>
    </w:p>
    <w:p w14:paraId="7BD311EA" w14:textId="77777777" w:rsidR="001F3C13" w:rsidRDefault="001F3C13" w:rsidP="001F3C13">
      <w:pPr>
        <w:pStyle w:val="PL"/>
        <w:rPr>
          <w:lang w:val="fr-FR"/>
        </w:rPr>
      </w:pPr>
      <w:r w:rsidRPr="006254F8">
        <w:rPr>
          <w:lang w:val="fr-FR"/>
        </w:rPr>
        <w:tab/>
      </w:r>
      <w:r w:rsidRPr="006254F8">
        <w:rPr>
          <w:lang w:val="fr-FR"/>
        </w:rPr>
        <w:tab/>
      </w:r>
      <w:r w:rsidRPr="006254F8">
        <w:rPr>
          <w:lang w:val="fr-FR"/>
        </w:rPr>
        <w:tab/>
        <w:t>&lt;xs:any namespace="##other" processContents="lax" minOccurs="0" maxOccurs="unbounded"/&gt;</w:t>
      </w:r>
    </w:p>
    <w:p w14:paraId="6B632C4D" w14:textId="77777777" w:rsidR="001F3C13" w:rsidRPr="00587E76" w:rsidRDefault="001F3C13" w:rsidP="001F3C13">
      <w:pPr>
        <w:pStyle w:val="PL"/>
      </w:pPr>
      <w:r w:rsidRPr="00E05A95">
        <w:rPr>
          <w:lang w:val="fr-FR"/>
        </w:rPr>
        <w:tab/>
      </w:r>
      <w:r w:rsidRPr="00E05A95">
        <w:rPr>
          <w:lang w:val="fr-FR"/>
        </w:rPr>
        <w:tab/>
      </w:r>
      <w:r w:rsidRPr="00E05A95">
        <w:rPr>
          <w:lang w:val="fr-FR"/>
        </w:rPr>
        <w:tab/>
      </w:r>
      <w:r w:rsidRPr="0098763C">
        <w:t>&lt;xs:element name="anyExt" type="</w:t>
      </w:r>
      <w:r>
        <w:t>mcvideoloc:</w:t>
      </w:r>
      <w:r w:rsidRPr="0098763C">
        <w:t>anyExtType" minOccurs="0"/&gt;</w:t>
      </w:r>
    </w:p>
    <w:p w14:paraId="56A76E32" w14:textId="77777777" w:rsidR="001F3C13" w:rsidRDefault="001F3C13" w:rsidP="001F3C13">
      <w:pPr>
        <w:pStyle w:val="PL"/>
      </w:pPr>
      <w:r w:rsidRPr="00587E76">
        <w:tab/>
      </w:r>
      <w:r w:rsidRPr="00587E76">
        <w:tab/>
      </w:r>
      <w:r>
        <w:t>&lt;/xs:sequence&gt;</w:t>
      </w:r>
    </w:p>
    <w:p w14:paraId="703B677A" w14:textId="77777777" w:rsidR="001F3C13" w:rsidRDefault="001F3C13" w:rsidP="001F3C13">
      <w:pPr>
        <w:pStyle w:val="PL"/>
      </w:pPr>
      <w:r>
        <w:tab/>
      </w:r>
      <w:r>
        <w:tab/>
        <w:t>&lt;xs:anyAttribute namespace="##any" processContents="lax"/&gt;</w:t>
      </w:r>
    </w:p>
    <w:p w14:paraId="31FDA211" w14:textId="77777777" w:rsidR="001F3C13" w:rsidRDefault="001F3C13" w:rsidP="001F3C13">
      <w:pPr>
        <w:pStyle w:val="PL"/>
      </w:pPr>
      <w:r>
        <w:tab/>
        <w:t>&lt;/xs:complexType&gt;</w:t>
      </w:r>
    </w:p>
    <w:p w14:paraId="6A3F2BA2" w14:textId="77777777" w:rsidR="001F3C13" w:rsidRDefault="001F3C13" w:rsidP="001F3C13">
      <w:pPr>
        <w:pStyle w:val="PL"/>
      </w:pPr>
      <w:r>
        <w:tab/>
        <w:t>&lt;xs:complexType name="tSignallingEventType"&gt;</w:t>
      </w:r>
    </w:p>
    <w:p w14:paraId="1479CE4E" w14:textId="77777777" w:rsidR="001F3C13" w:rsidRDefault="001F3C13" w:rsidP="001F3C13">
      <w:pPr>
        <w:pStyle w:val="PL"/>
      </w:pPr>
      <w:r>
        <w:tab/>
      </w:r>
      <w:r>
        <w:tab/>
        <w:t>&lt;xs:sequence&gt;</w:t>
      </w:r>
    </w:p>
    <w:p w14:paraId="1FEC41C2" w14:textId="77777777" w:rsidR="001F3C13" w:rsidRDefault="001F3C13" w:rsidP="001F3C13">
      <w:pPr>
        <w:pStyle w:val="PL"/>
      </w:pPr>
      <w:r>
        <w:tab/>
      </w:r>
      <w:r>
        <w:tab/>
      </w:r>
      <w:r>
        <w:tab/>
        <w:t>&lt;xs:element name="InitialLogOn" type="mcvideoloc:tEmptyTypeAttribute" minOccurs="0"/&gt;</w:t>
      </w:r>
    </w:p>
    <w:p w14:paraId="45A36487" w14:textId="77777777" w:rsidR="001F3C13" w:rsidRDefault="001F3C13" w:rsidP="001F3C13">
      <w:pPr>
        <w:pStyle w:val="PL"/>
      </w:pPr>
      <w:r>
        <w:tab/>
      </w:r>
      <w:r>
        <w:tab/>
      </w:r>
      <w:r>
        <w:tab/>
        <w:t>&lt;xs:element name="GroupCallNonEmergency" type="mcvideoloc:tEmptyTypeAttribute" minOccurs="0"/&gt;</w:t>
      </w:r>
    </w:p>
    <w:p w14:paraId="28545999" w14:textId="77777777" w:rsidR="001F3C13" w:rsidRDefault="001F3C13" w:rsidP="001F3C13">
      <w:pPr>
        <w:pStyle w:val="PL"/>
      </w:pPr>
      <w:r>
        <w:tab/>
      </w:r>
      <w:r>
        <w:tab/>
      </w:r>
      <w:r>
        <w:tab/>
        <w:t>&lt;xs:element name="PrivateCallNonEmergency" type="mcvideoloc:tEmptyTypeAttribute" minOccurs="0"/&gt;</w:t>
      </w:r>
    </w:p>
    <w:p w14:paraId="46FE1228" w14:textId="77777777" w:rsidR="001F3C13" w:rsidRDefault="001F3C13" w:rsidP="001F3C13">
      <w:pPr>
        <w:pStyle w:val="PL"/>
      </w:pPr>
      <w:r>
        <w:tab/>
      </w:r>
      <w:r>
        <w:tab/>
      </w:r>
      <w:r>
        <w:tab/>
        <w:t>&lt;xs:element name="LocationConfigurationReceived" type="mcvideoloc:tEmptyTypeAttribute" minOccurs="0"/&gt;</w:t>
      </w:r>
    </w:p>
    <w:p w14:paraId="1C0B5EA0" w14:textId="77777777" w:rsidR="001F3C13" w:rsidRDefault="001F3C13" w:rsidP="001F3C13">
      <w:pPr>
        <w:pStyle w:val="PL"/>
      </w:pPr>
      <w:r>
        <w:tab/>
      </w:r>
      <w:r>
        <w:tab/>
      </w:r>
      <w:r>
        <w:tab/>
        <w:t>&lt;xs:any namespace="##other" processContents="lax" minOccurs="0" maxOccurs="unbounded"/&gt;</w:t>
      </w:r>
    </w:p>
    <w:p w14:paraId="7B39EEA6"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78853DED" w14:textId="77777777" w:rsidR="001F3C13" w:rsidRDefault="001F3C13" w:rsidP="001F3C13">
      <w:pPr>
        <w:pStyle w:val="PL"/>
      </w:pPr>
      <w:r>
        <w:tab/>
      </w:r>
      <w:r>
        <w:tab/>
        <w:t>&lt;/xs:sequence&gt;</w:t>
      </w:r>
    </w:p>
    <w:p w14:paraId="2AA5B565" w14:textId="77777777" w:rsidR="001F3C13" w:rsidRDefault="001F3C13" w:rsidP="001F3C13">
      <w:pPr>
        <w:pStyle w:val="PL"/>
      </w:pPr>
      <w:r>
        <w:tab/>
      </w:r>
      <w:r>
        <w:tab/>
        <w:t>&lt;xs:anyAttribute namespace="##any" processContents="lax"/&gt;</w:t>
      </w:r>
    </w:p>
    <w:p w14:paraId="322CA6C1" w14:textId="77777777" w:rsidR="001F3C13" w:rsidRDefault="001F3C13" w:rsidP="001F3C13">
      <w:pPr>
        <w:pStyle w:val="PL"/>
      </w:pPr>
      <w:r>
        <w:tab/>
        <w:t>&lt;/xs:complexType&gt;</w:t>
      </w:r>
    </w:p>
    <w:p w14:paraId="76060364" w14:textId="77777777" w:rsidR="001F3C13" w:rsidRDefault="001F3C13" w:rsidP="001F3C13">
      <w:pPr>
        <w:pStyle w:val="PL"/>
      </w:pPr>
      <w:r>
        <w:tab/>
        <w:t>&lt;xs:complexType name="tEmergencyEventType"&gt;</w:t>
      </w:r>
    </w:p>
    <w:p w14:paraId="5FBD05E4" w14:textId="77777777" w:rsidR="001F3C13" w:rsidRDefault="001F3C13" w:rsidP="001F3C13">
      <w:pPr>
        <w:pStyle w:val="PL"/>
      </w:pPr>
      <w:r>
        <w:tab/>
      </w:r>
      <w:r>
        <w:tab/>
        <w:t>&lt;xs:sequence&gt;</w:t>
      </w:r>
    </w:p>
    <w:p w14:paraId="7197F1B0" w14:textId="77777777" w:rsidR="001F3C13" w:rsidRDefault="001F3C13" w:rsidP="001F3C13">
      <w:pPr>
        <w:pStyle w:val="PL"/>
      </w:pPr>
      <w:r>
        <w:tab/>
      </w:r>
      <w:r>
        <w:tab/>
      </w:r>
      <w:r>
        <w:tab/>
        <w:t>&lt;xs:element name="GroupCallEmergency" type="mcvideoloc:tEmptyTypeAttribute" minOccurs="0"/&gt;</w:t>
      </w:r>
    </w:p>
    <w:p w14:paraId="6D1FE26C" w14:textId="77777777" w:rsidR="001F3C13" w:rsidRDefault="001F3C13" w:rsidP="001F3C13">
      <w:pPr>
        <w:pStyle w:val="PL"/>
      </w:pPr>
      <w:r>
        <w:tab/>
      </w:r>
      <w:r>
        <w:tab/>
      </w:r>
      <w:r>
        <w:tab/>
        <w:t>&lt;xs:element name="GroupCallImminentPeril" type="mcvideoloc:tEmptyTypeAttribute" minOccurs="0"/&gt;</w:t>
      </w:r>
    </w:p>
    <w:p w14:paraId="7B3E423E" w14:textId="77777777" w:rsidR="001F3C13" w:rsidRDefault="001F3C13" w:rsidP="001F3C13">
      <w:pPr>
        <w:pStyle w:val="PL"/>
      </w:pPr>
      <w:r>
        <w:tab/>
      </w:r>
      <w:r>
        <w:tab/>
      </w:r>
      <w:r>
        <w:tab/>
        <w:t>&lt;xs:element name="PrivateCallEmergency" type="mcvideoloc:tEmptyTypeAttribute" minOccurs="0"/&gt;</w:t>
      </w:r>
    </w:p>
    <w:p w14:paraId="1E802BDA" w14:textId="77777777" w:rsidR="001F3C13" w:rsidRDefault="001F3C13" w:rsidP="001F3C13">
      <w:pPr>
        <w:pStyle w:val="PL"/>
      </w:pPr>
      <w:r>
        <w:tab/>
      </w:r>
      <w:r>
        <w:tab/>
      </w:r>
      <w:r>
        <w:tab/>
        <w:t>&lt;xs:element name="InitiateEmergencyAlert" type="mcvideoloc:tEmptyTypeAttribute" minOccurs="0"/&gt;</w:t>
      </w:r>
    </w:p>
    <w:p w14:paraId="361F1041" w14:textId="77777777" w:rsidR="001F3C13" w:rsidRDefault="001F3C13" w:rsidP="001F3C13">
      <w:pPr>
        <w:pStyle w:val="PL"/>
      </w:pPr>
      <w:r>
        <w:tab/>
      </w:r>
      <w:r>
        <w:tab/>
      </w:r>
      <w:r>
        <w:tab/>
        <w:t>&lt;xs:any namespace="##other" processContents="lax" minOccurs="0" maxOccurs="unbounded"/&gt;</w:t>
      </w:r>
    </w:p>
    <w:p w14:paraId="60BF6115"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28FC49CF" w14:textId="77777777" w:rsidR="001F3C13" w:rsidRDefault="001F3C13" w:rsidP="001F3C13">
      <w:pPr>
        <w:pStyle w:val="PL"/>
      </w:pPr>
      <w:r>
        <w:tab/>
      </w:r>
      <w:r>
        <w:tab/>
        <w:t>&lt;/xs:sequence&gt;</w:t>
      </w:r>
    </w:p>
    <w:p w14:paraId="71A8423E" w14:textId="77777777" w:rsidR="001F3C13" w:rsidRDefault="001F3C13" w:rsidP="001F3C13">
      <w:pPr>
        <w:pStyle w:val="PL"/>
      </w:pPr>
      <w:r>
        <w:tab/>
      </w:r>
      <w:r>
        <w:tab/>
        <w:t>&lt;xs:anyAttribute namespace="##any" processContents="lax"/&gt;</w:t>
      </w:r>
    </w:p>
    <w:p w14:paraId="5F023FA1" w14:textId="77777777" w:rsidR="001F3C13" w:rsidRDefault="001F3C13" w:rsidP="001F3C13">
      <w:pPr>
        <w:pStyle w:val="PL"/>
      </w:pPr>
      <w:r>
        <w:tab/>
        <w:t>&lt;/xs:complexType&gt;</w:t>
      </w:r>
    </w:p>
    <w:p w14:paraId="744FEE1C" w14:textId="77777777" w:rsidR="001F3C13" w:rsidRDefault="001F3C13" w:rsidP="001F3C13">
      <w:pPr>
        <w:pStyle w:val="PL"/>
      </w:pPr>
      <w:r>
        <w:tab/>
        <w:t>&lt;xs:complexType name="tRequestedLocationType"&gt;</w:t>
      </w:r>
    </w:p>
    <w:p w14:paraId="396E9438" w14:textId="77777777" w:rsidR="001F3C13" w:rsidRDefault="001F3C13" w:rsidP="001F3C13">
      <w:pPr>
        <w:pStyle w:val="PL"/>
      </w:pPr>
      <w:r>
        <w:tab/>
      </w:r>
      <w:r>
        <w:tab/>
        <w:t>&lt;xs:sequence&gt;</w:t>
      </w:r>
    </w:p>
    <w:p w14:paraId="6238FF7C" w14:textId="77777777" w:rsidR="001F3C13" w:rsidRDefault="001F3C13" w:rsidP="001F3C13">
      <w:pPr>
        <w:pStyle w:val="PL"/>
      </w:pPr>
      <w:r>
        <w:tab/>
      </w:r>
      <w:r>
        <w:tab/>
      </w:r>
      <w:r>
        <w:tab/>
        <w:t>&lt;xs:element name="ServingEcgi" type="mcvideoloc:tEmptyType" minOccurs="0"/&gt;</w:t>
      </w:r>
    </w:p>
    <w:p w14:paraId="3FAE1B67" w14:textId="77777777" w:rsidR="001F3C13" w:rsidRDefault="001F3C13" w:rsidP="001F3C13">
      <w:pPr>
        <w:pStyle w:val="PL"/>
      </w:pPr>
      <w:r>
        <w:tab/>
      </w:r>
      <w:r>
        <w:tab/>
      </w:r>
      <w:r>
        <w:tab/>
        <w:t>&lt;xs:element name="NeighbouringEcgi" type="mcvideoloc:tEmptyType" minOccurs="0" maxOccurs="unbounded"/&gt;</w:t>
      </w:r>
    </w:p>
    <w:p w14:paraId="155E12B7" w14:textId="77777777" w:rsidR="001F3C13" w:rsidRDefault="001F3C13" w:rsidP="001F3C13">
      <w:pPr>
        <w:pStyle w:val="PL"/>
      </w:pPr>
      <w:r>
        <w:tab/>
      </w:r>
      <w:r>
        <w:tab/>
      </w:r>
      <w:r>
        <w:tab/>
        <w:t>&lt;xs:element name="MbmsSaId" type="mcvideoloc:tEmptyType" minOccurs="0"/&gt;</w:t>
      </w:r>
    </w:p>
    <w:p w14:paraId="5500B738" w14:textId="77777777" w:rsidR="001F3C13" w:rsidRDefault="001F3C13" w:rsidP="001F3C13">
      <w:pPr>
        <w:pStyle w:val="PL"/>
      </w:pPr>
      <w:r>
        <w:tab/>
      </w:r>
      <w:r>
        <w:tab/>
      </w:r>
      <w:r>
        <w:tab/>
        <w:t>&lt;xs:element name="MbsfnArea" type="mcvideoloc:tEmptyType" minOccurs="0"/&gt;</w:t>
      </w:r>
    </w:p>
    <w:p w14:paraId="1781B6CA" w14:textId="77777777" w:rsidR="001F3C13" w:rsidRDefault="001F3C13" w:rsidP="001F3C13">
      <w:pPr>
        <w:pStyle w:val="PL"/>
      </w:pPr>
      <w:r>
        <w:tab/>
      </w:r>
      <w:r>
        <w:tab/>
      </w:r>
      <w:r>
        <w:tab/>
        <w:t>&lt;xs:element name="GeographicalC</w:t>
      </w:r>
      <w:r w:rsidR="002176B8">
        <w:t>o</w:t>
      </w:r>
      <w:r>
        <w:t>ordinate" type="mcvideoloc:tEmptyType" minOccurs="0"/&gt;</w:t>
      </w:r>
    </w:p>
    <w:p w14:paraId="664E15E2" w14:textId="77777777" w:rsidR="001F3C13" w:rsidRDefault="001F3C13" w:rsidP="001F3C13">
      <w:pPr>
        <w:pStyle w:val="PL"/>
      </w:pPr>
      <w:r>
        <w:tab/>
      </w:r>
      <w:r>
        <w:tab/>
      </w:r>
      <w:r>
        <w:tab/>
        <w:t>&lt;xs:element name="minimumIntervalLength" type="xs:positiveInteger"/&gt;</w:t>
      </w:r>
    </w:p>
    <w:p w14:paraId="5CAA6946" w14:textId="77777777" w:rsidR="001F3C13" w:rsidRDefault="001F3C13" w:rsidP="001F3C13">
      <w:pPr>
        <w:pStyle w:val="PL"/>
      </w:pPr>
      <w:r>
        <w:tab/>
      </w:r>
      <w:r>
        <w:tab/>
      </w:r>
      <w:r>
        <w:tab/>
        <w:t>&lt;xs:any namespace="##other" processContents="lax" minOccurs="0" maxOccurs="unbounded"/&gt;</w:t>
      </w:r>
    </w:p>
    <w:p w14:paraId="10958B08"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54037B43" w14:textId="77777777" w:rsidR="001F3C13" w:rsidRDefault="001F3C13" w:rsidP="001F3C13">
      <w:pPr>
        <w:pStyle w:val="PL"/>
      </w:pPr>
      <w:r>
        <w:tab/>
      </w:r>
      <w:r>
        <w:tab/>
        <w:t>&lt;/xs:sequence&gt;</w:t>
      </w:r>
    </w:p>
    <w:p w14:paraId="249C8C83" w14:textId="77777777" w:rsidR="001F3C13" w:rsidRDefault="001F3C13" w:rsidP="001F3C13">
      <w:pPr>
        <w:pStyle w:val="PL"/>
      </w:pPr>
      <w:r>
        <w:tab/>
      </w:r>
      <w:r>
        <w:tab/>
        <w:t>&lt;xs:anyAttribute namespace="##any" processContents="lax"/&gt;</w:t>
      </w:r>
    </w:p>
    <w:p w14:paraId="24C748E5" w14:textId="77777777" w:rsidR="001F3C13" w:rsidRDefault="001F3C13" w:rsidP="001F3C13">
      <w:pPr>
        <w:pStyle w:val="PL"/>
      </w:pPr>
      <w:r>
        <w:tab/>
        <w:t>&lt;/xs:complexType&gt;</w:t>
      </w:r>
    </w:p>
    <w:p w14:paraId="0C4441BA" w14:textId="77777777" w:rsidR="001F3C13" w:rsidRDefault="001F3C13" w:rsidP="001F3C13">
      <w:pPr>
        <w:pStyle w:val="PL"/>
      </w:pPr>
    </w:p>
    <w:p w14:paraId="319A2974" w14:textId="77777777" w:rsidR="001F3C13" w:rsidRDefault="001F3C13" w:rsidP="001F3C13">
      <w:pPr>
        <w:pStyle w:val="PL"/>
      </w:pPr>
      <w:r>
        <w:tab/>
        <w:t>&lt;xs:complexType name="tCurrentLocationType"&gt;</w:t>
      </w:r>
    </w:p>
    <w:p w14:paraId="0235196A" w14:textId="77777777" w:rsidR="001F3C13" w:rsidRDefault="001F3C13" w:rsidP="001F3C13">
      <w:pPr>
        <w:pStyle w:val="PL"/>
      </w:pPr>
      <w:r>
        <w:tab/>
      </w:r>
      <w:r>
        <w:tab/>
        <w:t>&lt;xs:sequence&gt;</w:t>
      </w:r>
    </w:p>
    <w:p w14:paraId="4A1CBBEB" w14:textId="77777777" w:rsidR="001F3C13" w:rsidRDefault="001F3C13" w:rsidP="001F3C13">
      <w:pPr>
        <w:pStyle w:val="PL"/>
      </w:pPr>
      <w:r>
        <w:tab/>
      </w:r>
      <w:r>
        <w:tab/>
      </w:r>
      <w:r>
        <w:tab/>
        <w:t>&lt;xs:element name="CurrentServingEcgi" type="mcvideoloc:tLocationType" minOccurs="0"/&gt;</w:t>
      </w:r>
    </w:p>
    <w:p w14:paraId="4B61F9FE" w14:textId="77777777" w:rsidR="001F3C13" w:rsidRDefault="001F3C13" w:rsidP="001F3C13">
      <w:pPr>
        <w:pStyle w:val="PL"/>
      </w:pPr>
      <w:r>
        <w:tab/>
      </w:r>
      <w:r>
        <w:tab/>
      </w:r>
      <w:r>
        <w:tab/>
        <w:t>&lt;xs:element name="NeighbouringEcgi" type="mcvideoloc:tLocationType" minOccurs="0" maxOccurs="unbounded"/&gt;</w:t>
      </w:r>
    </w:p>
    <w:p w14:paraId="08C06B08" w14:textId="77777777" w:rsidR="001F3C13" w:rsidRDefault="001F3C13" w:rsidP="001F3C13">
      <w:pPr>
        <w:pStyle w:val="PL"/>
      </w:pPr>
      <w:r>
        <w:tab/>
      </w:r>
      <w:r>
        <w:tab/>
      </w:r>
      <w:r>
        <w:tab/>
        <w:t>&lt;xs:element name="MbmsSaId" type="mcvideoloc:tLocationType" minOccurs="0"/&gt;</w:t>
      </w:r>
    </w:p>
    <w:p w14:paraId="58D6B8A5" w14:textId="77777777" w:rsidR="001F3C13" w:rsidRDefault="001F3C13" w:rsidP="001F3C13">
      <w:pPr>
        <w:pStyle w:val="PL"/>
      </w:pPr>
      <w:r>
        <w:tab/>
      </w:r>
      <w:r>
        <w:tab/>
      </w:r>
      <w:r>
        <w:tab/>
        <w:t>&lt;xs:element name="MbsfnArea" type="mcvideoloc:tLocationType" minOccurs="0"/&gt;</w:t>
      </w:r>
    </w:p>
    <w:p w14:paraId="40766842" w14:textId="77777777" w:rsidR="001F3C13" w:rsidRDefault="001F3C13" w:rsidP="001F3C13">
      <w:pPr>
        <w:pStyle w:val="PL"/>
      </w:pPr>
      <w:r>
        <w:tab/>
      </w:r>
      <w:r>
        <w:tab/>
      </w:r>
      <w:r>
        <w:tab/>
        <w:t>&lt;xs:element name="CurrentCoordinate" type="mcvideoloc:tPointCoordinate" minOccurs="0"/&gt;</w:t>
      </w:r>
    </w:p>
    <w:p w14:paraId="198A8F69" w14:textId="77777777" w:rsidR="001F3C13" w:rsidRDefault="001F3C13" w:rsidP="001F3C13">
      <w:pPr>
        <w:pStyle w:val="PL"/>
      </w:pPr>
      <w:r>
        <w:tab/>
      </w:r>
      <w:r>
        <w:tab/>
      </w:r>
      <w:r>
        <w:tab/>
        <w:t>&lt;xs:any namespace="##other" processContents="lax" minOccurs="0" maxOccurs="unbounded"/&gt;</w:t>
      </w:r>
    </w:p>
    <w:p w14:paraId="73AC640B"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3786DCFA" w14:textId="77777777" w:rsidR="001F3C13" w:rsidRDefault="001F3C13" w:rsidP="001F3C13">
      <w:pPr>
        <w:pStyle w:val="PL"/>
      </w:pPr>
      <w:r>
        <w:tab/>
      </w:r>
      <w:r>
        <w:tab/>
        <w:t>&lt;/xs:sequence&gt;</w:t>
      </w:r>
    </w:p>
    <w:p w14:paraId="4BD83AB6" w14:textId="77777777" w:rsidR="001F3C13" w:rsidRDefault="001F3C13" w:rsidP="001F3C13">
      <w:pPr>
        <w:pStyle w:val="PL"/>
      </w:pPr>
      <w:r>
        <w:tab/>
      </w:r>
      <w:r>
        <w:tab/>
        <w:t>&lt;xs:anyAttribute namespace="##any" processContents="lax"/&gt;</w:t>
      </w:r>
    </w:p>
    <w:p w14:paraId="4151346E" w14:textId="77777777" w:rsidR="001F3C13" w:rsidRDefault="001F3C13" w:rsidP="001F3C13">
      <w:pPr>
        <w:pStyle w:val="PL"/>
      </w:pPr>
      <w:r>
        <w:tab/>
        <w:t>&lt;/xs:complexType&gt;</w:t>
      </w:r>
    </w:p>
    <w:p w14:paraId="63553168" w14:textId="77777777" w:rsidR="001F3C13" w:rsidRDefault="001F3C13" w:rsidP="001F3C13">
      <w:pPr>
        <w:pStyle w:val="PL"/>
      </w:pPr>
    </w:p>
    <w:p w14:paraId="56554DA1" w14:textId="77777777" w:rsidR="001F3C13" w:rsidRDefault="001F3C13" w:rsidP="001F3C13">
      <w:pPr>
        <w:pStyle w:val="PL"/>
      </w:pPr>
      <w:r>
        <w:tab/>
        <w:t>&lt;xs:simpleType name="protectionType"&gt;</w:t>
      </w:r>
    </w:p>
    <w:p w14:paraId="218FF414" w14:textId="77777777" w:rsidR="001F3C13" w:rsidRDefault="001F3C13" w:rsidP="001F3C13">
      <w:pPr>
        <w:pStyle w:val="PL"/>
      </w:pPr>
      <w:r>
        <w:tab/>
      </w:r>
      <w:r>
        <w:tab/>
        <w:t>&lt;xs:restriction base="xs:string"&gt;</w:t>
      </w:r>
    </w:p>
    <w:p w14:paraId="2A936DE5" w14:textId="77777777" w:rsidR="001F3C13" w:rsidRDefault="001F3C13" w:rsidP="001F3C13">
      <w:pPr>
        <w:pStyle w:val="PL"/>
      </w:pPr>
      <w:r>
        <w:tab/>
      </w:r>
      <w:r>
        <w:tab/>
      </w:r>
      <w:r>
        <w:tab/>
        <w:t>&lt;xs:enumeration value="Normal"/&gt;</w:t>
      </w:r>
    </w:p>
    <w:p w14:paraId="74EBC0BB" w14:textId="77777777" w:rsidR="001F3C13" w:rsidRDefault="001F3C13" w:rsidP="001F3C13">
      <w:pPr>
        <w:pStyle w:val="PL"/>
      </w:pPr>
      <w:r>
        <w:tab/>
      </w:r>
      <w:r>
        <w:tab/>
      </w:r>
      <w:r>
        <w:tab/>
        <w:t>&lt;xs:enumeration value="Encrypted"/&gt;</w:t>
      </w:r>
    </w:p>
    <w:p w14:paraId="134DBE46" w14:textId="77777777" w:rsidR="001F3C13" w:rsidRDefault="001F3C13" w:rsidP="001F3C13">
      <w:pPr>
        <w:pStyle w:val="PL"/>
      </w:pPr>
      <w:r>
        <w:tab/>
      </w:r>
      <w:r>
        <w:tab/>
        <w:t>&lt;/xs:restriction&gt;</w:t>
      </w:r>
    </w:p>
    <w:p w14:paraId="28892C1E" w14:textId="77777777" w:rsidR="001F3C13" w:rsidRDefault="001F3C13" w:rsidP="001F3C13">
      <w:pPr>
        <w:pStyle w:val="PL"/>
      </w:pPr>
      <w:r>
        <w:tab/>
        <w:t>&lt;/xs:simpleType&gt;</w:t>
      </w:r>
    </w:p>
    <w:p w14:paraId="316E4694" w14:textId="77777777" w:rsidR="001F3C13" w:rsidRDefault="001F3C13" w:rsidP="001F3C13">
      <w:pPr>
        <w:pStyle w:val="PL"/>
      </w:pPr>
    </w:p>
    <w:p w14:paraId="6E9660C6" w14:textId="77777777" w:rsidR="001F3C13" w:rsidRDefault="001F3C13" w:rsidP="001F3C13">
      <w:pPr>
        <w:pStyle w:val="PL"/>
      </w:pPr>
      <w:r>
        <w:tab/>
        <w:t>&lt;xs:complexType name="tLocationType"&gt;</w:t>
      </w:r>
    </w:p>
    <w:p w14:paraId="1A0B70F0" w14:textId="77777777" w:rsidR="001F3C13" w:rsidRDefault="001F3C13" w:rsidP="001F3C13">
      <w:pPr>
        <w:pStyle w:val="PL"/>
      </w:pPr>
      <w:r>
        <w:tab/>
      </w:r>
      <w:r>
        <w:tab/>
        <w:t xml:space="preserve">&lt;xs:choice minOccurs="1" </w:t>
      </w:r>
      <w:r w:rsidRPr="00165FDE">
        <w:t>maxOccurs="</w:t>
      </w:r>
      <w:r>
        <w:t>1</w:t>
      </w:r>
      <w:r w:rsidRPr="00165FDE">
        <w:t>"</w:t>
      </w:r>
      <w:r>
        <w:t>&gt;</w:t>
      </w:r>
    </w:p>
    <w:p w14:paraId="43F854F8" w14:textId="77777777" w:rsidR="001F3C13" w:rsidRDefault="001F3C13" w:rsidP="001F3C13">
      <w:pPr>
        <w:pStyle w:val="PL"/>
      </w:pPr>
      <w:r>
        <w:tab/>
      </w:r>
      <w:r>
        <w:tab/>
      </w:r>
      <w:r>
        <w:tab/>
        <w:t>&lt;xs:element name="Ecgi" type="mcvideoloc:tEcgi" minOccurs="0"/&gt;</w:t>
      </w:r>
    </w:p>
    <w:p w14:paraId="28E08743" w14:textId="77777777" w:rsidR="001F3C13" w:rsidRDefault="001F3C13" w:rsidP="001F3C13">
      <w:pPr>
        <w:pStyle w:val="PL"/>
      </w:pPr>
      <w:r>
        <w:tab/>
      </w:r>
      <w:r>
        <w:tab/>
      </w:r>
      <w:r>
        <w:tab/>
        <w:t>&lt;xs:element name="SaId" type="mcvideoloc:tMbmsSaIdentity" minOccurs="0"/&gt;</w:t>
      </w:r>
    </w:p>
    <w:p w14:paraId="48B1CEA9" w14:textId="77777777" w:rsidR="001F3C13" w:rsidRDefault="001F3C13" w:rsidP="001F3C13">
      <w:pPr>
        <w:pStyle w:val="PL"/>
      </w:pPr>
      <w:r>
        <w:tab/>
      </w:r>
      <w:r>
        <w:tab/>
      </w:r>
      <w:r>
        <w:tab/>
        <w:t>&lt;xs:element name="MbsfnAreaId" type="mcvideoloc:tMbsfnAreaIdentity" minOccurs="0"/&gt;</w:t>
      </w:r>
    </w:p>
    <w:p w14:paraId="68520182" w14:textId="77777777" w:rsidR="001F3C13" w:rsidRDefault="001F3C13" w:rsidP="001F3C13">
      <w:pPr>
        <w:pStyle w:val="PL"/>
      </w:pPr>
      <w:r>
        <w:tab/>
      </w:r>
      <w:r>
        <w:tab/>
      </w:r>
      <w:r>
        <w:tab/>
        <w:t>&lt;xs:any namespace="##other" processContents="lax"/&gt;</w:t>
      </w:r>
    </w:p>
    <w:p w14:paraId="2D10C972" w14:textId="77777777" w:rsidR="001F3C13" w:rsidRDefault="001F3C13" w:rsidP="001F3C13">
      <w:pPr>
        <w:pStyle w:val="PL"/>
      </w:pPr>
      <w:r>
        <w:tab/>
      </w:r>
      <w:r>
        <w:tab/>
      </w:r>
      <w:r>
        <w:tab/>
        <w:t>&lt;xs:element name="anyExt" type="mcvideo</w:t>
      </w:r>
      <w:r w:rsidR="002176B8">
        <w:t>loc</w:t>
      </w:r>
      <w:r>
        <w:t>:anyExtType" minOccurs="0"/&gt;</w:t>
      </w:r>
    </w:p>
    <w:p w14:paraId="780CDF7F" w14:textId="77777777" w:rsidR="001F3C13" w:rsidRDefault="001F3C13" w:rsidP="001F3C13">
      <w:pPr>
        <w:pStyle w:val="PL"/>
      </w:pPr>
      <w:r>
        <w:tab/>
      </w:r>
      <w:r>
        <w:tab/>
        <w:t>&lt;/xs:choice&gt;</w:t>
      </w:r>
    </w:p>
    <w:p w14:paraId="20E6F71C" w14:textId="77777777" w:rsidR="001F3C13" w:rsidRDefault="001F3C13" w:rsidP="001F3C13">
      <w:pPr>
        <w:pStyle w:val="PL"/>
      </w:pPr>
      <w:r>
        <w:tab/>
      </w:r>
      <w:r>
        <w:tab/>
        <w:t>&lt;xs:attribute name="type" type="</w:t>
      </w:r>
      <w:r w:rsidR="002176B8">
        <w:t>mcvideoloc:</w:t>
      </w:r>
      <w:r>
        <w:t>protectionType"/&gt;</w:t>
      </w:r>
    </w:p>
    <w:p w14:paraId="57A2BD45" w14:textId="77777777" w:rsidR="001F3C13" w:rsidRDefault="001F3C13" w:rsidP="001F3C13">
      <w:pPr>
        <w:pStyle w:val="PL"/>
      </w:pPr>
      <w:r>
        <w:tab/>
      </w:r>
      <w:r>
        <w:tab/>
        <w:t>&lt;xs:anyAttribute namespace="##any" processContents="lax"/&gt;</w:t>
      </w:r>
    </w:p>
    <w:p w14:paraId="1943E094" w14:textId="77777777" w:rsidR="001F3C13" w:rsidRDefault="001F3C13" w:rsidP="001F3C13">
      <w:pPr>
        <w:pStyle w:val="PL"/>
      </w:pPr>
      <w:r>
        <w:tab/>
        <w:t>&lt;/xs:complexType&gt;</w:t>
      </w:r>
    </w:p>
    <w:p w14:paraId="5C0B3F71" w14:textId="77777777" w:rsidR="001F3C13" w:rsidRDefault="001F3C13" w:rsidP="001F3C13">
      <w:pPr>
        <w:pStyle w:val="PL"/>
      </w:pPr>
    </w:p>
    <w:p w14:paraId="368DBC4D" w14:textId="77777777" w:rsidR="001F3C13" w:rsidRDefault="001F3C13" w:rsidP="001F3C13">
      <w:pPr>
        <w:pStyle w:val="PL"/>
      </w:pPr>
      <w:r>
        <w:tab/>
        <w:t>&lt;xs:complexType name="tGeographicalAreaChange"&gt;</w:t>
      </w:r>
    </w:p>
    <w:p w14:paraId="767D9F2D" w14:textId="77777777" w:rsidR="001F3C13" w:rsidRDefault="001F3C13" w:rsidP="001F3C13">
      <w:pPr>
        <w:pStyle w:val="PL"/>
      </w:pPr>
      <w:r>
        <w:tab/>
      </w:r>
      <w:r>
        <w:tab/>
        <w:t>&lt;xs:sequence&gt;</w:t>
      </w:r>
    </w:p>
    <w:p w14:paraId="4C506CF2" w14:textId="77777777" w:rsidR="001F3C13" w:rsidRDefault="001F3C13" w:rsidP="001F3C13">
      <w:pPr>
        <w:pStyle w:val="PL"/>
      </w:pPr>
      <w:r>
        <w:tab/>
      </w:r>
      <w:r>
        <w:tab/>
      </w:r>
      <w:r>
        <w:tab/>
        <w:t>&lt;xs:element name="AnyAreaChange" type="mcvideoloc:tEmptyTypeAttribute" minOccurs="0"/&gt;</w:t>
      </w:r>
    </w:p>
    <w:p w14:paraId="44705376" w14:textId="77777777" w:rsidR="001F3C13" w:rsidRDefault="001F3C13" w:rsidP="001F3C13">
      <w:pPr>
        <w:pStyle w:val="PL"/>
      </w:pPr>
      <w:r>
        <w:tab/>
      </w:r>
      <w:r>
        <w:tab/>
      </w:r>
      <w:r>
        <w:tab/>
        <w:t>&lt;xs:element name="EnterSpecificAreaType" type="mcvideoloc:tSpecificAreaType" minOccurs="0"/&gt;</w:t>
      </w:r>
    </w:p>
    <w:p w14:paraId="243E9DA7" w14:textId="77777777" w:rsidR="001F3C13" w:rsidRDefault="001F3C13" w:rsidP="001F3C13">
      <w:pPr>
        <w:pStyle w:val="PL"/>
      </w:pPr>
      <w:r>
        <w:tab/>
      </w:r>
      <w:r>
        <w:tab/>
      </w:r>
      <w:r>
        <w:tab/>
        <w:t>&lt;xs:element name="ExitSpecificAreaType" type="mcvideoloc:tSpecificAreaType" minOccurs="0"/&gt;</w:t>
      </w:r>
    </w:p>
    <w:p w14:paraId="1132C399" w14:textId="77777777" w:rsidR="001F3C13" w:rsidRDefault="001F3C13" w:rsidP="001F3C13">
      <w:pPr>
        <w:pStyle w:val="PL"/>
      </w:pPr>
      <w:r>
        <w:tab/>
      </w:r>
      <w:r>
        <w:tab/>
      </w:r>
      <w:r>
        <w:tab/>
        <w:t>&lt;xs:any namespace="##other" processContents="lax" minOccurs="0" maxOccurs="unbounded"/&gt;</w:t>
      </w:r>
    </w:p>
    <w:p w14:paraId="63867356"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38039145" w14:textId="77777777" w:rsidR="001F3C13" w:rsidRDefault="001F3C13" w:rsidP="001F3C13">
      <w:pPr>
        <w:pStyle w:val="PL"/>
      </w:pPr>
      <w:r>
        <w:tab/>
      </w:r>
      <w:r>
        <w:tab/>
        <w:t>&lt;/xs:sequence&gt;</w:t>
      </w:r>
    </w:p>
    <w:p w14:paraId="7BE8D489" w14:textId="77777777" w:rsidR="001F3C13" w:rsidRDefault="001F3C13" w:rsidP="001F3C13">
      <w:pPr>
        <w:pStyle w:val="PL"/>
      </w:pPr>
      <w:r>
        <w:tab/>
      </w:r>
      <w:r>
        <w:tab/>
        <w:t>&lt;xs:anyAttribute namespace="##any" processContents="lax"/&gt;</w:t>
      </w:r>
    </w:p>
    <w:p w14:paraId="2E2E8F1F" w14:textId="77777777" w:rsidR="001F3C13" w:rsidRDefault="001F3C13" w:rsidP="001F3C13">
      <w:pPr>
        <w:pStyle w:val="PL"/>
      </w:pPr>
      <w:r>
        <w:tab/>
        <w:t>&lt;/xs:complexType&gt;</w:t>
      </w:r>
    </w:p>
    <w:p w14:paraId="4B355BC6" w14:textId="77777777" w:rsidR="001F3C13" w:rsidRDefault="001F3C13" w:rsidP="001F3C13">
      <w:pPr>
        <w:pStyle w:val="PL"/>
      </w:pPr>
      <w:r>
        <w:tab/>
        <w:t>&lt;xs:complexType name="tSpecificAreaType"&gt;</w:t>
      </w:r>
    </w:p>
    <w:p w14:paraId="590E87A8" w14:textId="77777777" w:rsidR="001F3C13" w:rsidRDefault="001F3C13" w:rsidP="001F3C13">
      <w:pPr>
        <w:pStyle w:val="PL"/>
      </w:pPr>
      <w:r>
        <w:tab/>
      </w:r>
      <w:r>
        <w:tab/>
        <w:t>&lt;xs:sequence&gt;</w:t>
      </w:r>
    </w:p>
    <w:p w14:paraId="1D7711DF" w14:textId="77777777" w:rsidR="001F3C13" w:rsidRDefault="001F3C13" w:rsidP="001F3C13">
      <w:pPr>
        <w:pStyle w:val="PL"/>
      </w:pPr>
      <w:r>
        <w:tab/>
      </w:r>
      <w:r>
        <w:tab/>
      </w:r>
      <w:r>
        <w:tab/>
        <w:t>&lt;xs:element name="GeographicalArea" type="mcvideoloc:tGeographicalAreaDef"/&gt;</w:t>
      </w:r>
    </w:p>
    <w:p w14:paraId="7BF569AE" w14:textId="77777777" w:rsidR="001F3C13" w:rsidRDefault="001F3C13" w:rsidP="001F3C13">
      <w:pPr>
        <w:pStyle w:val="PL"/>
      </w:pPr>
      <w:r>
        <w:tab/>
      </w:r>
      <w:r>
        <w:tab/>
      </w:r>
      <w:r>
        <w:tab/>
        <w:t>&lt;xs:any namespace="##other" processContents="lax" minOccurs="0" maxOccurs="unbounded"/&gt;</w:t>
      </w:r>
    </w:p>
    <w:p w14:paraId="10E437F8"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1E43CD08" w14:textId="77777777" w:rsidR="001F3C13" w:rsidRDefault="001F3C13" w:rsidP="001F3C13">
      <w:pPr>
        <w:pStyle w:val="PL"/>
      </w:pPr>
      <w:r>
        <w:tab/>
      </w:r>
      <w:r>
        <w:tab/>
        <w:t>&lt;/xs:sequence&gt;</w:t>
      </w:r>
    </w:p>
    <w:p w14:paraId="2A1D7EA1" w14:textId="77777777" w:rsidR="001F3C13" w:rsidRDefault="001F3C13" w:rsidP="001F3C13">
      <w:pPr>
        <w:pStyle w:val="PL"/>
      </w:pPr>
      <w:r>
        <w:tab/>
      </w:r>
      <w:r>
        <w:tab/>
        <w:t>&lt;xs:attribute name="TriggerId" type="xs:string" use="required"/&gt;</w:t>
      </w:r>
    </w:p>
    <w:p w14:paraId="488FAE58" w14:textId="77777777" w:rsidR="001F3C13" w:rsidRDefault="001F3C13" w:rsidP="001F3C13">
      <w:pPr>
        <w:pStyle w:val="PL"/>
      </w:pPr>
      <w:r>
        <w:tab/>
      </w:r>
      <w:r>
        <w:tab/>
        <w:t>&lt;xs:anyAttribute namespace="##any" processContents="lax"/&gt;</w:t>
      </w:r>
    </w:p>
    <w:p w14:paraId="4B20473A" w14:textId="77777777" w:rsidR="001F3C13" w:rsidRDefault="001F3C13" w:rsidP="001F3C13">
      <w:pPr>
        <w:pStyle w:val="PL"/>
      </w:pPr>
      <w:r>
        <w:tab/>
        <w:t>&lt;/xs:complexType&gt;</w:t>
      </w:r>
    </w:p>
    <w:p w14:paraId="30594D12" w14:textId="77777777" w:rsidR="001F3C13" w:rsidRDefault="001F3C13" w:rsidP="001F3C13">
      <w:pPr>
        <w:pStyle w:val="PL"/>
      </w:pPr>
    </w:p>
    <w:p w14:paraId="6CEE6C93" w14:textId="77777777" w:rsidR="001F3C13" w:rsidRDefault="001F3C13" w:rsidP="001F3C13">
      <w:pPr>
        <w:pStyle w:val="PL"/>
      </w:pPr>
      <w:r>
        <w:tab/>
        <w:t>&lt;xs:complexType name="tPointCoordinate"&gt;</w:t>
      </w:r>
    </w:p>
    <w:p w14:paraId="11C836B8" w14:textId="77777777" w:rsidR="001F3C13" w:rsidRDefault="001F3C13" w:rsidP="001F3C13">
      <w:pPr>
        <w:pStyle w:val="PL"/>
      </w:pPr>
      <w:r>
        <w:tab/>
      </w:r>
      <w:r>
        <w:tab/>
        <w:t>&lt;xs:sequence&gt;</w:t>
      </w:r>
    </w:p>
    <w:p w14:paraId="48E7F94D" w14:textId="77777777" w:rsidR="001F3C13" w:rsidRDefault="001F3C13" w:rsidP="001F3C13">
      <w:pPr>
        <w:pStyle w:val="PL"/>
      </w:pPr>
      <w:r>
        <w:tab/>
      </w:r>
      <w:r>
        <w:tab/>
      </w:r>
      <w:r>
        <w:tab/>
        <w:t>&lt;xs:element name="longitude" type="mcvideoloc:tCoordinate</w:t>
      </w:r>
      <w:r w:rsidR="002176B8">
        <w:t>Type</w:t>
      </w:r>
      <w:r>
        <w:t>"/&gt;</w:t>
      </w:r>
    </w:p>
    <w:p w14:paraId="0653CB41" w14:textId="77777777" w:rsidR="001F3C13" w:rsidRDefault="001F3C13" w:rsidP="001F3C13">
      <w:pPr>
        <w:pStyle w:val="PL"/>
      </w:pPr>
      <w:r>
        <w:tab/>
      </w:r>
      <w:r>
        <w:tab/>
      </w:r>
      <w:r>
        <w:tab/>
        <w:t>&lt;xs:element name="latitude" type="mcvideoloc:tCoordinate</w:t>
      </w:r>
      <w:r w:rsidR="002176B8">
        <w:t>Type</w:t>
      </w:r>
      <w:r>
        <w:t>"/&gt;</w:t>
      </w:r>
    </w:p>
    <w:p w14:paraId="57A92CA4" w14:textId="77777777" w:rsidR="001F3C13" w:rsidRDefault="001F3C13" w:rsidP="001F3C13">
      <w:pPr>
        <w:pStyle w:val="PL"/>
      </w:pPr>
      <w:r>
        <w:tab/>
      </w:r>
      <w:r>
        <w:tab/>
      </w:r>
      <w:r>
        <w:tab/>
        <w:t>&lt;xs:any namespace="##other" processContents="lax" minOccurs="0" maxOccurs="unbounded"/&gt;</w:t>
      </w:r>
    </w:p>
    <w:p w14:paraId="102279FB"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15AE42F7" w14:textId="77777777" w:rsidR="001F3C13" w:rsidRDefault="001F3C13" w:rsidP="001F3C13">
      <w:pPr>
        <w:pStyle w:val="PL"/>
      </w:pPr>
      <w:r>
        <w:tab/>
      </w:r>
      <w:r>
        <w:tab/>
        <w:t>&lt;/xs:sequence&gt;</w:t>
      </w:r>
    </w:p>
    <w:p w14:paraId="594BBAB9" w14:textId="77777777" w:rsidR="001F3C13" w:rsidRDefault="001F3C13" w:rsidP="001F3C13">
      <w:pPr>
        <w:pStyle w:val="PL"/>
      </w:pPr>
      <w:r>
        <w:tab/>
      </w:r>
      <w:r>
        <w:tab/>
        <w:t>&lt;xs:anyAttribute namespace="##any" processContents="lax"/&gt;</w:t>
      </w:r>
    </w:p>
    <w:p w14:paraId="49471F80" w14:textId="77777777" w:rsidR="001F3C13" w:rsidRDefault="001F3C13" w:rsidP="001F3C13">
      <w:pPr>
        <w:pStyle w:val="PL"/>
      </w:pPr>
      <w:r>
        <w:tab/>
        <w:t>&lt;/xs:complexType&gt;</w:t>
      </w:r>
    </w:p>
    <w:p w14:paraId="4890589A" w14:textId="77777777" w:rsidR="001F3C13" w:rsidRDefault="001F3C13" w:rsidP="001F3C13">
      <w:pPr>
        <w:pStyle w:val="PL"/>
      </w:pPr>
    </w:p>
    <w:p w14:paraId="64A3E362" w14:textId="77777777" w:rsidR="001F3C13" w:rsidRDefault="001F3C13" w:rsidP="001F3C13">
      <w:pPr>
        <w:pStyle w:val="PL"/>
      </w:pPr>
      <w:r>
        <w:tab/>
        <w:t>&lt;xs:complexType name="tCoordinateType"&gt;</w:t>
      </w:r>
    </w:p>
    <w:p w14:paraId="7E5725D4" w14:textId="77777777" w:rsidR="001F3C13" w:rsidRDefault="001F3C13" w:rsidP="001F3C13">
      <w:pPr>
        <w:pStyle w:val="PL"/>
      </w:pPr>
      <w:r>
        <w:tab/>
      </w:r>
      <w:r>
        <w:tab/>
        <w:t xml:space="preserve">&lt;xs:choice minOccurs="1" </w:t>
      </w:r>
      <w:r w:rsidRPr="00165FDE">
        <w:t>maxOccurs="</w:t>
      </w:r>
      <w:r>
        <w:t>1</w:t>
      </w:r>
      <w:r w:rsidRPr="00165FDE">
        <w:t>"</w:t>
      </w:r>
      <w:r>
        <w:t>&gt;</w:t>
      </w:r>
    </w:p>
    <w:p w14:paraId="70532030" w14:textId="77777777" w:rsidR="001F3C13" w:rsidRDefault="001F3C13" w:rsidP="001F3C13">
      <w:pPr>
        <w:pStyle w:val="PL"/>
      </w:pPr>
      <w:r>
        <w:tab/>
      </w:r>
      <w:r>
        <w:tab/>
      </w:r>
      <w:r>
        <w:tab/>
        <w:t>&lt;xs:element name="threebytes" type="mcvideoloc:tThreeByteType" minOccurs="0"/&gt;</w:t>
      </w:r>
    </w:p>
    <w:p w14:paraId="4006BA1D" w14:textId="77777777" w:rsidR="001F3C13" w:rsidRDefault="001F3C13" w:rsidP="001F3C13">
      <w:pPr>
        <w:pStyle w:val="PL"/>
      </w:pPr>
      <w:r>
        <w:tab/>
      </w:r>
      <w:r>
        <w:tab/>
      </w:r>
      <w:r>
        <w:tab/>
        <w:t>&lt;xs:any namespace="##other" processContents="lax"/&gt;</w:t>
      </w:r>
    </w:p>
    <w:p w14:paraId="5D1EBAEF" w14:textId="77777777" w:rsidR="001F3C13" w:rsidRDefault="001F3C13" w:rsidP="001F3C13">
      <w:pPr>
        <w:pStyle w:val="PL"/>
      </w:pPr>
      <w:r>
        <w:tab/>
      </w:r>
      <w:r>
        <w:tab/>
      </w:r>
      <w:r>
        <w:tab/>
        <w:t>&lt;xs:element name="anyExt" type="</w:t>
      </w:r>
      <w:r w:rsidR="002176B8">
        <w:t>mcvideoloc</w:t>
      </w:r>
      <w:r>
        <w:t>:anyExtType" minOccurs="0"/&gt;</w:t>
      </w:r>
    </w:p>
    <w:p w14:paraId="7EF638D7" w14:textId="77777777" w:rsidR="001F3C13" w:rsidRDefault="001F3C13" w:rsidP="001F3C13">
      <w:pPr>
        <w:pStyle w:val="PL"/>
      </w:pPr>
      <w:r>
        <w:tab/>
      </w:r>
      <w:r>
        <w:tab/>
        <w:t>&lt;/xs:choice&gt;</w:t>
      </w:r>
    </w:p>
    <w:p w14:paraId="46EF7E06" w14:textId="77777777" w:rsidR="001F3C13" w:rsidRDefault="001F3C13" w:rsidP="001F3C13">
      <w:pPr>
        <w:pStyle w:val="PL"/>
      </w:pPr>
      <w:r>
        <w:tab/>
      </w:r>
      <w:r>
        <w:tab/>
        <w:t>&lt;xs:attribute name="type" type="</w:t>
      </w:r>
      <w:r w:rsidR="002176B8">
        <w:t>mcvideoloc:</w:t>
      </w:r>
      <w:r>
        <w:t>protectionType"/&gt;</w:t>
      </w:r>
    </w:p>
    <w:p w14:paraId="6CC29800" w14:textId="77777777" w:rsidR="001F3C13" w:rsidRDefault="001F3C13" w:rsidP="001F3C13">
      <w:pPr>
        <w:pStyle w:val="PL"/>
      </w:pPr>
      <w:r>
        <w:tab/>
      </w:r>
      <w:r>
        <w:tab/>
        <w:t>&lt;xs:anyAttribute namespace="##any" processContents="lax"/&gt;</w:t>
      </w:r>
    </w:p>
    <w:p w14:paraId="004E2074" w14:textId="77777777" w:rsidR="001F3C13" w:rsidRDefault="001F3C13" w:rsidP="001F3C13">
      <w:pPr>
        <w:pStyle w:val="PL"/>
      </w:pPr>
      <w:r>
        <w:tab/>
        <w:t>&lt;/xs:complexType&gt;</w:t>
      </w:r>
    </w:p>
    <w:p w14:paraId="503FBDB5" w14:textId="77777777" w:rsidR="001F3C13" w:rsidRDefault="001F3C13" w:rsidP="001F3C13">
      <w:pPr>
        <w:pStyle w:val="PL"/>
      </w:pPr>
    </w:p>
    <w:p w14:paraId="385DB21B" w14:textId="77777777" w:rsidR="001F3C13" w:rsidRDefault="001F3C13" w:rsidP="001F3C13">
      <w:pPr>
        <w:pStyle w:val="PL"/>
      </w:pPr>
      <w:r>
        <w:tab/>
        <w:t>&lt;xs:simpleType name="tThreeByteType"&gt;</w:t>
      </w:r>
    </w:p>
    <w:p w14:paraId="7D868681" w14:textId="77777777" w:rsidR="001F3C13" w:rsidRDefault="001F3C13" w:rsidP="001F3C13">
      <w:pPr>
        <w:pStyle w:val="PL"/>
      </w:pPr>
      <w:r>
        <w:tab/>
      </w:r>
      <w:r>
        <w:tab/>
        <w:t>&lt;xs:restriction base="xs:integer"&gt;</w:t>
      </w:r>
    </w:p>
    <w:p w14:paraId="2CE2F4C1" w14:textId="77777777" w:rsidR="001F3C13" w:rsidRDefault="001F3C13" w:rsidP="001F3C13">
      <w:pPr>
        <w:pStyle w:val="PL"/>
      </w:pPr>
      <w:r>
        <w:tab/>
      </w:r>
      <w:r>
        <w:tab/>
      </w:r>
      <w:r>
        <w:tab/>
        <w:t>&lt;xs:minInclusive value="0"/&gt;</w:t>
      </w:r>
    </w:p>
    <w:p w14:paraId="19D46D8D" w14:textId="77777777" w:rsidR="001F3C13" w:rsidRDefault="001F3C13" w:rsidP="001F3C13">
      <w:pPr>
        <w:pStyle w:val="PL"/>
      </w:pPr>
      <w:r>
        <w:tab/>
      </w:r>
      <w:r>
        <w:tab/>
      </w:r>
      <w:r>
        <w:tab/>
        <w:t>&lt;xs:maxInclusive value="16777215"/&gt;</w:t>
      </w:r>
    </w:p>
    <w:p w14:paraId="057B811C" w14:textId="77777777" w:rsidR="001F3C13" w:rsidRDefault="001F3C13" w:rsidP="001F3C13">
      <w:pPr>
        <w:pStyle w:val="PL"/>
      </w:pPr>
      <w:r>
        <w:tab/>
      </w:r>
      <w:r>
        <w:tab/>
        <w:t>&lt;/xs:restriction&gt;</w:t>
      </w:r>
    </w:p>
    <w:p w14:paraId="6E14BC34" w14:textId="77777777" w:rsidR="001F3C13" w:rsidRDefault="001F3C13" w:rsidP="001F3C13">
      <w:pPr>
        <w:pStyle w:val="PL"/>
      </w:pPr>
      <w:r>
        <w:tab/>
        <w:t>&lt;/xs:simpleType&gt;</w:t>
      </w:r>
    </w:p>
    <w:p w14:paraId="2C84F71A" w14:textId="77777777" w:rsidR="001F3C13" w:rsidRDefault="001F3C13" w:rsidP="001F3C13">
      <w:pPr>
        <w:pStyle w:val="PL"/>
      </w:pPr>
      <w:r>
        <w:tab/>
        <w:t>&lt;xs:complexType name="tGeographicalAreaDef"&gt;</w:t>
      </w:r>
    </w:p>
    <w:p w14:paraId="04085C9E" w14:textId="77777777" w:rsidR="001F3C13" w:rsidRDefault="001F3C13" w:rsidP="001F3C13">
      <w:pPr>
        <w:pStyle w:val="PL"/>
      </w:pPr>
      <w:r>
        <w:tab/>
      </w:r>
      <w:r>
        <w:tab/>
        <w:t>&lt;xs:sequence&gt;</w:t>
      </w:r>
    </w:p>
    <w:p w14:paraId="4FD5C767" w14:textId="77777777" w:rsidR="001F3C13" w:rsidRDefault="001F3C13" w:rsidP="001F3C13">
      <w:pPr>
        <w:pStyle w:val="PL"/>
      </w:pPr>
      <w:r>
        <w:tab/>
      </w:r>
      <w:r>
        <w:tab/>
      </w:r>
      <w:r>
        <w:tab/>
        <w:t>&lt;xs:element name="PolygonArea" type="mcvideoloc:tPolygonAreaType" minOccurs="0"/&gt;</w:t>
      </w:r>
    </w:p>
    <w:p w14:paraId="574FA87D" w14:textId="77777777" w:rsidR="001F3C13" w:rsidRDefault="001F3C13" w:rsidP="001F3C13">
      <w:pPr>
        <w:pStyle w:val="PL"/>
      </w:pPr>
      <w:r>
        <w:tab/>
      </w:r>
      <w:r>
        <w:tab/>
      </w:r>
      <w:r>
        <w:tab/>
        <w:t>&lt;xs:element name="EllipsoidArcArea" type="mcvideoloc:tEllipsoidArcType" minOccurs="0"/&gt;</w:t>
      </w:r>
    </w:p>
    <w:p w14:paraId="25FF96BB" w14:textId="77777777" w:rsidR="001F3C13" w:rsidRDefault="001F3C13" w:rsidP="001F3C13">
      <w:pPr>
        <w:pStyle w:val="PL"/>
      </w:pPr>
      <w:r>
        <w:tab/>
      </w:r>
      <w:r>
        <w:tab/>
      </w:r>
      <w:r>
        <w:tab/>
        <w:t>&lt;xs:any namespace="##other" processContents="lax" minOccurs="0" maxOccurs="unbounded"/&gt;</w:t>
      </w:r>
    </w:p>
    <w:p w14:paraId="59465D2C"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7B7147A2" w14:textId="77777777" w:rsidR="001F3C13" w:rsidRDefault="001F3C13" w:rsidP="001F3C13">
      <w:pPr>
        <w:pStyle w:val="PL"/>
      </w:pPr>
      <w:r>
        <w:tab/>
      </w:r>
      <w:r>
        <w:tab/>
        <w:t>&lt;/xs:sequence&gt;</w:t>
      </w:r>
    </w:p>
    <w:p w14:paraId="43D60C36" w14:textId="77777777" w:rsidR="001F3C13" w:rsidRDefault="001F3C13" w:rsidP="001F3C13">
      <w:pPr>
        <w:pStyle w:val="PL"/>
      </w:pPr>
      <w:r>
        <w:tab/>
      </w:r>
      <w:r>
        <w:tab/>
        <w:t>&lt;xs:anyAttribute namespace="##any" processContents="lax"/&gt;</w:t>
      </w:r>
    </w:p>
    <w:p w14:paraId="059F3EED" w14:textId="77777777" w:rsidR="001F3C13" w:rsidRDefault="001F3C13" w:rsidP="001F3C13">
      <w:pPr>
        <w:pStyle w:val="PL"/>
      </w:pPr>
      <w:r>
        <w:tab/>
        <w:t>&lt;/xs:complexType&gt;</w:t>
      </w:r>
    </w:p>
    <w:p w14:paraId="493DAC44" w14:textId="77777777" w:rsidR="001F3C13" w:rsidRDefault="001F3C13" w:rsidP="001F3C13">
      <w:pPr>
        <w:pStyle w:val="PL"/>
      </w:pPr>
      <w:r>
        <w:tab/>
        <w:t>&lt;xs:complexType name="tPolygonAreaType"&gt;</w:t>
      </w:r>
    </w:p>
    <w:p w14:paraId="5E067FF2" w14:textId="77777777" w:rsidR="001F3C13" w:rsidRDefault="001F3C13" w:rsidP="001F3C13">
      <w:pPr>
        <w:pStyle w:val="PL"/>
      </w:pPr>
      <w:r>
        <w:tab/>
      </w:r>
      <w:r>
        <w:tab/>
        <w:t>&lt;xs:sequence&gt;</w:t>
      </w:r>
    </w:p>
    <w:p w14:paraId="3A675F8D" w14:textId="77777777" w:rsidR="001F3C13" w:rsidRDefault="001F3C13" w:rsidP="001F3C13">
      <w:pPr>
        <w:pStyle w:val="PL"/>
      </w:pPr>
      <w:r>
        <w:tab/>
      </w:r>
      <w:r>
        <w:tab/>
      </w:r>
      <w:r>
        <w:tab/>
        <w:t>&lt;xs:element name="Corner" type="mcvideoloc:tPointCoordinate" minOccurs="3" maxOccurs="15"/&gt;</w:t>
      </w:r>
    </w:p>
    <w:p w14:paraId="2AC968A2" w14:textId="77777777" w:rsidR="001F3C13" w:rsidRDefault="001F3C13" w:rsidP="001F3C13">
      <w:pPr>
        <w:pStyle w:val="PL"/>
      </w:pPr>
      <w:r>
        <w:tab/>
      </w:r>
      <w:r>
        <w:tab/>
      </w:r>
      <w:r>
        <w:tab/>
        <w:t>&lt;xs:any namespace="##other" processContents="lax" minOccurs="0" maxOccurs="unbounded"/&gt;</w:t>
      </w:r>
    </w:p>
    <w:p w14:paraId="0BBFE27A"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5B600AB5" w14:textId="77777777" w:rsidR="001F3C13" w:rsidRDefault="001F3C13" w:rsidP="001F3C13">
      <w:pPr>
        <w:pStyle w:val="PL"/>
      </w:pPr>
      <w:r>
        <w:tab/>
      </w:r>
      <w:r>
        <w:tab/>
        <w:t>&lt;/xs:sequence&gt;</w:t>
      </w:r>
    </w:p>
    <w:p w14:paraId="0E8797ED" w14:textId="77777777" w:rsidR="001F3C13" w:rsidRDefault="001F3C13" w:rsidP="001F3C13">
      <w:pPr>
        <w:pStyle w:val="PL"/>
      </w:pPr>
      <w:r>
        <w:tab/>
      </w:r>
      <w:r>
        <w:tab/>
        <w:t>&lt;xs:anyAttribute namespace="##any" processContents="lax"/&gt;</w:t>
      </w:r>
    </w:p>
    <w:p w14:paraId="02DC0E3B" w14:textId="77777777" w:rsidR="001F3C13" w:rsidRDefault="001F3C13" w:rsidP="001F3C13">
      <w:pPr>
        <w:pStyle w:val="PL"/>
      </w:pPr>
      <w:r>
        <w:tab/>
        <w:t>&lt;/xs:complexType&gt;</w:t>
      </w:r>
    </w:p>
    <w:p w14:paraId="4F1AAA93" w14:textId="77777777" w:rsidR="001F3C13" w:rsidRDefault="001F3C13" w:rsidP="001F3C13">
      <w:pPr>
        <w:pStyle w:val="PL"/>
      </w:pPr>
      <w:r>
        <w:tab/>
        <w:t>&lt;xs:complexType name="tEllipsoidArcType"&gt;</w:t>
      </w:r>
    </w:p>
    <w:p w14:paraId="4D0EABA3" w14:textId="77777777" w:rsidR="001F3C13" w:rsidRDefault="001F3C13" w:rsidP="001F3C13">
      <w:pPr>
        <w:pStyle w:val="PL"/>
      </w:pPr>
      <w:r>
        <w:tab/>
      </w:r>
      <w:r>
        <w:tab/>
        <w:t>&lt;xs:sequence&gt;</w:t>
      </w:r>
    </w:p>
    <w:p w14:paraId="46DB5BB7" w14:textId="77777777" w:rsidR="001F3C13" w:rsidRDefault="001F3C13" w:rsidP="001F3C13">
      <w:pPr>
        <w:pStyle w:val="PL"/>
      </w:pPr>
      <w:r>
        <w:tab/>
      </w:r>
      <w:r>
        <w:tab/>
      </w:r>
      <w:r>
        <w:tab/>
        <w:t>&lt;xs:element name="Center" type="mcvideoloc:tPointCoordinate"/&gt;</w:t>
      </w:r>
    </w:p>
    <w:p w14:paraId="685A4A9A" w14:textId="77777777" w:rsidR="001F3C13" w:rsidRDefault="001F3C13" w:rsidP="001F3C13">
      <w:pPr>
        <w:pStyle w:val="PL"/>
      </w:pPr>
      <w:r>
        <w:tab/>
      </w:r>
      <w:r>
        <w:tab/>
      </w:r>
      <w:r>
        <w:tab/>
        <w:t>&lt;xs:element name="Radius" type="xs:nonNegativeInteger"/&gt;</w:t>
      </w:r>
    </w:p>
    <w:p w14:paraId="6AECEEF4" w14:textId="77777777" w:rsidR="001F3C13" w:rsidRDefault="001F3C13" w:rsidP="001F3C13">
      <w:pPr>
        <w:pStyle w:val="PL"/>
      </w:pPr>
      <w:r>
        <w:tab/>
      </w:r>
      <w:r>
        <w:tab/>
      </w:r>
      <w:r>
        <w:tab/>
        <w:t>&lt;xs:element name="OffsetAngle" type="xs:unsignedByte"/&gt;</w:t>
      </w:r>
    </w:p>
    <w:p w14:paraId="1E97EDE5" w14:textId="77777777" w:rsidR="001F3C13" w:rsidRDefault="001F3C13" w:rsidP="001F3C13">
      <w:pPr>
        <w:pStyle w:val="PL"/>
      </w:pPr>
      <w:r>
        <w:tab/>
      </w:r>
      <w:r>
        <w:tab/>
      </w:r>
      <w:r>
        <w:tab/>
        <w:t>&lt;xs:element name="IncludedAngle" type="xs:unsignedByte"/&gt;</w:t>
      </w:r>
    </w:p>
    <w:p w14:paraId="458E295B" w14:textId="77777777" w:rsidR="001F3C13" w:rsidRDefault="001F3C13" w:rsidP="001F3C13">
      <w:pPr>
        <w:pStyle w:val="PL"/>
      </w:pPr>
      <w:r>
        <w:tab/>
      </w:r>
      <w:r>
        <w:tab/>
      </w:r>
      <w:r>
        <w:tab/>
        <w:t>&lt;xs:any namespace="##other" processContents="lax" minOccurs="0" maxOccurs="unbounded"/&gt;</w:t>
      </w:r>
    </w:p>
    <w:p w14:paraId="79D5669D"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0ACE9E15" w14:textId="77777777" w:rsidR="001F3C13" w:rsidRDefault="001F3C13" w:rsidP="001F3C13">
      <w:pPr>
        <w:pStyle w:val="PL"/>
      </w:pPr>
      <w:r>
        <w:tab/>
      </w:r>
      <w:r>
        <w:tab/>
        <w:t>&lt;/xs:sequence&gt;</w:t>
      </w:r>
    </w:p>
    <w:p w14:paraId="339347A6" w14:textId="77777777" w:rsidR="001F3C13" w:rsidRDefault="001F3C13" w:rsidP="001F3C13">
      <w:pPr>
        <w:pStyle w:val="PL"/>
      </w:pPr>
      <w:r>
        <w:tab/>
      </w:r>
      <w:r>
        <w:tab/>
        <w:t>&lt;xs:anyAttribute namespace="##any" processContents="lax"/&gt;</w:t>
      </w:r>
    </w:p>
    <w:p w14:paraId="343071BD" w14:textId="77777777" w:rsidR="001F3C13" w:rsidRDefault="001F3C13" w:rsidP="001F3C13">
      <w:pPr>
        <w:pStyle w:val="PL"/>
      </w:pPr>
      <w:r>
        <w:tab/>
        <w:t>&lt;/xs:complexType&gt;</w:t>
      </w:r>
    </w:p>
    <w:p w14:paraId="41882F9C" w14:textId="77777777" w:rsidR="001F3C13" w:rsidRDefault="001F3C13" w:rsidP="001F3C13">
      <w:pPr>
        <w:pStyle w:val="PL"/>
      </w:pPr>
      <w:r>
        <w:tab/>
        <w:t>&lt;xs:complexType name="anyExtType"&gt;</w:t>
      </w:r>
    </w:p>
    <w:p w14:paraId="2097463F" w14:textId="77777777" w:rsidR="001F3C13" w:rsidRPr="00E05A95" w:rsidRDefault="001F3C13" w:rsidP="001F3C13">
      <w:pPr>
        <w:pStyle w:val="PL"/>
      </w:pPr>
      <w:r>
        <w:tab/>
      </w:r>
      <w:r>
        <w:tab/>
      </w:r>
      <w:r w:rsidRPr="00E05A95">
        <w:t>&lt;xs:sequence&gt;</w:t>
      </w:r>
    </w:p>
    <w:p w14:paraId="666E98CE" w14:textId="77777777" w:rsidR="001F3C13" w:rsidRDefault="001F3C13" w:rsidP="001F3C13">
      <w:pPr>
        <w:pStyle w:val="PL"/>
        <w:rPr>
          <w:lang w:val="cs-CZ"/>
        </w:rPr>
      </w:pPr>
      <w:r>
        <w:tab/>
      </w:r>
      <w:r>
        <w:tab/>
      </w:r>
      <w:r>
        <w:tab/>
        <w:t>&lt;xs:any namespace="##any" processContents="lax" minOccurs="0" maxOccurs="unbounded"/&gt;</w:t>
      </w:r>
    </w:p>
    <w:p w14:paraId="3BE90056" w14:textId="77777777" w:rsidR="001F3C13" w:rsidRDefault="001F3C13" w:rsidP="001F3C13">
      <w:pPr>
        <w:pStyle w:val="PL"/>
      </w:pPr>
      <w:r>
        <w:tab/>
      </w:r>
      <w:r>
        <w:tab/>
        <w:t>&lt;/xs:sequence&gt;</w:t>
      </w:r>
    </w:p>
    <w:p w14:paraId="74BEB37D" w14:textId="77777777" w:rsidR="001F3C13" w:rsidRDefault="001F3C13" w:rsidP="001F3C13">
      <w:pPr>
        <w:pStyle w:val="PL"/>
      </w:pPr>
      <w:r>
        <w:tab/>
        <w:t>&lt;/xs:complexType&gt;</w:t>
      </w:r>
    </w:p>
    <w:p w14:paraId="52F8B0DB" w14:textId="77777777" w:rsidR="001F3C13" w:rsidRPr="0073469F" w:rsidRDefault="001F3C13" w:rsidP="001F3C13">
      <w:pPr>
        <w:pStyle w:val="PL"/>
      </w:pPr>
      <w:r>
        <w:t>&lt;/xs:schema&gt;</w:t>
      </w:r>
    </w:p>
    <w:p w14:paraId="29A59182" w14:textId="77777777" w:rsidR="001F3C13" w:rsidRPr="0073469F" w:rsidRDefault="001F3C13" w:rsidP="001F3C13">
      <w:pPr>
        <w:pStyle w:val="Heading2"/>
        <w:rPr>
          <w:lang w:val="en-GB"/>
        </w:rPr>
      </w:pPr>
      <w:bookmarkStart w:id="3831" w:name="_Toc20153172"/>
      <w:bookmarkStart w:id="3832" w:name="_Toc27495837"/>
      <w:bookmarkStart w:id="3833" w:name="_Toc36109305"/>
      <w:bookmarkStart w:id="3834" w:name="_Toc73959088"/>
      <w:r w:rsidRPr="0073469F">
        <w:rPr>
          <w:lang w:val="en-GB"/>
        </w:rPr>
        <w:t>F.3.3</w:t>
      </w:r>
      <w:r w:rsidRPr="0073469F">
        <w:rPr>
          <w:lang w:val="en-GB"/>
        </w:rPr>
        <w:tab/>
        <w:t>Semantic</w:t>
      </w:r>
      <w:bookmarkEnd w:id="3831"/>
      <w:bookmarkEnd w:id="3832"/>
      <w:bookmarkEnd w:id="3833"/>
      <w:bookmarkEnd w:id="3834"/>
    </w:p>
    <w:p w14:paraId="4FCBFACC"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5F614464"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318999D4" w14:textId="77777777" w:rsidR="001F3C13" w:rsidRDefault="001F3C13" w:rsidP="001F3C13">
      <w:pPr>
        <w:pStyle w:val="B1"/>
      </w:pPr>
      <w:r w:rsidRPr="00436CF9">
        <w:rPr>
          <w:lang w:val="en-GB"/>
        </w:rPr>
        <w:t>1)</w:t>
      </w:r>
      <w:r w:rsidRPr="00436CF9">
        <w:rPr>
          <w:lang w:val="en-GB"/>
        </w:rPr>
        <w:tab/>
        <w:t>&lt;</w:t>
      </w:r>
      <w:r>
        <w:t>NonEmergencyLocationInformation</w:t>
      </w:r>
      <w:r w:rsidRPr="00436CF9">
        <w:rPr>
          <w:lang w:val="en-GB"/>
        </w:rPr>
        <w:t xml:space="preserve">&gt;, an </w:t>
      </w:r>
      <w:r>
        <w:t xml:space="preserve">optional </w:t>
      </w:r>
      <w:r w:rsidRPr="00436CF9">
        <w:rPr>
          <w:lang w:val="en-GB"/>
        </w:rPr>
        <w:t xml:space="preserve">element that specifies the location information requested in non-emergency </w:t>
      </w:r>
      <w:r>
        <w:t>situations. The &lt;NonEmergencyLocationInformation</w:t>
      </w:r>
      <w:r w:rsidRPr="00ED631A">
        <w:t>&gt;</w:t>
      </w:r>
      <w:r>
        <w:t xml:space="preserve"> has the subelements:</w:t>
      </w:r>
    </w:p>
    <w:p w14:paraId="06DF2A45" w14:textId="77777777" w:rsidR="001F3C13" w:rsidRDefault="001F3C13" w:rsidP="001F3C13">
      <w:pPr>
        <w:pStyle w:val="B2"/>
      </w:pPr>
      <w:r>
        <w:t>a)</w:t>
      </w:r>
      <w:r>
        <w:tab/>
        <w:t>&lt;ServingEcgi&gt;, an optional element specifying that the serving E-UTRAN Cell Global Identity (ECGI) needs to be reported;</w:t>
      </w:r>
    </w:p>
    <w:p w14:paraId="3A653AC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88D00D1" w14:textId="77777777" w:rsidR="001F3C13" w:rsidRDefault="001F3C13" w:rsidP="001F3C13">
      <w:pPr>
        <w:pStyle w:val="B2"/>
      </w:pPr>
      <w:r>
        <w:t>c)</w:t>
      </w:r>
      <w:r>
        <w:tab/>
        <w:t>&lt;MbmsSaId&gt;, an optional element specifying that the serving MBMS Service Area Id needs to be reported;</w:t>
      </w:r>
    </w:p>
    <w:p w14:paraId="34653CED" w14:textId="77777777" w:rsidR="001F3C13" w:rsidRDefault="001F3C13" w:rsidP="001F3C13">
      <w:pPr>
        <w:pStyle w:val="B2"/>
      </w:pPr>
      <w:r>
        <w:t>d)</w:t>
      </w:r>
      <w:r>
        <w:tab/>
        <w:t>&lt;MbsfnArea</w:t>
      </w:r>
      <w:r w:rsidRPr="004A6460">
        <w:t>&gt;</w:t>
      </w:r>
      <w:r>
        <w:t>, an optional element specifying that the MBSFN area Id needs to be reported;</w:t>
      </w:r>
    </w:p>
    <w:p w14:paraId="2ADF1243"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585B10">
        <w:t>clause</w:t>
      </w:r>
      <w:r>
        <w:t> 6.1 in 3GPP TS 23.032 </w:t>
      </w:r>
      <w:r w:rsidR="008C290B">
        <w:t>[39]</w:t>
      </w:r>
      <w:r>
        <w:t xml:space="preserve"> needs to be reported; and</w:t>
      </w:r>
    </w:p>
    <w:p w14:paraId="4ACC56BA"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w:t>
      </w:r>
    </w:p>
    <w:p w14:paraId="1C27F4DD" w14:textId="77777777" w:rsidR="001F3C13" w:rsidRDefault="001F3C13" w:rsidP="001F3C13">
      <w:pPr>
        <w:pStyle w:val="B1"/>
      </w:pPr>
      <w:r>
        <w:t>2)</w:t>
      </w:r>
      <w:r w:rsidRPr="00436CF9">
        <w:rPr>
          <w:lang w:val="en-GB"/>
        </w:rPr>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3E98D37" w14:textId="77777777" w:rsidR="001F3C13" w:rsidRDefault="001F3C13" w:rsidP="001F3C13">
      <w:pPr>
        <w:pStyle w:val="B2"/>
      </w:pPr>
      <w:r>
        <w:t>a)</w:t>
      </w:r>
      <w:r>
        <w:tab/>
        <w:t>&lt;ServingEcgi&gt;, an optional element specifying that the serving ECGI needs to be reported;</w:t>
      </w:r>
    </w:p>
    <w:p w14:paraId="71DB430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3A771C3" w14:textId="77777777" w:rsidR="001F3C13" w:rsidRDefault="001F3C13" w:rsidP="001F3C13">
      <w:pPr>
        <w:pStyle w:val="B2"/>
      </w:pPr>
      <w:r>
        <w:t>c)</w:t>
      </w:r>
      <w:r>
        <w:tab/>
        <w:t>&lt;MbmsSaId&gt;, an optional element specifying that the serving MBMS Service Area Id needs to be reported;</w:t>
      </w:r>
    </w:p>
    <w:p w14:paraId="49C3F006" w14:textId="77777777" w:rsidR="001F3C13" w:rsidRDefault="001F3C13" w:rsidP="001F3C13">
      <w:pPr>
        <w:pStyle w:val="B2"/>
      </w:pPr>
      <w:r>
        <w:t>d)</w:t>
      </w:r>
      <w:r>
        <w:tab/>
        <w:t>&lt;MbsfnArea</w:t>
      </w:r>
      <w:r w:rsidRPr="004A6460">
        <w:t>&gt;</w:t>
      </w:r>
      <w:r>
        <w:t>, an optional element specifying that the MBSFN area Id needs to be reported;</w:t>
      </w:r>
    </w:p>
    <w:p w14:paraId="7CDBFA21"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585B10">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1E17D008"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 and</w:t>
      </w:r>
    </w:p>
    <w:p w14:paraId="1294891E" w14:textId="77777777" w:rsidR="001F3C13" w:rsidRDefault="001F3C13" w:rsidP="001F3C13">
      <w:pPr>
        <w:pStyle w:val="B1"/>
      </w:pPr>
      <w:r w:rsidRPr="00436CF9">
        <w:t>3)</w:t>
      </w:r>
      <w:r>
        <w:tab/>
        <w:t>&lt;TriggeringCriteria&gt;, a mandatory element specifying the triggers for the MC</w:t>
      </w:r>
      <w:r>
        <w:rPr>
          <w:lang w:val="en-GB"/>
        </w:rPr>
        <w:t>Video</w:t>
      </w:r>
      <w:r>
        <w:t xml:space="preserve"> client to perform reporting</w:t>
      </w:r>
      <w:r w:rsidR="00A54300">
        <w:t xml:space="preserve"> in non emergency status</w:t>
      </w:r>
      <w:r>
        <w:t>. The &lt;TriggeringCriteria&gt;</w:t>
      </w:r>
      <w:r w:rsidRPr="00436CF9">
        <w:t xml:space="preserve"> element contains the following sub-elements:</w:t>
      </w:r>
    </w:p>
    <w:p w14:paraId="675CFEF1" w14:textId="77777777" w:rsidR="001F3C13" w:rsidRDefault="001F3C13" w:rsidP="001F3C13">
      <w:pPr>
        <w:pStyle w:val="B2"/>
      </w:pPr>
      <w:r>
        <w:t>a)</w:t>
      </w:r>
      <w:r>
        <w:tab/>
        <w:t>&lt;CellChange&gt;, an optional element specifying what cell changes trigger location reporting. Consists of the following sub-elements:</w:t>
      </w:r>
    </w:p>
    <w:p w14:paraId="75AD427B"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12DC6E35"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2D7CB51B"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243C9C16"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43CB236"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678DA0A0" w14:textId="77777777" w:rsidR="001F3C13" w:rsidRDefault="001F3C13" w:rsidP="001F3C13">
      <w:pPr>
        <w:pStyle w:val="B3"/>
      </w:pPr>
      <w:r>
        <w:t>II)</w:t>
      </w:r>
      <w:r>
        <w:tab/>
        <w:t>&lt;EnterSpecificTrackingArea&gt;, an optional element specifying a</w:t>
      </w:r>
      <w:r>
        <w:rPr>
          <w:lang w:val="en-GB"/>
        </w:rPr>
        <w:t xml:space="preserve"> </w:t>
      </w:r>
      <w:r>
        <w:t>Tracking Area Id which when entered triggers a location report. Contains a mandatory &lt;TriggerId&gt; attribute that shall be set to a unique string; and</w:t>
      </w:r>
    </w:p>
    <w:p w14:paraId="3F580041"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2E0E8732" w14:textId="77777777" w:rsidR="001F3C13" w:rsidRDefault="001F3C13" w:rsidP="001F3C13">
      <w:pPr>
        <w:pStyle w:val="B2"/>
      </w:pPr>
      <w:r>
        <w:t>c)</w:t>
      </w:r>
      <w:r>
        <w:tab/>
        <w:t>&lt;PlmnChange&gt;, an optional element specifying what PLMN changes trigger location reporting. Consists of the following sub-elements:</w:t>
      </w:r>
    </w:p>
    <w:p w14:paraId="7E654ADF"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0EF658AE"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1BB4D4DE"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03571155" w14:textId="77777777" w:rsidR="001F3C13" w:rsidRDefault="001F3C13" w:rsidP="001F3C13">
      <w:pPr>
        <w:pStyle w:val="B2"/>
      </w:pPr>
      <w:r>
        <w:t>d)</w:t>
      </w:r>
      <w:r>
        <w:tab/>
        <w:t>&lt;MbmsSaChange&gt;, an optional element specifying what MBMS changes trigger location reporting. Consists of the following sub-elements:</w:t>
      </w:r>
    </w:p>
    <w:p w14:paraId="3E40A4B3"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50FB310E" w14:textId="77777777" w:rsidR="001F3C13" w:rsidRDefault="001F3C13" w:rsidP="001F3C13">
      <w:pPr>
        <w:pStyle w:val="B3"/>
      </w:pPr>
      <w:r>
        <w:t>II)</w:t>
      </w:r>
      <w:r>
        <w:tab/>
        <w:t>&lt;EnterSpecificMbmsSa&gt;, an optional element specifying an MBMS S</w:t>
      </w:r>
      <w:r>
        <w:rPr>
          <w:lang w:val="en-GB"/>
        </w:rPr>
        <w:t xml:space="preserve">ervice </w:t>
      </w:r>
      <w:r>
        <w:t>A</w:t>
      </w:r>
      <w:r>
        <w:rPr>
          <w:lang w:val="en-GB"/>
        </w:rPr>
        <w:t xml:space="preserve">rea </w:t>
      </w:r>
      <w:r>
        <w:t>I</w:t>
      </w:r>
      <w:r>
        <w:rPr>
          <w:lang w:val="en-GB"/>
        </w:rPr>
        <w:t>d</w:t>
      </w:r>
      <w:r>
        <w:t xml:space="preserve"> which when entered triggers a location report. Contains a mandatory &lt;TriggerId&gt; attribute that shall be set to a unique string; and</w:t>
      </w:r>
    </w:p>
    <w:p w14:paraId="4F95D19B" w14:textId="77777777" w:rsidR="001F3C13" w:rsidRDefault="001F3C13" w:rsidP="001F3C13">
      <w:pPr>
        <w:pStyle w:val="B3"/>
      </w:pPr>
      <w:r>
        <w:t>III)</w:t>
      </w:r>
      <w:r>
        <w:tab/>
        <w:t>&lt;ExitSpecificMbmsSa&gt;, an optional element specifying an MBMS S</w:t>
      </w:r>
      <w:r>
        <w:rPr>
          <w:lang w:val="en-GB"/>
        </w:rPr>
        <w:t xml:space="preserve">ervice </w:t>
      </w:r>
      <w:r>
        <w:t>A</w:t>
      </w:r>
      <w:r>
        <w:rPr>
          <w:lang w:val="en-GB"/>
        </w:rPr>
        <w:t xml:space="preserve">rea </w:t>
      </w:r>
      <w:r>
        <w:t>I</w:t>
      </w:r>
      <w:r>
        <w:rPr>
          <w:lang w:val="en-GB"/>
        </w:rPr>
        <w:t>d</w:t>
      </w:r>
      <w:r>
        <w:t xml:space="preserve"> which when exited triggers a location report. Contains a mandatory &lt;TriggerId&gt; attribute that shall be set to a unique string;</w:t>
      </w:r>
    </w:p>
    <w:p w14:paraId="41971A40"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5CD6D527"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38BC1315"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2234E545"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624C5D55"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26A57AD8"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356678B3" w14:textId="77777777" w:rsidR="001F3C13" w:rsidRDefault="001F3C13" w:rsidP="001F3C13">
      <w:pPr>
        <w:pStyle w:val="B2"/>
      </w:pPr>
      <w:r>
        <w:t>h)</w:t>
      </w:r>
      <w:r>
        <w:tab/>
        <w:t>&lt;Mc</w:t>
      </w:r>
      <w:r>
        <w:rPr>
          <w:lang w:val="en-GB"/>
        </w:rPr>
        <w:t>video</w:t>
      </w:r>
      <w:r>
        <w:t>SignallingEvent&gt;, an optional element specifying what signalling events triggers a location report. The &lt;McvideoSignallingEvent&gt; element has the following sub-elements:</w:t>
      </w:r>
    </w:p>
    <w:p w14:paraId="373148C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8C14398"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94B077F"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3E6B4E8E"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5B17900"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747BBF8D"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4A707A29"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80B4D23" w14:textId="77777777" w:rsidR="001F3C13" w:rsidRDefault="001F3C13" w:rsidP="001F3C13">
      <w:pPr>
        <w:pStyle w:val="B4"/>
      </w:pPr>
      <w:r>
        <w:t>A)</w:t>
      </w:r>
      <w:r>
        <w:tab/>
        <w:t>&lt;GeographicalArea&gt;, an optional element containing a &lt;TriggerId&gt; attribute and the following two subelements:</w:t>
      </w:r>
    </w:p>
    <w:p w14:paraId="449B142D" w14:textId="77777777" w:rsidR="001F3C13" w:rsidRDefault="001F3C13" w:rsidP="001F3C13">
      <w:pPr>
        <w:pStyle w:val="B5"/>
      </w:pPr>
      <w:r>
        <w:t>x1)</w:t>
      </w:r>
      <w:r>
        <w:tab/>
        <w:t xml:space="preserve">&lt;PolygonArea&gt;, an optional element specifying the area as a polygon specified in </w:t>
      </w:r>
      <w:r w:rsidR="00585B10">
        <w:t>clause</w:t>
      </w:r>
      <w:r>
        <w:t> 5.2 in 3GPP TS 23.032 </w:t>
      </w:r>
      <w:r w:rsidR="008C290B">
        <w:t>[39]</w:t>
      </w:r>
      <w:r>
        <w:t>; and</w:t>
      </w:r>
    </w:p>
    <w:p w14:paraId="0C61E1BC" w14:textId="77777777" w:rsidR="001F3C13" w:rsidRDefault="001F3C13" w:rsidP="001F3C13">
      <w:pPr>
        <w:pStyle w:val="B5"/>
      </w:pPr>
      <w:r>
        <w:t>x2)</w:t>
      </w:r>
      <w:r>
        <w:tab/>
        <w:t xml:space="preserve">&lt;EllipsoidArcArea&gt;, an optional element specifying the area as an Ellipsoid Arc specified in </w:t>
      </w:r>
      <w:r w:rsidR="00585B10">
        <w:t>clause</w:t>
      </w:r>
      <w:r>
        <w:t> 5.7 in 3GPP TS 23.032 </w:t>
      </w:r>
      <w:r w:rsidR="008C290B">
        <w:t>[39]</w:t>
      </w:r>
      <w:r>
        <w:t>; and</w:t>
      </w:r>
    </w:p>
    <w:p w14:paraId="221DA58B"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66647A78" w14:textId="77777777" w:rsidR="006060DB" w:rsidRDefault="006060DB" w:rsidP="006A2EB3">
      <w:pPr>
        <w:pStyle w:val="B1"/>
      </w:pPr>
      <w:r w:rsidRPr="006060DB">
        <w:t>4)</w:t>
      </w:r>
      <w:r w:rsidRPr="006060DB">
        <w:tab/>
        <w:t>the &lt;anyExt&gt; shall be included with the following element not declared in the XML schema:</w:t>
      </w:r>
    </w:p>
    <w:p w14:paraId="37BB378B"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244EA331"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77D76484"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1D38145E"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0B7209BB"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30EC0B86"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6A82DD2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396C352F"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07410F24"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65EE7AFE" w14:textId="77777777" w:rsidR="006060DB" w:rsidRDefault="006060DB" w:rsidP="006060DB">
      <w:pPr>
        <w:pStyle w:val="B3"/>
      </w:pPr>
      <w:r>
        <w:t>III)</w:t>
      </w:r>
      <w:r>
        <w:tab/>
        <w:t>&lt;PlmnChange&gt;, an optional element specifying what PLMN changes trigger location reporting. Consists of the following sub-elements:</w:t>
      </w:r>
    </w:p>
    <w:p w14:paraId="08F154D8"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2D508B88"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0605A891"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22207315" w14:textId="77777777" w:rsidR="006060DB" w:rsidRDefault="006060DB" w:rsidP="006060DB">
      <w:pPr>
        <w:pStyle w:val="B3"/>
      </w:pPr>
      <w:r>
        <w:t>IV)</w:t>
      </w:r>
      <w:r>
        <w:tab/>
        <w:t>&lt;MbmsSaChange&gt;, an optional element specifying what MBMS changes trigger location reporting. Consists of the following sub-elements:</w:t>
      </w:r>
    </w:p>
    <w:p w14:paraId="51EBAD24"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595E26FA"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C0A2A0D"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7CFBF768" w14:textId="77777777" w:rsidR="006060DB" w:rsidRDefault="006060DB" w:rsidP="006060DB">
      <w:pPr>
        <w:pStyle w:val="B3"/>
      </w:pPr>
      <w:r>
        <w:t>V)</w:t>
      </w:r>
      <w:r>
        <w:tab/>
        <w:t>&lt;MbsfnAreaChange&gt;, an optional element specifying what MBSFN changes trigger location reporting. Consists of the following sub-elements:</w:t>
      </w:r>
    </w:p>
    <w:p w14:paraId="694F43F2"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20EE7BCC"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781015A0"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1C1A9722"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324BE81"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3AD3BD1"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57DCC2C6"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4B291DE4"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036C8641"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75671798"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0F0113F7"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37679404"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1BA63A84"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31FA45B" w14:textId="77777777" w:rsidR="006060DB" w:rsidRDefault="006060DB" w:rsidP="006A2EB3">
      <w:pPr>
        <w:pStyle w:val="B5"/>
      </w:pPr>
      <w:r>
        <w:t>x1)</w:t>
      </w:r>
      <w:r>
        <w:tab/>
        <w:t>&lt;GeographicalArea&gt;, an optional element containing a &lt;TriggerId&gt; attribute and the following two subelements:</w:t>
      </w:r>
    </w:p>
    <w:p w14:paraId="7FF11F0E" w14:textId="77777777" w:rsidR="006060DB" w:rsidRDefault="006060DB" w:rsidP="006A2EB3">
      <w:pPr>
        <w:pStyle w:val="B5"/>
      </w:pPr>
      <w:r>
        <w:tab/>
        <w:t>i1)</w:t>
      </w:r>
      <w:r>
        <w:tab/>
        <w:t xml:space="preserve">&lt;PolygonArea&gt;, an optional element specifying the area as a polygon specified in </w:t>
      </w:r>
      <w:r w:rsidR="00585B10">
        <w:t>clause</w:t>
      </w:r>
      <w:r>
        <w:t> 5.2 in 3GPP TS 23.032 [39]; and</w:t>
      </w:r>
    </w:p>
    <w:p w14:paraId="604160C8" w14:textId="77777777" w:rsidR="006060DB" w:rsidRDefault="006060DB" w:rsidP="006A2EB3">
      <w:pPr>
        <w:pStyle w:val="B5"/>
      </w:pPr>
      <w:r>
        <w:tab/>
        <w:t>i2)</w:t>
      </w:r>
      <w:r>
        <w:tab/>
        <w:t xml:space="preserve">&lt;EllipsoidArcArea&gt;, an optional element specifying the area as an Ellipsoid Arc specified in </w:t>
      </w:r>
      <w:r w:rsidR="00585B10">
        <w:t>clause</w:t>
      </w:r>
      <w:r>
        <w:t> 5.7 in 3GPP TS 23.032 [39]; and</w:t>
      </w:r>
    </w:p>
    <w:p w14:paraId="472ACCDF"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50025649"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04B50F1B"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31113775" w14:textId="77777777" w:rsidR="001F3C13" w:rsidRDefault="001F3C13" w:rsidP="001F3C13">
      <w:pPr>
        <w:pStyle w:val="B1"/>
      </w:pPr>
      <w:r>
        <w:t>1)</w:t>
      </w:r>
      <w:r>
        <w:tab/>
      </w:r>
      <w:r w:rsidRPr="00436CF9">
        <w:rPr>
          <w:lang w:val="en-GB"/>
        </w:rPr>
        <w:t xml:space="preserve">&lt;TriggerId&gt;, an optional element </w:t>
      </w:r>
      <w:r>
        <w:t>which can occur multiple times that contain the value of the &lt;TriggerId&gt; attribute associated with a trigger that has fired; and</w:t>
      </w:r>
    </w:p>
    <w:p w14:paraId="7C894344"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38E677A6" w14:textId="77777777" w:rsidR="001F3C13" w:rsidRDefault="001F3C13" w:rsidP="001F3C13">
      <w:pPr>
        <w:pStyle w:val="B2"/>
      </w:pPr>
      <w:r>
        <w:t>a)</w:t>
      </w:r>
      <w:r>
        <w:tab/>
        <w:t>&lt;CurrentServingEcgi&gt;, an optional element containing the ECGI of the serving cell;</w:t>
      </w:r>
    </w:p>
    <w:p w14:paraId="7C88DD2A" w14:textId="77777777" w:rsidR="001F3C13" w:rsidRDefault="001F3C13" w:rsidP="001F3C13">
      <w:pPr>
        <w:pStyle w:val="B2"/>
      </w:pPr>
      <w:r>
        <w:t>b)</w:t>
      </w:r>
      <w:r>
        <w:tab/>
        <w:t>&lt;NeighbouringEcgi&gt;, an optional element that can occur multiple times. It contains the ECGI of any neighbouring cell the MC</w:t>
      </w:r>
      <w:r>
        <w:rPr>
          <w:lang w:val="en-GB"/>
        </w:rPr>
        <w:t>Video</w:t>
      </w:r>
      <w:r>
        <w:t xml:space="preserve"> client can detect;</w:t>
      </w:r>
    </w:p>
    <w:p w14:paraId="29998780" w14:textId="77777777" w:rsidR="001F3C13" w:rsidRDefault="001F3C13" w:rsidP="001F3C13">
      <w:pPr>
        <w:pStyle w:val="B2"/>
      </w:pPr>
      <w:r>
        <w:t>c)</w:t>
      </w:r>
      <w:r>
        <w:tab/>
        <w:t>&lt;MbmsSaId&gt;, an optional element containing the MBMS Service Area Id the MC</w:t>
      </w:r>
      <w:r>
        <w:rPr>
          <w:lang w:val="en-GB"/>
        </w:rPr>
        <w:t>Video</w:t>
      </w:r>
      <w:r>
        <w:t xml:space="preserve"> client is using;</w:t>
      </w:r>
    </w:p>
    <w:p w14:paraId="01EFFB11" w14:textId="77777777" w:rsidR="001F3C13" w:rsidRDefault="001F3C13" w:rsidP="001F3C13">
      <w:pPr>
        <w:pStyle w:val="B2"/>
      </w:pPr>
      <w:r>
        <w:t>d)</w:t>
      </w:r>
      <w:r>
        <w:tab/>
        <w:t>&lt;MbsfnArea&gt;, an optional element containing the MBSFN area the MC</w:t>
      </w:r>
      <w:r>
        <w:rPr>
          <w:lang w:val="en-GB"/>
        </w:rPr>
        <w:t>Video</w:t>
      </w:r>
      <w:r>
        <w:t xml:space="preserve"> is located in; and</w:t>
      </w:r>
    </w:p>
    <w:p w14:paraId="6E7F6C2D" w14:textId="77777777" w:rsidR="001F3C13" w:rsidRDefault="001F3C13" w:rsidP="001F3C13">
      <w:pPr>
        <w:pStyle w:val="B2"/>
        <w:rPr>
          <w:lang w:val="en-GB"/>
        </w:rPr>
      </w:pPr>
      <w:r>
        <w:t>e)</w:t>
      </w:r>
      <w:r>
        <w:tab/>
        <w:t xml:space="preserve">&lt;CurrentCoordinate&gt;, an optional element containing the longitude and latitude coded as in </w:t>
      </w:r>
      <w:r w:rsidR="00585B10">
        <w:t>clause</w:t>
      </w:r>
      <w:r>
        <w:t> 6.1 in 3GPP TS 23.032 </w:t>
      </w:r>
      <w:r w:rsidR="008C290B">
        <w:t>[39]</w:t>
      </w:r>
      <w:r>
        <w:t>.</w:t>
      </w:r>
    </w:p>
    <w:p w14:paraId="2965F29D"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4719299B" w14:textId="77777777" w:rsidR="001F3C13" w:rsidRDefault="001F3C13" w:rsidP="001F3C13">
      <w:pPr>
        <w:pStyle w:val="B1"/>
      </w:pPr>
      <w:r>
        <w:t>1)</w:t>
      </w:r>
      <w:r>
        <w:tab/>
        <w:t xml:space="preserve">if confidentiality protection is not required, then: </w:t>
      </w:r>
    </w:p>
    <w:p w14:paraId="2B5DFE78"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4FF80F4B" w14:textId="77777777" w:rsidR="001F3C13" w:rsidRDefault="001F3C13" w:rsidP="001F3C13">
      <w:pPr>
        <w:pStyle w:val="B3"/>
      </w:pPr>
      <w:r>
        <w:t>ii)</w:t>
      </w:r>
      <w:r>
        <w:tab/>
        <w:t>the &lt;Ecgi&gt; subelement of the &lt;CurrentServingEcgi&gt; element contains the unencrypted value of the ECGI of the serving cell;</w:t>
      </w:r>
    </w:p>
    <w:p w14:paraId="7A6F97F2" w14:textId="77777777" w:rsidR="001F3C13" w:rsidRDefault="001F3C13" w:rsidP="001F3C13">
      <w:pPr>
        <w:pStyle w:val="B3"/>
      </w:pPr>
      <w:r>
        <w:t>iii)</w:t>
      </w:r>
      <w:r>
        <w:tab/>
        <w:t>the &lt;Ecgi&gt;</w:t>
      </w:r>
      <w:r w:rsidRPr="00953313">
        <w:t xml:space="preserve"> </w:t>
      </w:r>
      <w:r>
        <w:t>subelement of the &lt;NeighbouringEcgi&gt; element contains the unencrypted value of the ECGI of any neighbouring cell;</w:t>
      </w:r>
    </w:p>
    <w:p w14:paraId="262507BE" w14:textId="77777777" w:rsidR="001F3C13" w:rsidRDefault="001F3C13" w:rsidP="001F3C13">
      <w:pPr>
        <w:pStyle w:val="B3"/>
      </w:pPr>
      <w:r>
        <w:t>iv)</w:t>
      </w:r>
      <w:r>
        <w:tab/>
        <w:t>the &lt;SaId&gt; subelement of the &lt;MbmsSaId&gt; element contains the unencrypted value of the MBMS Service Area Id the MC</w:t>
      </w:r>
      <w:r>
        <w:rPr>
          <w:lang w:val="en-GB"/>
        </w:rPr>
        <w:t>Video</w:t>
      </w:r>
      <w:r>
        <w:t xml:space="preserve"> client is using; and</w:t>
      </w:r>
    </w:p>
    <w:p w14:paraId="75A6BBFE" w14:textId="77777777" w:rsidR="001F3C13" w:rsidRPr="00953313" w:rsidRDefault="001F3C13" w:rsidP="001F3C13">
      <w:pPr>
        <w:pStyle w:val="B3"/>
      </w:pPr>
      <w:r>
        <w:t>v)</w:t>
      </w:r>
      <w:r>
        <w:tab/>
        <w:t>the &lt;MbsfnAreaId&gt; subelement of the &lt;MbsfnArea&gt;, element contains the unencrypted value of the MBSFN area the MC</w:t>
      </w:r>
      <w:r>
        <w:rPr>
          <w:lang w:val="en-GB"/>
        </w:rPr>
        <w:t>Video</w:t>
      </w:r>
      <w:r>
        <w:t xml:space="preserve"> is located in;</w:t>
      </w:r>
    </w:p>
    <w:p w14:paraId="1886F36A" w14:textId="77777777" w:rsidR="001F3C13" w:rsidRDefault="001F3C13" w:rsidP="001F3C13">
      <w:pPr>
        <w:pStyle w:val="B2"/>
      </w:pPr>
      <w:r>
        <w:t>b)</w:t>
      </w:r>
      <w:r>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14:paraId="0C34F1F8" w14:textId="77777777" w:rsidR="001F3C13" w:rsidRDefault="001F3C13" w:rsidP="001F3C13">
      <w:pPr>
        <w:pStyle w:val="B1"/>
      </w:pPr>
      <w:r>
        <w:t>2)</w:t>
      </w:r>
      <w:r>
        <w:tab/>
        <w:t>if confidentiality protection is required, then:</w:t>
      </w:r>
    </w:p>
    <w:p w14:paraId="66335D01" w14:textId="77777777"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5B83EC1E" w14:textId="77777777"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6F06254B" w14:textId="77777777" w:rsidR="001F3C13" w:rsidRDefault="001F3C13" w:rsidP="001F3C13">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8"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59D1ABC0" w14:textId="77777777" w:rsidR="001F3C13" w:rsidRDefault="001F3C13" w:rsidP="001F3C13">
      <w:pPr>
        <w:pStyle w:val="B3"/>
        <w:rPr>
          <w:lang w:eastAsia="en-GB"/>
        </w:rPr>
      </w:pPr>
      <w:r>
        <w:t>i)</w:t>
      </w:r>
      <w:r>
        <w:tab/>
        <w:t>can have a "Type" attribute can be included with a value of "</w:t>
      </w:r>
      <w:hyperlink r:id="rId49" w:history="1">
        <w:r w:rsidRPr="000B399D">
          <w:rPr>
            <w:rStyle w:val="Hyperlink"/>
            <w:rFonts w:eastAsia="Malgun Gothic"/>
            <w:lang w:eastAsia="en-GB"/>
          </w:rPr>
          <w:t>http://www.w3.org/2001/04/xmlenc#Content</w:t>
        </w:r>
      </w:hyperlink>
      <w:r>
        <w:rPr>
          <w:lang w:eastAsia="en-GB"/>
        </w:rPr>
        <w:t>";</w:t>
      </w:r>
    </w:p>
    <w:p w14:paraId="5BB6C82E" w14:textId="77777777" w:rsidR="001F3C13" w:rsidRDefault="001F3C13" w:rsidP="001F3C13">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0E2A67FA" w14:textId="77777777" w:rsidR="001F3C13" w:rsidRDefault="001F3C13" w:rsidP="001F3C13">
      <w:pPr>
        <w:pStyle w:val="B3"/>
        <w:rPr>
          <w:lang w:eastAsia="en-GB"/>
        </w:rPr>
      </w:pPr>
      <w:r>
        <w:rPr>
          <w:lang w:eastAsia="en-GB"/>
        </w:rPr>
        <w:t>iii)</w:t>
      </w:r>
      <w:r>
        <w:rPr>
          <w:lang w:eastAsia="en-GB"/>
        </w:rPr>
        <w:tab/>
        <w:t>can include a &lt;KeyInfo&gt; element with a &lt;KeyName&gt; element containing the base 64 encoded XPK-ID; and</w:t>
      </w:r>
    </w:p>
    <w:p w14:paraId="0BE39E71" w14:textId="77777777" w:rsidR="001F3C13" w:rsidRDefault="001F3C13" w:rsidP="001F3C13">
      <w:pPr>
        <w:pStyle w:val="B3"/>
        <w:rPr>
          <w:lang w:eastAsia="en-GB"/>
        </w:rPr>
      </w:pPr>
      <w:r>
        <w:rPr>
          <w:lang w:eastAsia="en-GB"/>
        </w:rPr>
        <w:t>iv)</w:t>
      </w:r>
      <w:r>
        <w:rPr>
          <w:lang w:eastAsia="en-GB"/>
        </w:rPr>
        <w:tab/>
        <w:t>includes a &lt;CipherData&gt; element with a &lt;CipherValue&gt; element containing the encrypted data.</w:t>
      </w:r>
    </w:p>
    <w:p w14:paraId="36420681" w14:textId="77777777" w:rsidR="001F3C13" w:rsidRPr="0045201D" w:rsidRDefault="001F3C13" w:rsidP="001F3C13">
      <w:pPr>
        <w:pStyle w:val="NO"/>
        <w:rPr>
          <w:lang w:val="en-GB"/>
        </w:rPr>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1E005836" w14:textId="77777777" w:rsidR="001F3C13" w:rsidRPr="0073469F" w:rsidRDefault="001F3C13" w:rsidP="001F3C13">
      <w:r w:rsidRPr="0073469F">
        <w:t>The recipient of the XML ignores any unknown element and any unknown attribute.</w:t>
      </w:r>
    </w:p>
    <w:p w14:paraId="0E44BED3" w14:textId="77777777" w:rsidR="001F3C13" w:rsidRPr="0073469F" w:rsidRDefault="001F3C13" w:rsidP="001F3C13">
      <w:pPr>
        <w:pStyle w:val="Heading2"/>
        <w:rPr>
          <w:lang w:val="en-GB"/>
        </w:rPr>
      </w:pPr>
      <w:bookmarkStart w:id="3835" w:name="_Toc20153173"/>
      <w:bookmarkStart w:id="3836" w:name="_Toc27495838"/>
      <w:bookmarkStart w:id="3837" w:name="_Toc36109306"/>
      <w:bookmarkStart w:id="3838" w:name="_Toc73959089"/>
      <w:r w:rsidRPr="0073469F">
        <w:rPr>
          <w:lang w:val="en-GB"/>
        </w:rPr>
        <w:t>F.3.4</w:t>
      </w:r>
      <w:r w:rsidRPr="0073469F">
        <w:rPr>
          <w:lang w:val="en-GB"/>
        </w:rPr>
        <w:tab/>
        <w:t>IANA registration template</w:t>
      </w:r>
      <w:bookmarkEnd w:id="3835"/>
      <w:bookmarkEnd w:id="3836"/>
      <w:bookmarkEnd w:id="3837"/>
      <w:bookmarkEnd w:id="3838"/>
    </w:p>
    <w:p w14:paraId="7E5968C2" w14:textId="77777777" w:rsidR="001F3C13" w:rsidRPr="0073469F" w:rsidRDefault="001F3C13" w:rsidP="001F3C13">
      <w:pPr>
        <w:overflowPunct w:val="0"/>
        <w:autoSpaceDE w:val="0"/>
        <w:autoSpaceDN w:val="0"/>
        <w:adjustRightInd w:val="0"/>
        <w:textAlignment w:val="baseline"/>
      </w:pPr>
      <w:r w:rsidRPr="0073469F">
        <w:t>Your Name:</w:t>
      </w:r>
    </w:p>
    <w:p w14:paraId="4714DEF3" w14:textId="77777777" w:rsidR="001F3C13" w:rsidRPr="0073469F" w:rsidRDefault="001F3C13" w:rsidP="001F3C13">
      <w:pPr>
        <w:overflowPunct w:val="0"/>
        <w:autoSpaceDE w:val="0"/>
        <w:autoSpaceDN w:val="0"/>
        <w:adjustRightInd w:val="0"/>
        <w:textAlignment w:val="baseline"/>
      </w:pPr>
      <w:r w:rsidRPr="0073469F">
        <w:t>&lt;MCC name&gt;</w:t>
      </w:r>
    </w:p>
    <w:p w14:paraId="06B9EF84" w14:textId="77777777" w:rsidR="001F3C13" w:rsidRPr="0073469F" w:rsidRDefault="001F3C13" w:rsidP="001F3C13">
      <w:pPr>
        <w:overflowPunct w:val="0"/>
        <w:autoSpaceDE w:val="0"/>
        <w:autoSpaceDN w:val="0"/>
        <w:adjustRightInd w:val="0"/>
        <w:textAlignment w:val="baseline"/>
      </w:pPr>
      <w:r w:rsidRPr="0073469F">
        <w:t>Your Email Address:</w:t>
      </w:r>
    </w:p>
    <w:p w14:paraId="26264943" w14:textId="77777777" w:rsidR="001F3C13" w:rsidRPr="0073469F" w:rsidRDefault="001F3C13" w:rsidP="001F3C13">
      <w:pPr>
        <w:overflowPunct w:val="0"/>
        <w:autoSpaceDE w:val="0"/>
        <w:autoSpaceDN w:val="0"/>
        <w:adjustRightInd w:val="0"/>
        <w:textAlignment w:val="baseline"/>
      </w:pPr>
      <w:r w:rsidRPr="0073469F">
        <w:t>&lt;MCC email address&gt;</w:t>
      </w:r>
    </w:p>
    <w:p w14:paraId="25D54C8F" w14:textId="77777777" w:rsidR="001F3C13" w:rsidRPr="0073469F" w:rsidRDefault="001F3C13" w:rsidP="001F3C13">
      <w:r w:rsidRPr="0073469F">
        <w:t>Media Type Name:</w:t>
      </w:r>
    </w:p>
    <w:p w14:paraId="02E6CCCA" w14:textId="77777777" w:rsidR="001F3C13" w:rsidRPr="0073469F" w:rsidRDefault="001F3C13" w:rsidP="001F3C13">
      <w:r w:rsidRPr="0073469F">
        <w:t>Application</w:t>
      </w:r>
    </w:p>
    <w:p w14:paraId="6B4B15C1" w14:textId="77777777" w:rsidR="001F3C13" w:rsidRPr="0073469F" w:rsidRDefault="001F3C13" w:rsidP="001F3C13">
      <w:r w:rsidRPr="0073469F">
        <w:t>Subtype name:</w:t>
      </w:r>
    </w:p>
    <w:p w14:paraId="3A8E8C0B" w14:textId="77777777" w:rsidR="001F3C13" w:rsidRPr="0073469F" w:rsidRDefault="001F3C13" w:rsidP="001F3C13">
      <w:r w:rsidRPr="0073469F">
        <w:t>vnd.3gpp.</w:t>
      </w:r>
      <w:r w:rsidRPr="0069587E">
        <w:t xml:space="preserve"> </w:t>
      </w:r>
      <w:r w:rsidRPr="0073469F">
        <w:t>mc</w:t>
      </w:r>
      <w:r>
        <w:t>video</w:t>
      </w:r>
      <w:r w:rsidRPr="0073469F">
        <w:t>-location-info+xml</w:t>
      </w:r>
    </w:p>
    <w:p w14:paraId="099F6761" w14:textId="77777777" w:rsidR="001F3C13" w:rsidRPr="0073469F" w:rsidRDefault="001F3C13" w:rsidP="001F3C13">
      <w:r w:rsidRPr="0073469F">
        <w:t>Required parameters:</w:t>
      </w:r>
    </w:p>
    <w:p w14:paraId="434D9E7F" w14:textId="77777777" w:rsidR="001F3C13" w:rsidRPr="0073469F" w:rsidRDefault="001F3C13" w:rsidP="001F3C13">
      <w:r w:rsidRPr="0073469F">
        <w:t>None</w:t>
      </w:r>
    </w:p>
    <w:p w14:paraId="13C65910" w14:textId="77777777" w:rsidR="001F3C13" w:rsidRPr="0073469F" w:rsidRDefault="001F3C13" w:rsidP="001F3C13">
      <w:r w:rsidRPr="0073469F">
        <w:t>Optional parameters:</w:t>
      </w:r>
    </w:p>
    <w:p w14:paraId="3B537602"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0BE2F13D" w14:textId="77777777" w:rsidR="001F3C13" w:rsidRPr="0073469F" w:rsidRDefault="001F3C13" w:rsidP="001F3C13">
      <w:r w:rsidRPr="0073469F">
        <w:t>Encoding considerations:</w:t>
      </w:r>
    </w:p>
    <w:p w14:paraId="1C4D61B7" w14:textId="77777777" w:rsidR="001F3C13" w:rsidRPr="0073469F" w:rsidRDefault="001F3C13" w:rsidP="001F3C13">
      <w:r w:rsidRPr="0073469F">
        <w:t>binary.</w:t>
      </w:r>
    </w:p>
    <w:p w14:paraId="5FAA77EE" w14:textId="77777777" w:rsidR="001F3C13" w:rsidRPr="0073469F" w:rsidRDefault="001F3C13" w:rsidP="001F3C13">
      <w:r w:rsidRPr="0073469F">
        <w:t>Security considerations:</w:t>
      </w:r>
    </w:p>
    <w:p w14:paraId="29C7C61F"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00852E0" w14:textId="77777777" w:rsidR="001F3C13" w:rsidRPr="0073469F" w:rsidRDefault="001F3C13" w:rsidP="001F3C13">
      <w:r w:rsidRPr="0073469F">
        <w:t>The information transported in this media type does not include active or executable content.</w:t>
      </w:r>
    </w:p>
    <w:p w14:paraId="0A603D63" w14:textId="77777777" w:rsidR="001F3C13" w:rsidRPr="0073469F" w:rsidRDefault="001F3C13" w:rsidP="001F3C13">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291FA28F"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3DAC0624"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7463C8" w14:textId="77777777" w:rsidR="001F3C13" w:rsidRPr="0073469F" w:rsidRDefault="001F3C13" w:rsidP="001F3C13">
      <w:r w:rsidRPr="0073469F">
        <w:t>This media type does not employ compression.</w:t>
      </w:r>
    </w:p>
    <w:p w14:paraId="0B2494D3" w14:textId="77777777" w:rsidR="001F3C13" w:rsidRPr="0073469F" w:rsidRDefault="001F3C13" w:rsidP="001F3C13">
      <w:r w:rsidRPr="0073469F">
        <w:t>Interoperability considerations:</w:t>
      </w:r>
    </w:p>
    <w:p w14:paraId="156E19BA"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BDDBB74" w14:textId="77777777" w:rsidR="001F3C13" w:rsidRPr="0073469F" w:rsidRDefault="001F3C13" w:rsidP="001F3C13">
      <w:r w:rsidRPr="0073469F">
        <w:t>Published specification:</w:t>
      </w:r>
    </w:p>
    <w:p w14:paraId="446D2489"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A1F7BFB" w14:textId="77777777" w:rsidR="001F3C13" w:rsidRPr="0073469F" w:rsidRDefault="001F3C13" w:rsidP="001F3C13">
      <w:r w:rsidRPr="0073469F">
        <w:t>Applications which use this media type:</w:t>
      </w:r>
    </w:p>
    <w:p w14:paraId="14E4085B"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0B213911"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Fragment identifier considerations:</w:t>
      </w:r>
    </w:p>
    <w:p w14:paraId="149708E3" w14:textId="77777777" w:rsidR="001F3C13" w:rsidRPr="0073469F" w:rsidRDefault="001F3C13" w:rsidP="001F3C13">
      <w:pPr>
        <w:overflowPunct w:val="0"/>
        <w:autoSpaceDE w:val="0"/>
        <w:autoSpaceDN w:val="0"/>
        <w:adjustRightInd w:val="0"/>
        <w:textAlignment w:val="baseline"/>
      </w:pPr>
      <w:r w:rsidRPr="0073469F">
        <w:t>The handling in section 5 of IETF RFC 7303 applies.</w:t>
      </w:r>
    </w:p>
    <w:p w14:paraId="013C996D" w14:textId="77777777" w:rsidR="001F3C13" w:rsidRPr="0073469F" w:rsidRDefault="001F3C13" w:rsidP="001F3C13">
      <w:pPr>
        <w:overflowPunct w:val="0"/>
        <w:autoSpaceDE w:val="0"/>
        <w:autoSpaceDN w:val="0"/>
        <w:adjustRightInd w:val="0"/>
        <w:textAlignment w:val="baseline"/>
      </w:pPr>
      <w:r w:rsidRPr="0073469F">
        <w:t>Restrictions on usage:</w:t>
      </w:r>
    </w:p>
    <w:p w14:paraId="0CD69D7A" w14:textId="77777777" w:rsidR="001F3C13" w:rsidRPr="0073469F" w:rsidRDefault="001F3C13" w:rsidP="001F3C13">
      <w:pPr>
        <w:overflowPunct w:val="0"/>
        <w:autoSpaceDE w:val="0"/>
        <w:autoSpaceDN w:val="0"/>
        <w:adjustRightInd w:val="0"/>
        <w:textAlignment w:val="baseline"/>
      </w:pPr>
      <w:r w:rsidRPr="0073469F">
        <w:t>None</w:t>
      </w:r>
    </w:p>
    <w:p w14:paraId="2064119D" w14:textId="77777777" w:rsidR="001F3C13" w:rsidRPr="0073469F" w:rsidRDefault="001F3C13" w:rsidP="001F3C13">
      <w:pPr>
        <w:overflowPunct w:val="0"/>
        <w:autoSpaceDE w:val="0"/>
        <w:autoSpaceDN w:val="0"/>
        <w:adjustRightInd w:val="0"/>
        <w:textAlignment w:val="baseline"/>
      </w:pPr>
      <w:r w:rsidRPr="0073469F">
        <w:t>Provisional registration? (standards tree only):</w:t>
      </w:r>
    </w:p>
    <w:p w14:paraId="3A046D2B" w14:textId="77777777" w:rsidR="001F3C13" w:rsidRPr="0073469F" w:rsidRDefault="001F3C13" w:rsidP="001F3C13">
      <w:pPr>
        <w:overflowPunct w:val="0"/>
        <w:autoSpaceDE w:val="0"/>
        <w:autoSpaceDN w:val="0"/>
        <w:adjustRightInd w:val="0"/>
        <w:textAlignment w:val="baseline"/>
      </w:pPr>
      <w:r w:rsidRPr="0073469F">
        <w:t>N/A</w:t>
      </w:r>
    </w:p>
    <w:p w14:paraId="56DCE47F" w14:textId="77777777" w:rsidR="001F3C13" w:rsidRPr="0073469F" w:rsidRDefault="001F3C13" w:rsidP="001F3C13">
      <w:r w:rsidRPr="0073469F">
        <w:t>Additional information:</w:t>
      </w:r>
    </w:p>
    <w:p w14:paraId="7336C46F" w14:textId="77777777" w:rsidR="001F3C13" w:rsidRPr="0073469F" w:rsidRDefault="001F3C13" w:rsidP="001F3C13">
      <w:pPr>
        <w:pStyle w:val="B1"/>
        <w:rPr>
          <w:lang w:val="en-GB"/>
        </w:rPr>
      </w:pPr>
      <w:r w:rsidRPr="0073469F">
        <w:rPr>
          <w:lang w:val="en-GB"/>
        </w:rPr>
        <w:t>1.</w:t>
      </w:r>
      <w:r w:rsidRPr="0073469F">
        <w:rPr>
          <w:lang w:val="en-GB"/>
        </w:rPr>
        <w:tab/>
        <w:t>Deprecated alias names for this type: none</w:t>
      </w:r>
    </w:p>
    <w:p w14:paraId="171AD089" w14:textId="77777777" w:rsidR="001F3C13" w:rsidRPr="0073469F" w:rsidRDefault="001F3C13" w:rsidP="001F3C13">
      <w:pPr>
        <w:pStyle w:val="B1"/>
        <w:rPr>
          <w:lang w:val="en-GB"/>
        </w:rPr>
      </w:pPr>
      <w:r w:rsidRPr="0073469F">
        <w:rPr>
          <w:lang w:val="en-GB"/>
        </w:rPr>
        <w:t>2.</w:t>
      </w:r>
      <w:r w:rsidRPr="0073469F">
        <w:rPr>
          <w:lang w:val="en-GB"/>
        </w:rPr>
        <w:tab/>
        <w:t>Magic number(s): none</w:t>
      </w:r>
    </w:p>
    <w:p w14:paraId="7ABED522" w14:textId="77777777" w:rsidR="001F3C13" w:rsidRPr="0073469F" w:rsidRDefault="001F3C13" w:rsidP="001F3C13">
      <w:pPr>
        <w:pStyle w:val="B1"/>
        <w:rPr>
          <w:lang w:val="en-GB"/>
        </w:rPr>
      </w:pPr>
      <w:r w:rsidRPr="0073469F">
        <w:rPr>
          <w:lang w:val="en-GB"/>
        </w:rPr>
        <w:t>3.</w:t>
      </w:r>
      <w:r w:rsidRPr="0073469F">
        <w:rPr>
          <w:lang w:val="en-GB"/>
        </w:rPr>
        <w:tab/>
        <w:t>File extension(s): none</w:t>
      </w:r>
    </w:p>
    <w:p w14:paraId="0603707E" w14:textId="77777777" w:rsidR="001F3C13" w:rsidRPr="0073469F" w:rsidRDefault="001F3C13" w:rsidP="001F3C13">
      <w:pPr>
        <w:pStyle w:val="B1"/>
        <w:rPr>
          <w:lang w:val="en-GB"/>
        </w:rPr>
      </w:pPr>
      <w:r w:rsidRPr="0073469F">
        <w:rPr>
          <w:lang w:val="en-GB"/>
        </w:rPr>
        <w:t>4.</w:t>
      </w:r>
      <w:r w:rsidRPr="0073469F">
        <w:rPr>
          <w:lang w:val="en-GB"/>
        </w:rPr>
        <w:tab/>
        <w:t>Macintosh File Type Code(s): none</w:t>
      </w:r>
    </w:p>
    <w:p w14:paraId="4CFF3E0E" w14:textId="77777777" w:rsidR="001F3C13" w:rsidRPr="0073469F" w:rsidRDefault="001F3C13" w:rsidP="001F3C13">
      <w:pPr>
        <w:pStyle w:val="B1"/>
        <w:rPr>
          <w:lang w:val="en-GB"/>
        </w:rPr>
      </w:pPr>
      <w:r w:rsidRPr="0073469F">
        <w:rPr>
          <w:lang w:val="en-GB"/>
        </w:rPr>
        <w:t>5.</w:t>
      </w:r>
      <w:r w:rsidRPr="0073469F">
        <w:rPr>
          <w:lang w:val="en-GB"/>
        </w:rPr>
        <w:tab/>
        <w:t>Object Identifier(s) or OID(s): none</w:t>
      </w:r>
    </w:p>
    <w:p w14:paraId="76FC8656" w14:textId="77777777" w:rsidR="001F3C13" w:rsidRPr="0073469F" w:rsidRDefault="001F3C13" w:rsidP="001F3C13">
      <w:pPr>
        <w:overflowPunct w:val="0"/>
        <w:autoSpaceDE w:val="0"/>
        <w:autoSpaceDN w:val="0"/>
        <w:adjustRightInd w:val="0"/>
        <w:textAlignment w:val="baseline"/>
      </w:pPr>
      <w:r w:rsidRPr="0073469F">
        <w:t>Intended usage:</w:t>
      </w:r>
    </w:p>
    <w:p w14:paraId="50BA769F"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Common</w:t>
      </w:r>
    </w:p>
    <w:p w14:paraId="1C658276" w14:textId="77777777" w:rsidR="001F3C13" w:rsidRPr="0073469F" w:rsidRDefault="001F3C13" w:rsidP="001F3C13">
      <w:pPr>
        <w:overflowPunct w:val="0"/>
        <w:autoSpaceDE w:val="0"/>
        <w:autoSpaceDN w:val="0"/>
        <w:adjustRightInd w:val="0"/>
        <w:textAlignment w:val="baseline"/>
      </w:pPr>
      <w:r w:rsidRPr="0073469F">
        <w:t>Person to contact for further information:</w:t>
      </w:r>
    </w:p>
    <w:p w14:paraId="7D4AB464" w14:textId="77777777" w:rsidR="001F3C13" w:rsidRPr="0073469F" w:rsidRDefault="001F3C13" w:rsidP="001F3C13">
      <w:pPr>
        <w:pStyle w:val="B1"/>
        <w:rPr>
          <w:lang w:val="en-GB"/>
        </w:rPr>
      </w:pPr>
      <w:r w:rsidRPr="0073469F">
        <w:rPr>
          <w:lang w:val="en-GB"/>
        </w:rPr>
        <w:t>-</w:t>
      </w:r>
      <w:r w:rsidRPr="0073469F">
        <w:rPr>
          <w:lang w:val="en-GB"/>
        </w:rPr>
        <w:tab/>
        <w:t>Name: &lt;MCC name&gt;</w:t>
      </w:r>
    </w:p>
    <w:p w14:paraId="35F76421" w14:textId="77777777" w:rsidR="001F3C13" w:rsidRPr="0073469F" w:rsidRDefault="001F3C13" w:rsidP="001F3C13">
      <w:pPr>
        <w:pStyle w:val="B1"/>
        <w:rPr>
          <w:lang w:val="en-GB"/>
        </w:rPr>
      </w:pPr>
      <w:r w:rsidRPr="0073469F">
        <w:rPr>
          <w:lang w:val="en-GB"/>
        </w:rPr>
        <w:t>-</w:t>
      </w:r>
      <w:r w:rsidRPr="0073469F">
        <w:rPr>
          <w:lang w:val="en-GB"/>
        </w:rPr>
        <w:tab/>
        <w:t>Email: &lt;MCC email address&gt;</w:t>
      </w:r>
    </w:p>
    <w:p w14:paraId="6EC90CF1" w14:textId="77777777" w:rsidR="001F3C13" w:rsidRPr="0073469F" w:rsidRDefault="001F3C13" w:rsidP="001F3C13">
      <w:pPr>
        <w:pStyle w:val="B1"/>
        <w:rPr>
          <w:lang w:val="en-GB"/>
        </w:rPr>
      </w:pPr>
      <w:r w:rsidRPr="0073469F">
        <w:rPr>
          <w:lang w:val="en-GB"/>
        </w:rPr>
        <w:t>-</w:t>
      </w:r>
      <w:r w:rsidRPr="0073469F">
        <w:rPr>
          <w:lang w:val="en-GB"/>
        </w:rPr>
        <w:tab/>
        <w:t>Author/Change controller:</w:t>
      </w:r>
    </w:p>
    <w:p w14:paraId="32027A47" w14:textId="77777777" w:rsidR="001F3C13" w:rsidRPr="0073469F" w:rsidRDefault="001F3C13" w:rsidP="001F3C13">
      <w:pPr>
        <w:pStyle w:val="B2"/>
      </w:pPr>
      <w:r w:rsidRPr="0073469F">
        <w:t>i)</w:t>
      </w:r>
      <w:r w:rsidRPr="0073469F">
        <w:tab/>
        <w:t>Author: 3GPP CT1 Working Group/3GPP_TSG_CT_WG1@LIST.ETSI.ORG</w:t>
      </w:r>
    </w:p>
    <w:p w14:paraId="2419D208" w14:textId="77777777" w:rsidR="001F3C13" w:rsidRDefault="001F3C13" w:rsidP="001F3C13">
      <w:pPr>
        <w:pStyle w:val="B2"/>
      </w:pPr>
      <w:r w:rsidRPr="0073469F">
        <w:t>ii)</w:t>
      </w:r>
      <w:r w:rsidRPr="0073469F">
        <w:tab/>
        <w:t>Change controller: &lt;MCC name&gt;/&lt;MCC email address&gt;</w:t>
      </w:r>
    </w:p>
    <w:p w14:paraId="0D9B4763" w14:textId="77777777" w:rsidR="00B70C3A" w:rsidRPr="0079589D" w:rsidRDefault="00B70C3A" w:rsidP="00B70C3A"/>
    <w:p w14:paraId="190E6993" w14:textId="77777777" w:rsidR="00B70C3A" w:rsidRPr="0079589D" w:rsidRDefault="00B70C3A" w:rsidP="00B70C3A">
      <w:pPr>
        <w:pStyle w:val="Heading1"/>
      </w:pPr>
      <w:bookmarkStart w:id="3839" w:name="_Toc20153174"/>
      <w:bookmarkStart w:id="3840" w:name="_Toc27495839"/>
      <w:bookmarkStart w:id="3841" w:name="_Toc36109307"/>
      <w:bookmarkStart w:id="3842" w:name="_Toc73959090"/>
      <w:r w:rsidRPr="0079589D">
        <w:t>F.4</w:t>
      </w:r>
      <w:r w:rsidRPr="0079589D">
        <w:tab/>
        <w:t>XML schema for MCVideo (de)-affiliation requests</w:t>
      </w:r>
      <w:bookmarkEnd w:id="3839"/>
      <w:bookmarkEnd w:id="3840"/>
      <w:bookmarkEnd w:id="3841"/>
      <w:bookmarkEnd w:id="3842"/>
    </w:p>
    <w:p w14:paraId="58F4E040" w14:textId="77777777" w:rsidR="00B70C3A" w:rsidRPr="0079589D" w:rsidRDefault="00B70C3A" w:rsidP="00B70C3A">
      <w:pPr>
        <w:pStyle w:val="Heading2"/>
      </w:pPr>
      <w:bookmarkStart w:id="3843" w:name="_Toc20153175"/>
      <w:bookmarkStart w:id="3844" w:name="_Toc27495840"/>
      <w:bookmarkStart w:id="3845" w:name="_Toc36109308"/>
      <w:bookmarkStart w:id="3846" w:name="_Toc73959091"/>
      <w:r w:rsidRPr="0079589D">
        <w:rPr>
          <w:lang w:val="en-GB" w:eastAsia="zh-CN"/>
        </w:rPr>
        <w:t>F.</w:t>
      </w:r>
      <w:r w:rsidRPr="0079589D">
        <w:rPr>
          <w:lang w:eastAsia="zh-CN"/>
        </w:rPr>
        <w:t>4</w:t>
      </w:r>
      <w:r w:rsidRPr="0079589D">
        <w:t>.1</w:t>
      </w:r>
      <w:r w:rsidRPr="0079589D">
        <w:tab/>
        <w:t>General</w:t>
      </w:r>
      <w:bookmarkEnd w:id="3843"/>
      <w:bookmarkEnd w:id="3844"/>
      <w:bookmarkEnd w:id="3845"/>
      <w:bookmarkEnd w:id="3846"/>
    </w:p>
    <w:p w14:paraId="454BEBC3" w14:textId="77777777" w:rsidR="00B70C3A" w:rsidRPr="0079589D" w:rsidRDefault="00B70C3A" w:rsidP="00B70C3A">
      <w:r w:rsidRPr="0079589D">
        <w:t xml:space="preserve">This </w:t>
      </w:r>
      <w:r w:rsidR="00585B10">
        <w:t>clause</w:t>
      </w:r>
      <w:r w:rsidRPr="0079589D">
        <w:t xml:space="preserve"> defines XML schema and MIME type for MCVideo (de)-affiliation requests.</w:t>
      </w:r>
    </w:p>
    <w:p w14:paraId="0CA082FE" w14:textId="77777777" w:rsidR="00B70C3A" w:rsidRPr="0079589D" w:rsidRDefault="00B70C3A" w:rsidP="00B70C3A">
      <w:pPr>
        <w:pStyle w:val="Heading2"/>
        <w:rPr>
          <w:lang w:val="en-US"/>
        </w:rPr>
      </w:pPr>
      <w:bookmarkStart w:id="3847" w:name="_Toc20153176"/>
      <w:bookmarkStart w:id="3848" w:name="_Toc27495841"/>
      <w:bookmarkStart w:id="3849" w:name="_Toc36109309"/>
      <w:bookmarkStart w:id="3850" w:name="_Toc73959092"/>
      <w:r w:rsidRPr="0079589D">
        <w:rPr>
          <w:lang w:val="en-US" w:eastAsia="zh-CN"/>
        </w:rPr>
        <w:t>F.4</w:t>
      </w:r>
      <w:r w:rsidRPr="0079589D">
        <w:rPr>
          <w:lang w:val="en-US"/>
        </w:rPr>
        <w:t>.2</w:t>
      </w:r>
      <w:r w:rsidRPr="0079589D">
        <w:rPr>
          <w:lang w:val="en-US"/>
        </w:rPr>
        <w:tab/>
        <w:t>XML schema</w:t>
      </w:r>
      <w:bookmarkEnd w:id="3847"/>
      <w:bookmarkEnd w:id="3848"/>
      <w:bookmarkEnd w:id="3849"/>
      <w:bookmarkEnd w:id="3850"/>
    </w:p>
    <w:p w14:paraId="04CDF403" w14:textId="77777777" w:rsidR="00B70C3A" w:rsidRPr="0079589D" w:rsidRDefault="00B70C3A" w:rsidP="00B70C3A">
      <w:pPr>
        <w:pStyle w:val="PL"/>
      </w:pPr>
      <w:r w:rsidRPr="0079589D">
        <w:t>&lt;?xml version="1.0" encoding="UTF-8"?&gt;</w:t>
      </w:r>
    </w:p>
    <w:p w14:paraId="6C16D13B" w14:textId="77777777" w:rsidR="00B70C3A" w:rsidRPr="0079589D" w:rsidRDefault="00B70C3A" w:rsidP="00B70C3A">
      <w:pPr>
        <w:pStyle w:val="PL"/>
      </w:pPr>
      <w:r w:rsidRPr="0079589D">
        <w:t>&lt;xs:schema xmlns:xs="http://www.w3.org/2001/XMLSchema"</w:t>
      </w:r>
    </w:p>
    <w:p w14:paraId="4265C2D6" w14:textId="77777777" w:rsidR="00B70C3A" w:rsidRPr="0079589D" w:rsidRDefault="00B70C3A" w:rsidP="00B70C3A">
      <w:pPr>
        <w:pStyle w:val="PL"/>
        <w:rPr>
          <w:lang w:val="de-DE"/>
        </w:rPr>
      </w:pPr>
      <w:r w:rsidRPr="0079589D">
        <w:rPr>
          <w:lang w:val="de-DE"/>
        </w:rPr>
        <w:t>targetNamespace="urn:3gpp:ns:affiliationCommand:1.0"</w:t>
      </w:r>
    </w:p>
    <w:p w14:paraId="54F07611" w14:textId="77777777" w:rsidR="00B70C3A" w:rsidRPr="0079589D" w:rsidRDefault="00B70C3A" w:rsidP="00B70C3A">
      <w:pPr>
        <w:pStyle w:val="PL"/>
        <w:rPr>
          <w:lang w:val="de-DE"/>
        </w:rPr>
      </w:pPr>
      <w:r w:rsidRPr="0079589D">
        <w:rPr>
          <w:lang w:val="de-DE"/>
        </w:rPr>
        <w:t>xmlns:mcvideoaff="urn:3gpp:ns:affiliationCommand:1.0"</w:t>
      </w:r>
    </w:p>
    <w:p w14:paraId="27EE3A5A" w14:textId="77777777" w:rsidR="00B70C3A" w:rsidRPr="0079589D" w:rsidRDefault="00B70C3A" w:rsidP="00B70C3A">
      <w:pPr>
        <w:pStyle w:val="PL"/>
      </w:pPr>
      <w:r w:rsidRPr="0079589D">
        <w:t>attributeFormDefault="unqualified" elementFormDefault="qualified"&gt;</w:t>
      </w:r>
    </w:p>
    <w:p w14:paraId="79414FCE"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599F8C1E" w14:textId="77777777" w:rsidR="00B70C3A" w:rsidRPr="0079589D" w:rsidRDefault="00B70C3A" w:rsidP="00B70C3A">
      <w:pPr>
        <w:pStyle w:val="PL"/>
      </w:pPr>
      <w:r w:rsidRPr="0079589D">
        <w:t xml:space="preserve">    &lt;xs:sequence&gt;</w:t>
      </w:r>
    </w:p>
    <w:p w14:paraId="58CF4585" w14:textId="77777777" w:rsidR="00B70C3A" w:rsidRPr="0079589D" w:rsidRDefault="00B70C3A" w:rsidP="00B70C3A">
      <w:pPr>
        <w:pStyle w:val="PL"/>
      </w:pPr>
      <w:r w:rsidRPr="0079589D">
        <w:t xml:space="preserve">      &lt;xs:element type="xs:anyURI" name="group" minOccurs="1" maxOccurs="unbounded"/&gt;</w:t>
      </w:r>
    </w:p>
    <w:p w14:paraId="22AAEB5D" w14:textId="77777777" w:rsidR="00B70C3A" w:rsidRPr="0079589D" w:rsidRDefault="00B70C3A" w:rsidP="00B70C3A">
      <w:pPr>
        <w:pStyle w:val="PL"/>
      </w:pPr>
      <w:r w:rsidRPr="0079589D">
        <w:t xml:space="preserve">      &lt;xs:any namespace="##other" processContents="lax" minOccurs="0" maxOccurs="unbounded"/&gt;</w:t>
      </w:r>
    </w:p>
    <w:p w14:paraId="121425C8" w14:textId="77777777" w:rsidR="00B70C3A" w:rsidRPr="0079589D" w:rsidRDefault="00B70C3A" w:rsidP="00B70C3A">
      <w:pPr>
        <w:pStyle w:val="PL"/>
      </w:pPr>
      <w:r w:rsidRPr="0079589D">
        <w:t xml:space="preserve">      &lt;xs:element name="anyExt" type="mcvideoaff:anyExtType" minOccurs="0"/&gt;</w:t>
      </w:r>
    </w:p>
    <w:p w14:paraId="29FA18B7" w14:textId="77777777" w:rsidR="00B70C3A" w:rsidRPr="0079589D" w:rsidRDefault="00B70C3A" w:rsidP="00B70C3A">
      <w:pPr>
        <w:pStyle w:val="PL"/>
      </w:pPr>
      <w:r w:rsidRPr="0079589D">
        <w:t xml:space="preserve">    &lt;/xs:sequence&gt;</w:t>
      </w:r>
    </w:p>
    <w:p w14:paraId="7A92DAA6" w14:textId="77777777" w:rsidR="00B70C3A" w:rsidRPr="0079589D" w:rsidRDefault="00B70C3A" w:rsidP="00B70C3A">
      <w:pPr>
        <w:pStyle w:val="PL"/>
      </w:pPr>
      <w:r w:rsidRPr="0079589D">
        <w:t xml:space="preserve">    &lt;xs:anyAttribute namespace="##any" processContents="lax"/&gt;</w:t>
      </w:r>
    </w:p>
    <w:p w14:paraId="6EDB1F04" w14:textId="77777777" w:rsidR="00B70C3A" w:rsidRPr="0079589D" w:rsidRDefault="00B70C3A" w:rsidP="00B70C3A">
      <w:pPr>
        <w:pStyle w:val="PL"/>
      </w:pPr>
      <w:r w:rsidRPr="0079589D">
        <w:t xml:space="preserve">  &lt;/xs:complexType&gt;</w:t>
      </w:r>
    </w:p>
    <w:p w14:paraId="6741E173" w14:textId="77777777" w:rsidR="00B70C3A" w:rsidRPr="0079589D" w:rsidRDefault="00B70C3A" w:rsidP="00B70C3A">
      <w:pPr>
        <w:pStyle w:val="PL"/>
      </w:pPr>
      <w:r w:rsidRPr="0079589D">
        <w:t xml:space="preserve">  &lt;xs:complexType name="de-affiliate-command"&gt;</w:t>
      </w:r>
    </w:p>
    <w:p w14:paraId="6572E280" w14:textId="77777777" w:rsidR="00B70C3A" w:rsidRPr="0079589D" w:rsidRDefault="00B70C3A" w:rsidP="00B70C3A">
      <w:pPr>
        <w:pStyle w:val="PL"/>
      </w:pPr>
      <w:r w:rsidRPr="0079589D">
        <w:t xml:space="preserve">    &lt;xs:sequence&gt;</w:t>
      </w:r>
    </w:p>
    <w:p w14:paraId="03682DA8" w14:textId="77777777" w:rsidR="00B70C3A" w:rsidRPr="0079589D" w:rsidRDefault="00B70C3A" w:rsidP="00B70C3A">
      <w:pPr>
        <w:pStyle w:val="PL"/>
      </w:pPr>
      <w:r w:rsidRPr="0079589D">
        <w:t xml:space="preserve">      &lt;xs:element type="xs:anyURI" name="group" minOccurs="1" maxOccurs="unbounded"/&gt;</w:t>
      </w:r>
    </w:p>
    <w:p w14:paraId="4EAC41C0" w14:textId="77777777" w:rsidR="00B70C3A" w:rsidRPr="0079589D" w:rsidRDefault="00B70C3A" w:rsidP="00B70C3A">
      <w:pPr>
        <w:pStyle w:val="PL"/>
      </w:pPr>
      <w:r w:rsidRPr="0079589D">
        <w:t xml:space="preserve">      &lt;xs:any namespace="##other" processContents="lax" minOccurs="0" maxOccurs="unbounded"/&gt;</w:t>
      </w:r>
    </w:p>
    <w:p w14:paraId="416333AC" w14:textId="77777777" w:rsidR="00B70C3A" w:rsidRPr="0079589D" w:rsidRDefault="00B70C3A" w:rsidP="00B70C3A">
      <w:pPr>
        <w:pStyle w:val="PL"/>
      </w:pPr>
      <w:r w:rsidRPr="0079589D">
        <w:t xml:space="preserve">      &lt;xs:element name="anyExt" type="mcvideoaff:anyExtType" minOccurs="0"/&gt;</w:t>
      </w:r>
    </w:p>
    <w:p w14:paraId="15C22DEC" w14:textId="77777777" w:rsidR="00B70C3A" w:rsidRPr="0079589D" w:rsidRDefault="00B70C3A" w:rsidP="00B70C3A">
      <w:pPr>
        <w:pStyle w:val="PL"/>
      </w:pPr>
      <w:r w:rsidRPr="0079589D">
        <w:t xml:space="preserve">    &lt;/xs:sequence&gt;</w:t>
      </w:r>
    </w:p>
    <w:p w14:paraId="55686171" w14:textId="77777777" w:rsidR="00B70C3A" w:rsidRPr="0079589D" w:rsidRDefault="00B70C3A" w:rsidP="00B70C3A">
      <w:pPr>
        <w:pStyle w:val="PL"/>
      </w:pPr>
      <w:r w:rsidRPr="0079589D">
        <w:t xml:space="preserve">    &lt;xs:anyAttribute namespace="##any" processContents="lax"/&gt;</w:t>
      </w:r>
    </w:p>
    <w:p w14:paraId="206F1A6C" w14:textId="77777777" w:rsidR="00B70C3A" w:rsidRPr="0079589D" w:rsidRDefault="00B70C3A" w:rsidP="00B70C3A">
      <w:pPr>
        <w:pStyle w:val="PL"/>
      </w:pPr>
      <w:r w:rsidRPr="0079589D">
        <w:t xml:space="preserve">  &lt;/xs:complexType&gt;</w:t>
      </w:r>
    </w:p>
    <w:p w14:paraId="61556A10" w14:textId="77777777" w:rsidR="00B70C3A" w:rsidRPr="0079589D" w:rsidRDefault="00B70C3A" w:rsidP="00B70C3A">
      <w:pPr>
        <w:pStyle w:val="PL"/>
      </w:pPr>
      <w:r w:rsidRPr="0079589D">
        <w:t xml:space="preserve">  &lt;xs:element name="command-list"&gt;</w:t>
      </w:r>
    </w:p>
    <w:p w14:paraId="24D2D6EF" w14:textId="77777777" w:rsidR="00B70C3A" w:rsidRPr="0079589D" w:rsidRDefault="00B70C3A" w:rsidP="00B70C3A">
      <w:pPr>
        <w:pStyle w:val="PL"/>
      </w:pPr>
      <w:r w:rsidRPr="0079589D">
        <w:t xml:space="preserve">    &lt;xs:complexType&gt;</w:t>
      </w:r>
    </w:p>
    <w:p w14:paraId="478C509C" w14:textId="77777777" w:rsidR="00B70C3A" w:rsidRPr="0079589D" w:rsidRDefault="00B70C3A" w:rsidP="00B70C3A">
      <w:pPr>
        <w:pStyle w:val="PL"/>
      </w:pPr>
      <w:r w:rsidRPr="0079589D">
        <w:t xml:space="preserve">      &lt;xs:sequence&gt;</w:t>
      </w:r>
    </w:p>
    <w:p w14:paraId="6CFD5CF1" w14:textId="77777777" w:rsidR="00B70C3A" w:rsidRPr="0079589D" w:rsidRDefault="00B70C3A" w:rsidP="00B70C3A">
      <w:pPr>
        <w:pStyle w:val="PL"/>
      </w:pPr>
      <w:r w:rsidRPr="0079589D">
        <w:t xml:space="preserve">        &lt;xs:element name="affiliate" type="mcvideoaff:affiliate-command" minOccurs="0" maxOccurs="1"/&gt;</w:t>
      </w:r>
    </w:p>
    <w:p w14:paraId="4EE37572"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071D85D6"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12A41A0B" w14:textId="77777777" w:rsidR="00B70C3A" w:rsidRPr="0079589D" w:rsidRDefault="00B70C3A" w:rsidP="00B70C3A">
      <w:pPr>
        <w:pStyle w:val="PL"/>
      </w:pPr>
      <w:r w:rsidRPr="0079589D">
        <w:t xml:space="preserve">        &lt;xs:any namespace="##other" processContents="lax" minOccurs="0" maxOccurs="unbounded"/&gt;</w:t>
      </w:r>
    </w:p>
    <w:p w14:paraId="3C87CD6C" w14:textId="77777777" w:rsidR="00B70C3A" w:rsidRPr="0079589D" w:rsidRDefault="00B70C3A" w:rsidP="00B70C3A">
      <w:pPr>
        <w:pStyle w:val="PL"/>
      </w:pPr>
      <w:r w:rsidRPr="0079589D">
        <w:t xml:space="preserve">      &lt;/xs:sequence&gt;</w:t>
      </w:r>
    </w:p>
    <w:p w14:paraId="40E06F44" w14:textId="77777777" w:rsidR="00B70C3A" w:rsidRPr="0079589D" w:rsidRDefault="00B70C3A" w:rsidP="00B70C3A">
      <w:pPr>
        <w:pStyle w:val="PL"/>
      </w:pPr>
      <w:r w:rsidRPr="0079589D">
        <w:t xml:space="preserve">    &lt;/xs:complexType&gt;</w:t>
      </w:r>
    </w:p>
    <w:p w14:paraId="7D196508" w14:textId="77777777" w:rsidR="00B70C3A" w:rsidRPr="0079589D" w:rsidRDefault="00B70C3A" w:rsidP="00B70C3A">
      <w:pPr>
        <w:pStyle w:val="PL"/>
      </w:pPr>
      <w:r w:rsidRPr="0079589D">
        <w:t xml:space="preserve">  &lt;/xs:element&gt;</w:t>
      </w:r>
    </w:p>
    <w:p w14:paraId="5245E23C" w14:textId="77777777" w:rsidR="00B70C3A" w:rsidRPr="0079589D" w:rsidRDefault="00B70C3A" w:rsidP="00B70C3A">
      <w:pPr>
        <w:pStyle w:val="PL"/>
      </w:pPr>
      <w:r w:rsidRPr="0079589D">
        <w:t xml:space="preserve">  &lt;xs:complexType name="anyExtType"&gt;</w:t>
      </w:r>
    </w:p>
    <w:p w14:paraId="5E04FB3A" w14:textId="77777777" w:rsidR="00B70C3A" w:rsidRPr="0079589D" w:rsidRDefault="00B70C3A" w:rsidP="00B70C3A">
      <w:pPr>
        <w:pStyle w:val="PL"/>
      </w:pPr>
      <w:r w:rsidRPr="0079589D">
        <w:t xml:space="preserve">    &lt;xs:sequence&gt;</w:t>
      </w:r>
    </w:p>
    <w:p w14:paraId="0026BB56" w14:textId="77777777" w:rsidR="00B70C3A" w:rsidRPr="0079589D" w:rsidRDefault="00B70C3A" w:rsidP="00B70C3A">
      <w:pPr>
        <w:pStyle w:val="PL"/>
      </w:pPr>
      <w:r w:rsidRPr="0079589D">
        <w:t xml:space="preserve">      &lt;xs:any namespace="##any" processContents="lax" minOccurs="0" maxOccurs="unbounded"/&gt;</w:t>
      </w:r>
    </w:p>
    <w:p w14:paraId="68ED8EDB" w14:textId="77777777" w:rsidR="00B70C3A" w:rsidRPr="0079589D" w:rsidRDefault="00B70C3A" w:rsidP="00B70C3A">
      <w:pPr>
        <w:pStyle w:val="PL"/>
      </w:pPr>
      <w:r w:rsidRPr="0079589D">
        <w:t xml:space="preserve">    &lt;/xs:sequence&gt;</w:t>
      </w:r>
    </w:p>
    <w:p w14:paraId="7C8E65BC" w14:textId="77777777" w:rsidR="00B70C3A" w:rsidRPr="0079589D" w:rsidRDefault="00B70C3A" w:rsidP="00B70C3A">
      <w:pPr>
        <w:pStyle w:val="PL"/>
      </w:pPr>
      <w:r w:rsidRPr="0079589D">
        <w:t xml:space="preserve">  &lt;/xs:complexType&gt;</w:t>
      </w:r>
    </w:p>
    <w:p w14:paraId="7DE1E763" w14:textId="77777777" w:rsidR="00B70C3A" w:rsidRPr="0079589D" w:rsidRDefault="00B70C3A" w:rsidP="00B70C3A">
      <w:pPr>
        <w:pStyle w:val="PL"/>
      </w:pPr>
      <w:r w:rsidRPr="0079589D">
        <w:t>&lt;/xs:schema&gt;</w:t>
      </w:r>
    </w:p>
    <w:p w14:paraId="5E76B82D" w14:textId="77777777" w:rsidR="00B70C3A" w:rsidRPr="0079589D" w:rsidRDefault="00B70C3A" w:rsidP="00B70C3A">
      <w:pPr>
        <w:pStyle w:val="Heading2"/>
      </w:pPr>
      <w:bookmarkStart w:id="3851" w:name="_Toc20153177"/>
      <w:bookmarkStart w:id="3852" w:name="_Toc27495842"/>
      <w:bookmarkStart w:id="3853" w:name="_Toc36109310"/>
      <w:bookmarkStart w:id="3854" w:name="_Toc73959093"/>
      <w:r w:rsidRPr="0079589D">
        <w:rPr>
          <w:lang w:val="en-GB" w:eastAsia="zh-CN"/>
        </w:rPr>
        <w:t>F.</w:t>
      </w:r>
      <w:r w:rsidRPr="0079589D">
        <w:rPr>
          <w:lang w:eastAsia="zh-CN"/>
        </w:rPr>
        <w:t>4</w:t>
      </w:r>
      <w:r w:rsidRPr="0079589D">
        <w:t>.3</w:t>
      </w:r>
      <w:r w:rsidRPr="0079589D">
        <w:tab/>
        <w:t>Semantic</w:t>
      </w:r>
      <w:bookmarkEnd w:id="3851"/>
      <w:bookmarkEnd w:id="3852"/>
      <w:bookmarkEnd w:id="3853"/>
      <w:bookmarkEnd w:id="3854"/>
    </w:p>
    <w:p w14:paraId="0B846FE4"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72C533A0" w14:textId="77777777" w:rsidR="00B70C3A" w:rsidRPr="0079589D" w:rsidRDefault="00B70C3A" w:rsidP="00B70C3A">
      <w:r w:rsidRPr="0079589D">
        <w:t>If the &lt;command-list&gt; contains the &lt;affiliate-command&gt; element then:</w:t>
      </w:r>
    </w:p>
    <w:p w14:paraId="125A6B00"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31C7ABCD" w14:textId="77777777" w:rsidR="00B70C3A" w:rsidRPr="0079589D" w:rsidRDefault="00B70C3A" w:rsidP="00B70C3A">
      <w:r w:rsidRPr="0079589D">
        <w:t>If the &lt;command-list&gt; contains the &lt;de-affiliate-command&gt; element then:</w:t>
      </w:r>
    </w:p>
    <w:p w14:paraId="5416B847"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06A86FB6" w14:textId="77777777" w:rsidR="00B70C3A" w:rsidRPr="0079589D" w:rsidRDefault="00B70C3A" w:rsidP="00B70C3A">
      <w:r w:rsidRPr="0079589D">
        <w:t>The recipient of the XML ignores any unknown element and any unknown attribute.</w:t>
      </w:r>
    </w:p>
    <w:p w14:paraId="06D24C86" w14:textId="77777777" w:rsidR="00B70C3A" w:rsidRPr="0079589D" w:rsidRDefault="00B70C3A" w:rsidP="00B70C3A">
      <w:pPr>
        <w:pStyle w:val="Heading2"/>
      </w:pPr>
      <w:bookmarkStart w:id="3855" w:name="_Toc20153178"/>
      <w:bookmarkStart w:id="3856" w:name="_Toc27495843"/>
      <w:bookmarkStart w:id="3857" w:name="_Toc36109311"/>
      <w:bookmarkStart w:id="3858" w:name="_Toc73959094"/>
      <w:r w:rsidRPr="0079589D">
        <w:rPr>
          <w:lang w:val="en-GB" w:eastAsia="zh-CN"/>
        </w:rPr>
        <w:t>F.</w:t>
      </w:r>
      <w:r w:rsidRPr="0079589D">
        <w:rPr>
          <w:lang w:eastAsia="zh-CN"/>
        </w:rPr>
        <w:t>4</w:t>
      </w:r>
      <w:r w:rsidRPr="0079589D">
        <w:t>.4</w:t>
      </w:r>
      <w:r w:rsidRPr="0079589D">
        <w:tab/>
        <w:t>IANA registration template</w:t>
      </w:r>
      <w:bookmarkEnd w:id="3855"/>
      <w:bookmarkEnd w:id="3856"/>
      <w:bookmarkEnd w:id="3857"/>
      <w:bookmarkEnd w:id="3858"/>
    </w:p>
    <w:p w14:paraId="4CCE5505" w14:textId="77777777" w:rsidR="00D80019" w:rsidRPr="0073469F" w:rsidRDefault="00D80019" w:rsidP="00D80019">
      <w:pPr>
        <w:overflowPunct w:val="0"/>
        <w:autoSpaceDE w:val="0"/>
        <w:autoSpaceDN w:val="0"/>
        <w:adjustRightInd w:val="0"/>
        <w:textAlignment w:val="baseline"/>
      </w:pPr>
      <w:r w:rsidRPr="0073469F">
        <w:t>Your Name:</w:t>
      </w:r>
    </w:p>
    <w:p w14:paraId="22A07E54" w14:textId="77777777" w:rsidR="00D80019" w:rsidRPr="0073469F" w:rsidRDefault="00D80019" w:rsidP="00D80019">
      <w:pPr>
        <w:overflowPunct w:val="0"/>
        <w:autoSpaceDE w:val="0"/>
        <w:autoSpaceDN w:val="0"/>
        <w:adjustRightInd w:val="0"/>
        <w:textAlignment w:val="baseline"/>
      </w:pPr>
      <w:r w:rsidRPr="0073469F">
        <w:t>&lt;MCC name&gt;</w:t>
      </w:r>
    </w:p>
    <w:p w14:paraId="021B2A5F" w14:textId="77777777" w:rsidR="00D80019" w:rsidRPr="0073469F" w:rsidRDefault="00D80019" w:rsidP="00D80019">
      <w:pPr>
        <w:overflowPunct w:val="0"/>
        <w:autoSpaceDE w:val="0"/>
        <w:autoSpaceDN w:val="0"/>
        <w:adjustRightInd w:val="0"/>
        <w:textAlignment w:val="baseline"/>
      </w:pPr>
      <w:r w:rsidRPr="0073469F">
        <w:t>Your Email Address:</w:t>
      </w:r>
    </w:p>
    <w:p w14:paraId="6735276C" w14:textId="77777777" w:rsidR="00D80019" w:rsidRPr="0073469F" w:rsidRDefault="00D80019" w:rsidP="00D80019">
      <w:pPr>
        <w:overflowPunct w:val="0"/>
        <w:autoSpaceDE w:val="0"/>
        <w:autoSpaceDN w:val="0"/>
        <w:adjustRightInd w:val="0"/>
        <w:textAlignment w:val="baseline"/>
      </w:pPr>
      <w:r w:rsidRPr="0073469F">
        <w:t>&lt;MCC email address&gt;</w:t>
      </w:r>
    </w:p>
    <w:p w14:paraId="7D363AD1" w14:textId="77777777" w:rsidR="00D80019" w:rsidRPr="0073469F" w:rsidRDefault="00D80019" w:rsidP="00D80019">
      <w:r w:rsidRPr="0073469F">
        <w:t>Media Type Name:</w:t>
      </w:r>
    </w:p>
    <w:p w14:paraId="247B59F1" w14:textId="77777777" w:rsidR="00D80019" w:rsidRPr="0073469F" w:rsidRDefault="00D80019" w:rsidP="00D80019">
      <w:r w:rsidRPr="0073469F">
        <w:t>Application</w:t>
      </w:r>
    </w:p>
    <w:p w14:paraId="2B362953" w14:textId="77777777" w:rsidR="00D80019" w:rsidRPr="0073469F" w:rsidRDefault="00D80019" w:rsidP="00D80019">
      <w:r w:rsidRPr="0073469F">
        <w:t>Subtype name:</w:t>
      </w:r>
    </w:p>
    <w:p w14:paraId="57DC2686"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33BEC68F" w14:textId="77777777" w:rsidR="00D80019" w:rsidRPr="0073469F" w:rsidRDefault="00D80019" w:rsidP="00D80019">
      <w:r w:rsidRPr="0073469F">
        <w:t>Required parameters:</w:t>
      </w:r>
    </w:p>
    <w:p w14:paraId="38D43AA9" w14:textId="77777777" w:rsidR="00D80019" w:rsidRPr="0073469F" w:rsidRDefault="00D80019" w:rsidP="00D80019">
      <w:r w:rsidRPr="0073469F">
        <w:t>None</w:t>
      </w:r>
    </w:p>
    <w:p w14:paraId="40DB2FA6" w14:textId="77777777" w:rsidR="00D80019" w:rsidRPr="0073469F" w:rsidRDefault="00D80019" w:rsidP="00D80019">
      <w:r w:rsidRPr="0073469F">
        <w:t>Optional parameters:</w:t>
      </w:r>
    </w:p>
    <w:p w14:paraId="33BFCD5F"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603675B9" w14:textId="77777777" w:rsidR="00D80019" w:rsidRPr="0073469F" w:rsidRDefault="00D80019" w:rsidP="00D80019">
      <w:r w:rsidRPr="0073469F">
        <w:t>Encoding considerations:</w:t>
      </w:r>
    </w:p>
    <w:p w14:paraId="244F2D99" w14:textId="77777777" w:rsidR="00D80019" w:rsidRPr="0073469F" w:rsidRDefault="00D80019" w:rsidP="00D80019">
      <w:r w:rsidRPr="0073469F">
        <w:t>binary.</w:t>
      </w:r>
    </w:p>
    <w:p w14:paraId="0C9515EF" w14:textId="77777777" w:rsidR="00D80019" w:rsidRPr="0073469F" w:rsidRDefault="00D80019" w:rsidP="00D80019">
      <w:r w:rsidRPr="0073469F">
        <w:t>Security considerations:</w:t>
      </w:r>
    </w:p>
    <w:p w14:paraId="4E773303"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DECD4FA" w14:textId="77777777" w:rsidR="00D80019" w:rsidRPr="0073469F" w:rsidRDefault="00D80019" w:rsidP="00D80019">
      <w:r w:rsidRPr="0073469F">
        <w:t>The information transported in this media type does not include active or executable content.</w:t>
      </w:r>
    </w:p>
    <w:p w14:paraId="11B36153" w14:textId="77777777" w:rsidR="00D80019" w:rsidRPr="0073469F" w:rsidRDefault="00D80019" w:rsidP="00D80019">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29A97336"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64B5B216"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97DDD2C" w14:textId="77777777" w:rsidR="00D80019" w:rsidRPr="0073469F" w:rsidRDefault="00D80019" w:rsidP="00D80019">
      <w:r w:rsidRPr="0073469F">
        <w:t>This media type does not employ compression.</w:t>
      </w:r>
    </w:p>
    <w:p w14:paraId="5C9A9908" w14:textId="77777777" w:rsidR="00D80019" w:rsidRPr="0073469F" w:rsidRDefault="00D80019" w:rsidP="00D80019">
      <w:r w:rsidRPr="0073469F">
        <w:t>Interoperability considerations:</w:t>
      </w:r>
    </w:p>
    <w:p w14:paraId="31ED9CA7"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39F76DB" w14:textId="77777777" w:rsidR="00D80019" w:rsidRPr="0073469F" w:rsidRDefault="00D80019" w:rsidP="00D80019">
      <w:r w:rsidRPr="0073469F">
        <w:t>Published specification:</w:t>
      </w:r>
    </w:p>
    <w:p w14:paraId="179F6E47"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5A564E8B" w14:textId="77777777" w:rsidR="00D80019" w:rsidRPr="0073469F" w:rsidRDefault="00D80019" w:rsidP="00D80019">
      <w:r w:rsidRPr="0073469F">
        <w:t>Applications which use this media type:</w:t>
      </w:r>
    </w:p>
    <w:p w14:paraId="3C0FFF8A"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4CCB3131"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Fragment identifier considerations:</w:t>
      </w:r>
    </w:p>
    <w:p w14:paraId="2A2AF965" w14:textId="77777777" w:rsidR="00D80019" w:rsidRPr="0073469F" w:rsidRDefault="00D80019" w:rsidP="00D80019">
      <w:pPr>
        <w:overflowPunct w:val="0"/>
        <w:autoSpaceDE w:val="0"/>
        <w:autoSpaceDN w:val="0"/>
        <w:adjustRightInd w:val="0"/>
        <w:textAlignment w:val="baseline"/>
      </w:pPr>
      <w:r w:rsidRPr="0073469F">
        <w:t>The handling in section 5 of IETF RFC 7303 applies.</w:t>
      </w:r>
    </w:p>
    <w:p w14:paraId="4DAE744D" w14:textId="77777777" w:rsidR="00D80019" w:rsidRPr="0073469F" w:rsidRDefault="00D80019" w:rsidP="00D80019">
      <w:pPr>
        <w:overflowPunct w:val="0"/>
        <w:autoSpaceDE w:val="0"/>
        <w:autoSpaceDN w:val="0"/>
        <w:adjustRightInd w:val="0"/>
        <w:textAlignment w:val="baseline"/>
      </w:pPr>
      <w:r w:rsidRPr="0073469F">
        <w:t>Restrictions on usage:</w:t>
      </w:r>
    </w:p>
    <w:p w14:paraId="38B09B4B" w14:textId="77777777" w:rsidR="00D80019" w:rsidRPr="0073469F" w:rsidRDefault="00D80019" w:rsidP="00D80019">
      <w:pPr>
        <w:overflowPunct w:val="0"/>
        <w:autoSpaceDE w:val="0"/>
        <w:autoSpaceDN w:val="0"/>
        <w:adjustRightInd w:val="0"/>
        <w:textAlignment w:val="baseline"/>
      </w:pPr>
      <w:r w:rsidRPr="0073469F">
        <w:t>None</w:t>
      </w:r>
    </w:p>
    <w:p w14:paraId="6A42669B" w14:textId="77777777" w:rsidR="00D80019" w:rsidRPr="0073469F" w:rsidRDefault="00D80019" w:rsidP="00D80019">
      <w:pPr>
        <w:overflowPunct w:val="0"/>
        <w:autoSpaceDE w:val="0"/>
        <w:autoSpaceDN w:val="0"/>
        <w:adjustRightInd w:val="0"/>
        <w:textAlignment w:val="baseline"/>
      </w:pPr>
      <w:r w:rsidRPr="0073469F">
        <w:t>Provisional registration? (standards tree only):</w:t>
      </w:r>
    </w:p>
    <w:p w14:paraId="10674AC3" w14:textId="77777777" w:rsidR="00D80019" w:rsidRPr="0073469F" w:rsidRDefault="00D80019" w:rsidP="00D80019">
      <w:pPr>
        <w:overflowPunct w:val="0"/>
        <w:autoSpaceDE w:val="0"/>
        <w:autoSpaceDN w:val="0"/>
        <w:adjustRightInd w:val="0"/>
        <w:textAlignment w:val="baseline"/>
      </w:pPr>
      <w:r w:rsidRPr="0073469F">
        <w:t>N/A</w:t>
      </w:r>
    </w:p>
    <w:p w14:paraId="65ABD761" w14:textId="77777777" w:rsidR="00D80019" w:rsidRPr="0073469F" w:rsidRDefault="00D80019" w:rsidP="00D80019">
      <w:r w:rsidRPr="0073469F">
        <w:t>Additional information:</w:t>
      </w:r>
    </w:p>
    <w:p w14:paraId="0C729B74" w14:textId="77777777" w:rsidR="00D80019" w:rsidRPr="0073469F" w:rsidRDefault="00D80019" w:rsidP="00D80019">
      <w:pPr>
        <w:pStyle w:val="B1"/>
      </w:pPr>
      <w:r w:rsidRPr="0073469F">
        <w:t>1.</w:t>
      </w:r>
      <w:r w:rsidRPr="0073469F">
        <w:tab/>
        <w:t>Deprecated alias names for this type: none</w:t>
      </w:r>
    </w:p>
    <w:p w14:paraId="23C2643E" w14:textId="77777777" w:rsidR="00D80019" w:rsidRPr="0073469F" w:rsidRDefault="00D80019" w:rsidP="00D80019">
      <w:pPr>
        <w:pStyle w:val="B1"/>
      </w:pPr>
      <w:r w:rsidRPr="0073469F">
        <w:t>2.</w:t>
      </w:r>
      <w:r w:rsidRPr="0073469F">
        <w:tab/>
        <w:t>Magic number(s): none</w:t>
      </w:r>
    </w:p>
    <w:p w14:paraId="738C73B7" w14:textId="77777777" w:rsidR="00D80019" w:rsidRPr="0073469F" w:rsidRDefault="00D80019" w:rsidP="00D80019">
      <w:pPr>
        <w:pStyle w:val="B1"/>
      </w:pPr>
      <w:r w:rsidRPr="0073469F">
        <w:t>3.</w:t>
      </w:r>
      <w:r w:rsidRPr="0073469F">
        <w:tab/>
        <w:t>File extension(s): none</w:t>
      </w:r>
    </w:p>
    <w:p w14:paraId="6E402179" w14:textId="77777777" w:rsidR="00D80019" w:rsidRPr="0073469F" w:rsidRDefault="00D80019" w:rsidP="00D80019">
      <w:pPr>
        <w:pStyle w:val="B1"/>
      </w:pPr>
      <w:r w:rsidRPr="0073469F">
        <w:t>4.</w:t>
      </w:r>
      <w:r w:rsidRPr="0073469F">
        <w:tab/>
        <w:t>Macintosh File Type Code(s): none</w:t>
      </w:r>
    </w:p>
    <w:p w14:paraId="2D5111AC" w14:textId="77777777" w:rsidR="00D80019" w:rsidRPr="0073469F" w:rsidRDefault="00D80019" w:rsidP="00D80019">
      <w:pPr>
        <w:pStyle w:val="B1"/>
      </w:pPr>
      <w:r w:rsidRPr="0073469F">
        <w:t>5.</w:t>
      </w:r>
      <w:r w:rsidRPr="0073469F">
        <w:tab/>
        <w:t>Object Identifier(s) or OID(s): none</w:t>
      </w:r>
    </w:p>
    <w:p w14:paraId="1A1FD0EC" w14:textId="77777777" w:rsidR="00D80019" w:rsidRPr="0073469F" w:rsidRDefault="00D80019" w:rsidP="00D80019">
      <w:pPr>
        <w:overflowPunct w:val="0"/>
        <w:autoSpaceDE w:val="0"/>
        <w:autoSpaceDN w:val="0"/>
        <w:adjustRightInd w:val="0"/>
        <w:textAlignment w:val="baseline"/>
      </w:pPr>
      <w:r w:rsidRPr="0073469F">
        <w:t>Intended usage:</w:t>
      </w:r>
    </w:p>
    <w:p w14:paraId="519EB49E"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Common</w:t>
      </w:r>
    </w:p>
    <w:p w14:paraId="5083E4CB" w14:textId="77777777" w:rsidR="00D80019" w:rsidRPr="0073469F" w:rsidRDefault="00D80019" w:rsidP="00D80019">
      <w:pPr>
        <w:overflowPunct w:val="0"/>
        <w:autoSpaceDE w:val="0"/>
        <w:autoSpaceDN w:val="0"/>
        <w:adjustRightInd w:val="0"/>
        <w:textAlignment w:val="baseline"/>
      </w:pPr>
      <w:r w:rsidRPr="0073469F">
        <w:t>Person to contact for further information:</w:t>
      </w:r>
    </w:p>
    <w:p w14:paraId="6EED1FF4" w14:textId="77777777" w:rsidR="00D80019" w:rsidRPr="0073469F" w:rsidRDefault="00D80019" w:rsidP="00D80019">
      <w:pPr>
        <w:pStyle w:val="B1"/>
      </w:pPr>
      <w:r w:rsidRPr="0073469F">
        <w:t>-</w:t>
      </w:r>
      <w:r w:rsidRPr="0073469F">
        <w:tab/>
        <w:t>Name: &lt;MCC name&gt;</w:t>
      </w:r>
    </w:p>
    <w:p w14:paraId="19EFB62D" w14:textId="77777777" w:rsidR="00D80019" w:rsidRPr="0073469F" w:rsidRDefault="00D80019" w:rsidP="00D80019">
      <w:pPr>
        <w:pStyle w:val="B1"/>
      </w:pPr>
      <w:r w:rsidRPr="0073469F">
        <w:t>-</w:t>
      </w:r>
      <w:r w:rsidRPr="0073469F">
        <w:tab/>
        <w:t>Email: &lt;MCC email address&gt;</w:t>
      </w:r>
    </w:p>
    <w:p w14:paraId="1C2C8A6E" w14:textId="77777777" w:rsidR="00D80019" w:rsidRPr="0073469F" w:rsidRDefault="00D80019" w:rsidP="00D80019">
      <w:pPr>
        <w:pStyle w:val="B1"/>
      </w:pPr>
      <w:r w:rsidRPr="0073469F">
        <w:t>-</w:t>
      </w:r>
      <w:r w:rsidRPr="0073469F">
        <w:tab/>
        <w:t>Author/Change controller:</w:t>
      </w:r>
    </w:p>
    <w:p w14:paraId="73C76CA2" w14:textId="77777777" w:rsidR="00D80019" w:rsidRPr="0073469F" w:rsidRDefault="00D80019" w:rsidP="00D80019">
      <w:pPr>
        <w:pStyle w:val="B2"/>
      </w:pPr>
      <w:r w:rsidRPr="0073469F">
        <w:t>i)</w:t>
      </w:r>
      <w:r w:rsidRPr="0073469F">
        <w:tab/>
        <w:t>Author: 3GPP CT1 Working Group/3GPP_TSG_CT_WG1@LIST.ETSI.ORG</w:t>
      </w:r>
    </w:p>
    <w:p w14:paraId="449F786A" w14:textId="77777777" w:rsidR="00D80019" w:rsidRDefault="00D80019" w:rsidP="00D80019">
      <w:pPr>
        <w:pStyle w:val="B2"/>
      </w:pPr>
      <w:r w:rsidRPr="0073469F">
        <w:t>ii)</w:t>
      </w:r>
      <w:r w:rsidRPr="0073469F">
        <w:tab/>
        <w:t>Change controller: &lt;MCC name&gt;/&lt;MCC email address&gt;</w:t>
      </w:r>
    </w:p>
    <w:p w14:paraId="34DB5433" w14:textId="77777777" w:rsidR="004B0FA7" w:rsidRDefault="004B0FA7" w:rsidP="00D80019">
      <w:pPr>
        <w:pStyle w:val="Heading1"/>
      </w:pPr>
      <w:bookmarkStart w:id="3859" w:name="_Toc20153179"/>
      <w:bookmarkStart w:id="3860" w:name="_Toc27495844"/>
      <w:bookmarkStart w:id="3861" w:name="_Toc36109312"/>
      <w:bookmarkStart w:id="3862" w:name="_Toc73959095"/>
      <w:r>
        <w:t>F.5</w:t>
      </w:r>
      <w:r w:rsidRPr="00F6303A">
        <w:tab/>
      </w:r>
      <w:r>
        <w:t>XML</w:t>
      </w:r>
      <w:r w:rsidRPr="00F6303A">
        <w:t xml:space="preserve"> </w:t>
      </w:r>
      <w:r>
        <w:t xml:space="preserve">schema </w:t>
      </w:r>
      <w:r w:rsidRPr="00F6303A">
        <w:t xml:space="preserve">for </w:t>
      </w:r>
      <w:r>
        <w:t>the transmission request</w:t>
      </w:r>
      <w:bookmarkEnd w:id="3859"/>
      <w:bookmarkEnd w:id="3860"/>
      <w:bookmarkEnd w:id="3861"/>
      <w:bookmarkEnd w:id="3862"/>
    </w:p>
    <w:p w14:paraId="5D39EC43" w14:textId="77777777" w:rsidR="004B0FA7" w:rsidRPr="0073469F" w:rsidRDefault="004B0FA7" w:rsidP="004B0FA7">
      <w:pPr>
        <w:pStyle w:val="Heading2"/>
      </w:pPr>
      <w:bookmarkStart w:id="3863" w:name="_Toc20153180"/>
      <w:bookmarkStart w:id="3864" w:name="_Toc27495845"/>
      <w:bookmarkStart w:id="3865" w:name="_Toc36109313"/>
      <w:bookmarkStart w:id="3866" w:name="_Toc73959096"/>
      <w:r w:rsidRPr="0073469F">
        <w:t>F.</w:t>
      </w:r>
      <w:r>
        <w:t>5</w:t>
      </w:r>
      <w:r w:rsidRPr="0073469F">
        <w:t>.1</w:t>
      </w:r>
      <w:r w:rsidRPr="0073469F">
        <w:tab/>
        <w:t>General</w:t>
      </w:r>
      <w:bookmarkEnd w:id="3863"/>
      <w:bookmarkEnd w:id="3864"/>
      <w:bookmarkEnd w:id="3865"/>
      <w:bookmarkEnd w:id="3866"/>
    </w:p>
    <w:p w14:paraId="1229A7F9" w14:textId="77777777" w:rsidR="004B0FA7" w:rsidRPr="0073469F" w:rsidRDefault="004B0FA7" w:rsidP="004B0FA7">
      <w:r w:rsidRPr="0073469F">
        <w:t xml:space="preserve">This </w:t>
      </w:r>
      <w:r w:rsidR="00585B10">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631DC8EE" w14:textId="77777777" w:rsidR="004B0FA7" w:rsidRPr="0073469F" w:rsidRDefault="004B0FA7" w:rsidP="004B0FA7">
      <w:pPr>
        <w:pStyle w:val="Heading2"/>
      </w:pPr>
      <w:bookmarkStart w:id="3867" w:name="_Toc20153181"/>
      <w:bookmarkStart w:id="3868" w:name="_Toc27495846"/>
      <w:bookmarkStart w:id="3869" w:name="_Toc36109314"/>
      <w:bookmarkStart w:id="3870" w:name="_Toc73959097"/>
      <w:r w:rsidRPr="0073469F">
        <w:t>F.</w:t>
      </w:r>
      <w:r>
        <w:t>5</w:t>
      </w:r>
      <w:r w:rsidRPr="0073469F">
        <w:t>.2</w:t>
      </w:r>
      <w:r w:rsidRPr="0073469F">
        <w:tab/>
        <w:t>XML schema</w:t>
      </w:r>
      <w:bookmarkEnd w:id="3867"/>
      <w:bookmarkEnd w:id="3868"/>
      <w:bookmarkEnd w:id="3869"/>
      <w:bookmarkEnd w:id="3870"/>
    </w:p>
    <w:p w14:paraId="08B24BA0" w14:textId="77777777" w:rsidR="004B0FA7" w:rsidRDefault="004B0FA7" w:rsidP="004B0FA7">
      <w:pPr>
        <w:pStyle w:val="PL"/>
      </w:pPr>
      <w:r>
        <w:t>&lt;?xml version="1.0" encoding="UTF-8"?&gt;</w:t>
      </w:r>
    </w:p>
    <w:p w14:paraId="3B0BE196"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51DA14A1" w14:textId="77777777" w:rsidR="004B0FA7" w:rsidRDefault="004B0FA7" w:rsidP="004B0FA7">
      <w:pPr>
        <w:pStyle w:val="PL"/>
      </w:pPr>
      <w:r>
        <w:tab/>
        <w:t>&lt;!-- the root element --&gt;</w:t>
      </w:r>
    </w:p>
    <w:p w14:paraId="365635DC"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245D1CCE" w14:textId="77777777" w:rsidR="004B0FA7" w:rsidRDefault="004B0FA7" w:rsidP="004B0FA7">
      <w:pPr>
        <w:pStyle w:val="PL"/>
      </w:pPr>
      <w:r>
        <w:tab/>
        <w:t>&lt;xs:complexType name="</w:t>
      </w:r>
      <w:r w:rsidRPr="007C0FDD">
        <w:t xml:space="preserve"> </w:t>
      </w:r>
      <w:r>
        <w:t>transmission-request-Type"&gt;</w:t>
      </w:r>
    </w:p>
    <w:p w14:paraId="2326C32F" w14:textId="77777777" w:rsidR="004B0FA7" w:rsidRDefault="004B0FA7" w:rsidP="004B0FA7">
      <w:pPr>
        <w:pStyle w:val="PL"/>
      </w:pPr>
      <w:r>
        <w:tab/>
      </w:r>
      <w:r>
        <w:tab/>
        <w:t>&lt;xs:sequence&gt;</w:t>
      </w:r>
    </w:p>
    <w:p w14:paraId="211AAC55" w14:textId="77777777" w:rsidR="004B0FA7" w:rsidRDefault="004B0FA7" w:rsidP="004B0FA7">
      <w:pPr>
        <w:pStyle w:val="PL"/>
      </w:pPr>
      <w:r>
        <w:tab/>
      </w:r>
      <w:r>
        <w:tab/>
      </w:r>
      <w:r>
        <w:tab/>
        <w:t>&lt;xs:element name="ssrc" type="xs:unsignedLong"/&gt;</w:t>
      </w:r>
    </w:p>
    <w:p w14:paraId="1751EC95" w14:textId="77777777" w:rsidR="004B0FA7" w:rsidRDefault="004B0FA7" w:rsidP="004B0FA7">
      <w:pPr>
        <w:pStyle w:val="PL"/>
      </w:pPr>
      <w:r>
        <w:tab/>
      </w:r>
      <w:r>
        <w:tab/>
      </w:r>
      <w:r>
        <w:tab/>
        <w:t>&lt;xs:element name="transmission-priority" type="xs:unsignedByte"/&gt;</w:t>
      </w:r>
    </w:p>
    <w:p w14:paraId="3CEDD058" w14:textId="77777777" w:rsidR="004B0FA7" w:rsidRDefault="004B0FA7" w:rsidP="004B0FA7">
      <w:pPr>
        <w:pStyle w:val="PL"/>
      </w:pPr>
      <w:r>
        <w:tab/>
      </w:r>
      <w:r>
        <w:tab/>
      </w:r>
      <w:r>
        <w:tab/>
        <w:t>&lt;xs:element name="user-id" type="xs:anyURI"/&gt;</w:t>
      </w:r>
    </w:p>
    <w:p w14:paraId="0A5E8D00" w14:textId="77777777" w:rsidR="004B0FA7" w:rsidRDefault="004B0FA7" w:rsidP="004B0FA7">
      <w:pPr>
        <w:pStyle w:val="PL"/>
      </w:pPr>
      <w:r>
        <w:tab/>
      </w:r>
      <w:r>
        <w:tab/>
      </w:r>
      <w:r>
        <w:tab/>
        <w:t>&lt;xs:element name="track-info" type="mcvideotransmission:track-info-Type"/&gt;</w:t>
      </w:r>
    </w:p>
    <w:p w14:paraId="6853E1FC" w14:textId="77777777" w:rsidR="004B0FA7" w:rsidRDefault="004B0FA7" w:rsidP="004B0FA7">
      <w:pPr>
        <w:pStyle w:val="PL"/>
      </w:pPr>
      <w:r>
        <w:tab/>
      </w:r>
      <w:r>
        <w:tab/>
      </w:r>
      <w:r>
        <w:tab/>
        <w:t>&lt;xs:element name="transmission-indicator" type="xs:unsignedLong"/&gt;</w:t>
      </w:r>
    </w:p>
    <w:p w14:paraId="75116818" w14:textId="77777777" w:rsidR="004B0FA7" w:rsidRDefault="004B0FA7" w:rsidP="004B0FA7">
      <w:pPr>
        <w:pStyle w:val="PL"/>
      </w:pPr>
      <w:r>
        <w:tab/>
      </w:r>
      <w:r>
        <w:tab/>
      </w:r>
      <w:r>
        <w:tab/>
        <w:t>&lt;xs:element name="anyExt" type="mcvideotransmission:anyExtType" minOccurs="0"/&gt;</w:t>
      </w:r>
    </w:p>
    <w:p w14:paraId="37D361F9" w14:textId="77777777" w:rsidR="004B0FA7" w:rsidRDefault="004B0FA7" w:rsidP="004B0FA7">
      <w:pPr>
        <w:pStyle w:val="PL"/>
      </w:pPr>
      <w:r>
        <w:tab/>
      </w:r>
      <w:r>
        <w:tab/>
      </w:r>
      <w:r>
        <w:tab/>
        <w:t>&lt;xs:any namespace="##other" processContents="lax" minOccurs="0" maxOccurs="unbounded"/&gt;</w:t>
      </w:r>
    </w:p>
    <w:p w14:paraId="43624DAC" w14:textId="77777777" w:rsidR="004B0FA7" w:rsidRDefault="004B0FA7" w:rsidP="004B0FA7">
      <w:pPr>
        <w:pStyle w:val="PL"/>
      </w:pPr>
      <w:r>
        <w:tab/>
      </w:r>
      <w:r>
        <w:tab/>
        <w:t>&lt;/xs:sequence&gt;</w:t>
      </w:r>
    </w:p>
    <w:p w14:paraId="2D4A8C83" w14:textId="77777777" w:rsidR="004B0FA7" w:rsidRDefault="004B0FA7" w:rsidP="004B0FA7">
      <w:pPr>
        <w:pStyle w:val="PL"/>
      </w:pPr>
      <w:r>
        <w:tab/>
      </w:r>
      <w:r>
        <w:tab/>
        <w:t>&lt;xs:anyAttribute namespace="##any" processContents="lax"/&gt;</w:t>
      </w:r>
    </w:p>
    <w:p w14:paraId="1FFD4CF1" w14:textId="77777777" w:rsidR="004B0FA7" w:rsidRDefault="004B0FA7" w:rsidP="004B0FA7">
      <w:pPr>
        <w:pStyle w:val="PL"/>
      </w:pPr>
      <w:r>
        <w:tab/>
        <w:t>&lt;/xs:complexType&gt;</w:t>
      </w:r>
    </w:p>
    <w:p w14:paraId="537D7ABD" w14:textId="77777777" w:rsidR="004B0FA7" w:rsidRDefault="004B0FA7" w:rsidP="004B0FA7">
      <w:pPr>
        <w:pStyle w:val="PL"/>
      </w:pPr>
      <w:r>
        <w:tab/>
        <w:t>&lt;xs:complexType name="anyExtType"&gt;</w:t>
      </w:r>
    </w:p>
    <w:p w14:paraId="0FDA7F8D" w14:textId="77777777" w:rsidR="004B0FA7" w:rsidRDefault="004B0FA7" w:rsidP="004B0FA7">
      <w:pPr>
        <w:pStyle w:val="PL"/>
      </w:pPr>
      <w:r>
        <w:tab/>
      </w:r>
      <w:r>
        <w:tab/>
        <w:t>&lt;xs:sequence&gt;</w:t>
      </w:r>
    </w:p>
    <w:p w14:paraId="4C5C045C" w14:textId="77777777" w:rsidR="004B0FA7" w:rsidRDefault="004B0FA7" w:rsidP="004B0FA7">
      <w:pPr>
        <w:pStyle w:val="PL"/>
      </w:pPr>
      <w:r>
        <w:tab/>
      </w:r>
      <w:r>
        <w:tab/>
      </w:r>
      <w:r>
        <w:tab/>
        <w:t>&lt;xs:any namespace="##any" processContents="lax" minOccurs="0" maxOccurs="unbounded"/&gt;</w:t>
      </w:r>
    </w:p>
    <w:p w14:paraId="012029D9" w14:textId="77777777" w:rsidR="004B0FA7" w:rsidRDefault="004B0FA7" w:rsidP="004B0FA7">
      <w:pPr>
        <w:pStyle w:val="PL"/>
      </w:pPr>
      <w:r>
        <w:tab/>
      </w:r>
      <w:r>
        <w:tab/>
        <w:t>&lt;/xs:sequence&gt;</w:t>
      </w:r>
    </w:p>
    <w:p w14:paraId="49F216F0" w14:textId="77777777" w:rsidR="004B0FA7" w:rsidRDefault="004B0FA7" w:rsidP="004B0FA7">
      <w:pPr>
        <w:pStyle w:val="PL"/>
      </w:pPr>
      <w:r>
        <w:tab/>
        <w:t>&lt;/xs:complexType&gt;</w:t>
      </w:r>
    </w:p>
    <w:p w14:paraId="6766DC5D" w14:textId="77777777" w:rsidR="004B0FA7" w:rsidRDefault="004B0FA7" w:rsidP="004B0FA7">
      <w:pPr>
        <w:pStyle w:val="PL"/>
      </w:pPr>
      <w:r>
        <w:tab/>
        <w:t>&lt;xs:complexType name="track-info-Type"&gt;</w:t>
      </w:r>
    </w:p>
    <w:p w14:paraId="7020C5A8" w14:textId="77777777" w:rsidR="004B0FA7" w:rsidRDefault="004B0FA7" w:rsidP="004B0FA7">
      <w:pPr>
        <w:pStyle w:val="PL"/>
      </w:pPr>
      <w:r>
        <w:tab/>
      </w:r>
      <w:r>
        <w:tab/>
        <w:t>&lt;xs:sequence&gt;</w:t>
      </w:r>
    </w:p>
    <w:p w14:paraId="344BB11F" w14:textId="77777777" w:rsidR="004B0FA7" w:rsidRDefault="004B0FA7" w:rsidP="004B0FA7">
      <w:pPr>
        <w:pStyle w:val="PL"/>
      </w:pPr>
      <w:r>
        <w:tab/>
      </w:r>
      <w:r>
        <w:tab/>
      </w:r>
      <w:r>
        <w:tab/>
        <w:t>&lt;xs:element name="queueing-capability" type="xs:byte"/&gt;</w:t>
      </w:r>
    </w:p>
    <w:p w14:paraId="56D6CC1A" w14:textId="77777777" w:rsidR="004B0FA7" w:rsidRDefault="004B0FA7" w:rsidP="004B0FA7">
      <w:pPr>
        <w:pStyle w:val="PL"/>
      </w:pPr>
      <w:r>
        <w:tab/>
      </w:r>
      <w:r>
        <w:tab/>
      </w:r>
      <w:r>
        <w:tab/>
        <w:t>&lt;xs:element name="participant-type" type="xs:string"/&gt;</w:t>
      </w:r>
    </w:p>
    <w:p w14:paraId="0960D31F" w14:textId="77777777" w:rsidR="004B0FA7" w:rsidRDefault="004B0FA7" w:rsidP="004B0FA7">
      <w:pPr>
        <w:pStyle w:val="PL"/>
      </w:pPr>
      <w:r>
        <w:tab/>
      </w:r>
      <w:r>
        <w:tab/>
      </w:r>
      <w:r>
        <w:tab/>
        <w:t>&lt;xs:element name="transmission-participant-reference" type="xs:unsignedLong" minOccurs="1" maxOccurs="unbounded"/&gt;</w:t>
      </w:r>
    </w:p>
    <w:p w14:paraId="628FFF49" w14:textId="77777777" w:rsidR="004B0FA7" w:rsidRDefault="004B0FA7" w:rsidP="004B0FA7">
      <w:pPr>
        <w:pStyle w:val="PL"/>
      </w:pPr>
      <w:r>
        <w:tab/>
      </w:r>
      <w:r>
        <w:tab/>
      </w:r>
      <w:r>
        <w:tab/>
        <w:t>&lt;xs:element name="anyExt" type="mcvideotransmission:anyExtType" minOccurs="0"/&gt;</w:t>
      </w:r>
    </w:p>
    <w:p w14:paraId="4941881C" w14:textId="77777777" w:rsidR="004B0FA7" w:rsidRDefault="004B0FA7" w:rsidP="004B0FA7">
      <w:pPr>
        <w:pStyle w:val="PL"/>
      </w:pPr>
      <w:r>
        <w:tab/>
      </w:r>
      <w:r>
        <w:tab/>
        <w:t>&lt;/xs:sequence&gt;</w:t>
      </w:r>
    </w:p>
    <w:p w14:paraId="720F65EC" w14:textId="77777777" w:rsidR="004B0FA7" w:rsidRDefault="004B0FA7" w:rsidP="004B0FA7">
      <w:pPr>
        <w:pStyle w:val="PL"/>
      </w:pPr>
      <w:r>
        <w:tab/>
      </w:r>
      <w:r>
        <w:tab/>
        <w:t>&lt;xs:anyAttribute namespace="##any" processContents="lax"/&gt;</w:t>
      </w:r>
    </w:p>
    <w:p w14:paraId="53C60113" w14:textId="77777777" w:rsidR="004B0FA7" w:rsidRDefault="004B0FA7" w:rsidP="004B0FA7">
      <w:pPr>
        <w:pStyle w:val="PL"/>
      </w:pPr>
      <w:r>
        <w:tab/>
        <w:t>&lt;/xs:complexType&gt;</w:t>
      </w:r>
    </w:p>
    <w:p w14:paraId="6E2416EF" w14:textId="77777777" w:rsidR="004B0FA7" w:rsidRDefault="004B0FA7" w:rsidP="004B0FA7">
      <w:pPr>
        <w:pStyle w:val="PL"/>
      </w:pPr>
      <w:r>
        <w:t>&lt;/xs:schema&gt;</w:t>
      </w:r>
    </w:p>
    <w:p w14:paraId="7990B147" w14:textId="77777777" w:rsidR="004B0FA7" w:rsidRPr="0073469F" w:rsidRDefault="004B0FA7" w:rsidP="004B0FA7">
      <w:pPr>
        <w:pStyle w:val="Heading2"/>
      </w:pPr>
      <w:bookmarkStart w:id="3871" w:name="_Toc20153182"/>
      <w:bookmarkStart w:id="3872" w:name="_Toc27495847"/>
      <w:bookmarkStart w:id="3873" w:name="_Toc36109315"/>
      <w:bookmarkStart w:id="3874" w:name="_Toc73959098"/>
      <w:r w:rsidRPr="0073469F">
        <w:t>F.</w:t>
      </w:r>
      <w:r>
        <w:t>5</w:t>
      </w:r>
      <w:r w:rsidRPr="0073469F">
        <w:t>.3</w:t>
      </w:r>
      <w:r w:rsidRPr="0073469F">
        <w:tab/>
        <w:t>Semantic</w:t>
      </w:r>
      <w:bookmarkEnd w:id="3871"/>
      <w:bookmarkEnd w:id="3872"/>
      <w:bookmarkEnd w:id="3873"/>
      <w:bookmarkEnd w:id="3874"/>
    </w:p>
    <w:p w14:paraId="3EEDE4B5" w14:textId="77777777" w:rsidR="004B0FA7" w:rsidRDefault="004B0FA7" w:rsidP="004B0FA7">
      <w:r w:rsidRPr="0073469F">
        <w:t xml:space="preserve">This </w:t>
      </w:r>
      <w:r w:rsidR="00585B10">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476BCD98"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0DBB11E5"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5CAA3137"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082EFF93"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0E0F4FCC"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7C74EAB8" w14:textId="77777777" w:rsidR="004B0FA7"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xml:space="preserve"> [5]. </w:t>
      </w:r>
    </w:p>
    <w:p w14:paraId="2C5D9C17"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1E39F2F4"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02A30E4" w14:textId="77777777" w:rsidR="004B0FA7" w:rsidRPr="0073469F" w:rsidRDefault="004B0FA7" w:rsidP="004B0FA7">
      <w:r w:rsidRPr="0073469F">
        <w:t>The recipient of the XML ignores any unknown element and any unknown attribute.</w:t>
      </w:r>
    </w:p>
    <w:p w14:paraId="5DA261C9" w14:textId="77777777" w:rsidR="004B0FA7" w:rsidRPr="0073469F" w:rsidRDefault="004B0FA7" w:rsidP="004B0FA7">
      <w:pPr>
        <w:pStyle w:val="Heading2"/>
      </w:pPr>
      <w:bookmarkStart w:id="3875" w:name="_Toc20153183"/>
      <w:bookmarkStart w:id="3876" w:name="_Toc27495848"/>
      <w:bookmarkStart w:id="3877" w:name="_Toc36109316"/>
      <w:bookmarkStart w:id="3878" w:name="_Toc73959099"/>
      <w:r w:rsidRPr="0073469F">
        <w:t>F.</w:t>
      </w:r>
      <w:r>
        <w:t>5</w:t>
      </w:r>
      <w:r w:rsidRPr="0073469F">
        <w:t>.4</w:t>
      </w:r>
      <w:r w:rsidRPr="0073469F">
        <w:tab/>
        <w:t>IANA registration template</w:t>
      </w:r>
      <w:bookmarkEnd w:id="3875"/>
      <w:bookmarkEnd w:id="3876"/>
      <w:bookmarkEnd w:id="3877"/>
      <w:bookmarkEnd w:id="3878"/>
    </w:p>
    <w:p w14:paraId="398E3662" w14:textId="77777777" w:rsidR="004B0FA7" w:rsidRPr="0073469F" w:rsidRDefault="004B0FA7" w:rsidP="004B0FA7">
      <w:r w:rsidRPr="0073469F">
        <w:t>Your Name:</w:t>
      </w:r>
    </w:p>
    <w:p w14:paraId="1FC929B1" w14:textId="77777777" w:rsidR="004B0FA7" w:rsidRPr="0073469F" w:rsidRDefault="004B0FA7" w:rsidP="004B0FA7">
      <w:r w:rsidRPr="0073469F">
        <w:t>&lt;MCC name&gt;</w:t>
      </w:r>
    </w:p>
    <w:p w14:paraId="035127D9" w14:textId="77777777" w:rsidR="004B0FA7" w:rsidRPr="0073469F" w:rsidRDefault="004B0FA7" w:rsidP="004B0FA7">
      <w:r w:rsidRPr="0073469F">
        <w:t>Your Email Address:</w:t>
      </w:r>
    </w:p>
    <w:p w14:paraId="5B725A51" w14:textId="77777777" w:rsidR="004B0FA7" w:rsidRPr="0073469F" w:rsidRDefault="004B0FA7" w:rsidP="004B0FA7">
      <w:r w:rsidRPr="0073469F">
        <w:t>&lt;MCC email address&gt;</w:t>
      </w:r>
    </w:p>
    <w:p w14:paraId="4CFFAEE4" w14:textId="77777777" w:rsidR="004B0FA7" w:rsidRPr="0073469F" w:rsidRDefault="004B0FA7" w:rsidP="004B0FA7">
      <w:r w:rsidRPr="0073469F">
        <w:t>Media Type Name:</w:t>
      </w:r>
    </w:p>
    <w:p w14:paraId="07E54D07" w14:textId="77777777" w:rsidR="004B0FA7" w:rsidRPr="0073469F" w:rsidRDefault="004B0FA7" w:rsidP="004B0FA7">
      <w:r w:rsidRPr="0073469F">
        <w:t>Application</w:t>
      </w:r>
    </w:p>
    <w:p w14:paraId="02C8C41D" w14:textId="77777777" w:rsidR="004B0FA7" w:rsidRPr="0073469F" w:rsidRDefault="004B0FA7" w:rsidP="004B0FA7">
      <w:r w:rsidRPr="0073469F">
        <w:t>Subtype name:</w:t>
      </w:r>
    </w:p>
    <w:p w14:paraId="6B183359" w14:textId="77777777" w:rsidR="004B0FA7" w:rsidRPr="0073469F" w:rsidRDefault="004B0FA7" w:rsidP="004B0FA7">
      <w:r w:rsidRPr="0073469F">
        <w:t>vnd.3gpp.</w:t>
      </w:r>
      <w:r>
        <w:t>mcvideo</w:t>
      </w:r>
      <w:r w:rsidRPr="0073469F">
        <w:t>-</w:t>
      </w:r>
      <w:r>
        <w:t>transmission-request</w:t>
      </w:r>
      <w:r w:rsidRPr="0073469F">
        <w:t>+xml</w:t>
      </w:r>
    </w:p>
    <w:p w14:paraId="1A76BA9F" w14:textId="77777777" w:rsidR="004B0FA7" w:rsidRPr="0073469F" w:rsidRDefault="004B0FA7" w:rsidP="004B0FA7">
      <w:r w:rsidRPr="0073469F">
        <w:t>Required parameters:</w:t>
      </w:r>
    </w:p>
    <w:p w14:paraId="57E235B6" w14:textId="77777777" w:rsidR="004B0FA7" w:rsidRPr="0073469F" w:rsidRDefault="004B0FA7" w:rsidP="004B0FA7">
      <w:r w:rsidRPr="0073469F">
        <w:t>None</w:t>
      </w:r>
    </w:p>
    <w:p w14:paraId="1C3359B1" w14:textId="77777777" w:rsidR="004B0FA7" w:rsidRPr="0073469F" w:rsidRDefault="004B0FA7" w:rsidP="004B0FA7">
      <w:r w:rsidRPr="0073469F">
        <w:t>Optional parameters:</w:t>
      </w:r>
    </w:p>
    <w:p w14:paraId="79049538"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3FDD6ED8" w14:textId="77777777" w:rsidR="004B0FA7" w:rsidRPr="0073469F" w:rsidRDefault="004B0FA7" w:rsidP="004B0FA7">
      <w:r w:rsidRPr="0073469F">
        <w:t>Encoding considerations:</w:t>
      </w:r>
    </w:p>
    <w:p w14:paraId="2CF224B8" w14:textId="77777777" w:rsidR="004B0FA7" w:rsidRPr="0073469F" w:rsidRDefault="004B0FA7" w:rsidP="004B0FA7">
      <w:r w:rsidRPr="0073469F">
        <w:t>binary.</w:t>
      </w:r>
    </w:p>
    <w:p w14:paraId="60776EEC" w14:textId="77777777" w:rsidR="004B0FA7" w:rsidRPr="0073469F" w:rsidRDefault="004B0FA7" w:rsidP="004B0FA7">
      <w:r w:rsidRPr="0073469F">
        <w:t>Security considerations:</w:t>
      </w:r>
    </w:p>
    <w:p w14:paraId="60E749E5"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40AC131" w14:textId="77777777" w:rsidR="004B0FA7" w:rsidRPr="0073469F" w:rsidRDefault="004B0FA7" w:rsidP="004B0FA7">
      <w:r w:rsidRPr="0073469F">
        <w:t>The information transported in this media type does not include active or executable content.</w:t>
      </w:r>
    </w:p>
    <w:p w14:paraId="4BA236F6"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2923641E" w14:textId="77777777" w:rsidR="004B0FA7" w:rsidRPr="0073469F" w:rsidRDefault="004B0FA7" w:rsidP="004B0FA7">
      <w:r w:rsidRPr="0073469F">
        <w:t>This media type does not include provisions for directives that institute actions on a recipient's files or other resources.</w:t>
      </w:r>
    </w:p>
    <w:p w14:paraId="4DC4AA30"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CC1E4BC" w14:textId="77777777" w:rsidR="004B0FA7" w:rsidRPr="0073469F" w:rsidRDefault="004B0FA7" w:rsidP="004B0FA7">
      <w:r w:rsidRPr="0073469F">
        <w:t>This media type does not employ compression.</w:t>
      </w:r>
    </w:p>
    <w:p w14:paraId="0570A5FD" w14:textId="77777777" w:rsidR="004B0FA7" w:rsidRPr="0073469F" w:rsidRDefault="004B0FA7" w:rsidP="004B0FA7">
      <w:r w:rsidRPr="0073469F">
        <w:t>Interoperability considerations:</w:t>
      </w:r>
    </w:p>
    <w:p w14:paraId="4D9C9C66"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0C28C575" w14:textId="77777777" w:rsidR="004B0FA7" w:rsidRPr="0073469F" w:rsidRDefault="004B0FA7" w:rsidP="004B0FA7">
      <w:r w:rsidRPr="0073469F">
        <w:t>Published specification:</w:t>
      </w:r>
    </w:p>
    <w:p w14:paraId="132BC92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11D0F174" w14:textId="77777777" w:rsidR="004B0FA7" w:rsidRPr="0073469F" w:rsidRDefault="004B0FA7" w:rsidP="004B0FA7">
      <w:r w:rsidRPr="0073469F">
        <w:t>Applications which use this media type:</w:t>
      </w:r>
    </w:p>
    <w:p w14:paraId="17CBB487"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7CD95A28" w14:textId="77777777" w:rsidR="004B0FA7" w:rsidRPr="0073469F" w:rsidRDefault="004B0FA7" w:rsidP="004B0FA7">
      <w:r w:rsidRPr="0073469F">
        <w:t>Fragment identifier considerations:</w:t>
      </w:r>
    </w:p>
    <w:p w14:paraId="3964BCCC" w14:textId="77777777" w:rsidR="004B0FA7" w:rsidRPr="0073469F" w:rsidRDefault="004B0FA7" w:rsidP="004B0FA7">
      <w:r w:rsidRPr="0073469F">
        <w:t>The handling in section 5 of IETF RFC 7303 applies.</w:t>
      </w:r>
    </w:p>
    <w:p w14:paraId="68ABB925" w14:textId="77777777" w:rsidR="004B0FA7" w:rsidRPr="0073469F" w:rsidRDefault="004B0FA7" w:rsidP="004B0FA7">
      <w:r w:rsidRPr="0073469F">
        <w:t>Restrictions on usage:</w:t>
      </w:r>
    </w:p>
    <w:p w14:paraId="1EEAB4E2" w14:textId="77777777" w:rsidR="004B0FA7" w:rsidRPr="0073469F" w:rsidRDefault="004B0FA7" w:rsidP="004B0FA7">
      <w:r w:rsidRPr="0073469F">
        <w:t>None</w:t>
      </w:r>
    </w:p>
    <w:p w14:paraId="2D29FFEB" w14:textId="77777777" w:rsidR="004B0FA7" w:rsidRPr="0073469F" w:rsidRDefault="004B0FA7" w:rsidP="004B0FA7">
      <w:r w:rsidRPr="0073469F">
        <w:t>Provisional registration? (standards tree only):</w:t>
      </w:r>
    </w:p>
    <w:p w14:paraId="3F4BAE97" w14:textId="77777777" w:rsidR="004B0FA7" w:rsidRPr="0073469F" w:rsidRDefault="004B0FA7" w:rsidP="004B0FA7">
      <w:r w:rsidRPr="0073469F">
        <w:t>N/A</w:t>
      </w:r>
    </w:p>
    <w:p w14:paraId="5575B6FD" w14:textId="77777777" w:rsidR="004B0FA7" w:rsidRPr="0073469F" w:rsidRDefault="004B0FA7" w:rsidP="004B0FA7">
      <w:r w:rsidRPr="0073469F">
        <w:t>Additional information:</w:t>
      </w:r>
    </w:p>
    <w:p w14:paraId="1FF9E37A" w14:textId="77777777" w:rsidR="004B0FA7" w:rsidRPr="0073469F" w:rsidRDefault="004B0FA7" w:rsidP="004B0FA7">
      <w:pPr>
        <w:pStyle w:val="B1"/>
      </w:pPr>
      <w:r w:rsidRPr="0073469F">
        <w:t>1.</w:t>
      </w:r>
      <w:r w:rsidRPr="0073469F">
        <w:tab/>
        <w:t>Deprecated alias names for this type: none</w:t>
      </w:r>
    </w:p>
    <w:p w14:paraId="50987172" w14:textId="77777777" w:rsidR="004B0FA7" w:rsidRPr="0073469F" w:rsidRDefault="004B0FA7" w:rsidP="004B0FA7">
      <w:pPr>
        <w:pStyle w:val="B1"/>
      </w:pPr>
      <w:r w:rsidRPr="0073469F">
        <w:t>2.</w:t>
      </w:r>
      <w:r w:rsidRPr="0073469F">
        <w:tab/>
        <w:t>Magic number(s): none</w:t>
      </w:r>
    </w:p>
    <w:p w14:paraId="0345101D" w14:textId="77777777" w:rsidR="004B0FA7" w:rsidRPr="0073469F" w:rsidRDefault="004B0FA7" w:rsidP="004B0FA7">
      <w:pPr>
        <w:pStyle w:val="B1"/>
      </w:pPr>
      <w:r w:rsidRPr="0073469F">
        <w:t>3.</w:t>
      </w:r>
      <w:r w:rsidRPr="0073469F">
        <w:tab/>
        <w:t>File extension(s): none</w:t>
      </w:r>
    </w:p>
    <w:p w14:paraId="0B87D904" w14:textId="77777777" w:rsidR="004B0FA7" w:rsidRPr="0073469F" w:rsidRDefault="004B0FA7" w:rsidP="004B0FA7">
      <w:pPr>
        <w:pStyle w:val="B1"/>
      </w:pPr>
      <w:r w:rsidRPr="0073469F">
        <w:t>4.</w:t>
      </w:r>
      <w:r w:rsidRPr="0073469F">
        <w:tab/>
        <w:t>Macintosh File Type Code(s): none</w:t>
      </w:r>
    </w:p>
    <w:p w14:paraId="759D35EF" w14:textId="77777777" w:rsidR="004B0FA7" w:rsidRPr="0073469F" w:rsidRDefault="004B0FA7" w:rsidP="004B0FA7">
      <w:pPr>
        <w:pStyle w:val="B1"/>
      </w:pPr>
      <w:r w:rsidRPr="0073469F">
        <w:t>5.</w:t>
      </w:r>
      <w:r w:rsidRPr="0073469F">
        <w:tab/>
        <w:t>Object Identifier(s) or OID(s): none</w:t>
      </w:r>
    </w:p>
    <w:p w14:paraId="2B2B0D99" w14:textId="77777777" w:rsidR="004B0FA7" w:rsidRPr="0073469F" w:rsidRDefault="004B0FA7" w:rsidP="004B0FA7">
      <w:r w:rsidRPr="0073469F">
        <w:t>Intended usage:</w:t>
      </w:r>
    </w:p>
    <w:p w14:paraId="2DB573FC" w14:textId="77777777" w:rsidR="004B0FA7" w:rsidRPr="0073469F" w:rsidRDefault="004B0FA7" w:rsidP="004B0FA7">
      <w:r w:rsidRPr="0073469F">
        <w:t>Common</w:t>
      </w:r>
    </w:p>
    <w:p w14:paraId="252F5660" w14:textId="77777777" w:rsidR="004B0FA7" w:rsidRPr="0073469F" w:rsidRDefault="004B0FA7" w:rsidP="004B0FA7">
      <w:r w:rsidRPr="0073469F">
        <w:t>Person to contact for further information:</w:t>
      </w:r>
    </w:p>
    <w:p w14:paraId="241173D3" w14:textId="77777777" w:rsidR="004B0FA7" w:rsidRPr="0073469F" w:rsidRDefault="004B0FA7" w:rsidP="004B0FA7">
      <w:pPr>
        <w:pStyle w:val="B1"/>
      </w:pPr>
      <w:r w:rsidRPr="0073469F">
        <w:t>-</w:t>
      </w:r>
      <w:r w:rsidRPr="0073469F">
        <w:tab/>
        <w:t>Name: &lt;MCC name&gt;</w:t>
      </w:r>
    </w:p>
    <w:p w14:paraId="4C951C0D" w14:textId="77777777" w:rsidR="004B0FA7" w:rsidRPr="0073469F" w:rsidRDefault="004B0FA7" w:rsidP="004B0FA7">
      <w:pPr>
        <w:pStyle w:val="B1"/>
      </w:pPr>
      <w:r w:rsidRPr="0073469F">
        <w:t>-</w:t>
      </w:r>
      <w:r w:rsidRPr="0073469F">
        <w:tab/>
        <w:t>Email: &lt;MCC email address&gt;</w:t>
      </w:r>
    </w:p>
    <w:p w14:paraId="0F61F39F" w14:textId="77777777" w:rsidR="004B0FA7" w:rsidRPr="0073469F" w:rsidRDefault="004B0FA7" w:rsidP="004B0FA7">
      <w:pPr>
        <w:pStyle w:val="B1"/>
      </w:pPr>
      <w:r w:rsidRPr="0073469F">
        <w:t>-</w:t>
      </w:r>
      <w:r w:rsidRPr="0073469F">
        <w:tab/>
        <w:t>Author/Change controller:</w:t>
      </w:r>
    </w:p>
    <w:p w14:paraId="3BCBC685" w14:textId="77777777" w:rsidR="004B0FA7" w:rsidRPr="0073469F" w:rsidRDefault="004B0FA7" w:rsidP="004B0FA7">
      <w:pPr>
        <w:pStyle w:val="B2"/>
      </w:pPr>
      <w:r w:rsidRPr="0073469F">
        <w:t>i)</w:t>
      </w:r>
      <w:r w:rsidRPr="0073469F">
        <w:tab/>
        <w:t>Author: 3GPP CT1 Working Group/3GPP_TSG_CT_WG1@LIST.ETSI.ORG</w:t>
      </w:r>
    </w:p>
    <w:p w14:paraId="138BB928" w14:textId="77777777" w:rsidR="004B0FA7" w:rsidRDefault="004B0FA7" w:rsidP="004B0FA7">
      <w:pPr>
        <w:pStyle w:val="B2"/>
      </w:pPr>
      <w:r w:rsidRPr="0073469F">
        <w:t>ii)</w:t>
      </w:r>
      <w:r w:rsidRPr="0073469F">
        <w:tab/>
        <w:t>Change controller: &lt;MCC name&gt;/&lt;MCC email address&gt;</w:t>
      </w:r>
    </w:p>
    <w:p w14:paraId="724AE907" w14:textId="77777777" w:rsidR="00536648" w:rsidRPr="0073469F" w:rsidRDefault="004B0FA7" w:rsidP="00536648">
      <w:pPr>
        <w:pStyle w:val="Heading8"/>
      </w:pPr>
      <w:r>
        <w:br w:type="page"/>
      </w:r>
      <w:bookmarkStart w:id="3879" w:name="_Toc20153184"/>
      <w:bookmarkStart w:id="3880" w:name="_Toc27495849"/>
      <w:bookmarkStart w:id="3881" w:name="_Toc36109317"/>
      <w:bookmarkStart w:id="3882" w:name="_Toc73959100"/>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3879"/>
      <w:bookmarkEnd w:id="3880"/>
      <w:bookmarkEnd w:id="3881"/>
      <w:bookmarkEnd w:id="3882"/>
    </w:p>
    <w:p w14:paraId="3EDAA5E8" w14:textId="77777777" w:rsidR="00536648" w:rsidRPr="0073469F" w:rsidRDefault="00536648" w:rsidP="00536648">
      <w:pPr>
        <w:pStyle w:val="Heading1"/>
      </w:pPr>
      <w:bookmarkStart w:id="3883" w:name="_Toc20153185"/>
      <w:bookmarkStart w:id="3884" w:name="_Toc27495850"/>
      <w:bookmarkStart w:id="3885" w:name="_Toc36109318"/>
      <w:bookmarkStart w:id="3886" w:name="_Toc73959101"/>
      <w:r w:rsidRPr="0073469F">
        <w:t>G.1</w:t>
      </w:r>
      <w:r w:rsidRPr="0073469F">
        <w:tab/>
      </w:r>
      <w:r>
        <w:t>MCVideo</w:t>
      </w:r>
      <w:r w:rsidRPr="0073469F">
        <w:t xml:space="preserve"> emergency state</w:t>
      </w:r>
      <w:bookmarkEnd w:id="3883"/>
      <w:bookmarkEnd w:id="3884"/>
      <w:bookmarkEnd w:id="3885"/>
      <w:bookmarkEnd w:id="3886"/>
    </w:p>
    <w:p w14:paraId="651B9291"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6DD2A3FB"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AB4674" w14:paraId="1FEF0995" w14:textId="77777777" w:rsidTr="00324308">
        <w:trPr>
          <w:trHeight w:val="354"/>
        </w:trPr>
        <w:tc>
          <w:tcPr>
            <w:tcW w:w="2808" w:type="dxa"/>
            <w:vAlign w:val="center"/>
          </w:tcPr>
          <w:p w14:paraId="44E9D62F" w14:textId="77777777" w:rsidR="00536648" w:rsidRPr="00AB4674" w:rsidRDefault="00536648" w:rsidP="00324308">
            <w:pPr>
              <w:pStyle w:val="TAH"/>
              <w:rPr>
                <w:noProof/>
              </w:rPr>
            </w:pPr>
            <w:r w:rsidRPr="00AB4674">
              <w:rPr>
                <w:noProof/>
              </w:rPr>
              <w:t>MCVideo emergency state</w:t>
            </w:r>
          </w:p>
        </w:tc>
        <w:tc>
          <w:tcPr>
            <w:tcW w:w="2119" w:type="dxa"/>
            <w:vAlign w:val="center"/>
          </w:tcPr>
          <w:p w14:paraId="59CAA89B" w14:textId="77777777" w:rsidR="00536648" w:rsidRPr="00AB4674" w:rsidRDefault="00536648" w:rsidP="00324308">
            <w:pPr>
              <w:pStyle w:val="TAH"/>
              <w:rPr>
                <w:noProof/>
              </w:rPr>
            </w:pPr>
            <w:r w:rsidRPr="00AB4674">
              <w:rPr>
                <w:noProof/>
              </w:rPr>
              <w:t>State-setting events</w:t>
            </w:r>
          </w:p>
        </w:tc>
        <w:tc>
          <w:tcPr>
            <w:tcW w:w="2464" w:type="dxa"/>
            <w:vAlign w:val="center"/>
          </w:tcPr>
          <w:p w14:paraId="4EB332DA" w14:textId="77777777" w:rsidR="00536648" w:rsidRPr="00AB4674" w:rsidRDefault="00536648" w:rsidP="00324308">
            <w:pPr>
              <w:pStyle w:val="TAH"/>
              <w:rPr>
                <w:noProof/>
              </w:rPr>
            </w:pPr>
            <w:r w:rsidRPr="00AB4674">
              <w:rPr>
                <w:noProof/>
              </w:rPr>
              <w:t>State-clearing events</w:t>
            </w:r>
          </w:p>
        </w:tc>
        <w:tc>
          <w:tcPr>
            <w:tcW w:w="2464" w:type="dxa"/>
            <w:vAlign w:val="center"/>
          </w:tcPr>
          <w:p w14:paraId="4BB2A84A" w14:textId="77777777" w:rsidR="00536648" w:rsidRPr="00AB4674" w:rsidRDefault="00536648" w:rsidP="00324308">
            <w:pPr>
              <w:pStyle w:val="TAH"/>
              <w:rPr>
                <w:noProof/>
              </w:rPr>
            </w:pPr>
            <w:r w:rsidRPr="00AB4674">
              <w:rPr>
                <w:noProof/>
              </w:rPr>
              <w:t>Comments</w:t>
            </w:r>
          </w:p>
        </w:tc>
      </w:tr>
      <w:tr w:rsidR="00536648" w:rsidRPr="00AB4674" w14:paraId="5F0A1131" w14:textId="77777777" w:rsidTr="00324308">
        <w:tc>
          <w:tcPr>
            <w:tcW w:w="2808" w:type="dxa"/>
          </w:tcPr>
          <w:p w14:paraId="304F65C8" w14:textId="77777777" w:rsidR="00536648" w:rsidRPr="00AB4674" w:rsidRDefault="00536648" w:rsidP="00324308">
            <w:pPr>
              <w:pStyle w:val="TAL"/>
              <w:rPr>
                <w:b/>
                <w:noProof/>
              </w:rPr>
            </w:pPr>
            <w:r w:rsidRPr="00AB4674">
              <w:rPr>
                <w:b/>
                <w:noProof/>
              </w:rPr>
              <w:t>Values:</w:t>
            </w:r>
          </w:p>
          <w:p w14:paraId="71007C86" w14:textId="77777777" w:rsidR="00536648" w:rsidRPr="00AB4674" w:rsidRDefault="00536648" w:rsidP="00324308">
            <w:pPr>
              <w:pStyle w:val="TAL"/>
            </w:pPr>
          </w:p>
          <w:p w14:paraId="3AB61CD6" w14:textId="77777777" w:rsidR="00536648" w:rsidRPr="00AB4674" w:rsidRDefault="00536648" w:rsidP="00324308">
            <w:pPr>
              <w:pStyle w:val="TAL"/>
            </w:pPr>
            <w:r w:rsidRPr="00AB4674">
              <w:t>"set": MCVideo user is in a life-threatening situation</w:t>
            </w:r>
          </w:p>
          <w:p w14:paraId="777D16D4" w14:textId="77777777" w:rsidR="00536648" w:rsidRPr="00AB4674" w:rsidRDefault="00536648" w:rsidP="00324308">
            <w:pPr>
              <w:pStyle w:val="TAL"/>
            </w:pPr>
          </w:p>
          <w:p w14:paraId="14E1C219" w14:textId="77777777" w:rsidR="00536648" w:rsidRPr="00AB4674" w:rsidRDefault="00536648" w:rsidP="00324308">
            <w:pPr>
              <w:pStyle w:val="TAL"/>
            </w:pPr>
            <w:r w:rsidRPr="00AB4674">
              <w:t>"clear": MCVideo user is not in a life-threatening situation</w:t>
            </w:r>
          </w:p>
          <w:p w14:paraId="33DFEEF5" w14:textId="77777777" w:rsidR="00536648" w:rsidRPr="00AB4674" w:rsidRDefault="00536648" w:rsidP="00324308">
            <w:pPr>
              <w:pStyle w:val="TAL"/>
            </w:pPr>
          </w:p>
          <w:p w14:paraId="30DEF77C" w14:textId="77777777" w:rsidR="00536648" w:rsidRPr="00AB4674" w:rsidRDefault="00536648" w:rsidP="00324308">
            <w:pPr>
              <w:pStyle w:val="TAL"/>
              <w:rPr>
                <w:b/>
              </w:rPr>
            </w:pPr>
            <w:r w:rsidRPr="00AB4674">
              <w:rPr>
                <w:b/>
              </w:rPr>
              <w:t>Managed by:</w:t>
            </w:r>
          </w:p>
          <w:p w14:paraId="74C918A6" w14:textId="77777777" w:rsidR="00536648" w:rsidRPr="00AB4674" w:rsidRDefault="00536648" w:rsidP="00324308">
            <w:pPr>
              <w:pStyle w:val="TAL"/>
            </w:pPr>
            <w:r w:rsidRPr="00AB4674">
              <w:t>MCVideo client and MCVideo user</w:t>
            </w:r>
          </w:p>
          <w:p w14:paraId="61C398E1" w14:textId="77777777" w:rsidR="00536648" w:rsidRPr="00AB4674" w:rsidRDefault="00536648" w:rsidP="00324308">
            <w:pPr>
              <w:pStyle w:val="TAL"/>
            </w:pPr>
          </w:p>
        </w:tc>
        <w:tc>
          <w:tcPr>
            <w:tcW w:w="2119" w:type="dxa"/>
          </w:tcPr>
          <w:p w14:paraId="27CCE441" w14:textId="77777777" w:rsidR="00536648" w:rsidRPr="00AB4674" w:rsidRDefault="00536648" w:rsidP="00324308">
            <w:pPr>
              <w:pStyle w:val="TAL"/>
            </w:pPr>
            <w:r w:rsidRPr="00AB4674">
              <w:t>MCVideo emergency alert initiated</w:t>
            </w:r>
          </w:p>
          <w:p w14:paraId="7A5D5665" w14:textId="77777777" w:rsidR="00536648" w:rsidRPr="00AB4674" w:rsidRDefault="00536648" w:rsidP="00324308">
            <w:pPr>
              <w:pStyle w:val="TAL"/>
            </w:pPr>
          </w:p>
          <w:p w14:paraId="69C85727" w14:textId="77777777" w:rsidR="00536648" w:rsidRPr="00AB4674" w:rsidRDefault="00536648" w:rsidP="00324308">
            <w:pPr>
              <w:pStyle w:val="TAL"/>
            </w:pPr>
            <w:r w:rsidRPr="00AB4674">
              <w:t>MCVideo emergency group call initiated</w:t>
            </w:r>
          </w:p>
          <w:p w14:paraId="45C453C0" w14:textId="77777777" w:rsidR="00536648" w:rsidRPr="00AB4674" w:rsidRDefault="00536648" w:rsidP="00324308">
            <w:pPr>
              <w:pStyle w:val="TAL"/>
            </w:pPr>
          </w:p>
          <w:p w14:paraId="17CDCBC3" w14:textId="77777777" w:rsidR="00536648" w:rsidRPr="00AB4674" w:rsidRDefault="00536648" w:rsidP="00324308">
            <w:pPr>
              <w:pStyle w:val="TAL"/>
            </w:pPr>
            <w:r w:rsidRPr="00AB4674">
              <w:t>MCVideo emergency private call initiated</w:t>
            </w:r>
          </w:p>
        </w:tc>
        <w:tc>
          <w:tcPr>
            <w:tcW w:w="2464" w:type="dxa"/>
          </w:tcPr>
          <w:p w14:paraId="4D0EB79A" w14:textId="77777777" w:rsidR="00536648" w:rsidRPr="00AB4674" w:rsidRDefault="00536648" w:rsidP="00324308">
            <w:pPr>
              <w:pStyle w:val="TAL"/>
            </w:pPr>
            <w:r w:rsidRPr="00AB4674">
              <w:t>MCVideo emergency alert cancelled (by initiator)</w:t>
            </w:r>
          </w:p>
          <w:p w14:paraId="48A67EE3" w14:textId="77777777" w:rsidR="00536648" w:rsidRPr="00AB4674" w:rsidRDefault="00536648" w:rsidP="00324308">
            <w:pPr>
              <w:pStyle w:val="TAL"/>
            </w:pPr>
          </w:p>
          <w:p w14:paraId="365EB28B" w14:textId="77777777" w:rsidR="00536648" w:rsidRPr="00AB4674" w:rsidRDefault="00536648" w:rsidP="00324308">
            <w:pPr>
              <w:pStyle w:val="TAL"/>
            </w:pPr>
            <w:r w:rsidRPr="00AB4674">
              <w:t>MCVideo emergency alert cancelled (by authorised-user)</w:t>
            </w:r>
          </w:p>
          <w:p w14:paraId="69F43D6F" w14:textId="77777777" w:rsidR="00536648" w:rsidRPr="00AB4674" w:rsidRDefault="00536648" w:rsidP="00324308">
            <w:pPr>
              <w:pStyle w:val="TAL"/>
            </w:pPr>
          </w:p>
          <w:p w14:paraId="59E5BB57" w14:textId="77777777" w:rsidR="00536648" w:rsidRPr="00AB4674" w:rsidRDefault="00536648" w:rsidP="00324308">
            <w:pPr>
              <w:pStyle w:val="TAL"/>
            </w:pPr>
            <w:r w:rsidRPr="00AB4674">
              <w:t>MCVideo emergency call cancelled by initiator (if there is no outstanding MCVideo emergency alert)</w:t>
            </w:r>
          </w:p>
          <w:p w14:paraId="5D50E7A6" w14:textId="77777777" w:rsidR="00536648" w:rsidRPr="00AB4674" w:rsidRDefault="00536648" w:rsidP="00324308">
            <w:pPr>
              <w:pStyle w:val="TAL"/>
            </w:pPr>
          </w:p>
          <w:p w14:paraId="03D3AC7E" w14:textId="77777777" w:rsidR="00536648" w:rsidRPr="00AB4674" w:rsidRDefault="00536648" w:rsidP="00324308">
            <w:pPr>
              <w:pStyle w:val="TAL"/>
            </w:pPr>
            <w:r w:rsidRPr="00AB4674">
              <w:t>MCVideo user manually clears the state</w:t>
            </w:r>
          </w:p>
        </w:tc>
        <w:tc>
          <w:tcPr>
            <w:tcW w:w="2464" w:type="dxa"/>
          </w:tcPr>
          <w:p w14:paraId="6A8D0170"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3E7D1136"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20427712" w14:textId="77777777" w:rsidR="00536648" w:rsidRPr="0073469F" w:rsidRDefault="00536648" w:rsidP="00536648">
      <w:pPr>
        <w:rPr>
          <w:lang w:eastAsia="zh-CN"/>
        </w:rPr>
      </w:pPr>
    </w:p>
    <w:p w14:paraId="30DEA117" w14:textId="77777777" w:rsidR="00536648" w:rsidRPr="0073469F" w:rsidRDefault="00536648" w:rsidP="00536648">
      <w:pPr>
        <w:pStyle w:val="Heading1"/>
      </w:pPr>
      <w:bookmarkStart w:id="3887" w:name="_Toc20153186"/>
      <w:bookmarkStart w:id="3888" w:name="_Toc27495851"/>
      <w:bookmarkStart w:id="3889" w:name="_Toc36109319"/>
      <w:bookmarkStart w:id="3890" w:name="_Toc73959102"/>
      <w:r w:rsidRPr="0073469F">
        <w:rPr>
          <w:lang w:eastAsia="zh-CN"/>
        </w:rPr>
        <w:t>G</w:t>
      </w:r>
      <w:r w:rsidRPr="0073469F">
        <w:t>.</w:t>
      </w:r>
      <w:r w:rsidRPr="0073469F">
        <w:rPr>
          <w:lang w:eastAsia="zh-CN"/>
        </w:rPr>
        <w:t>2</w:t>
      </w:r>
      <w:r w:rsidRPr="0073469F">
        <w:tab/>
        <w:t>In-progress emergency group state</w:t>
      </w:r>
      <w:bookmarkEnd w:id="3887"/>
      <w:bookmarkEnd w:id="3888"/>
      <w:bookmarkEnd w:id="3889"/>
      <w:bookmarkEnd w:id="3890"/>
    </w:p>
    <w:p w14:paraId="67D6C7FE"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35C356E8"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68CC1CB" w14:textId="77777777" w:rsidTr="00324308">
        <w:trPr>
          <w:trHeight w:val="354"/>
          <w:jc w:val="center"/>
        </w:trPr>
        <w:tc>
          <w:tcPr>
            <w:tcW w:w="2808" w:type="dxa"/>
          </w:tcPr>
          <w:p w14:paraId="21E9D0E2" w14:textId="77777777" w:rsidR="00536648" w:rsidRPr="00AB4674" w:rsidRDefault="00536648" w:rsidP="00324308">
            <w:pPr>
              <w:pStyle w:val="TAH"/>
              <w:rPr>
                <w:noProof/>
              </w:rPr>
            </w:pPr>
            <w:r w:rsidRPr="00AB4674">
              <w:rPr>
                <w:noProof/>
              </w:rPr>
              <w:t>In-progress emergency group state values</w:t>
            </w:r>
          </w:p>
        </w:tc>
        <w:tc>
          <w:tcPr>
            <w:tcW w:w="2638" w:type="dxa"/>
          </w:tcPr>
          <w:p w14:paraId="21FF3656" w14:textId="77777777" w:rsidR="00536648" w:rsidRPr="00AB4674" w:rsidRDefault="00536648" w:rsidP="00324308">
            <w:pPr>
              <w:pStyle w:val="TAH"/>
              <w:rPr>
                <w:noProof/>
              </w:rPr>
            </w:pPr>
            <w:r w:rsidRPr="00AB4674">
              <w:rPr>
                <w:noProof/>
              </w:rPr>
              <w:t>State-entering events</w:t>
            </w:r>
          </w:p>
        </w:tc>
        <w:tc>
          <w:tcPr>
            <w:tcW w:w="1945" w:type="dxa"/>
          </w:tcPr>
          <w:p w14:paraId="56D4389D" w14:textId="77777777" w:rsidR="00536648" w:rsidRPr="00AB4674" w:rsidRDefault="00536648" w:rsidP="00324308">
            <w:pPr>
              <w:pStyle w:val="TAH"/>
              <w:rPr>
                <w:noProof/>
              </w:rPr>
            </w:pPr>
            <w:r w:rsidRPr="00AB4674">
              <w:rPr>
                <w:noProof/>
              </w:rPr>
              <w:t>Comments</w:t>
            </w:r>
          </w:p>
        </w:tc>
      </w:tr>
      <w:tr w:rsidR="00536648" w:rsidRPr="00AB4674" w14:paraId="585D85FC" w14:textId="77777777" w:rsidTr="00324308">
        <w:trPr>
          <w:jc w:val="center"/>
        </w:trPr>
        <w:tc>
          <w:tcPr>
            <w:tcW w:w="2808" w:type="dxa"/>
          </w:tcPr>
          <w:p w14:paraId="00F34BA9" w14:textId="77777777" w:rsidR="00536648" w:rsidRPr="00AB4674" w:rsidRDefault="00536648" w:rsidP="00324308">
            <w:pPr>
              <w:pStyle w:val="TAL"/>
            </w:pPr>
            <w:r w:rsidRPr="00AB4674">
              <w:t>"true"</w:t>
            </w:r>
          </w:p>
        </w:tc>
        <w:tc>
          <w:tcPr>
            <w:tcW w:w="2638" w:type="dxa"/>
          </w:tcPr>
          <w:p w14:paraId="10AA4DBE" w14:textId="77777777" w:rsidR="00536648" w:rsidRPr="00AB4674" w:rsidRDefault="00536648" w:rsidP="00324308">
            <w:pPr>
              <w:pStyle w:val="TAL"/>
            </w:pPr>
            <w:r w:rsidRPr="00AB4674">
              <w:t xml:space="preserve">acceptance by the controlling MCVideo function of an MCVideo emergency group call request (as per </w:t>
            </w:r>
            <w:r w:rsidR="00585B10">
              <w:t>clause</w:t>
            </w:r>
            <w:r w:rsidRPr="00AB4674">
              <w:t> 7.1.2.5.1.1 of 3GPP TS 23.</w:t>
            </w:r>
            <w:r w:rsidRPr="00AB4674">
              <w:rPr>
                <w:rFonts w:hint="eastAsia"/>
                <w:lang w:eastAsia="zh-CN"/>
              </w:rPr>
              <w:t>281</w:t>
            </w:r>
            <w:r>
              <w:rPr>
                <w:lang w:eastAsia="zh-CN"/>
              </w:rPr>
              <w:t> [26]</w:t>
            </w:r>
            <w:r w:rsidRPr="00AB4674">
              <w:t>).</w:t>
            </w:r>
          </w:p>
        </w:tc>
        <w:tc>
          <w:tcPr>
            <w:tcW w:w="1945" w:type="dxa"/>
          </w:tcPr>
          <w:p w14:paraId="7075201A" w14:textId="77777777" w:rsidR="00536648" w:rsidRPr="00AB4674" w:rsidRDefault="00536648" w:rsidP="00324308">
            <w:pPr>
              <w:pStyle w:val="TAL"/>
            </w:pPr>
          </w:p>
        </w:tc>
      </w:tr>
      <w:tr w:rsidR="00536648" w:rsidRPr="00AB4674" w14:paraId="4EDA779B" w14:textId="77777777" w:rsidTr="00324308">
        <w:trPr>
          <w:jc w:val="center"/>
        </w:trPr>
        <w:tc>
          <w:tcPr>
            <w:tcW w:w="2808" w:type="dxa"/>
          </w:tcPr>
          <w:p w14:paraId="16E9F26F" w14:textId="77777777" w:rsidR="00536648" w:rsidRPr="00AB4674" w:rsidRDefault="00536648" w:rsidP="00324308">
            <w:pPr>
              <w:pStyle w:val="TAL"/>
            </w:pPr>
            <w:r w:rsidRPr="00AB4674">
              <w:t>"false"</w:t>
            </w:r>
          </w:p>
        </w:tc>
        <w:tc>
          <w:tcPr>
            <w:tcW w:w="2638" w:type="dxa"/>
          </w:tcPr>
          <w:p w14:paraId="280656A8" w14:textId="77777777" w:rsidR="00536648" w:rsidRPr="00AB4674" w:rsidRDefault="00536648" w:rsidP="00324308">
            <w:pPr>
              <w:pStyle w:val="TAL"/>
            </w:pPr>
            <w:r w:rsidRPr="00AB4674">
              <w:t>initial state prior to any call activity</w:t>
            </w:r>
          </w:p>
          <w:p w14:paraId="163725B4" w14:textId="77777777" w:rsidR="00536648" w:rsidRPr="00AB4674" w:rsidRDefault="00536648" w:rsidP="00324308">
            <w:pPr>
              <w:pStyle w:val="TAL"/>
            </w:pPr>
          </w:p>
          <w:p w14:paraId="5CAE267B" w14:textId="77777777" w:rsidR="00536648" w:rsidRPr="00AB4674" w:rsidRDefault="00536648" w:rsidP="00324308">
            <w:pPr>
              <w:pStyle w:val="TAL"/>
            </w:pPr>
            <w:r w:rsidRPr="00AB4674">
              <w:t xml:space="preserve">acceptance by the controlling MCVideo function of an MCVideo emergency group cancel request (as per </w:t>
            </w:r>
            <w:r w:rsidR="00585B10">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20073073" w14:textId="77777777" w:rsidR="00536648" w:rsidRPr="00AB4674" w:rsidRDefault="00536648" w:rsidP="00324308"/>
        </w:tc>
      </w:tr>
    </w:tbl>
    <w:p w14:paraId="2E2B4841" w14:textId="77777777" w:rsidR="00536648" w:rsidRPr="0073469F" w:rsidRDefault="00536648" w:rsidP="00536648">
      <w:pPr>
        <w:rPr>
          <w:lang w:eastAsia="zh-CN"/>
        </w:rPr>
      </w:pPr>
    </w:p>
    <w:p w14:paraId="4D7FC260" w14:textId="77777777" w:rsidR="00536648" w:rsidRPr="0073469F" w:rsidRDefault="00536648" w:rsidP="00536648">
      <w:pPr>
        <w:pStyle w:val="Heading1"/>
      </w:pPr>
      <w:bookmarkStart w:id="3891" w:name="_Toc20153187"/>
      <w:bookmarkStart w:id="3892" w:name="_Toc27495852"/>
      <w:bookmarkStart w:id="3893" w:name="_Toc36109320"/>
      <w:bookmarkStart w:id="3894" w:name="_Toc73959103"/>
      <w:r w:rsidRPr="0073469F">
        <w:rPr>
          <w:lang w:eastAsia="zh-CN"/>
        </w:rPr>
        <w:t>G</w:t>
      </w:r>
      <w:r w:rsidRPr="0073469F">
        <w:t>.</w:t>
      </w:r>
      <w:r w:rsidRPr="0073469F">
        <w:rPr>
          <w:lang w:eastAsia="zh-CN"/>
        </w:rPr>
        <w:t>3</w:t>
      </w:r>
      <w:r w:rsidRPr="0073469F">
        <w:tab/>
      </w:r>
      <w:r>
        <w:t>MCVideo</w:t>
      </w:r>
      <w:r w:rsidRPr="0073469F">
        <w:t xml:space="preserve"> emergency group state</w:t>
      </w:r>
      <w:bookmarkEnd w:id="3891"/>
      <w:bookmarkEnd w:id="3892"/>
      <w:bookmarkEnd w:id="3893"/>
      <w:bookmarkEnd w:id="3894"/>
    </w:p>
    <w:p w14:paraId="3950B1C5"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67C0A4B0"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0484099" w14:textId="77777777" w:rsidTr="00324308">
        <w:trPr>
          <w:trHeight w:val="354"/>
          <w:jc w:val="center"/>
        </w:trPr>
        <w:tc>
          <w:tcPr>
            <w:tcW w:w="2808" w:type="dxa"/>
          </w:tcPr>
          <w:p w14:paraId="647AD0C6" w14:textId="77777777" w:rsidR="00536648" w:rsidRPr="00AB4674" w:rsidRDefault="00536648" w:rsidP="00324308">
            <w:pPr>
              <w:pStyle w:val="TAH"/>
              <w:rPr>
                <w:noProof/>
              </w:rPr>
            </w:pPr>
            <w:r w:rsidRPr="00AB4674">
              <w:t>MCVideo emergency group state values</w:t>
            </w:r>
          </w:p>
        </w:tc>
        <w:tc>
          <w:tcPr>
            <w:tcW w:w="2638" w:type="dxa"/>
          </w:tcPr>
          <w:p w14:paraId="56A817CA" w14:textId="77777777" w:rsidR="00536648" w:rsidRPr="00AB4674" w:rsidRDefault="00536648" w:rsidP="00324308">
            <w:pPr>
              <w:pStyle w:val="TAH"/>
              <w:rPr>
                <w:noProof/>
              </w:rPr>
            </w:pPr>
            <w:r w:rsidRPr="00AB4674">
              <w:t>State-entering events</w:t>
            </w:r>
          </w:p>
        </w:tc>
        <w:tc>
          <w:tcPr>
            <w:tcW w:w="1945" w:type="dxa"/>
          </w:tcPr>
          <w:p w14:paraId="09A594C0" w14:textId="77777777" w:rsidR="00536648" w:rsidRPr="00AB4674" w:rsidRDefault="00536648" w:rsidP="00324308">
            <w:pPr>
              <w:pStyle w:val="TAH"/>
              <w:rPr>
                <w:noProof/>
              </w:rPr>
            </w:pPr>
            <w:r w:rsidRPr="00AB4674">
              <w:t>Comments</w:t>
            </w:r>
          </w:p>
        </w:tc>
      </w:tr>
      <w:tr w:rsidR="00536648" w:rsidRPr="00AB4674" w14:paraId="44E704B2" w14:textId="77777777" w:rsidTr="00324308">
        <w:trPr>
          <w:jc w:val="center"/>
        </w:trPr>
        <w:tc>
          <w:tcPr>
            <w:tcW w:w="2808" w:type="dxa"/>
          </w:tcPr>
          <w:p w14:paraId="5EE305EC" w14:textId="77777777" w:rsidR="00536648" w:rsidRPr="00AB4674" w:rsidRDefault="00536648" w:rsidP="00324308">
            <w:pPr>
              <w:pStyle w:val="TAL"/>
            </w:pPr>
            <w:r w:rsidRPr="00AB4674">
              <w:rPr>
                <w:noProof/>
              </w:rPr>
              <w:t>MVEG 1: no-emergency</w:t>
            </w:r>
          </w:p>
        </w:tc>
        <w:tc>
          <w:tcPr>
            <w:tcW w:w="2638" w:type="dxa"/>
          </w:tcPr>
          <w:p w14:paraId="46670E7E" w14:textId="77777777" w:rsidR="00536648" w:rsidRPr="00AB4674" w:rsidRDefault="00536648" w:rsidP="00324308">
            <w:pPr>
              <w:pStyle w:val="TAL"/>
              <w:rPr>
                <w:noProof/>
              </w:rPr>
            </w:pPr>
            <w:r w:rsidRPr="00AB4674">
              <w:rPr>
                <w:noProof/>
              </w:rPr>
              <w:t>initial state prior to any call activity</w:t>
            </w:r>
          </w:p>
          <w:p w14:paraId="7AA3D6DB" w14:textId="77777777" w:rsidR="00536648" w:rsidRPr="00AB4674" w:rsidRDefault="00536648" w:rsidP="00324308">
            <w:pPr>
              <w:pStyle w:val="TAL"/>
              <w:rPr>
                <w:noProof/>
              </w:rPr>
            </w:pPr>
          </w:p>
          <w:p w14:paraId="7A767CA7"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2E98FE7E" w14:textId="77777777" w:rsidR="00536648" w:rsidRPr="00AB4674" w:rsidRDefault="00536648" w:rsidP="00324308">
            <w:pPr>
              <w:pStyle w:val="TAL"/>
              <w:rPr>
                <w:noProof/>
              </w:rPr>
            </w:pPr>
          </w:p>
          <w:p w14:paraId="3E67E9EF"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33865E93" w14:textId="77777777" w:rsidR="00536648" w:rsidRPr="00AB4674" w:rsidRDefault="00536648" w:rsidP="00324308">
            <w:pPr>
              <w:pStyle w:val="TAL"/>
            </w:pPr>
          </w:p>
        </w:tc>
      </w:tr>
      <w:tr w:rsidR="00536648" w:rsidRPr="00AB4674" w14:paraId="604C5224" w14:textId="77777777" w:rsidTr="00324308">
        <w:trPr>
          <w:jc w:val="center"/>
        </w:trPr>
        <w:tc>
          <w:tcPr>
            <w:tcW w:w="2808" w:type="dxa"/>
          </w:tcPr>
          <w:p w14:paraId="6DABEB97" w14:textId="77777777" w:rsidR="00536648" w:rsidRPr="00AB4674" w:rsidRDefault="00536648" w:rsidP="00324308">
            <w:pPr>
              <w:pStyle w:val="TAL"/>
            </w:pPr>
            <w:r w:rsidRPr="00AB4674">
              <w:rPr>
                <w:noProof/>
              </w:rPr>
              <w:t>MVEG 2: in-progress</w:t>
            </w:r>
          </w:p>
        </w:tc>
        <w:tc>
          <w:tcPr>
            <w:tcW w:w="2638" w:type="dxa"/>
          </w:tcPr>
          <w:p w14:paraId="7779F245"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1C5028FF" w14:textId="77777777" w:rsidR="00536648" w:rsidRPr="00AB4674" w:rsidRDefault="00536648" w:rsidP="00324308">
            <w:pPr>
              <w:pStyle w:val="TAL"/>
              <w:rPr>
                <w:noProof/>
              </w:rPr>
            </w:pPr>
          </w:p>
          <w:p w14:paraId="4A416FB7"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4B679858"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1B6A9802" w14:textId="77777777" w:rsidTr="00324308">
        <w:trPr>
          <w:jc w:val="center"/>
        </w:trPr>
        <w:tc>
          <w:tcPr>
            <w:tcW w:w="2808" w:type="dxa"/>
          </w:tcPr>
          <w:p w14:paraId="6AF817AD" w14:textId="77777777" w:rsidR="00536648" w:rsidRPr="00AB4674" w:rsidRDefault="00536648" w:rsidP="00324308">
            <w:pPr>
              <w:pStyle w:val="TAL"/>
            </w:pPr>
            <w:r w:rsidRPr="00AB4674">
              <w:rPr>
                <w:noProof/>
              </w:rPr>
              <w:t>MVEG 3: cancel-pending</w:t>
            </w:r>
          </w:p>
        </w:tc>
        <w:tc>
          <w:tcPr>
            <w:tcW w:w="2638" w:type="dxa"/>
          </w:tcPr>
          <w:p w14:paraId="4AB13791" w14:textId="77777777" w:rsidR="00536648" w:rsidRPr="00AB4674" w:rsidRDefault="00536648" w:rsidP="00324308">
            <w:pPr>
              <w:pStyle w:val="TAL"/>
            </w:pPr>
            <w:r w:rsidRPr="00AB4674">
              <w:rPr>
                <w:noProof/>
              </w:rPr>
              <w:t>Emergency group call cancel request sent by initiator</w:t>
            </w:r>
          </w:p>
        </w:tc>
        <w:tc>
          <w:tcPr>
            <w:tcW w:w="1945" w:type="dxa"/>
          </w:tcPr>
          <w:p w14:paraId="0BAD88ED"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44D34CEE" w14:textId="77777777" w:rsidTr="00324308">
        <w:trPr>
          <w:jc w:val="center"/>
        </w:trPr>
        <w:tc>
          <w:tcPr>
            <w:tcW w:w="2808" w:type="dxa"/>
          </w:tcPr>
          <w:p w14:paraId="63564922" w14:textId="77777777" w:rsidR="00536648" w:rsidRPr="00AB4674" w:rsidRDefault="00536648" w:rsidP="00324308">
            <w:pPr>
              <w:pStyle w:val="TAL"/>
            </w:pPr>
            <w:r w:rsidRPr="00AB4674">
              <w:rPr>
                <w:noProof/>
              </w:rPr>
              <w:t>MVEG 4: confirm-pending</w:t>
            </w:r>
          </w:p>
        </w:tc>
        <w:tc>
          <w:tcPr>
            <w:tcW w:w="2638" w:type="dxa"/>
          </w:tcPr>
          <w:p w14:paraId="00409757" w14:textId="77777777" w:rsidR="00536648" w:rsidRPr="00AB4674" w:rsidRDefault="00536648" w:rsidP="00324308">
            <w:pPr>
              <w:pStyle w:val="TAL"/>
              <w:rPr>
                <w:noProof/>
              </w:rPr>
            </w:pPr>
            <w:r w:rsidRPr="00AB4674">
              <w:rPr>
                <w:noProof/>
              </w:rPr>
              <w:t>Emergency group call request sent by initiator</w:t>
            </w:r>
          </w:p>
          <w:p w14:paraId="48FA8CFE" w14:textId="77777777" w:rsidR="00536648" w:rsidRPr="00AB4674" w:rsidRDefault="00536648" w:rsidP="00324308">
            <w:pPr>
              <w:pStyle w:val="TAL"/>
            </w:pPr>
          </w:p>
        </w:tc>
        <w:tc>
          <w:tcPr>
            <w:tcW w:w="1945" w:type="dxa"/>
          </w:tcPr>
          <w:p w14:paraId="4EFFC271"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793B252B" w14:textId="77777777" w:rsidR="00536648" w:rsidRPr="0073469F" w:rsidRDefault="00536648" w:rsidP="00536648"/>
    <w:p w14:paraId="6D0DD33C" w14:textId="77777777" w:rsidR="00536648" w:rsidRPr="0073469F" w:rsidRDefault="00536648" w:rsidP="00C816BC">
      <w:pPr>
        <w:pStyle w:val="Heading1"/>
      </w:pPr>
      <w:bookmarkStart w:id="3895" w:name="_Toc20153188"/>
      <w:bookmarkStart w:id="3896" w:name="_Toc27495853"/>
      <w:bookmarkStart w:id="3897" w:name="_Toc36109321"/>
      <w:bookmarkStart w:id="3898" w:name="_Toc73959104"/>
      <w:r w:rsidRPr="0073469F">
        <w:t>G.4</w:t>
      </w:r>
      <w:r w:rsidRPr="0073469F">
        <w:tab/>
      </w:r>
      <w:r>
        <w:t>MCVideo</w:t>
      </w:r>
      <w:r w:rsidRPr="0073469F">
        <w:t xml:space="preserve"> emergency group call state</w:t>
      </w:r>
      <w:bookmarkEnd w:id="3895"/>
      <w:bookmarkEnd w:id="3896"/>
      <w:bookmarkEnd w:id="3897"/>
      <w:bookmarkEnd w:id="3898"/>
    </w:p>
    <w:p w14:paraId="466DA54D" w14:textId="77777777" w:rsidR="00536648" w:rsidRPr="0073469F" w:rsidRDefault="00536648" w:rsidP="00C816BC">
      <w:pPr>
        <w:keepNext/>
        <w:keepLines/>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76B423A" w14:textId="77777777" w:rsidR="00536648" w:rsidRPr="0073469F" w:rsidRDefault="00536648" w:rsidP="00C816BC">
      <w:pPr>
        <w:pStyle w:val="TH"/>
      </w:pPr>
      <w:r w:rsidRPr="0073469F">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3899">
          <w:tblGrid>
            <w:gridCol w:w="2808"/>
            <w:gridCol w:w="2638"/>
            <w:gridCol w:w="2430"/>
          </w:tblGrid>
        </w:tblGridChange>
      </w:tblGrid>
      <w:tr w:rsidR="00536648" w:rsidRPr="00AB4674" w14:paraId="40D06CC8" w14:textId="77777777" w:rsidTr="00324308">
        <w:trPr>
          <w:trHeight w:val="354"/>
          <w:jc w:val="center"/>
        </w:trPr>
        <w:tc>
          <w:tcPr>
            <w:tcW w:w="2808" w:type="dxa"/>
          </w:tcPr>
          <w:p w14:paraId="68D8A14E" w14:textId="77777777" w:rsidR="00536648" w:rsidRPr="00AB4674" w:rsidRDefault="00536648" w:rsidP="00C816BC">
            <w:pPr>
              <w:pStyle w:val="TAH"/>
              <w:rPr>
                <w:noProof/>
              </w:rPr>
            </w:pPr>
            <w:r w:rsidRPr="00AB4674">
              <w:t>MCVideo emergency group call state values</w:t>
            </w:r>
          </w:p>
        </w:tc>
        <w:tc>
          <w:tcPr>
            <w:tcW w:w="2638" w:type="dxa"/>
          </w:tcPr>
          <w:p w14:paraId="59B11F73" w14:textId="77777777" w:rsidR="00536648" w:rsidRPr="00AB4674" w:rsidRDefault="00536648" w:rsidP="00C816BC">
            <w:pPr>
              <w:pStyle w:val="TAH"/>
              <w:rPr>
                <w:noProof/>
              </w:rPr>
            </w:pPr>
            <w:r w:rsidRPr="00AB4674">
              <w:t>Semantics</w:t>
            </w:r>
          </w:p>
        </w:tc>
        <w:tc>
          <w:tcPr>
            <w:tcW w:w="2430" w:type="dxa"/>
          </w:tcPr>
          <w:p w14:paraId="7B10711D" w14:textId="77777777" w:rsidR="00536648" w:rsidRPr="00AB4674" w:rsidRDefault="00536648" w:rsidP="00C816BC">
            <w:pPr>
              <w:pStyle w:val="TAH"/>
              <w:rPr>
                <w:noProof/>
              </w:rPr>
            </w:pPr>
            <w:r w:rsidRPr="00AB4674">
              <w:t>Comments</w:t>
            </w:r>
          </w:p>
        </w:tc>
      </w:tr>
      <w:tr w:rsidR="00536648" w:rsidRPr="00AB4674" w14:paraId="28A4598E" w14:textId="77777777" w:rsidTr="00324308">
        <w:trPr>
          <w:jc w:val="center"/>
        </w:trPr>
        <w:tc>
          <w:tcPr>
            <w:tcW w:w="2808" w:type="dxa"/>
          </w:tcPr>
          <w:p w14:paraId="16EA0941" w14:textId="77777777" w:rsidR="00536648" w:rsidRPr="00AB4674" w:rsidRDefault="00536648" w:rsidP="00C816BC">
            <w:pPr>
              <w:pStyle w:val="TAL"/>
            </w:pPr>
            <w:r w:rsidRPr="00AB4674">
              <w:rPr>
                <w:noProof/>
              </w:rPr>
              <w:t>MVEGC 1: emergency-gc-capable</w:t>
            </w:r>
          </w:p>
        </w:tc>
        <w:tc>
          <w:tcPr>
            <w:tcW w:w="2638" w:type="dxa"/>
          </w:tcPr>
          <w:p w14:paraId="2B71B8DD" w14:textId="77777777" w:rsidR="00536648" w:rsidRPr="00AB4674" w:rsidRDefault="00536648" w:rsidP="00C816BC">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4CDBD3E" w14:textId="77777777" w:rsidR="00536648" w:rsidRPr="00AB4674" w:rsidRDefault="00536648" w:rsidP="00C816BC">
            <w:pPr>
              <w:pStyle w:val="TAL"/>
              <w:rPr>
                <w:b/>
              </w:rPr>
            </w:pPr>
            <w:r w:rsidRPr="00AB4674">
              <w:rPr>
                <w:b/>
              </w:rPr>
              <w:t>MCVideo emergency state:</w:t>
            </w:r>
          </w:p>
          <w:p w14:paraId="23E1CDE4" w14:textId="77777777" w:rsidR="00536648" w:rsidRPr="00AB4674" w:rsidRDefault="00536648" w:rsidP="00C816BC">
            <w:pPr>
              <w:pStyle w:val="TAL"/>
            </w:pPr>
            <w:r w:rsidRPr="00AB4674">
              <w:t>may or may not be set in this state, depending upon the MCVideo client's MVEA state</w:t>
            </w:r>
          </w:p>
        </w:tc>
      </w:tr>
      <w:tr w:rsidR="00536648" w:rsidRPr="00AB4674" w14:paraId="15393473" w14:textId="77777777" w:rsidTr="00324308">
        <w:trPr>
          <w:jc w:val="center"/>
        </w:trPr>
        <w:tc>
          <w:tcPr>
            <w:tcW w:w="2808" w:type="dxa"/>
          </w:tcPr>
          <w:p w14:paraId="440C5921" w14:textId="77777777" w:rsidR="00536648" w:rsidRPr="00AB4674" w:rsidRDefault="00536648" w:rsidP="00324308">
            <w:pPr>
              <w:pStyle w:val="TAL"/>
            </w:pPr>
            <w:r w:rsidRPr="00AB4674">
              <w:rPr>
                <w:noProof/>
              </w:rPr>
              <w:t>MVEGC 2: emergency-call-requested</w:t>
            </w:r>
          </w:p>
        </w:tc>
        <w:tc>
          <w:tcPr>
            <w:tcW w:w="2638" w:type="dxa"/>
          </w:tcPr>
          <w:p w14:paraId="28C417D6"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05D34636"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373E9204" w14:textId="77777777" w:rsidTr="00324308">
        <w:trPr>
          <w:jc w:val="center"/>
        </w:trPr>
        <w:tc>
          <w:tcPr>
            <w:tcW w:w="2808" w:type="dxa"/>
          </w:tcPr>
          <w:p w14:paraId="4E9DE769" w14:textId="77777777" w:rsidR="00536648" w:rsidRPr="00AB4674" w:rsidRDefault="00536648" w:rsidP="00324308">
            <w:pPr>
              <w:pStyle w:val="TAL"/>
            </w:pPr>
            <w:r w:rsidRPr="00AB4674">
              <w:rPr>
                <w:noProof/>
              </w:rPr>
              <w:t>MVEGC 3: emergency-call-granted</w:t>
            </w:r>
          </w:p>
        </w:tc>
        <w:tc>
          <w:tcPr>
            <w:tcW w:w="2638" w:type="dxa"/>
          </w:tcPr>
          <w:p w14:paraId="1AC37380" w14:textId="77777777" w:rsidR="00536648" w:rsidRPr="00AB4674" w:rsidRDefault="00536648" w:rsidP="00324308">
            <w:pPr>
              <w:pStyle w:val="TAL"/>
              <w:rPr>
                <w:noProof/>
              </w:rPr>
            </w:pPr>
            <w:r w:rsidRPr="00AB4674">
              <w:rPr>
                <w:noProof/>
              </w:rPr>
              <w:t>MCVideo client has received an MCVideo emergency group call grant.</w:t>
            </w:r>
          </w:p>
          <w:p w14:paraId="5732AC7F" w14:textId="77777777" w:rsidR="00536648" w:rsidRPr="00AB4674" w:rsidRDefault="00536648" w:rsidP="00324308">
            <w:pPr>
              <w:pStyle w:val="TAL"/>
            </w:pPr>
          </w:p>
        </w:tc>
        <w:tc>
          <w:tcPr>
            <w:tcW w:w="2430" w:type="dxa"/>
          </w:tcPr>
          <w:p w14:paraId="4E106A6A"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66CF3C06"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76746324" w14:textId="77777777" w:rsidR="00536648" w:rsidRDefault="00536648" w:rsidP="00536648"/>
    <w:p w14:paraId="6A0C450D" w14:textId="77777777" w:rsidR="00536648" w:rsidRPr="0073469F" w:rsidRDefault="00536648" w:rsidP="00C816BC">
      <w:pPr>
        <w:pStyle w:val="Heading1"/>
      </w:pPr>
      <w:bookmarkStart w:id="3900" w:name="_Toc20153189"/>
      <w:bookmarkStart w:id="3901" w:name="_Toc27495854"/>
      <w:bookmarkStart w:id="3902" w:name="_Toc36109322"/>
      <w:bookmarkStart w:id="3903" w:name="_Toc73959105"/>
      <w:r w:rsidRPr="0073469F">
        <w:t>G.5</w:t>
      </w:r>
      <w:r w:rsidRPr="0073469F">
        <w:tab/>
      </w:r>
      <w:r>
        <w:t>MCVideo</w:t>
      </w:r>
      <w:r w:rsidRPr="0073469F">
        <w:t xml:space="preserve"> emergency alert state</w:t>
      </w:r>
      <w:bookmarkEnd w:id="3900"/>
      <w:bookmarkEnd w:id="3901"/>
      <w:bookmarkEnd w:id="3902"/>
      <w:bookmarkEnd w:id="3903"/>
    </w:p>
    <w:p w14:paraId="73C1EFFE" w14:textId="77777777" w:rsidR="00536648" w:rsidRPr="0073469F" w:rsidRDefault="00536648" w:rsidP="00C816BC">
      <w:pPr>
        <w:keepNext/>
        <w:keepLines/>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220CF2B" w14:textId="77777777" w:rsidR="00536648" w:rsidRPr="0073469F" w:rsidRDefault="00536648" w:rsidP="00C816BC">
      <w:pPr>
        <w:pStyle w:val="TH"/>
        <w:rPr>
          <w:noProof/>
        </w:rPr>
      </w:pPr>
      <w:r w:rsidRPr="0073469F">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0EF96811" w14:textId="77777777" w:rsidTr="00324308">
        <w:trPr>
          <w:trHeight w:val="354"/>
          <w:jc w:val="center"/>
        </w:trPr>
        <w:tc>
          <w:tcPr>
            <w:tcW w:w="2808" w:type="dxa"/>
          </w:tcPr>
          <w:p w14:paraId="6FB89409" w14:textId="77777777" w:rsidR="00536648" w:rsidRPr="00AB4674" w:rsidRDefault="00536648" w:rsidP="00C816BC">
            <w:pPr>
              <w:pStyle w:val="TAH"/>
              <w:rPr>
                <w:noProof/>
              </w:rPr>
            </w:pPr>
            <w:r w:rsidRPr="00AB4674">
              <w:t>MCVideo emergency alert state values</w:t>
            </w:r>
          </w:p>
        </w:tc>
        <w:tc>
          <w:tcPr>
            <w:tcW w:w="2638" w:type="dxa"/>
          </w:tcPr>
          <w:p w14:paraId="1714215F" w14:textId="77777777" w:rsidR="00536648" w:rsidRPr="00AB4674" w:rsidRDefault="00536648" w:rsidP="00C816BC">
            <w:pPr>
              <w:pStyle w:val="TAH"/>
              <w:rPr>
                <w:noProof/>
              </w:rPr>
            </w:pPr>
            <w:r w:rsidRPr="00AB4674">
              <w:t>State-entering events</w:t>
            </w:r>
          </w:p>
        </w:tc>
        <w:tc>
          <w:tcPr>
            <w:tcW w:w="2493" w:type="dxa"/>
          </w:tcPr>
          <w:p w14:paraId="7A50F5FA" w14:textId="77777777" w:rsidR="00536648" w:rsidRPr="00AB4674" w:rsidRDefault="00536648" w:rsidP="00C816BC">
            <w:pPr>
              <w:pStyle w:val="TAH"/>
              <w:rPr>
                <w:noProof/>
              </w:rPr>
            </w:pPr>
            <w:r w:rsidRPr="00AB4674">
              <w:t>Comments</w:t>
            </w:r>
          </w:p>
        </w:tc>
      </w:tr>
      <w:tr w:rsidR="00536648" w:rsidRPr="00AB4674" w14:paraId="0571C1F2" w14:textId="77777777" w:rsidTr="00324308">
        <w:trPr>
          <w:jc w:val="center"/>
        </w:trPr>
        <w:tc>
          <w:tcPr>
            <w:tcW w:w="2808" w:type="dxa"/>
          </w:tcPr>
          <w:p w14:paraId="111A0B8D" w14:textId="77777777" w:rsidR="00536648" w:rsidRPr="00AB4674" w:rsidRDefault="00536648" w:rsidP="00C816BC">
            <w:pPr>
              <w:pStyle w:val="TAL"/>
            </w:pPr>
            <w:r w:rsidRPr="00AB4674">
              <w:rPr>
                <w:noProof/>
              </w:rPr>
              <w:t>MVEA 1: no-alert</w:t>
            </w:r>
          </w:p>
        </w:tc>
        <w:tc>
          <w:tcPr>
            <w:tcW w:w="2638" w:type="dxa"/>
          </w:tcPr>
          <w:p w14:paraId="2F39DC9E" w14:textId="77777777" w:rsidR="00536648" w:rsidRPr="00AB4674" w:rsidRDefault="00536648" w:rsidP="00C816BC">
            <w:pPr>
              <w:pStyle w:val="TAL"/>
              <w:rPr>
                <w:noProof/>
              </w:rPr>
            </w:pPr>
            <w:r w:rsidRPr="00AB4674">
              <w:rPr>
                <w:noProof/>
              </w:rPr>
              <w:t>initial state</w:t>
            </w:r>
          </w:p>
          <w:p w14:paraId="59D15C4F" w14:textId="77777777" w:rsidR="00536648" w:rsidRPr="00AB4674" w:rsidRDefault="00536648" w:rsidP="00C816BC">
            <w:pPr>
              <w:pStyle w:val="TAL"/>
              <w:rPr>
                <w:noProof/>
              </w:rPr>
            </w:pPr>
            <w:r w:rsidRPr="00AB4674">
              <w:rPr>
                <w:noProof/>
              </w:rPr>
              <w:t>emergency alert cancelled</w:t>
            </w:r>
          </w:p>
          <w:p w14:paraId="4FCF2468" w14:textId="77777777" w:rsidR="00536648" w:rsidRPr="00AB4674" w:rsidRDefault="00536648" w:rsidP="00C816BC">
            <w:pPr>
              <w:pStyle w:val="TAL"/>
            </w:pPr>
            <w:r w:rsidRPr="00AB4674">
              <w:rPr>
                <w:noProof/>
              </w:rPr>
              <w:t>emergency alert request denied</w:t>
            </w:r>
          </w:p>
        </w:tc>
        <w:tc>
          <w:tcPr>
            <w:tcW w:w="2493" w:type="dxa"/>
          </w:tcPr>
          <w:p w14:paraId="58B47E39" w14:textId="77777777" w:rsidR="00536648" w:rsidRPr="00AB4674" w:rsidRDefault="00536648" w:rsidP="00C816BC">
            <w:pPr>
              <w:pStyle w:val="TAL"/>
              <w:rPr>
                <w:noProof/>
              </w:rPr>
            </w:pPr>
            <w:r w:rsidRPr="00AB4674">
              <w:rPr>
                <w:noProof/>
              </w:rPr>
              <w:t>emergency alerts can be cancelled in several ways:</w:t>
            </w:r>
          </w:p>
          <w:p w14:paraId="1F5B45BF" w14:textId="77777777" w:rsidR="00536648" w:rsidRPr="00AB4674" w:rsidRDefault="00536648" w:rsidP="00C816BC">
            <w:pPr>
              <w:pStyle w:val="TAL"/>
              <w:rPr>
                <w:noProof/>
              </w:rPr>
            </w:pPr>
            <w:r w:rsidRPr="00AB4674">
              <w:rPr>
                <w:noProof/>
              </w:rPr>
              <w:t>MCVideo emergency alert cancel request with &lt;alert-ind&gt; set to "false" (by initiator)</w:t>
            </w:r>
          </w:p>
          <w:p w14:paraId="0B8F7F97" w14:textId="77777777" w:rsidR="00536648" w:rsidRPr="00AB4674" w:rsidRDefault="00536648" w:rsidP="00C816BC">
            <w:pPr>
              <w:pStyle w:val="TAL"/>
              <w:rPr>
                <w:noProof/>
              </w:rPr>
            </w:pPr>
            <w:r w:rsidRPr="00AB4674">
              <w:rPr>
                <w:noProof/>
              </w:rPr>
              <w:t>MCVideo emergency alert cancel request with &lt;alert-ind&gt; set to "false" (by authorised user)</w:t>
            </w:r>
          </w:p>
          <w:p w14:paraId="1B1E771C" w14:textId="77777777" w:rsidR="00536648" w:rsidRPr="00AB4674" w:rsidRDefault="00536648" w:rsidP="00C816BC">
            <w:pPr>
              <w:pStyle w:val="TAL"/>
              <w:rPr>
                <w:noProof/>
              </w:rPr>
            </w:pPr>
            <w:r w:rsidRPr="00AB4674">
              <w:rPr>
                <w:noProof/>
              </w:rPr>
              <w:t>MCVideo emergency group call cancel request with &lt;alert-ind&gt; set to "false"</w:t>
            </w:r>
          </w:p>
          <w:p w14:paraId="7ACC29EF" w14:textId="77777777" w:rsidR="00536648" w:rsidRPr="00AB4674" w:rsidRDefault="00536648" w:rsidP="00C816BC">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2B642B01" w14:textId="77777777" w:rsidTr="00324308">
        <w:trPr>
          <w:jc w:val="center"/>
        </w:trPr>
        <w:tc>
          <w:tcPr>
            <w:tcW w:w="2808" w:type="dxa"/>
          </w:tcPr>
          <w:p w14:paraId="782A07CC" w14:textId="77777777" w:rsidR="00536648" w:rsidRPr="00AB4674" w:rsidRDefault="00536648" w:rsidP="00324308">
            <w:pPr>
              <w:pStyle w:val="TAL"/>
            </w:pPr>
            <w:r w:rsidRPr="00AB4674">
              <w:rPr>
                <w:noProof/>
              </w:rPr>
              <w:t>MVEA 2: emergency-alert-confirm-pending</w:t>
            </w:r>
          </w:p>
        </w:tc>
        <w:tc>
          <w:tcPr>
            <w:tcW w:w="2638" w:type="dxa"/>
          </w:tcPr>
          <w:p w14:paraId="7F7A27B9" w14:textId="77777777" w:rsidR="00536648" w:rsidRPr="00AB4674" w:rsidRDefault="00536648" w:rsidP="00324308">
            <w:pPr>
              <w:pStyle w:val="TAL"/>
            </w:pPr>
            <w:r w:rsidRPr="00AB4674">
              <w:rPr>
                <w:noProof/>
              </w:rPr>
              <w:t>emergency alert request sent</w:t>
            </w:r>
          </w:p>
        </w:tc>
        <w:tc>
          <w:tcPr>
            <w:tcW w:w="2493" w:type="dxa"/>
          </w:tcPr>
          <w:p w14:paraId="0C52E5E9" w14:textId="77777777" w:rsidR="00536648" w:rsidRPr="00AB4674" w:rsidRDefault="00536648" w:rsidP="00324308">
            <w:pPr>
              <w:pStyle w:val="TAL"/>
              <w:rPr>
                <w:noProof/>
              </w:rPr>
            </w:pPr>
            <w:r w:rsidRPr="00AB4674">
              <w:rPr>
                <w:noProof/>
              </w:rPr>
              <w:t>emergency alerts can be requested in several ways:</w:t>
            </w:r>
          </w:p>
          <w:p w14:paraId="634ADF4E" w14:textId="77777777" w:rsidR="00536648" w:rsidRPr="00AB4674" w:rsidRDefault="00536648" w:rsidP="00324308">
            <w:pPr>
              <w:pStyle w:val="TAL"/>
              <w:rPr>
                <w:noProof/>
              </w:rPr>
            </w:pPr>
            <w:r w:rsidRPr="00AB4674">
              <w:rPr>
                <w:noProof/>
              </w:rPr>
              <w:t>MCVideo emergency alert request with &lt;alert-ind&gt; set to "true"</w:t>
            </w:r>
          </w:p>
          <w:p w14:paraId="4A658E00" w14:textId="77777777" w:rsidR="00536648" w:rsidRPr="00AB4674" w:rsidRDefault="00536648" w:rsidP="00324308">
            <w:pPr>
              <w:pStyle w:val="TAL"/>
              <w:rPr>
                <w:noProof/>
              </w:rPr>
            </w:pPr>
            <w:r w:rsidRPr="00AB4674">
              <w:rPr>
                <w:noProof/>
              </w:rPr>
              <w:t>MCVideo emergency group call request with &lt;alert-ind&gt; set to "true"</w:t>
            </w:r>
          </w:p>
          <w:p w14:paraId="35056799"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70B7A369" w14:textId="77777777" w:rsidTr="00324308">
        <w:trPr>
          <w:jc w:val="center"/>
        </w:trPr>
        <w:tc>
          <w:tcPr>
            <w:tcW w:w="2808" w:type="dxa"/>
          </w:tcPr>
          <w:p w14:paraId="3CD297B6" w14:textId="77777777" w:rsidR="00536648" w:rsidRPr="00AB4674" w:rsidRDefault="00536648" w:rsidP="00324308">
            <w:pPr>
              <w:pStyle w:val="TAL"/>
            </w:pPr>
            <w:r w:rsidRPr="00AB4674">
              <w:rPr>
                <w:noProof/>
              </w:rPr>
              <w:t>MVEA 3: emergency-alert -initiated</w:t>
            </w:r>
          </w:p>
        </w:tc>
        <w:tc>
          <w:tcPr>
            <w:tcW w:w="2638" w:type="dxa"/>
          </w:tcPr>
          <w:p w14:paraId="7612EC7E" w14:textId="77777777" w:rsidR="00536648" w:rsidRPr="00AB4674" w:rsidRDefault="00536648" w:rsidP="00324308">
            <w:pPr>
              <w:pStyle w:val="TAL"/>
            </w:pPr>
            <w:r w:rsidRPr="00AB4674">
              <w:rPr>
                <w:noProof/>
              </w:rPr>
              <w:t>emergency alert response (success) received</w:t>
            </w:r>
          </w:p>
        </w:tc>
        <w:tc>
          <w:tcPr>
            <w:tcW w:w="2493" w:type="dxa"/>
          </w:tcPr>
          <w:p w14:paraId="4F0793A3"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78D993BA" w14:textId="77777777" w:rsidTr="00324308">
        <w:trPr>
          <w:jc w:val="center"/>
        </w:trPr>
        <w:tc>
          <w:tcPr>
            <w:tcW w:w="2808" w:type="dxa"/>
          </w:tcPr>
          <w:p w14:paraId="5004F31F" w14:textId="77777777" w:rsidR="00536648" w:rsidRPr="00AB4674" w:rsidRDefault="00536648" w:rsidP="00324308">
            <w:pPr>
              <w:pStyle w:val="TAL"/>
              <w:rPr>
                <w:noProof/>
              </w:rPr>
            </w:pPr>
            <w:r w:rsidRPr="00AB4674">
              <w:t>MVEA 4: emergency-alert-cancel-pending</w:t>
            </w:r>
          </w:p>
        </w:tc>
        <w:tc>
          <w:tcPr>
            <w:tcW w:w="2638" w:type="dxa"/>
          </w:tcPr>
          <w:p w14:paraId="68EFCF64"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52F41514"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4E054340" w14:textId="77777777" w:rsidR="00536648" w:rsidRDefault="00536648" w:rsidP="00536648">
      <w:r w:rsidRPr="0073469F">
        <w:br w:type="page"/>
      </w:r>
    </w:p>
    <w:p w14:paraId="3AF1D1AE" w14:textId="77777777" w:rsidR="00536648" w:rsidRPr="0073469F" w:rsidRDefault="00536648" w:rsidP="00536648">
      <w:pPr>
        <w:pStyle w:val="Heading1"/>
      </w:pPr>
      <w:bookmarkStart w:id="3904" w:name="_Toc20153190"/>
      <w:bookmarkStart w:id="3905" w:name="_Toc27495855"/>
      <w:bookmarkStart w:id="3906" w:name="_Toc36109323"/>
      <w:bookmarkStart w:id="3907" w:name="_Toc73959106"/>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3904"/>
      <w:bookmarkEnd w:id="3905"/>
      <w:bookmarkEnd w:id="3906"/>
      <w:bookmarkEnd w:id="3907"/>
    </w:p>
    <w:p w14:paraId="6A05DB79"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7DC193EF"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2555643" w14:textId="77777777" w:rsidTr="00324308">
        <w:trPr>
          <w:trHeight w:val="354"/>
          <w:jc w:val="center"/>
        </w:trPr>
        <w:tc>
          <w:tcPr>
            <w:tcW w:w="2808" w:type="dxa"/>
          </w:tcPr>
          <w:p w14:paraId="06553602"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0E0599B6" w14:textId="77777777" w:rsidR="00536648" w:rsidRPr="00AB4674" w:rsidRDefault="00536648" w:rsidP="00324308">
            <w:pPr>
              <w:pStyle w:val="TAH"/>
              <w:rPr>
                <w:noProof/>
              </w:rPr>
            </w:pPr>
            <w:r w:rsidRPr="00AB4674">
              <w:rPr>
                <w:noProof/>
              </w:rPr>
              <w:t>State-entering events</w:t>
            </w:r>
          </w:p>
        </w:tc>
        <w:tc>
          <w:tcPr>
            <w:tcW w:w="1945" w:type="dxa"/>
          </w:tcPr>
          <w:p w14:paraId="07E68A53" w14:textId="77777777" w:rsidR="00536648" w:rsidRPr="00AB4674" w:rsidRDefault="00536648" w:rsidP="00324308">
            <w:pPr>
              <w:pStyle w:val="TAH"/>
              <w:rPr>
                <w:noProof/>
              </w:rPr>
            </w:pPr>
            <w:r w:rsidRPr="00AB4674">
              <w:rPr>
                <w:noProof/>
              </w:rPr>
              <w:t>Comments</w:t>
            </w:r>
          </w:p>
        </w:tc>
      </w:tr>
      <w:tr w:rsidR="00536648" w:rsidRPr="00AB4674" w14:paraId="6310B20E" w14:textId="77777777" w:rsidTr="00324308">
        <w:trPr>
          <w:jc w:val="center"/>
        </w:trPr>
        <w:tc>
          <w:tcPr>
            <w:tcW w:w="2808" w:type="dxa"/>
          </w:tcPr>
          <w:p w14:paraId="0EDB2674" w14:textId="77777777" w:rsidR="00536648" w:rsidRPr="00AB4674" w:rsidRDefault="00536648" w:rsidP="00324308">
            <w:pPr>
              <w:pStyle w:val="TAL"/>
            </w:pPr>
            <w:r w:rsidRPr="00AB4674">
              <w:t>"true"</w:t>
            </w:r>
          </w:p>
        </w:tc>
        <w:tc>
          <w:tcPr>
            <w:tcW w:w="2638" w:type="dxa"/>
          </w:tcPr>
          <w:p w14:paraId="085EE904" w14:textId="77777777" w:rsidR="00536648" w:rsidRPr="00AB4674" w:rsidRDefault="00536648" w:rsidP="00324308">
            <w:pPr>
              <w:pStyle w:val="TAL"/>
            </w:pPr>
            <w:r w:rsidRPr="00AB4674">
              <w:t xml:space="preserve">acceptance by the controlling MCVideo function of an MCVideo imminent peril group call request (as per </w:t>
            </w:r>
            <w:r w:rsidR="00585B10">
              <w:t>clause</w:t>
            </w:r>
            <w:r w:rsidRPr="00AB4674">
              <w:t xml:space="preserve"> 7.1.2.5.2.1 and </w:t>
            </w:r>
            <w:r w:rsidR="00585B10">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3C1DECC2" w14:textId="77777777" w:rsidR="00536648" w:rsidRPr="00AB4674" w:rsidRDefault="00536648" w:rsidP="00324308">
            <w:pPr>
              <w:pStyle w:val="TAL"/>
            </w:pPr>
          </w:p>
        </w:tc>
      </w:tr>
      <w:tr w:rsidR="00536648" w:rsidRPr="00AB4674" w14:paraId="5FD6BC1B" w14:textId="77777777" w:rsidTr="00324308">
        <w:trPr>
          <w:jc w:val="center"/>
        </w:trPr>
        <w:tc>
          <w:tcPr>
            <w:tcW w:w="2808" w:type="dxa"/>
          </w:tcPr>
          <w:p w14:paraId="128BAC4A" w14:textId="77777777" w:rsidR="00536648" w:rsidRPr="00AB4674" w:rsidRDefault="00536648" w:rsidP="00324308">
            <w:pPr>
              <w:pStyle w:val="TAL"/>
            </w:pPr>
            <w:r w:rsidRPr="00AB4674">
              <w:t>"false"</w:t>
            </w:r>
          </w:p>
        </w:tc>
        <w:tc>
          <w:tcPr>
            <w:tcW w:w="2638" w:type="dxa"/>
          </w:tcPr>
          <w:p w14:paraId="135D4743" w14:textId="77777777" w:rsidR="00536648" w:rsidRPr="00AB4674" w:rsidRDefault="00536648" w:rsidP="00324308">
            <w:pPr>
              <w:pStyle w:val="TAL"/>
            </w:pPr>
            <w:r w:rsidRPr="00AB4674">
              <w:t>initial state prior to any call activity</w:t>
            </w:r>
          </w:p>
          <w:p w14:paraId="7C83878A" w14:textId="77777777" w:rsidR="00536648" w:rsidRPr="00AB4674" w:rsidRDefault="00536648" w:rsidP="00324308">
            <w:pPr>
              <w:pStyle w:val="TAL"/>
            </w:pPr>
          </w:p>
          <w:p w14:paraId="5CF3ADCB" w14:textId="77777777" w:rsidR="00536648" w:rsidRPr="00AB4674" w:rsidRDefault="00536648" w:rsidP="00324308">
            <w:pPr>
              <w:pStyle w:val="TAL"/>
            </w:pPr>
            <w:r w:rsidRPr="00AB4674">
              <w:t xml:space="preserve">acceptance by the controlling MCVideo function of an MCVideo imminent peril group cancel request (as per </w:t>
            </w:r>
            <w:r w:rsidR="00585B10">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0B5F3DE9" w14:textId="77777777" w:rsidR="00536648" w:rsidRPr="00AB4674" w:rsidRDefault="00536648" w:rsidP="00324308"/>
        </w:tc>
      </w:tr>
    </w:tbl>
    <w:p w14:paraId="4BFB34F2" w14:textId="77777777" w:rsidR="00536648" w:rsidRPr="0073469F" w:rsidRDefault="00536648" w:rsidP="00536648">
      <w:pPr>
        <w:rPr>
          <w:lang w:eastAsia="zh-CN"/>
        </w:rPr>
      </w:pPr>
    </w:p>
    <w:p w14:paraId="7F2AF948" w14:textId="77777777" w:rsidR="00536648" w:rsidRPr="0073469F" w:rsidRDefault="00536648" w:rsidP="00C816BC">
      <w:pPr>
        <w:pStyle w:val="Heading1"/>
      </w:pPr>
      <w:bookmarkStart w:id="3908" w:name="_Toc20153191"/>
      <w:bookmarkStart w:id="3909" w:name="_Toc27495856"/>
      <w:bookmarkStart w:id="3910" w:name="_Toc36109324"/>
      <w:bookmarkStart w:id="3911" w:name="_Toc73959107"/>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3908"/>
      <w:bookmarkEnd w:id="3909"/>
      <w:bookmarkEnd w:id="3910"/>
      <w:bookmarkEnd w:id="3911"/>
    </w:p>
    <w:p w14:paraId="2EAA4966" w14:textId="77777777" w:rsidR="00536648" w:rsidRPr="0073469F" w:rsidRDefault="00536648" w:rsidP="00C816BC">
      <w:pPr>
        <w:keepNext/>
        <w:keepLines/>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55CEACD7" w14:textId="77777777" w:rsidR="00536648" w:rsidRPr="0073469F" w:rsidRDefault="00536648" w:rsidP="00C816BC">
      <w:pPr>
        <w:pStyle w:val="TH"/>
      </w:pPr>
      <w:r w:rsidRPr="0073469F">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032E9F4" w14:textId="77777777" w:rsidTr="00324308">
        <w:trPr>
          <w:trHeight w:val="354"/>
          <w:jc w:val="center"/>
        </w:trPr>
        <w:tc>
          <w:tcPr>
            <w:tcW w:w="2808" w:type="dxa"/>
          </w:tcPr>
          <w:p w14:paraId="74C98553" w14:textId="77777777" w:rsidR="00536648" w:rsidRPr="00AB4674" w:rsidRDefault="00536648" w:rsidP="00C816BC">
            <w:pPr>
              <w:pStyle w:val="TAH"/>
              <w:rPr>
                <w:noProof/>
              </w:rPr>
            </w:pPr>
            <w:r w:rsidRPr="00AB4674">
              <w:t>MCVideo imminent peril group state values</w:t>
            </w:r>
          </w:p>
        </w:tc>
        <w:tc>
          <w:tcPr>
            <w:tcW w:w="2638" w:type="dxa"/>
          </w:tcPr>
          <w:p w14:paraId="720CBD75" w14:textId="77777777" w:rsidR="00536648" w:rsidRPr="00AB4674" w:rsidRDefault="00536648" w:rsidP="00C816BC">
            <w:pPr>
              <w:pStyle w:val="TAH"/>
              <w:rPr>
                <w:noProof/>
              </w:rPr>
            </w:pPr>
            <w:r w:rsidRPr="00AB4674">
              <w:t>State-entering events</w:t>
            </w:r>
          </w:p>
        </w:tc>
        <w:tc>
          <w:tcPr>
            <w:tcW w:w="1945" w:type="dxa"/>
          </w:tcPr>
          <w:p w14:paraId="6DCD1887" w14:textId="77777777" w:rsidR="00536648" w:rsidRPr="00AB4674" w:rsidRDefault="00536648" w:rsidP="00C816BC">
            <w:pPr>
              <w:pStyle w:val="TAH"/>
              <w:rPr>
                <w:noProof/>
              </w:rPr>
            </w:pPr>
            <w:r w:rsidRPr="00AB4674">
              <w:t>Comments</w:t>
            </w:r>
          </w:p>
        </w:tc>
      </w:tr>
      <w:tr w:rsidR="00536648" w:rsidRPr="00AB4674" w14:paraId="6EC54819" w14:textId="77777777" w:rsidTr="00324308">
        <w:trPr>
          <w:jc w:val="center"/>
        </w:trPr>
        <w:tc>
          <w:tcPr>
            <w:tcW w:w="2808" w:type="dxa"/>
          </w:tcPr>
          <w:p w14:paraId="6C4619AB" w14:textId="77777777" w:rsidR="00536648" w:rsidRPr="00AB4674" w:rsidRDefault="00536648" w:rsidP="00C816BC">
            <w:pPr>
              <w:pStyle w:val="TAL"/>
            </w:pPr>
            <w:r w:rsidRPr="00AB4674">
              <w:rPr>
                <w:noProof/>
              </w:rPr>
              <w:t>MVIG 1: no-imminent peril</w:t>
            </w:r>
          </w:p>
        </w:tc>
        <w:tc>
          <w:tcPr>
            <w:tcW w:w="2638" w:type="dxa"/>
          </w:tcPr>
          <w:p w14:paraId="5853A1D7" w14:textId="77777777" w:rsidR="00536648" w:rsidRPr="00AB4674" w:rsidRDefault="00536648" w:rsidP="00C816BC">
            <w:pPr>
              <w:pStyle w:val="TAL"/>
              <w:rPr>
                <w:noProof/>
              </w:rPr>
            </w:pPr>
            <w:r w:rsidRPr="00AB4674">
              <w:rPr>
                <w:noProof/>
              </w:rPr>
              <w:t>initial state prior to any call activity</w:t>
            </w:r>
          </w:p>
          <w:p w14:paraId="1B74A487" w14:textId="77777777" w:rsidR="00536648" w:rsidRPr="00AB4674" w:rsidRDefault="00536648" w:rsidP="00C816BC">
            <w:pPr>
              <w:pStyle w:val="TAL"/>
              <w:rPr>
                <w:noProof/>
              </w:rPr>
            </w:pPr>
          </w:p>
          <w:p w14:paraId="64D88657" w14:textId="77777777" w:rsidR="00536648" w:rsidRPr="00AB4674" w:rsidRDefault="00536648" w:rsidP="00C816BC">
            <w:pPr>
              <w:pStyle w:val="TAL"/>
              <w:rPr>
                <w:noProof/>
              </w:rPr>
            </w:pPr>
            <w:r w:rsidRPr="00AB4674">
              <w:rPr>
                <w:noProof/>
              </w:rPr>
              <w:t>Imminent peril group call cancel request received on behalf of another user from the MCVideo server</w:t>
            </w:r>
          </w:p>
          <w:p w14:paraId="61A69364" w14:textId="77777777" w:rsidR="00536648" w:rsidRPr="00AB4674" w:rsidRDefault="00536648" w:rsidP="00C816BC">
            <w:pPr>
              <w:pStyle w:val="TAL"/>
              <w:rPr>
                <w:noProof/>
              </w:rPr>
            </w:pPr>
          </w:p>
          <w:p w14:paraId="4E7150B9" w14:textId="77777777" w:rsidR="00536648" w:rsidRPr="00AB4674" w:rsidRDefault="00536648" w:rsidP="00C816BC">
            <w:pPr>
              <w:pStyle w:val="TAL"/>
            </w:pPr>
            <w:r w:rsidRPr="00AB4674">
              <w:rPr>
                <w:noProof/>
              </w:rPr>
              <w:t>Imminent peril group call cancel response (success) in response to initiator's request</w:t>
            </w:r>
          </w:p>
        </w:tc>
        <w:tc>
          <w:tcPr>
            <w:tcW w:w="1945" w:type="dxa"/>
          </w:tcPr>
          <w:p w14:paraId="6C32AA89" w14:textId="77777777" w:rsidR="00536648" w:rsidRPr="00AB4674" w:rsidRDefault="00536648" w:rsidP="00C816BC">
            <w:pPr>
              <w:pStyle w:val="TAL"/>
            </w:pPr>
          </w:p>
        </w:tc>
      </w:tr>
      <w:tr w:rsidR="00536648" w:rsidRPr="00AB4674" w14:paraId="35F52AE2" w14:textId="77777777" w:rsidTr="00324308">
        <w:trPr>
          <w:jc w:val="center"/>
        </w:trPr>
        <w:tc>
          <w:tcPr>
            <w:tcW w:w="2808" w:type="dxa"/>
          </w:tcPr>
          <w:p w14:paraId="216BCA84" w14:textId="77777777" w:rsidR="00536648" w:rsidRPr="00AB4674" w:rsidRDefault="00536648" w:rsidP="00324308">
            <w:pPr>
              <w:pStyle w:val="TAL"/>
            </w:pPr>
            <w:r w:rsidRPr="00AB4674">
              <w:rPr>
                <w:noProof/>
              </w:rPr>
              <w:t>MVIG 2: in-progress</w:t>
            </w:r>
          </w:p>
        </w:tc>
        <w:tc>
          <w:tcPr>
            <w:tcW w:w="2638" w:type="dxa"/>
          </w:tcPr>
          <w:p w14:paraId="3F44DEEE"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029140C" w14:textId="77777777" w:rsidR="00536648" w:rsidRPr="00AB4674" w:rsidRDefault="00536648" w:rsidP="00324308">
            <w:pPr>
              <w:pStyle w:val="TAL"/>
              <w:rPr>
                <w:noProof/>
              </w:rPr>
            </w:pPr>
          </w:p>
          <w:p w14:paraId="52F2E40E"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4B23C2CE"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07AECA90" w14:textId="77777777" w:rsidTr="00324308">
        <w:trPr>
          <w:jc w:val="center"/>
        </w:trPr>
        <w:tc>
          <w:tcPr>
            <w:tcW w:w="2808" w:type="dxa"/>
          </w:tcPr>
          <w:p w14:paraId="197AF5F9" w14:textId="77777777" w:rsidR="00536648" w:rsidRPr="00AB4674" w:rsidRDefault="00536648" w:rsidP="00324308">
            <w:pPr>
              <w:pStyle w:val="TAL"/>
            </w:pPr>
            <w:r w:rsidRPr="00AB4674">
              <w:rPr>
                <w:noProof/>
              </w:rPr>
              <w:t>MVIG 3: cancel-pending</w:t>
            </w:r>
          </w:p>
        </w:tc>
        <w:tc>
          <w:tcPr>
            <w:tcW w:w="2638" w:type="dxa"/>
          </w:tcPr>
          <w:p w14:paraId="1D3B0B14" w14:textId="77777777" w:rsidR="00536648" w:rsidRPr="00AB4674" w:rsidRDefault="00536648" w:rsidP="00324308">
            <w:pPr>
              <w:pStyle w:val="TAL"/>
            </w:pPr>
            <w:r w:rsidRPr="00AB4674">
              <w:rPr>
                <w:noProof/>
              </w:rPr>
              <w:t>Imminent peril group call cancel request sent by initiator</w:t>
            </w:r>
          </w:p>
        </w:tc>
        <w:tc>
          <w:tcPr>
            <w:tcW w:w="1945" w:type="dxa"/>
          </w:tcPr>
          <w:p w14:paraId="7D24CBE3"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46739113" w14:textId="77777777" w:rsidTr="00324308">
        <w:trPr>
          <w:jc w:val="center"/>
        </w:trPr>
        <w:tc>
          <w:tcPr>
            <w:tcW w:w="2808" w:type="dxa"/>
          </w:tcPr>
          <w:p w14:paraId="579DBCF8" w14:textId="77777777" w:rsidR="00536648" w:rsidRPr="00AB4674" w:rsidRDefault="00536648" w:rsidP="00324308">
            <w:pPr>
              <w:pStyle w:val="TAL"/>
            </w:pPr>
            <w:r w:rsidRPr="00AB4674">
              <w:rPr>
                <w:noProof/>
              </w:rPr>
              <w:t>MVIG 4: confirm-pending</w:t>
            </w:r>
          </w:p>
        </w:tc>
        <w:tc>
          <w:tcPr>
            <w:tcW w:w="2638" w:type="dxa"/>
          </w:tcPr>
          <w:p w14:paraId="59675AF2" w14:textId="77777777" w:rsidR="00536648" w:rsidRPr="00AB4674" w:rsidRDefault="00536648" w:rsidP="00324308">
            <w:pPr>
              <w:pStyle w:val="TAL"/>
              <w:rPr>
                <w:noProof/>
              </w:rPr>
            </w:pPr>
            <w:r w:rsidRPr="00AB4674">
              <w:rPr>
                <w:noProof/>
              </w:rPr>
              <w:t>Imminent peril group call request sent by initiator</w:t>
            </w:r>
          </w:p>
          <w:p w14:paraId="6D18E27C" w14:textId="77777777" w:rsidR="00536648" w:rsidRPr="00AB4674" w:rsidRDefault="00536648" w:rsidP="00324308">
            <w:pPr>
              <w:pStyle w:val="TAL"/>
            </w:pPr>
          </w:p>
        </w:tc>
        <w:tc>
          <w:tcPr>
            <w:tcW w:w="1945" w:type="dxa"/>
          </w:tcPr>
          <w:p w14:paraId="6EB59073"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5A916523" w14:textId="77777777" w:rsidR="00536648" w:rsidRPr="0073469F" w:rsidRDefault="00536648" w:rsidP="00536648"/>
    <w:p w14:paraId="16E1C463" w14:textId="77777777" w:rsidR="00536648" w:rsidRPr="0073469F" w:rsidRDefault="00536648" w:rsidP="00C816BC">
      <w:pPr>
        <w:pStyle w:val="Heading1"/>
      </w:pPr>
      <w:bookmarkStart w:id="3912" w:name="_Toc20153192"/>
      <w:bookmarkStart w:id="3913" w:name="_Toc27495857"/>
      <w:bookmarkStart w:id="3914" w:name="_Toc36109325"/>
      <w:bookmarkStart w:id="3915" w:name="_Toc73959108"/>
      <w:r w:rsidRPr="0073469F">
        <w:t>G.</w:t>
      </w:r>
      <w:r>
        <w:t>8</w:t>
      </w:r>
      <w:r w:rsidRPr="0073469F">
        <w:tab/>
      </w:r>
      <w:r>
        <w:t>MCVideo</w:t>
      </w:r>
      <w:r w:rsidRPr="0073469F">
        <w:t xml:space="preserve"> </w:t>
      </w:r>
      <w:r>
        <w:t>imminent peril</w:t>
      </w:r>
      <w:r w:rsidRPr="0073469F">
        <w:t xml:space="preserve"> group call state</w:t>
      </w:r>
      <w:bookmarkEnd w:id="3912"/>
      <w:bookmarkEnd w:id="3913"/>
      <w:bookmarkEnd w:id="3914"/>
      <w:bookmarkEnd w:id="3915"/>
    </w:p>
    <w:p w14:paraId="6E37C72E" w14:textId="77777777" w:rsidR="00536648" w:rsidRPr="0073469F" w:rsidRDefault="00536648" w:rsidP="00C816BC">
      <w:pPr>
        <w:keepNext/>
        <w:keepLines/>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6CE118E8" w14:textId="77777777" w:rsidR="00536648" w:rsidRPr="0073469F" w:rsidRDefault="00536648" w:rsidP="00C816BC">
      <w:pPr>
        <w:pStyle w:val="TH"/>
      </w:pPr>
      <w:r w:rsidRPr="0073469F">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3916">
          <w:tblGrid>
            <w:gridCol w:w="2808"/>
            <w:gridCol w:w="2638"/>
            <w:gridCol w:w="2430"/>
          </w:tblGrid>
        </w:tblGridChange>
      </w:tblGrid>
      <w:tr w:rsidR="00536648" w:rsidRPr="00AB4674" w14:paraId="7C17B658" w14:textId="77777777" w:rsidTr="00324308">
        <w:trPr>
          <w:trHeight w:val="354"/>
          <w:jc w:val="center"/>
        </w:trPr>
        <w:tc>
          <w:tcPr>
            <w:tcW w:w="2808" w:type="dxa"/>
          </w:tcPr>
          <w:p w14:paraId="12857D63" w14:textId="77777777" w:rsidR="00536648" w:rsidRPr="00AB4674" w:rsidRDefault="00536648" w:rsidP="00C816BC">
            <w:pPr>
              <w:pStyle w:val="TAH"/>
              <w:rPr>
                <w:noProof/>
              </w:rPr>
            </w:pPr>
            <w:r w:rsidRPr="00AB4674">
              <w:t>MCVideo imminent peril group call state values</w:t>
            </w:r>
          </w:p>
        </w:tc>
        <w:tc>
          <w:tcPr>
            <w:tcW w:w="2638" w:type="dxa"/>
          </w:tcPr>
          <w:p w14:paraId="2627F13E" w14:textId="77777777" w:rsidR="00536648" w:rsidRPr="00AB4674" w:rsidRDefault="00536648" w:rsidP="00C816BC">
            <w:pPr>
              <w:pStyle w:val="TAH"/>
              <w:rPr>
                <w:noProof/>
              </w:rPr>
            </w:pPr>
            <w:r w:rsidRPr="00AB4674">
              <w:t>Semantics</w:t>
            </w:r>
          </w:p>
        </w:tc>
        <w:tc>
          <w:tcPr>
            <w:tcW w:w="2430" w:type="dxa"/>
          </w:tcPr>
          <w:p w14:paraId="655EACCA" w14:textId="77777777" w:rsidR="00536648" w:rsidRPr="00AB4674" w:rsidRDefault="00536648" w:rsidP="00C816BC">
            <w:pPr>
              <w:pStyle w:val="TAH"/>
              <w:rPr>
                <w:noProof/>
              </w:rPr>
            </w:pPr>
            <w:r w:rsidRPr="00AB4674">
              <w:t>Comments</w:t>
            </w:r>
          </w:p>
        </w:tc>
      </w:tr>
      <w:tr w:rsidR="00536648" w:rsidRPr="00AB4674" w14:paraId="2A1E82D0" w14:textId="77777777" w:rsidTr="00324308">
        <w:trPr>
          <w:jc w:val="center"/>
        </w:trPr>
        <w:tc>
          <w:tcPr>
            <w:tcW w:w="2808" w:type="dxa"/>
          </w:tcPr>
          <w:p w14:paraId="34BB3C90" w14:textId="77777777" w:rsidR="00536648" w:rsidRPr="00AB4674" w:rsidRDefault="00536648" w:rsidP="00C816BC">
            <w:pPr>
              <w:pStyle w:val="TAL"/>
              <w:rPr>
                <w:lang w:val="fr-FR"/>
              </w:rPr>
            </w:pPr>
            <w:r w:rsidRPr="00AB4674">
              <w:rPr>
                <w:noProof/>
                <w:lang w:val="fr-FR"/>
              </w:rPr>
              <w:t>MVIGC 1: imminent peril-gc-capable</w:t>
            </w:r>
          </w:p>
        </w:tc>
        <w:tc>
          <w:tcPr>
            <w:tcW w:w="2638" w:type="dxa"/>
          </w:tcPr>
          <w:p w14:paraId="0E0F3E0D" w14:textId="77777777" w:rsidR="00536648" w:rsidRPr="00AB4674" w:rsidRDefault="00536648" w:rsidP="00C816BC">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79CC351D" w14:textId="77777777" w:rsidR="00536648" w:rsidRPr="00AB4674" w:rsidRDefault="00536648" w:rsidP="00C816BC">
            <w:pPr>
              <w:pStyle w:val="TAL"/>
            </w:pPr>
            <w:r w:rsidRPr="00AB4674">
              <w:t>In this state, the MCVideo imminent peril group state will be set to either "MVIG 1: no-imminent-peril" or "MVIG 2 in-progress" state.</w:t>
            </w:r>
          </w:p>
        </w:tc>
      </w:tr>
      <w:tr w:rsidR="00536648" w:rsidRPr="00AB4674" w14:paraId="3855BE4A" w14:textId="77777777" w:rsidTr="00324308">
        <w:trPr>
          <w:jc w:val="center"/>
        </w:trPr>
        <w:tc>
          <w:tcPr>
            <w:tcW w:w="2808" w:type="dxa"/>
          </w:tcPr>
          <w:p w14:paraId="6F8D20FA" w14:textId="77777777" w:rsidR="00536648" w:rsidRPr="00AB4674" w:rsidRDefault="00536648" w:rsidP="00324308">
            <w:pPr>
              <w:pStyle w:val="TAL"/>
            </w:pPr>
            <w:r w:rsidRPr="00AB4674">
              <w:rPr>
                <w:noProof/>
              </w:rPr>
              <w:t>MVIGC 2: imminent peril-call-requested</w:t>
            </w:r>
          </w:p>
        </w:tc>
        <w:tc>
          <w:tcPr>
            <w:tcW w:w="2638" w:type="dxa"/>
          </w:tcPr>
          <w:p w14:paraId="14371899"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20B77023"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23D91A49" w14:textId="77777777" w:rsidTr="00324308">
        <w:trPr>
          <w:jc w:val="center"/>
        </w:trPr>
        <w:tc>
          <w:tcPr>
            <w:tcW w:w="2808" w:type="dxa"/>
          </w:tcPr>
          <w:p w14:paraId="4C71F2FA" w14:textId="77777777" w:rsidR="00536648" w:rsidRPr="00AB4674" w:rsidRDefault="00536648" w:rsidP="00324308">
            <w:pPr>
              <w:pStyle w:val="TAL"/>
            </w:pPr>
            <w:r w:rsidRPr="00AB4674">
              <w:rPr>
                <w:noProof/>
              </w:rPr>
              <w:t>MVIGC 3: imminent peril-call-granted</w:t>
            </w:r>
          </w:p>
        </w:tc>
        <w:tc>
          <w:tcPr>
            <w:tcW w:w="2638" w:type="dxa"/>
          </w:tcPr>
          <w:p w14:paraId="4A832F58" w14:textId="77777777" w:rsidR="00536648" w:rsidRPr="00AB4674" w:rsidRDefault="00536648" w:rsidP="00324308">
            <w:pPr>
              <w:pStyle w:val="TAL"/>
              <w:rPr>
                <w:noProof/>
              </w:rPr>
            </w:pPr>
            <w:r w:rsidRPr="00AB4674">
              <w:rPr>
                <w:noProof/>
              </w:rPr>
              <w:t>MCVideo client has received an MCVideo imminent peril group call grant.</w:t>
            </w:r>
          </w:p>
          <w:p w14:paraId="25BC2A99" w14:textId="77777777" w:rsidR="00536648" w:rsidRPr="00AB4674" w:rsidRDefault="00536648" w:rsidP="00324308">
            <w:pPr>
              <w:pStyle w:val="TAL"/>
            </w:pPr>
          </w:p>
        </w:tc>
        <w:tc>
          <w:tcPr>
            <w:tcW w:w="2430" w:type="dxa"/>
          </w:tcPr>
          <w:p w14:paraId="3EBAEB13"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5AD228F3" w14:textId="77777777" w:rsidR="00536648" w:rsidRPr="00147607" w:rsidRDefault="00536648" w:rsidP="00536648">
      <w:pPr>
        <w:rPr>
          <w:rFonts w:hint="eastAsia"/>
          <w:noProof/>
          <w:lang w:eastAsia="zh-CN"/>
        </w:rPr>
      </w:pPr>
    </w:p>
    <w:p w14:paraId="4B79E897" w14:textId="77777777" w:rsidR="004B0FA7" w:rsidRPr="0073469F" w:rsidRDefault="004B0FA7" w:rsidP="004B0FA7">
      <w:pPr>
        <w:pStyle w:val="Heading1"/>
      </w:pPr>
      <w:bookmarkStart w:id="3917" w:name="_Toc20153193"/>
      <w:bookmarkStart w:id="3918" w:name="_Toc27495858"/>
      <w:bookmarkStart w:id="3919" w:name="_Toc36109326"/>
      <w:bookmarkStart w:id="3920" w:name="_Toc73959109"/>
      <w:r w:rsidRPr="0073469F">
        <w:t>G.</w:t>
      </w:r>
      <w:r>
        <w:t>9</w:t>
      </w:r>
      <w:r w:rsidRPr="0073469F">
        <w:tab/>
      </w:r>
      <w:r w:rsidRPr="00BA257D">
        <w:t>In-progress emergency private call state</w:t>
      </w:r>
      <w:bookmarkEnd w:id="3917"/>
      <w:bookmarkEnd w:id="3918"/>
      <w:bookmarkEnd w:id="3919"/>
      <w:bookmarkEnd w:id="3920"/>
    </w:p>
    <w:p w14:paraId="1EDCBB6E"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150F24E2"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26F39D69" w14:textId="77777777" w:rsidTr="004B0FA7">
        <w:trPr>
          <w:trHeight w:val="354"/>
          <w:jc w:val="center"/>
        </w:trPr>
        <w:tc>
          <w:tcPr>
            <w:tcW w:w="2808" w:type="dxa"/>
          </w:tcPr>
          <w:p w14:paraId="0106B53E"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7963B568" w14:textId="77777777" w:rsidR="004B0FA7" w:rsidRPr="0073469F" w:rsidRDefault="004B0FA7" w:rsidP="004B0FA7">
            <w:pPr>
              <w:pStyle w:val="TAH"/>
              <w:rPr>
                <w:noProof/>
              </w:rPr>
            </w:pPr>
            <w:r w:rsidRPr="0073469F">
              <w:rPr>
                <w:noProof/>
              </w:rPr>
              <w:t>State-entering events</w:t>
            </w:r>
          </w:p>
        </w:tc>
        <w:tc>
          <w:tcPr>
            <w:tcW w:w="1945" w:type="dxa"/>
          </w:tcPr>
          <w:p w14:paraId="0133453B" w14:textId="77777777" w:rsidR="004B0FA7" w:rsidRPr="0073469F" w:rsidRDefault="004B0FA7" w:rsidP="004B0FA7">
            <w:pPr>
              <w:pStyle w:val="TAH"/>
              <w:rPr>
                <w:noProof/>
              </w:rPr>
            </w:pPr>
            <w:r w:rsidRPr="0073469F">
              <w:rPr>
                <w:noProof/>
              </w:rPr>
              <w:t>Comments</w:t>
            </w:r>
          </w:p>
        </w:tc>
      </w:tr>
      <w:tr w:rsidR="004B0FA7" w:rsidRPr="0073469F" w14:paraId="7C6957CC" w14:textId="77777777" w:rsidTr="004B0FA7">
        <w:trPr>
          <w:jc w:val="center"/>
        </w:trPr>
        <w:tc>
          <w:tcPr>
            <w:tcW w:w="2808" w:type="dxa"/>
          </w:tcPr>
          <w:p w14:paraId="6AEA88BB" w14:textId="77777777" w:rsidR="004B0FA7" w:rsidRPr="0073469F" w:rsidRDefault="004B0FA7" w:rsidP="004B0FA7">
            <w:pPr>
              <w:pStyle w:val="TAL"/>
            </w:pPr>
            <w:r w:rsidRPr="0073469F">
              <w:t>"true"</w:t>
            </w:r>
          </w:p>
        </w:tc>
        <w:tc>
          <w:tcPr>
            <w:tcW w:w="2638" w:type="dxa"/>
          </w:tcPr>
          <w:p w14:paraId="428C4D21"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1B77CF78" w14:textId="77777777" w:rsidR="004B0FA7" w:rsidRDefault="004B0FA7" w:rsidP="004B0FA7">
            <w:pPr>
              <w:pStyle w:val="TAL"/>
            </w:pPr>
            <w:r>
              <w:t>The in-progress emergency private call state applies to the call and the two MCVideo users in the call.</w:t>
            </w:r>
          </w:p>
          <w:p w14:paraId="5E5EF852" w14:textId="77777777" w:rsidR="004B0FA7" w:rsidRPr="0073469F" w:rsidRDefault="004B0FA7" w:rsidP="004B0FA7">
            <w:pPr>
              <w:pStyle w:val="TAL"/>
            </w:pPr>
          </w:p>
        </w:tc>
      </w:tr>
      <w:tr w:rsidR="004B0FA7" w:rsidRPr="0073469F" w14:paraId="7039E40F" w14:textId="77777777" w:rsidTr="004B0FA7">
        <w:trPr>
          <w:jc w:val="center"/>
        </w:trPr>
        <w:tc>
          <w:tcPr>
            <w:tcW w:w="2808" w:type="dxa"/>
          </w:tcPr>
          <w:p w14:paraId="705A3088" w14:textId="77777777" w:rsidR="004B0FA7" w:rsidRPr="0073469F" w:rsidRDefault="004B0FA7" w:rsidP="004B0FA7">
            <w:pPr>
              <w:pStyle w:val="TAL"/>
            </w:pPr>
            <w:r w:rsidRPr="0073469F">
              <w:t>"false"</w:t>
            </w:r>
          </w:p>
        </w:tc>
        <w:tc>
          <w:tcPr>
            <w:tcW w:w="2638" w:type="dxa"/>
          </w:tcPr>
          <w:p w14:paraId="4F04C253" w14:textId="77777777" w:rsidR="004B0FA7" w:rsidRPr="000F37D2" w:rsidRDefault="004B0FA7" w:rsidP="004B0FA7">
            <w:pPr>
              <w:keepNext/>
              <w:keepLines/>
              <w:spacing w:after="0"/>
              <w:rPr>
                <w:rFonts w:ascii="Arial" w:hAnsi="Arial"/>
                <w:sz w:val="18"/>
              </w:rPr>
            </w:pPr>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p w14:paraId="049FB9CE" w14:textId="77777777" w:rsidR="004B0FA7" w:rsidRPr="0073469F" w:rsidRDefault="004B0FA7" w:rsidP="004B0FA7">
            <w:pPr>
              <w:pStyle w:val="TAL"/>
            </w:pPr>
          </w:p>
          <w:p w14:paraId="7EA7CA88"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0611B42D" w14:textId="77777777" w:rsidR="004B0FA7" w:rsidRPr="0073469F" w:rsidRDefault="004B0FA7" w:rsidP="004B0FA7"/>
        </w:tc>
      </w:tr>
    </w:tbl>
    <w:p w14:paraId="77EEF8C0" w14:textId="77777777" w:rsidR="004B0FA7" w:rsidRDefault="004B0FA7" w:rsidP="004B0FA7">
      <w:pPr>
        <w:rPr>
          <w:noProof/>
        </w:rPr>
      </w:pPr>
    </w:p>
    <w:p w14:paraId="25C9CDC5" w14:textId="77777777" w:rsidR="004B0FA7" w:rsidRPr="0073469F" w:rsidRDefault="004B0FA7" w:rsidP="00C816BC">
      <w:pPr>
        <w:pStyle w:val="Heading1"/>
      </w:pPr>
      <w:bookmarkStart w:id="3921" w:name="_Toc20153194"/>
      <w:bookmarkStart w:id="3922" w:name="_Toc27495859"/>
      <w:bookmarkStart w:id="3923" w:name="_Toc36109327"/>
      <w:bookmarkStart w:id="3924" w:name="_Toc73959110"/>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3921"/>
      <w:bookmarkEnd w:id="3922"/>
      <w:bookmarkEnd w:id="3923"/>
      <w:bookmarkEnd w:id="3924"/>
    </w:p>
    <w:p w14:paraId="49E7C752" w14:textId="77777777" w:rsidR="004B0FA7" w:rsidRPr="0073469F" w:rsidRDefault="004B0FA7" w:rsidP="00C816BC">
      <w:pPr>
        <w:keepNext/>
        <w:keepLines/>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5BD67CF0" w14:textId="77777777" w:rsidR="004B0FA7" w:rsidRPr="0073469F" w:rsidRDefault="004B0FA7" w:rsidP="00C816BC">
      <w:pPr>
        <w:pStyle w:val="TH"/>
      </w:pPr>
      <w:r w:rsidRPr="0073469F">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0F88169F" w14:textId="77777777" w:rsidTr="004B0FA7">
        <w:trPr>
          <w:trHeight w:val="354"/>
          <w:jc w:val="center"/>
        </w:trPr>
        <w:tc>
          <w:tcPr>
            <w:tcW w:w="2808" w:type="dxa"/>
          </w:tcPr>
          <w:p w14:paraId="4E83EF75" w14:textId="77777777" w:rsidR="004B0FA7" w:rsidRPr="0073469F" w:rsidRDefault="004B0FA7" w:rsidP="00C816BC">
            <w:pPr>
              <w:pStyle w:val="TAH"/>
              <w:rPr>
                <w:noProof/>
              </w:rPr>
            </w:pPr>
            <w:r>
              <w:t>MCVideo</w:t>
            </w:r>
            <w:r w:rsidRPr="0073469F">
              <w:t xml:space="preserve"> emergency </w:t>
            </w:r>
            <w:r>
              <w:t>private priority</w:t>
            </w:r>
            <w:r w:rsidRPr="0073469F">
              <w:t xml:space="preserve"> state values</w:t>
            </w:r>
          </w:p>
        </w:tc>
        <w:tc>
          <w:tcPr>
            <w:tcW w:w="2638" w:type="dxa"/>
          </w:tcPr>
          <w:p w14:paraId="36864767" w14:textId="77777777" w:rsidR="004B0FA7" w:rsidRPr="0073469F" w:rsidRDefault="004B0FA7" w:rsidP="00C816BC">
            <w:pPr>
              <w:pStyle w:val="TAH"/>
              <w:rPr>
                <w:noProof/>
              </w:rPr>
            </w:pPr>
            <w:r w:rsidRPr="0073469F">
              <w:t>State-entering events</w:t>
            </w:r>
          </w:p>
        </w:tc>
        <w:tc>
          <w:tcPr>
            <w:tcW w:w="1945" w:type="dxa"/>
          </w:tcPr>
          <w:p w14:paraId="586E0379" w14:textId="77777777" w:rsidR="004B0FA7" w:rsidRPr="0073469F" w:rsidRDefault="004B0FA7" w:rsidP="00C816BC">
            <w:pPr>
              <w:pStyle w:val="TAH"/>
              <w:rPr>
                <w:noProof/>
              </w:rPr>
            </w:pPr>
            <w:r w:rsidRPr="0073469F">
              <w:t>Comments</w:t>
            </w:r>
          </w:p>
        </w:tc>
      </w:tr>
      <w:tr w:rsidR="004B0FA7" w:rsidRPr="0073469F" w14:paraId="208955C8" w14:textId="77777777" w:rsidTr="004B0FA7">
        <w:trPr>
          <w:jc w:val="center"/>
        </w:trPr>
        <w:tc>
          <w:tcPr>
            <w:tcW w:w="2808" w:type="dxa"/>
          </w:tcPr>
          <w:p w14:paraId="72D8872F" w14:textId="77777777" w:rsidR="004B0FA7" w:rsidRPr="0073469F" w:rsidRDefault="004B0FA7" w:rsidP="00C816BC">
            <w:pPr>
              <w:pStyle w:val="TAL"/>
            </w:pPr>
            <w:r>
              <w:rPr>
                <w:noProof/>
              </w:rPr>
              <w:t>MVEPP</w:t>
            </w:r>
            <w:r w:rsidRPr="0073469F">
              <w:rPr>
                <w:noProof/>
              </w:rPr>
              <w:t xml:space="preserve"> 1: no-emergency</w:t>
            </w:r>
          </w:p>
        </w:tc>
        <w:tc>
          <w:tcPr>
            <w:tcW w:w="2638" w:type="dxa"/>
          </w:tcPr>
          <w:p w14:paraId="77C70377" w14:textId="77777777" w:rsidR="004B0FA7" w:rsidRPr="0073469F" w:rsidRDefault="004B0FA7" w:rsidP="00C816BC">
            <w:pPr>
              <w:pStyle w:val="TAL"/>
              <w:rPr>
                <w:noProof/>
              </w:rPr>
            </w:pPr>
            <w:r w:rsidRPr="000F37D2">
              <w:rPr>
                <w:noProof/>
              </w:rPr>
              <w:t>initial state prior to any call activity</w:t>
            </w:r>
          </w:p>
          <w:p w14:paraId="28DCF3ED" w14:textId="77777777" w:rsidR="004B0FA7" w:rsidRPr="0073469F" w:rsidRDefault="004B0FA7" w:rsidP="00C816BC">
            <w:pPr>
              <w:pStyle w:val="TAL"/>
              <w:rPr>
                <w:noProof/>
              </w:rPr>
            </w:pPr>
          </w:p>
          <w:p w14:paraId="3F86A324" w14:textId="77777777" w:rsidR="004B0FA7" w:rsidRPr="0073469F" w:rsidRDefault="004B0FA7" w:rsidP="00C816BC">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2B2D5FF7" w14:textId="77777777" w:rsidR="004B0FA7" w:rsidRPr="0073469F" w:rsidRDefault="004B0FA7" w:rsidP="00C816BC">
            <w:pPr>
              <w:pStyle w:val="TAL"/>
              <w:rPr>
                <w:noProof/>
              </w:rPr>
            </w:pPr>
          </w:p>
          <w:p w14:paraId="06C74FF0" w14:textId="77777777" w:rsidR="004B0FA7" w:rsidRPr="0073469F" w:rsidRDefault="004B0FA7" w:rsidP="00C816BC">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27526F6C" w14:textId="77777777" w:rsidR="004B0FA7" w:rsidRPr="0073469F" w:rsidRDefault="004B0FA7" w:rsidP="00C816BC">
            <w:pPr>
              <w:pStyle w:val="TAL"/>
            </w:pPr>
          </w:p>
        </w:tc>
      </w:tr>
      <w:tr w:rsidR="004B0FA7" w:rsidRPr="0073469F" w14:paraId="0B1F4900" w14:textId="77777777" w:rsidTr="004B0FA7">
        <w:trPr>
          <w:jc w:val="center"/>
        </w:trPr>
        <w:tc>
          <w:tcPr>
            <w:tcW w:w="2808" w:type="dxa"/>
          </w:tcPr>
          <w:p w14:paraId="4FACA170"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2CBA1FF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7B698EF0" w14:textId="77777777" w:rsidR="004B0FA7" w:rsidRPr="0073469F" w:rsidRDefault="004B0FA7" w:rsidP="004B0FA7">
            <w:pPr>
              <w:pStyle w:val="TAL"/>
              <w:rPr>
                <w:noProof/>
              </w:rPr>
            </w:pPr>
          </w:p>
          <w:p w14:paraId="1B9D74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02803288"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3DC4143" w14:textId="77777777" w:rsidTr="004B0FA7">
        <w:trPr>
          <w:jc w:val="center"/>
        </w:trPr>
        <w:tc>
          <w:tcPr>
            <w:tcW w:w="2808" w:type="dxa"/>
          </w:tcPr>
          <w:p w14:paraId="4A404451"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1E89B48E"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3E06DAD"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5E1D6EAB" w14:textId="77777777" w:rsidTr="004B0FA7">
        <w:trPr>
          <w:jc w:val="center"/>
        </w:trPr>
        <w:tc>
          <w:tcPr>
            <w:tcW w:w="2808" w:type="dxa"/>
          </w:tcPr>
          <w:p w14:paraId="63C0A91D"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7124AE73"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274567B7" w14:textId="77777777" w:rsidR="004B0FA7" w:rsidRPr="0073469F" w:rsidRDefault="004B0FA7" w:rsidP="004B0FA7">
            <w:pPr>
              <w:pStyle w:val="TAL"/>
            </w:pPr>
          </w:p>
        </w:tc>
        <w:tc>
          <w:tcPr>
            <w:tcW w:w="1945" w:type="dxa"/>
          </w:tcPr>
          <w:p w14:paraId="2CA8ADB9"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2A2B7582" w14:textId="77777777" w:rsidR="004B0FA7" w:rsidRPr="0073469F" w:rsidRDefault="004B0FA7" w:rsidP="004B0FA7"/>
    <w:p w14:paraId="6047B878" w14:textId="77777777" w:rsidR="004B0FA7" w:rsidRPr="0073469F" w:rsidRDefault="004B0FA7" w:rsidP="00C816BC">
      <w:pPr>
        <w:pStyle w:val="Heading1"/>
      </w:pPr>
      <w:bookmarkStart w:id="3925" w:name="_Toc20153195"/>
      <w:bookmarkStart w:id="3926" w:name="_Toc27495860"/>
      <w:bookmarkStart w:id="3927" w:name="_Toc36109328"/>
      <w:bookmarkStart w:id="3928" w:name="_Toc73959111"/>
      <w:r w:rsidRPr="0073469F">
        <w:t>G.</w:t>
      </w:r>
      <w:r>
        <w:t>11</w:t>
      </w:r>
      <w:r w:rsidRPr="0073469F">
        <w:tab/>
      </w:r>
      <w:r>
        <w:t>MCVideo</w:t>
      </w:r>
      <w:r w:rsidRPr="0073469F">
        <w:t xml:space="preserve"> emergency </w:t>
      </w:r>
      <w:r>
        <w:t>private</w:t>
      </w:r>
      <w:r w:rsidRPr="0073469F">
        <w:t xml:space="preserve"> call state</w:t>
      </w:r>
      <w:bookmarkEnd w:id="3925"/>
      <w:bookmarkEnd w:id="3926"/>
      <w:bookmarkEnd w:id="3927"/>
      <w:bookmarkEnd w:id="3928"/>
    </w:p>
    <w:p w14:paraId="3A7CAEEF" w14:textId="77777777" w:rsidR="004B0FA7" w:rsidRPr="0073469F" w:rsidRDefault="004B0FA7" w:rsidP="00C816BC">
      <w:pPr>
        <w:keepNext/>
        <w:keepLines/>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C4FCA68" w14:textId="77777777" w:rsidR="004B0FA7" w:rsidRPr="0073469F" w:rsidRDefault="004B0FA7" w:rsidP="00C816BC">
      <w:pPr>
        <w:pStyle w:val="TH"/>
      </w:pPr>
      <w:r w:rsidRPr="0073469F">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3929">
          <w:tblGrid>
            <w:gridCol w:w="2808"/>
            <w:gridCol w:w="2638"/>
            <w:gridCol w:w="2430"/>
          </w:tblGrid>
        </w:tblGridChange>
      </w:tblGrid>
      <w:tr w:rsidR="004B0FA7" w:rsidRPr="0073469F" w14:paraId="4A9542E5" w14:textId="77777777" w:rsidTr="004B0FA7">
        <w:trPr>
          <w:trHeight w:val="354"/>
          <w:jc w:val="center"/>
        </w:trPr>
        <w:tc>
          <w:tcPr>
            <w:tcW w:w="2808" w:type="dxa"/>
          </w:tcPr>
          <w:p w14:paraId="7C14F1D6" w14:textId="77777777" w:rsidR="004B0FA7" w:rsidRPr="0073469F" w:rsidRDefault="004B0FA7" w:rsidP="00C816BC">
            <w:pPr>
              <w:pStyle w:val="TAH"/>
              <w:rPr>
                <w:noProof/>
              </w:rPr>
            </w:pPr>
            <w:r>
              <w:t>MCVideo</w:t>
            </w:r>
            <w:r w:rsidRPr="0073469F">
              <w:t xml:space="preserve"> emergency </w:t>
            </w:r>
            <w:r>
              <w:t>private</w:t>
            </w:r>
            <w:r w:rsidRPr="0073469F">
              <w:t xml:space="preserve"> call state values</w:t>
            </w:r>
          </w:p>
        </w:tc>
        <w:tc>
          <w:tcPr>
            <w:tcW w:w="2638" w:type="dxa"/>
          </w:tcPr>
          <w:p w14:paraId="4A8E9AD3" w14:textId="77777777" w:rsidR="004B0FA7" w:rsidRPr="0073469F" w:rsidRDefault="004B0FA7" w:rsidP="00C816BC">
            <w:pPr>
              <w:pStyle w:val="TAH"/>
              <w:rPr>
                <w:noProof/>
              </w:rPr>
            </w:pPr>
            <w:r w:rsidRPr="0073469F">
              <w:t>Semantics</w:t>
            </w:r>
          </w:p>
        </w:tc>
        <w:tc>
          <w:tcPr>
            <w:tcW w:w="2430" w:type="dxa"/>
          </w:tcPr>
          <w:p w14:paraId="5BD662B3" w14:textId="77777777" w:rsidR="004B0FA7" w:rsidRPr="0073469F" w:rsidRDefault="004B0FA7" w:rsidP="00C816BC">
            <w:pPr>
              <w:pStyle w:val="TAH"/>
              <w:rPr>
                <w:noProof/>
              </w:rPr>
            </w:pPr>
            <w:r w:rsidRPr="0073469F">
              <w:t>Comments</w:t>
            </w:r>
          </w:p>
        </w:tc>
      </w:tr>
      <w:tr w:rsidR="004B0FA7" w:rsidRPr="0073469F" w14:paraId="15549E5C" w14:textId="77777777" w:rsidTr="004B0FA7">
        <w:trPr>
          <w:jc w:val="center"/>
        </w:trPr>
        <w:tc>
          <w:tcPr>
            <w:tcW w:w="2808" w:type="dxa"/>
          </w:tcPr>
          <w:p w14:paraId="5B342B2C" w14:textId="77777777" w:rsidR="004B0FA7" w:rsidRPr="0073469F" w:rsidRDefault="004B0FA7" w:rsidP="00C816BC">
            <w:pPr>
              <w:pStyle w:val="TAL"/>
            </w:pPr>
            <w:r>
              <w:rPr>
                <w:noProof/>
              </w:rPr>
              <w:t>MVEPC 1: emergency-p</w:t>
            </w:r>
            <w:r w:rsidRPr="0073469F">
              <w:rPr>
                <w:noProof/>
              </w:rPr>
              <w:t>c-capable</w:t>
            </w:r>
          </w:p>
        </w:tc>
        <w:tc>
          <w:tcPr>
            <w:tcW w:w="2638" w:type="dxa"/>
          </w:tcPr>
          <w:p w14:paraId="7B692AF8" w14:textId="77777777" w:rsidR="004B0FA7" w:rsidRPr="0073469F" w:rsidRDefault="004B0FA7" w:rsidP="00C816BC">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CA27331" w14:textId="77777777" w:rsidR="004B0FA7" w:rsidRPr="0073469F" w:rsidRDefault="004B0FA7" w:rsidP="00C816BC">
            <w:pPr>
              <w:pStyle w:val="TAL"/>
              <w:rPr>
                <w:b/>
              </w:rPr>
            </w:pPr>
            <w:r>
              <w:rPr>
                <w:b/>
              </w:rPr>
              <w:t>MCVideo</w:t>
            </w:r>
            <w:r w:rsidRPr="0073469F">
              <w:rPr>
                <w:b/>
              </w:rPr>
              <w:t xml:space="preserve"> emergency state:</w:t>
            </w:r>
          </w:p>
          <w:p w14:paraId="4F29E575" w14:textId="77777777" w:rsidR="004B0FA7" w:rsidRPr="0073469F" w:rsidRDefault="004B0FA7" w:rsidP="00C816BC">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3704ACDC" w14:textId="77777777" w:rsidTr="004B0FA7">
        <w:trPr>
          <w:jc w:val="center"/>
        </w:trPr>
        <w:tc>
          <w:tcPr>
            <w:tcW w:w="2808" w:type="dxa"/>
          </w:tcPr>
          <w:p w14:paraId="6A4BF5A1"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7F1B02E4"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4A4AEA20"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33E845A2" w14:textId="77777777" w:rsidTr="004B0FA7">
        <w:trPr>
          <w:jc w:val="center"/>
        </w:trPr>
        <w:tc>
          <w:tcPr>
            <w:tcW w:w="2808" w:type="dxa"/>
          </w:tcPr>
          <w:p w14:paraId="49684897"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0B5AC6F"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14A50787" w14:textId="77777777" w:rsidR="004B0FA7" w:rsidRPr="0073469F" w:rsidRDefault="004B0FA7" w:rsidP="004B0FA7">
            <w:pPr>
              <w:pStyle w:val="TAL"/>
            </w:pPr>
          </w:p>
        </w:tc>
        <w:tc>
          <w:tcPr>
            <w:tcW w:w="2430" w:type="dxa"/>
          </w:tcPr>
          <w:p w14:paraId="1A1E7A6C" w14:textId="77777777" w:rsidR="004B0FA7"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 xml:space="preserve">to initiate an MCVideo emergency private call to the targeted MCVideo user. </w:t>
            </w:r>
          </w:p>
          <w:p w14:paraId="1E4B3370" w14:textId="77777777" w:rsidR="004B0FA7" w:rsidRPr="0073469F" w:rsidRDefault="004B0FA7" w:rsidP="004B0FA7">
            <w:pPr>
              <w:pStyle w:val="TAL"/>
              <w:rPr>
                <w:noProof/>
              </w:rPr>
            </w:pPr>
          </w:p>
          <w:p w14:paraId="46011DFD"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70C41FB5" w14:textId="77777777" w:rsidR="004B0FA7" w:rsidRDefault="004B0FA7" w:rsidP="004B0FA7"/>
    <w:p w14:paraId="2F014403" w14:textId="77777777" w:rsidR="004B0FA7" w:rsidRPr="0073469F" w:rsidRDefault="004B0FA7" w:rsidP="00C816BC">
      <w:pPr>
        <w:pStyle w:val="Heading1"/>
      </w:pPr>
      <w:bookmarkStart w:id="3930" w:name="_Toc20153196"/>
      <w:bookmarkStart w:id="3931" w:name="_Toc27495861"/>
      <w:bookmarkStart w:id="3932" w:name="_Toc36109329"/>
      <w:bookmarkStart w:id="3933" w:name="_Toc73959112"/>
      <w:r w:rsidRPr="0073469F">
        <w:t>G.</w:t>
      </w:r>
      <w:r>
        <w:t>12</w:t>
      </w:r>
      <w:r w:rsidRPr="0073469F">
        <w:tab/>
      </w:r>
      <w:r>
        <w:t>MCVideo</w:t>
      </w:r>
      <w:r w:rsidRPr="0073469F">
        <w:t xml:space="preserve"> </w:t>
      </w:r>
      <w:r>
        <w:t xml:space="preserve">private </w:t>
      </w:r>
      <w:r w:rsidRPr="0073469F">
        <w:t>emergency alert state</w:t>
      </w:r>
      <w:bookmarkEnd w:id="3930"/>
      <w:bookmarkEnd w:id="3931"/>
      <w:bookmarkEnd w:id="3932"/>
      <w:bookmarkEnd w:id="3933"/>
    </w:p>
    <w:p w14:paraId="5E9AF83C" w14:textId="77777777" w:rsidR="004B0FA7" w:rsidRPr="0073469F" w:rsidRDefault="004B0FA7" w:rsidP="00C816BC">
      <w:pPr>
        <w:keepNext/>
        <w:keepLines/>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7A320B22" w14:textId="77777777" w:rsidR="004B0FA7" w:rsidRPr="0073469F" w:rsidRDefault="004B0FA7" w:rsidP="00C816BC">
      <w:pPr>
        <w:pStyle w:val="TH"/>
        <w:rPr>
          <w:noProof/>
        </w:rPr>
      </w:pPr>
      <w:r w:rsidRPr="0073469F">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774191F4" w14:textId="77777777" w:rsidTr="004B0FA7">
        <w:trPr>
          <w:trHeight w:val="354"/>
          <w:jc w:val="center"/>
        </w:trPr>
        <w:tc>
          <w:tcPr>
            <w:tcW w:w="2808" w:type="dxa"/>
          </w:tcPr>
          <w:p w14:paraId="6CE2026C" w14:textId="77777777" w:rsidR="004B0FA7" w:rsidRPr="0073469F" w:rsidRDefault="004B0FA7" w:rsidP="00C816BC">
            <w:pPr>
              <w:pStyle w:val="TAH"/>
              <w:rPr>
                <w:noProof/>
              </w:rPr>
            </w:pPr>
            <w:r>
              <w:t>MCVideo</w:t>
            </w:r>
            <w:r w:rsidRPr="0073469F">
              <w:t xml:space="preserve"> emergency alert state values</w:t>
            </w:r>
          </w:p>
        </w:tc>
        <w:tc>
          <w:tcPr>
            <w:tcW w:w="2638" w:type="dxa"/>
          </w:tcPr>
          <w:p w14:paraId="3583D8CE" w14:textId="77777777" w:rsidR="004B0FA7" w:rsidRPr="0073469F" w:rsidRDefault="004B0FA7" w:rsidP="00C816BC">
            <w:pPr>
              <w:pStyle w:val="TAH"/>
              <w:rPr>
                <w:noProof/>
              </w:rPr>
            </w:pPr>
            <w:r w:rsidRPr="0073469F">
              <w:t>State-entering events</w:t>
            </w:r>
          </w:p>
        </w:tc>
        <w:tc>
          <w:tcPr>
            <w:tcW w:w="2493" w:type="dxa"/>
          </w:tcPr>
          <w:p w14:paraId="1E211C26" w14:textId="77777777" w:rsidR="004B0FA7" w:rsidRPr="0073469F" w:rsidRDefault="004B0FA7" w:rsidP="00C816BC">
            <w:pPr>
              <w:pStyle w:val="TAH"/>
              <w:rPr>
                <w:noProof/>
              </w:rPr>
            </w:pPr>
            <w:r w:rsidRPr="0073469F">
              <w:t>Comments</w:t>
            </w:r>
          </w:p>
        </w:tc>
      </w:tr>
      <w:tr w:rsidR="004B0FA7" w:rsidRPr="0073469F" w14:paraId="23B6309D" w14:textId="77777777" w:rsidTr="004B0FA7">
        <w:trPr>
          <w:jc w:val="center"/>
        </w:trPr>
        <w:tc>
          <w:tcPr>
            <w:tcW w:w="2808" w:type="dxa"/>
          </w:tcPr>
          <w:p w14:paraId="298927AA" w14:textId="77777777" w:rsidR="004B0FA7" w:rsidRPr="0073469F" w:rsidRDefault="004B0FA7" w:rsidP="00C816BC">
            <w:pPr>
              <w:pStyle w:val="TAL"/>
            </w:pPr>
            <w:r>
              <w:rPr>
                <w:noProof/>
              </w:rPr>
              <w:t>M</w:t>
            </w:r>
            <w:r>
              <w:rPr>
                <w:noProof/>
                <w:lang w:val="en-US"/>
              </w:rPr>
              <w:t>V</w:t>
            </w:r>
            <w:r>
              <w:rPr>
                <w:noProof/>
              </w:rPr>
              <w:t>PEA</w:t>
            </w:r>
            <w:r w:rsidRPr="0073469F">
              <w:rPr>
                <w:noProof/>
              </w:rPr>
              <w:t xml:space="preserve"> 1: no-alert</w:t>
            </w:r>
          </w:p>
        </w:tc>
        <w:tc>
          <w:tcPr>
            <w:tcW w:w="2638" w:type="dxa"/>
          </w:tcPr>
          <w:p w14:paraId="0DC37F80" w14:textId="77777777" w:rsidR="004B0FA7" w:rsidRPr="0073469F" w:rsidRDefault="004B0FA7" w:rsidP="00C816BC">
            <w:pPr>
              <w:pStyle w:val="TAL"/>
              <w:rPr>
                <w:noProof/>
              </w:rPr>
            </w:pPr>
            <w:r w:rsidRPr="000F37D2">
              <w:rPr>
                <w:noProof/>
              </w:rPr>
              <w:t>initial state</w:t>
            </w:r>
          </w:p>
          <w:p w14:paraId="1FFF03B4" w14:textId="77777777" w:rsidR="004B0FA7" w:rsidRPr="0073469F" w:rsidRDefault="004B0FA7" w:rsidP="00C816BC">
            <w:pPr>
              <w:pStyle w:val="TAL"/>
              <w:rPr>
                <w:noProof/>
              </w:rPr>
            </w:pPr>
            <w:r w:rsidRPr="0073469F">
              <w:rPr>
                <w:noProof/>
              </w:rPr>
              <w:t>emergency alert cancelled</w:t>
            </w:r>
          </w:p>
          <w:p w14:paraId="153DDEB2" w14:textId="77777777" w:rsidR="004B0FA7" w:rsidRPr="0073469F" w:rsidRDefault="004B0FA7" w:rsidP="00C816BC">
            <w:pPr>
              <w:pStyle w:val="TAL"/>
            </w:pPr>
            <w:r w:rsidRPr="0073469F">
              <w:rPr>
                <w:noProof/>
              </w:rPr>
              <w:t>emergency alert request denied</w:t>
            </w:r>
          </w:p>
        </w:tc>
        <w:tc>
          <w:tcPr>
            <w:tcW w:w="2493" w:type="dxa"/>
          </w:tcPr>
          <w:p w14:paraId="0194FF07" w14:textId="77777777" w:rsidR="004B0FA7" w:rsidRPr="0073469F" w:rsidRDefault="004B0FA7" w:rsidP="00C816BC">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4C085109" w14:textId="77777777" w:rsidR="004B0FA7" w:rsidRDefault="004B0FA7" w:rsidP="00C816BC">
            <w:pPr>
              <w:pStyle w:val="TAL"/>
              <w:rPr>
                <w:noProof/>
              </w:rPr>
            </w:pPr>
          </w:p>
          <w:p w14:paraId="7619A786" w14:textId="77777777" w:rsidR="004B0FA7" w:rsidRDefault="004B0FA7" w:rsidP="00C816BC">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513CC281" w14:textId="77777777" w:rsidR="004B0FA7" w:rsidRDefault="004B0FA7" w:rsidP="00C816BC">
            <w:pPr>
              <w:pStyle w:val="TAL"/>
              <w:rPr>
                <w:noProof/>
              </w:rPr>
            </w:pPr>
          </w:p>
          <w:p w14:paraId="22FEAE66" w14:textId="77777777" w:rsidR="004B0FA7" w:rsidRDefault="004B0FA7" w:rsidP="00C816BC">
            <w:pPr>
              <w:pStyle w:val="TAL"/>
              <w:rPr>
                <w:noProof/>
              </w:rPr>
            </w:pPr>
            <w:r>
              <w:rPr>
                <w:noProof/>
              </w:rPr>
              <w:t>timeout of private call inactivity timer</w:t>
            </w:r>
          </w:p>
          <w:p w14:paraId="1F75493C" w14:textId="77777777" w:rsidR="004B0FA7" w:rsidRDefault="004B0FA7" w:rsidP="00C816BC">
            <w:pPr>
              <w:pStyle w:val="TAL"/>
              <w:rPr>
                <w:noProof/>
              </w:rPr>
            </w:pPr>
          </w:p>
          <w:p w14:paraId="718755E4" w14:textId="77777777" w:rsidR="004B0FA7" w:rsidRPr="0073469F" w:rsidRDefault="004B0FA7" w:rsidP="00C816BC">
            <w:pPr>
              <w:pStyle w:val="TAL"/>
              <w:rPr>
                <w:noProof/>
              </w:rPr>
            </w:pPr>
            <w:r>
              <w:rPr>
                <w:noProof/>
              </w:rPr>
              <w:t>end of call (if system policy)</w:t>
            </w:r>
          </w:p>
          <w:p w14:paraId="6FF6F686" w14:textId="77777777" w:rsidR="004B0FA7" w:rsidRDefault="004B0FA7" w:rsidP="00C816BC">
            <w:pPr>
              <w:pStyle w:val="TAL"/>
              <w:rPr>
                <w:b/>
                <w:noProof/>
              </w:rPr>
            </w:pPr>
          </w:p>
          <w:p w14:paraId="705C65B1" w14:textId="77777777" w:rsidR="004B0FA7" w:rsidRPr="0073469F" w:rsidRDefault="004B0FA7" w:rsidP="00C816BC">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4AD788A" w14:textId="77777777" w:rsidTr="004B0FA7">
        <w:trPr>
          <w:jc w:val="center"/>
        </w:trPr>
        <w:tc>
          <w:tcPr>
            <w:tcW w:w="2808" w:type="dxa"/>
          </w:tcPr>
          <w:p w14:paraId="1F73AD83"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3D43017" w14:textId="77777777" w:rsidR="004B0FA7" w:rsidRPr="0073469F" w:rsidRDefault="004B0FA7" w:rsidP="004B0FA7">
            <w:pPr>
              <w:pStyle w:val="TAL"/>
            </w:pPr>
            <w:r w:rsidRPr="0073469F">
              <w:rPr>
                <w:noProof/>
              </w:rPr>
              <w:t>emergency alert request sent</w:t>
            </w:r>
          </w:p>
        </w:tc>
        <w:tc>
          <w:tcPr>
            <w:tcW w:w="2493" w:type="dxa"/>
          </w:tcPr>
          <w:p w14:paraId="6E45B05A"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028B7046" w14:textId="77777777" w:rsidR="004B0FA7" w:rsidRPr="0073469F" w:rsidRDefault="004B0FA7" w:rsidP="004B0FA7">
            <w:pPr>
              <w:pStyle w:val="TAL"/>
              <w:rPr>
                <w:noProof/>
              </w:rPr>
            </w:pPr>
          </w:p>
          <w:p w14:paraId="3A5EDF68"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6965FC7" w14:textId="77777777" w:rsidTr="004B0FA7">
        <w:trPr>
          <w:jc w:val="center"/>
        </w:trPr>
        <w:tc>
          <w:tcPr>
            <w:tcW w:w="2808" w:type="dxa"/>
          </w:tcPr>
          <w:p w14:paraId="6DF63C38"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1A711460" w14:textId="77777777" w:rsidR="004B0FA7" w:rsidRPr="0073469F" w:rsidRDefault="004B0FA7" w:rsidP="004B0FA7">
            <w:pPr>
              <w:pStyle w:val="TAL"/>
            </w:pPr>
            <w:r w:rsidRPr="0073469F">
              <w:rPr>
                <w:noProof/>
              </w:rPr>
              <w:t>emergency alert response (success) received</w:t>
            </w:r>
          </w:p>
        </w:tc>
        <w:tc>
          <w:tcPr>
            <w:tcW w:w="2493" w:type="dxa"/>
          </w:tcPr>
          <w:p w14:paraId="7F276D3B"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0998EEF9" w14:textId="77777777" w:rsidTr="004B0FA7">
        <w:trPr>
          <w:jc w:val="center"/>
        </w:trPr>
        <w:tc>
          <w:tcPr>
            <w:tcW w:w="2808" w:type="dxa"/>
          </w:tcPr>
          <w:p w14:paraId="71E52C22" w14:textId="77777777" w:rsidR="004B0FA7" w:rsidRDefault="004B0FA7" w:rsidP="004B0FA7">
            <w:pPr>
              <w:pStyle w:val="TAL"/>
              <w:rPr>
                <w:noProof/>
              </w:rPr>
            </w:pPr>
            <w:r>
              <w:t>MVPEA 4: e</w:t>
            </w:r>
            <w:r w:rsidRPr="00BB2598">
              <w:t>mergency-alert-cancel-pending</w:t>
            </w:r>
          </w:p>
        </w:tc>
        <w:tc>
          <w:tcPr>
            <w:tcW w:w="2638" w:type="dxa"/>
          </w:tcPr>
          <w:p w14:paraId="7FDB0231"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0FF01D19"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4B148459" w14:textId="77777777" w:rsidR="00933879" w:rsidRPr="0079589D" w:rsidRDefault="00933879" w:rsidP="00B70C3A"/>
    <w:p w14:paraId="6D262584" w14:textId="77777777" w:rsidR="001F3C13" w:rsidRPr="00FD32C8" w:rsidRDefault="004B0FA7" w:rsidP="001F3C13">
      <w:pPr>
        <w:pStyle w:val="Heading8"/>
      </w:pPr>
      <w:r>
        <w:br w:type="page"/>
      </w:r>
      <w:bookmarkStart w:id="3934" w:name="_Toc20153197"/>
      <w:bookmarkStart w:id="3935" w:name="_Toc27495862"/>
      <w:bookmarkStart w:id="3936" w:name="_Toc36109330"/>
      <w:bookmarkStart w:id="3937" w:name="_Toc73959113"/>
      <w:r w:rsidR="001F3C13">
        <w:t xml:space="preserve">Annex </w:t>
      </w:r>
      <w:r w:rsidR="001F3C13">
        <w:rPr>
          <w:lang w:val="en-GB"/>
        </w:rPr>
        <w:t>H</w:t>
      </w:r>
      <w:r w:rsidR="001F3C13">
        <w:t xml:space="preserve"> (informative)</w:t>
      </w:r>
      <w:r w:rsidR="001F3C13" w:rsidRPr="00C53B38">
        <w:rPr>
          <w:lang w:val="en-US"/>
        </w:rPr>
        <w:t>:</w:t>
      </w:r>
      <w:r w:rsidR="001F3C13">
        <w:br/>
        <w:t>On-network routing considerations</w:t>
      </w:r>
      <w:bookmarkEnd w:id="3934"/>
      <w:bookmarkEnd w:id="3935"/>
      <w:bookmarkEnd w:id="3936"/>
      <w:bookmarkEnd w:id="3937"/>
    </w:p>
    <w:p w14:paraId="6B7A3B53" w14:textId="77777777" w:rsidR="001F3C13" w:rsidRPr="00256A61" w:rsidRDefault="001F3C13" w:rsidP="001F3C13">
      <w:pPr>
        <w:pStyle w:val="Heading1"/>
      </w:pPr>
      <w:bookmarkStart w:id="3938" w:name="_Toc20153198"/>
      <w:bookmarkStart w:id="3939" w:name="_Toc27495863"/>
      <w:bookmarkStart w:id="3940" w:name="_Toc36109331"/>
      <w:bookmarkStart w:id="3941" w:name="_Toc73959114"/>
      <w:r>
        <w:t>H.1</w:t>
      </w:r>
      <w:r>
        <w:tab/>
        <w:t>General</w:t>
      </w:r>
      <w:bookmarkEnd w:id="3938"/>
      <w:bookmarkEnd w:id="3939"/>
      <w:bookmarkEnd w:id="3940"/>
      <w:bookmarkEnd w:id="3941"/>
    </w:p>
    <w:p w14:paraId="4B42E174" w14:textId="77777777" w:rsidR="001F3C13" w:rsidRDefault="001F3C13" w:rsidP="001F3C13">
      <w:r>
        <w:t xml:space="preserve">The following </w:t>
      </w:r>
      <w:r w:rsidR="00585B10">
        <w:t>clause</w:t>
      </w:r>
      <w:r>
        <w:t>s summarise the identities placed into SIP headers and SIP bodies during session establishment.</w:t>
      </w:r>
    </w:p>
    <w:p w14:paraId="5FCFF42F" w14:textId="77777777" w:rsidR="001F3C13" w:rsidRDefault="001F3C13" w:rsidP="001F3C13">
      <w:pPr>
        <w:pStyle w:val="Heading1"/>
      </w:pPr>
      <w:bookmarkStart w:id="3942" w:name="_Toc20153199"/>
      <w:bookmarkStart w:id="3943" w:name="_Toc27495864"/>
      <w:bookmarkStart w:id="3944" w:name="_Toc36109332"/>
      <w:bookmarkStart w:id="3945" w:name="_Toc73959115"/>
      <w:r>
        <w:t>H.2</w:t>
      </w:r>
      <w:r>
        <w:tab/>
        <w:t>Group Call</w:t>
      </w:r>
      <w:bookmarkEnd w:id="3942"/>
      <w:bookmarkEnd w:id="3943"/>
      <w:bookmarkEnd w:id="3944"/>
      <w:bookmarkEnd w:id="3945"/>
    </w:p>
    <w:p w14:paraId="47D78F22" w14:textId="77777777" w:rsidR="001F3C13" w:rsidRDefault="001F3C13" w:rsidP="001F3C13">
      <w:r>
        <w:t>Table H.2-1 describes the contents of the SIP headers and SIP bodies inserted by MCVideo clients and MCVideo servers involved in a group call.</w:t>
      </w:r>
    </w:p>
    <w:p w14:paraId="339ADFF2" w14:textId="77777777" w:rsidR="001F3C13" w:rsidRDefault="001F3C13" w:rsidP="001F3C13">
      <w:pPr>
        <w:pStyle w:val="TH"/>
      </w:pPr>
      <w:r>
        <w:t>Table</w:t>
      </w:r>
      <w:r>
        <w:rPr>
          <w:lang w:val="en-GB"/>
        </w:rPr>
        <w:t> H</w:t>
      </w:r>
      <w:r>
        <w:t xml:space="preserve">.2-1: Routing considerations for </w:t>
      </w:r>
      <w:r>
        <w:rPr>
          <w:lang w:val="en-GB"/>
        </w:rPr>
        <w:t>g</w:t>
      </w:r>
      <w:r>
        <w:t xml:space="preserve">roup </w:t>
      </w:r>
      <w:r>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5069EAEB" w14:textId="77777777" w:rsidTr="002B50C5">
        <w:tc>
          <w:tcPr>
            <w:tcW w:w="2463" w:type="dxa"/>
            <w:shd w:val="clear" w:color="auto" w:fill="auto"/>
          </w:tcPr>
          <w:p w14:paraId="578E2386" w14:textId="77777777" w:rsidR="001F3C13" w:rsidRDefault="001F3C13" w:rsidP="002B50C5">
            <w:pPr>
              <w:pStyle w:val="TAH"/>
            </w:pPr>
            <w:r>
              <w:t>Interface</w:t>
            </w:r>
          </w:p>
        </w:tc>
        <w:tc>
          <w:tcPr>
            <w:tcW w:w="2464" w:type="dxa"/>
            <w:shd w:val="clear" w:color="auto" w:fill="auto"/>
          </w:tcPr>
          <w:p w14:paraId="02F5B901" w14:textId="77777777" w:rsidR="001F3C13" w:rsidRDefault="001F3C13" w:rsidP="002B50C5">
            <w:pPr>
              <w:pStyle w:val="TAH"/>
            </w:pPr>
            <w:r>
              <w:t>Content of SIP headers</w:t>
            </w:r>
          </w:p>
        </w:tc>
        <w:tc>
          <w:tcPr>
            <w:tcW w:w="2464" w:type="dxa"/>
            <w:shd w:val="clear" w:color="auto" w:fill="auto"/>
          </w:tcPr>
          <w:p w14:paraId="27C70F5E" w14:textId="77777777" w:rsidR="001F3C13" w:rsidRDefault="001F3C13" w:rsidP="002B50C5">
            <w:pPr>
              <w:pStyle w:val="TAH"/>
            </w:pPr>
            <w:r>
              <w:t>Content of "mc</w:t>
            </w:r>
            <w:r>
              <w:rPr>
                <w:lang w:val="en-GB"/>
              </w:rPr>
              <w:t>video</w:t>
            </w:r>
            <w:r>
              <w:t>-info" MIME body</w:t>
            </w:r>
          </w:p>
        </w:tc>
        <w:tc>
          <w:tcPr>
            <w:tcW w:w="2464" w:type="dxa"/>
            <w:shd w:val="clear" w:color="auto" w:fill="auto"/>
          </w:tcPr>
          <w:p w14:paraId="1AA53EE1" w14:textId="77777777" w:rsidR="001F3C13" w:rsidRDefault="001F3C13" w:rsidP="002B50C5">
            <w:pPr>
              <w:pStyle w:val="TAH"/>
            </w:pPr>
            <w:r>
              <w:t>Notes</w:t>
            </w:r>
          </w:p>
        </w:tc>
      </w:tr>
      <w:tr w:rsidR="001F3C13" w14:paraId="5BB29C44" w14:textId="77777777" w:rsidTr="002B50C5">
        <w:tc>
          <w:tcPr>
            <w:tcW w:w="2463" w:type="dxa"/>
            <w:shd w:val="clear" w:color="auto" w:fill="auto"/>
          </w:tcPr>
          <w:p w14:paraId="0A662785" w14:textId="77777777" w:rsidR="001F3C13" w:rsidRDefault="001F3C13" w:rsidP="002B50C5">
            <w:pPr>
              <w:pStyle w:val="TAL"/>
            </w:pPr>
            <w:r>
              <w:t xml:space="preserve">originating </w:t>
            </w:r>
            <w:r>
              <w:rPr>
                <w:lang w:val="en-GB"/>
              </w:rPr>
              <w:t>MCVideo</w:t>
            </w:r>
            <w:r>
              <w:t xml:space="preserve"> client to originating participating </w:t>
            </w:r>
            <w:r>
              <w:rPr>
                <w:lang w:val="en-GB"/>
              </w:rPr>
              <w:t>MCVideo</w:t>
            </w:r>
            <w:r>
              <w:t xml:space="preserve"> function (O-PF).</w:t>
            </w:r>
          </w:p>
        </w:tc>
        <w:tc>
          <w:tcPr>
            <w:tcW w:w="2464" w:type="dxa"/>
            <w:shd w:val="clear" w:color="auto" w:fill="auto"/>
          </w:tcPr>
          <w:p w14:paraId="0C06CD3F" w14:textId="77777777" w:rsidR="001F3C13" w:rsidRDefault="001F3C13" w:rsidP="002B50C5">
            <w:pPr>
              <w:pStyle w:val="TAL"/>
            </w:pPr>
            <w:r>
              <w:t>Request-URI contains PSI of O-PF.</w:t>
            </w:r>
          </w:p>
          <w:p w14:paraId="7BFC98A3" w14:textId="77777777" w:rsidR="001F3C13" w:rsidRDefault="001F3C13" w:rsidP="002B50C5">
            <w:pPr>
              <w:pStyle w:val="TAL"/>
            </w:pPr>
            <w:r>
              <w:t>P-Preferred-Identity may contain IMPU of originating user.</w:t>
            </w:r>
          </w:p>
        </w:tc>
        <w:tc>
          <w:tcPr>
            <w:tcW w:w="2464" w:type="dxa"/>
            <w:shd w:val="clear" w:color="auto" w:fill="auto"/>
          </w:tcPr>
          <w:p w14:paraId="2478B29B" w14:textId="77777777" w:rsidR="001F3C13" w:rsidRDefault="001F3C13" w:rsidP="002B50C5">
            <w:pPr>
              <w:pStyle w:val="TAL"/>
            </w:pPr>
            <w:r>
              <w:t>"mcvideo-request-uri" contains the group identity.</w:t>
            </w:r>
          </w:p>
        </w:tc>
        <w:tc>
          <w:tcPr>
            <w:tcW w:w="2464" w:type="dxa"/>
            <w:shd w:val="clear" w:color="auto" w:fill="auto"/>
          </w:tcPr>
          <w:p w14:paraId="4568B4DB" w14:textId="77777777" w:rsidR="001F3C13" w:rsidRDefault="001F3C13" w:rsidP="002B50C5">
            <w:pPr>
              <w:pStyle w:val="TAL"/>
            </w:pPr>
            <w:r>
              <w:t>PSI of O-PF configured for each client.</w:t>
            </w:r>
          </w:p>
          <w:p w14:paraId="5CEF1983" w14:textId="77777777" w:rsidR="001F3C13" w:rsidRDefault="001F3C13" w:rsidP="002B50C5">
            <w:pPr>
              <w:pStyle w:val="TAL"/>
            </w:pPr>
            <w:r>
              <w:t>MCVideo-id of each client is never sent in session initiation.</w:t>
            </w:r>
          </w:p>
        </w:tc>
      </w:tr>
      <w:tr w:rsidR="001F3C13" w14:paraId="1EE7BCC1" w14:textId="77777777" w:rsidTr="002B50C5">
        <w:tc>
          <w:tcPr>
            <w:tcW w:w="2463" w:type="dxa"/>
            <w:shd w:val="clear" w:color="auto" w:fill="auto"/>
          </w:tcPr>
          <w:p w14:paraId="6E21C932" w14:textId="77777777" w:rsidR="001F3C13" w:rsidRDefault="001F3C13" w:rsidP="002B50C5">
            <w:pPr>
              <w:pStyle w:val="TAL"/>
            </w:pPr>
            <w:r>
              <w:t>O-PF to controlling MCVideo function (CF).</w:t>
            </w:r>
          </w:p>
        </w:tc>
        <w:tc>
          <w:tcPr>
            <w:tcW w:w="2464" w:type="dxa"/>
            <w:shd w:val="clear" w:color="auto" w:fill="auto"/>
          </w:tcPr>
          <w:p w14:paraId="213083F8" w14:textId="77777777" w:rsidR="001F3C13" w:rsidRDefault="001F3C13" w:rsidP="002B50C5">
            <w:pPr>
              <w:pStyle w:val="TAL"/>
            </w:pPr>
            <w:r>
              <w:t>Request-URI contains PSI of CF.</w:t>
            </w:r>
          </w:p>
          <w:p w14:paraId="5D437DDC" w14:textId="77777777" w:rsidR="001F3C13" w:rsidRDefault="001F3C13" w:rsidP="002B50C5">
            <w:pPr>
              <w:pStyle w:val="TAL"/>
            </w:pPr>
            <w:r>
              <w:t>P-Asserted-Identity contains IMPU of originating user.</w:t>
            </w:r>
          </w:p>
        </w:tc>
        <w:tc>
          <w:tcPr>
            <w:tcW w:w="2464" w:type="dxa"/>
            <w:shd w:val="clear" w:color="auto" w:fill="auto"/>
          </w:tcPr>
          <w:p w14:paraId="014046AE" w14:textId="77777777" w:rsidR="001F3C13" w:rsidRDefault="001F3C13" w:rsidP="002B50C5">
            <w:pPr>
              <w:pStyle w:val="TAL"/>
            </w:pPr>
            <w:r>
              <w:t>"mcvideo-request-uri" contains the group identity.</w:t>
            </w:r>
          </w:p>
          <w:p w14:paraId="19E427F4" w14:textId="77777777" w:rsidR="001F3C13" w:rsidRDefault="001F3C13" w:rsidP="002B50C5">
            <w:pPr>
              <w:pStyle w:val="TAL"/>
            </w:pPr>
            <w:r>
              <w:t>"mcvideo-calling-user-id" contains MCVideo ID of originating user.</w:t>
            </w:r>
          </w:p>
        </w:tc>
        <w:tc>
          <w:tcPr>
            <w:tcW w:w="2464" w:type="dxa"/>
            <w:shd w:val="clear" w:color="auto" w:fill="auto"/>
          </w:tcPr>
          <w:p w14:paraId="60DD6B98" w14:textId="77777777" w:rsidR="001F3C13" w:rsidRDefault="001F3C13" w:rsidP="002B50C5">
            <w:pPr>
              <w:pStyle w:val="TAL"/>
            </w:pPr>
            <w:r>
              <w:t>CF finds the MCVideo ID of the originating user from the stored IMPU-MCVideo ID binding and locates the PSI of the controller that serves the group identity.</w:t>
            </w:r>
          </w:p>
          <w:p w14:paraId="29759527" w14:textId="77777777" w:rsidR="001F3C13" w:rsidRDefault="001F3C13" w:rsidP="002B50C5">
            <w:pPr>
              <w:pStyle w:val="TAL"/>
            </w:pPr>
            <w:r>
              <w:t xml:space="preserve">O-PF contains configuration of the PSIs of the CFs. </w:t>
            </w:r>
          </w:p>
        </w:tc>
      </w:tr>
      <w:tr w:rsidR="001F3C13" w14:paraId="53A60FA1" w14:textId="77777777" w:rsidTr="002B50C5">
        <w:tc>
          <w:tcPr>
            <w:tcW w:w="2463" w:type="dxa"/>
            <w:shd w:val="clear" w:color="auto" w:fill="auto"/>
          </w:tcPr>
          <w:p w14:paraId="3B410BCF" w14:textId="77777777" w:rsidR="001F3C13" w:rsidRDefault="001F3C13" w:rsidP="002B50C5">
            <w:pPr>
              <w:pStyle w:val="TAL"/>
            </w:pPr>
            <w:r>
              <w:t>CF to terminating participating MCVideo function (T-PF).</w:t>
            </w:r>
          </w:p>
        </w:tc>
        <w:tc>
          <w:tcPr>
            <w:tcW w:w="2464" w:type="dxa"/>
            <w:shd w:val="clear" w:color="auto" w:fill="auto"/>
          </w:tcPr>
          <w:p w14:paraId="496ED9EB" w14:textId="77777777" w:rsidR="001F3C13" w:rsidRDefault="001F3C13" w:rsidP="002B50C5">
            <w:pPr>
              <w:pStyle w:val="TAL"/>
            </w:pPr>
            <w:r>
              <w:t>Request-URI contains the address of the T-PF.</w:t>
            </w:r>
          </w:p>
          <w:p w14:paraId="3CAADE6B" w14:textId="77777777" w:rsidR="001F3C13" w:rsidRDefault="001F3C13" w:rsidP="002B50C5">
            <w:pPr>
              <w:pStyle w:val="TAL"/>
            </w:pPr>
            <w:r>
              <w:t>P-Asserted-Identity contains the address of the CF.</w:t>
            </w:r>
          </w:p>
        </w:tc>
        <w:tc>
          <w:tcPr>
            <w:tcW w:w="2464" w:type="dxa"/>
            <w:shd w:val="clear" w:color="auto" w:fill="auto"/>
          </w:tcPr>
          <w:p w14:paraId="022384BE" w14:textId="77777777" w:rsidR="001F3C13" w:rsidRDefault="001F3C13" w:rsidP="002B50C5">
            <w:pPr>
              <w:pStyle w:val="TAL"/>
            </w:pPr>
            <w:r>
              <w:t>"mcvideo-request-uri" contains the MCVideo ID of the terminating user.</w:t>
            </w:r>
          </w:p>
          <w:p w14:paraId="27A826A5" w14:textId="77777777" w:rsidR="001F3C13" w:rsidRDefault="001F3C13" w:rsidP="002B50C5">
            <w:pPr>
              <w:pStyle w:val="TAL"/>
            </w:pPr>
            <w:r>
              <w:t>"mcvideo-calling-user-id" contains MCVideo ID of originating user.</w:t>
            </w:r>
          </w:p>
          <w:p w14:paraId="78DF5591"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2AE2936A" w14:textId="77777777" w:rsidR="001F3C13" w:rsidRPr="00750A07" w:rsidRDefault="001F3C13" w:rsidP="002B50C5">
            <w:pPr>
              <w:pStyle w:val="TAL"/>
              <w:rPr>
                <w:lang w:val="en-GB"/>
              </w:rPr>
            </w:pPr>
            <w:r>
              <w:t>For each client in the group, CF maps the MCVideo-ID of the terminator to the address of the T-PF.</w:t>
            </w:r>
          </w:p>
          <w:p w14:paraId="513E072C"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3FC3A35C" w14:textId="77777777" w:rsidTr="002B50C5">
        <w:tc>
          <w:tcPr>
            <w:tcW w:w="2463" w:type="dxa"/>
            <w:shd w:val="clear" w:color="auto" w:fill="auto"/>
          </w:tcPr>
          <w:p w14:paraId="24B27BDE" w14:textId="77777777" w:rsidR="001F3C13" w:rsidRDefault="001F3C13" w:rsidP="002B50C5">
            <w:pPr>
              <w:pStyle w:val="TAL"/>
            </w:pPr>
            <w:r>
              <w:t>CF to non-controlling MCVideo function of an MCVideo group (NCF).</w:t>
            </w:r>
          </w:p>
        </w:tc>
        <w:tc>
          <w:tcPr>
            <w:tcW w:w="2464" w:type="dxa"/>
            <w:shd w:val="clear" w:color="auto" w:fill="auto"/>
          </w:tcPr>
          <w:p w14:paraId="6E46A819" w14:textId="77777777" w:rsidR="001F3C13" w:rsidRDefault="001F3C13" w:rsidP="002B50C5">
            <w:pPr>
              <w:pStyle w:val="TAL"/>
            </w:pPr>
            <w:r>
              <w:t>Request-URI contains the PSI of the NCF.</w:t>
            </w:r>
          </w:p>
          <w:p w14:paraId="27ABA69E" w14:textId="77777777" w:rsidR="001F3C13" w:rsidRDefault="001F3C13" w:rsidP="002B50C5">
            <w:pPr>
              <w:pStyle w:val="TAL"/>
            </w:pPr>
            <w:r>
              <w:t>P-Asserted-Identity contains the PSI of the CF.</w:t>
            </w:r>
          </w:p>
        </w:tc>
        <w:tc>
          <w:tcPr>
            <w:tcW w:w="2464" w:type="dxa"/>
            <w:shd w:val="clear" w:color="auto" w:fill="auto"/>
          </w:tcPr>
          <w:p w14:paraId="7F23C5A6" w14:textId="77777777" w:rsidR="001F3C13" w:rsidRDefault="001F3C13" w:rsidP="002B50C5">
            <w:pPr>
              <w:pStyle w:val="TAL"/>
            </w:pPr>
            <w:r>
              <w:t>"mcvideo-request-uri" contains the group identity.</w:t>
            </w:r>
          </w:p>
          <w:p w14:paraId="1A6271BC" w14:textId="77777777" w:rsidR="001F3C13" w:rsidRDefault="001F3C13" w:rsidP="002B50C5">
            <w:pPr>
              <w:pStyle w:val="TAL"/>
            </w:pPr>
            <w:r>
              <w:t>"mcvideo-calling-user-id" contains MCVideo ID of originating user.</w:t>
            </w:r>
          </w:p>
        </w:tc>
        <w:tc>
          <w:tcPr>
            <w:tcW w:w="2464" w:type="dxa"/>
            <w:shd w:val="clear" w:color="auto" w:fill="auto"/>
          </w:tcPr>
          <w:p w14:paraId="4DB1F9A9" w14:textId="77777777" w:rsidR="001F3C13" w:rsidRDefault="001F3C13" w:rsidP="002B50C5">
            <w:pPr>
              <w:pStyle w:val="TAL"/>
            </w:pPr>
            <w:r>
              <w:t>-</w:t>
            </w:r>
          </w:p>
        </w:tc>
      </w:tr>
      <w:tr w:rsidR="001F3C13" w14:paraId="25C81161" w14:textId="77777777" w:rsidTr="002B50C5">
        <w:tc>
          <w:tcPr>
            <w:tcW w:w="2463" w:type="dxa"/>
            <w:shd w:val="clear" w:color="auto" w:fill="auto"/>
          </w:tcPr>
          <w:p w14:paraId="4F5EC787" w14:textId="77777777" w:rsidR="001F3C13" w:rsidRDefault="001F3C13" w:rsidP="002B50C5">
            <w:pPr>
              <w:pStyle w:val="TAL"/>
            </w:pPr>
            <w:r>
              <w:t>T-PF to terminating MCVideo client.</w:t>
            </w:r>
          </w:p>
        </w:tc>
        <w:tc>
          <w:tcPr>
            <w:tcW w:w="2464" w:type="dxa"/>
            <w:shd w:val="clear" w:color="auto" w:fill="auto"/>
          </w:tcPr>
          <w:p w14:paraId="02196E59" w14:textId="77777777" w:rsidR="001F3C13" w:rsidRDefault="001F3C13" w:rsidP="002B50C5">
            <w:pPr>
              <w:pStyle w:val="TAL"/>
            </w:pPr>
            <w:r>
              <w:t>Request-URI contains the IMPU of the terminating user.</w:t>
            </w:r>
          </w:p>
          <w:p w14:paraId="24AAF9D1" w14:textId="77777777" w:rsidR="001F3C13" w:rsidRDefault="001F3C13" w:rsidP="002B50C5">
            <w:pPr>
              <w:pStyle w:val="TAL"/>
            </w:pPr>
            <w:r>
              <w:t>P-Asserted-Identity contains the address of the CF.</w:t>
            </w:r>
          </w:p>
        </w:tc>
        <w:tc>
          <w:tcPr>
            <w:tcW w:w="2464" w:type="dxa"/>
            <w:shd w:val="clear" w:color="auto" w:fill="auto"/>
          </w:tcPr>
          <w:p w14:paraId="4E3E8438" w14:textId="77777777" w:rsidR="001F3C13" w:rsidRDefault="001F3C13" w:rsidP="002B50C5">
            <w:pPr>
              <w:pStyle w:val="TAL"/>
            </w:pPr>
            <w:r>
              <w:t>"mcvideo-request-uri" contains the MCVideo ID of the terminating user.</w:t>
            </w:r>
          </w:p>
          <w:p w14:paraId="4F633927" w14:textId="77777777" w:rsidR="001F3C13" w:rsidRDefault="001F3C13" w:rsidP="002B50C5">
            <w:pPr>
              <w:pStyle w:val="TAL"/>
            </w:pPr>
            <w:r>
              <w:t>"mcvideo-calling-user-id" contains MCVideo ID of originating user.</w:t>
            </w:r>
          </w:p>
          <w:p w14:paraId="2C945AB8"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52691E9B" w14:textId="77777777" w:rsidR="001F3C13" w:rsidRDefault="001F3C13" w:rsidP="002B50C5">
            <w:pPr>
              <w:pStyle w:val="TAL"/>
            </w:pPr>
            <w:r>
              <w:t>T-PF finds the IMPU of the terminating user from the stored IMPU-MCVideo ID binding at the time of registration.</w:t>
            </w:r>
          </w:p>
        </w:tc>
      </w:tr>
      <w:tr w:rsidR="001F3C13" w14:paraId="0ADB772F" w14:textId="77777777" w:rsidTr="002B50C5">
        <w:tc>
          <w:tcPr>
            <w:tcW w:w="2463" w:type="dxa"/>
            <w:shd w:val="clear" w:color="auto" w:fill="auto"/>
          </w:tcPr>
          <w:p w14:paraId="074F6D64" w14:textId="77777777" w:rsidR="001F3C13" w:rsidRDefault="001F3C13" w:rsidP="002B50C5">
            <w:pPr>
              <w:pStyle w:val="TAL"/>
            </w:pPr>
            <w:r>
              <w:t>terminating MCVideo client to T-PF (response).</w:t>
            </w:r>
          </w:p>
        </w:tc>
        <w:tc>
          <w:tcPr>
            <w:tcW w:w="2464" w:type="dxa"/>
            <w:shd w:val="clear" w:color="auto" w:fill="auto"/>
          </w:tcPr>
          <w:p w14:paraId="0D243CD2" w14:textId="77777777" w:rsidR="001F3C13" w:rsidRDefault="001F3C13" w:rsidP="002B50C5">
            <w:pPr>
              <w:pStyle w:val="TAL"/>
            </w:pPr>
            <w:r>
              <w:t>as in TS 24.229.</w:t>
            </w:r>
          </w:p>
        </w:tc>
        <w:tc>
          <w:tcPr>
            <w:tcW w:w="2464" w:type="dxa"/>
            <w:shd w:val="clear" w:color="auto" w:fill="auto"/>
          </w:tcPr>
          <w:p w14:paraId="423DED33" w14:textId="77777777" w:rsidR="001F3C13" w:rsidRDefault="001F3C13" w:rsidP="002B50C5">
            <w:pPr>
              <w:pStyle w:val="TAL"/>
            </w:pPr>
            <w:r>
              <w:t>"mcvideo-called-party-id" contains contacted client's MCVideo ID.</w:t>
            </w:r>
          </w:p>
        </w:tc>
        <w:tc>
          <w:tcPr>
            <w:tcW w:w="2464" w:type="dxa"/>
            <w:shd w:val="clear" w:color="auto" w:fill="auto"/>
          </w:tcPr>
          <w:p w14:paraId="5CC19E1C" w14:textId="77777777" w:rsidR="001F3C13" w:rsidRDefault="001F3C13" w:rsidP="002B50C5">
            <w:pPr>
              <w:pStyle w:val="TAL"/>
            </w:pPr>
            <w:r>
              <w:rPr>
                <w:lang w:val="en-GB"/>
              </w:rPr>
              <w:t>-</w:t>
            </w:r>
          </w:p>
        </w:tc>
      </w:tr>
      <w:tr w:rsidR="001F3C13" w14:paraId="56D8BE53" w14:textId="77777777" w:rsidTr="002B50C5">
        <w:tc>
          <w:tcPr>
            <w:tcW w:w="2463" w:type="dxa"/>
            <w:shd w:val="clear" w:color="auto" w:fill="auto"/>
          </w:tcPr>
          <w:p w14:paraId="207805D7" w14:textId="77777777" w:rsidR="001F3C13" w:rsidRDefault="001F3C13" w:rsidP="002B50C5">
            <w:pPr>
              <w:pStyle w:val="TAL"/>
            </w:pPr>
            <w:r>
              <w:t>T-PF to NCF (response)</w:t>
            </w:r>
          </w:p>
        </w:tc>
        <w:tc>
          <w:tcPr>
            <w:tcW w:w="2464" w:type="dxa"/>
            <w:shd w:val="clear" w:color="auto" w:fill="auto"/>
          </w:tcPr>
          <w:p w14:paraId="3784D2B0" w14:textId="77777777" w:rsidR="001F3C13" w:rsidRDefault="001F3C13" w:rsidP="002B50C5">
            <w:pPr>
              <w:pStyle w:val="TAL"/>
            </w:pPr>
            <w:r>
              <w:t>as in TS 24.229</w:t>
            </w:r>
          </w:p>
        </w:tc>
        <w:tc>
          <w:tcPr>
            <w:tcW w:w="2464" w:type="dxa"/>
            <w:shd w:val="clear" w:color="auto" w:fill="auto"/>
          </w:tcPr>
          <w:p w14:paraId="7D936BA5" w14:textId="77777777" w:rsidR="001F3C13" w:rsidRDefault="001F3C13" w:rsidP="002B50C5">
            <w:pPr>
              <w:pStyle w:val="TAL"/>
            </w:pPr>
            <w:r>
              <w:t>"mcvideo-called-party-id" contains contacted client's MCVideo ID.</w:t>
            </w:r>
          </w:p>
        </w:tc>
        <w:tc>
          <w:tcPr>
            <w:tcW w:w="2464" w:type="dxa"/>
            <w:shd w:val="clear" w:color="auto" w:fill="auto"/>
          </w:tcPr>
          <w:p w14:paraId="1B95A49C" w14:textId="77777777" w:rsidR="001F3C13" w:rsidRDefault="001F3C13" w:rsidP="002B50C5">
            <w:pPr>
              <w:pStyle w:val="TAL"/>
            </w:pPr>
            <w:r>
              <w:t>-</w:t>
            </w:r>
          </w:p>
        </w:tc>
      </w:tr>
      <w:tr w:rsidR="001F3C13" w14:paraId="057CE492" w14:textId="77777777" w:rsidTr="002B50C5">
        <w:tc>
          <w:tcPr>
            <w:tcW w:w="2463" w:type="dxa"/>
            <w:shd w:val="clear" w:color="auto" w:fill="auto"/>
          </w:tcPr>
          <w:p w14:paraId="540A6532" w14:textId="77777777" w:rsidR="001F3C13" w:rsidRDefault="001F3C13" w:rsidP="002B50C5">
            <w:pPr>
              <w:pStyle w:val="TAL"/>
            </w:pPr>
            <w:r>
              <w:t>T-PF to CF (response).</w:t>
            </w:r>
          </w:p>
        </w:tc>
        <w:tc>
          <w:tcPr>
            <w:tcW w:w="2464" w:type="dxa"/>
            <w:shd w:val="clear" w:color="auto" w:fill="auto"/>
          </w:tcPr>
          <w:p w14:paraId="2DD91059" w14:textId="77777777" w:rsidR="001F3C13" w:rsidRDefault="001F3C13" w:rsidP="002B50C5">
            <w:pPr>
              <w:pStyle w:val="TAL"/>
            </w:pPr>
            <w:r>
              <w:t>as in TS 24.229.</w:t>
            </w:r>
          </w:p>
        </w:tc>
        <w:tc>
          <w:tcPr>
            <w:tcW w:w="2464" w:type="dxa"/>
            <w:shd w:val="clear" w:color="auto" w:fill="auto"/>
          </w:tcPr>
          <w:p w14:paraId="7B54F05C" w14:textId="77777777" w:rsidR="001F3C13" w:rsidRDefault="001F3C13" w:rsidP="002B50C5">
            <w:pPr>
              <w:pStyle w:val="TAL"/>
            </w:pPr>
            <w:r>
              <w:t>"mcvideo-called-user" contains contacted client's MCVideo ID.</w:t>
            </w:r>
          </w:p>
        </w:tc>
        <w:tc>
          <w:tcPr>
            <w:tcW w:w="2464" w:type="dxa"/>
            <w:shd w:val="clear" w:color="auto" w:fill="auto"/>
          </w:tcPr>
          <w:p w14:paraId="0495E4F3" w14:textId="77777777" w:rsidR="001F3C13" w:rsidRDefault="001F3C13" w:rsidP="002B50C5">
            <w:pPr>
              <w:pStyle w:val="TAL"/>
            </w:pPr>
            <w:r>
              <w:rPr>
                <w:lang w:val="en-GB"/>
              </w:rPr>
              <w:t>-</w:t>
            </w:r>
          </w:p>
        </w:tc>
      </w:tr>
      <w:tr w:rsidR="001F3C13" w14:paraId="3F718126" w14:textId="77777777" w:rsidTr="002B50C5">
        <w:tc>
          <w:tcPr>
            <w:tcW w:w="2463" w:type="dxa"/>
            <w:shd w:val="clear" w:color="auto" w:fill="auto"/>
          </w:tcPr>
          <w:p w14:paraId="2359618C" w14:textId="77777777" w:rsidR="001F3C13" w:rsidRDefault="001F3C13" w:rsidP="002B50C5">
            <w:pPr>
              <w:pStyle w:val="TAL"/>
            </w:pPr>
            <w:r>
              <w:t xml:space="preserve">NCF to CF (response) </w:t>
            </w:r>
          </w:p>
        </w:tc>
        <w:tc>
          <w:tcPr>
            <w:tcW w:w="2464" w:type="dxa"/>
            <w:shd w:val="clear" w:color="auto" w:fill="auto"/>
          </w:tcPr>
          <w:p w14:paraId="37000DA7" w14:textId="77777777" w:rsidR="001F3C13" w:rsidRDefault="001F3C13" w:rsidP="002B50C5">
            <w:pPr>
              <w:pStyle w:val="TAL"/>
            </w:pPr>
            <w:r>
              <w:t>as in TS 24.229.</w:t>
            </w:r>
          </w:p>
        </w:tc>
        <w:tc>
          <w:tcPr>
            <w:tcW w:w="2464" w:type="dxa"/>
            <w:shd w:val="clear" w:color="auto" w:fill="auto"/>
          </w:tcPr>
          <w:p w14:paraId="181898AF" w14:textId="77777777" w:rsidR="001F3C13" w:rsidRDefault="001F3C13" w:rsidP="002B50C5">
            <w:pPr>
              <w:pStyle w:val="TAL"/>
            </w:pPr>
            <w:r>
              <w:t>-</w:t>
            </w:r>
          </w:p>
        </w:tc>
        <w:tc>
          <w:tcPr>
            <w:tcW w:w="2464" w:type="dxa"/>
            <w:shd w:val="clear" w:color="auto" w:fill="auto"/>
          </w:tcPr>
          <w:p w14:paraId="02A64353" w14:textId="77777777" w:rsidR="001F3C13" w:rsidRDefault="001F3C13" w:rsidP="002B50C5">
            <w:pPr>
              <w:pStyle w:val="TAL"/>
            </w:pPr>
            <w:r>
              <w:t>In the case of trusted mutual aid, the NCF returns the identities of the group in a "resource-list</w:t>
            </w:r>
            <w:r>
              <w:rPr>
                <w:lang w:val="en-GB"/>
              </w:rPr>
              <w:t>s</w:t>
            </w:r>
            <w:r>
              <w:t xml:space="preserve">" MIME body. </w:t>
            </w:r>
          </w:p>
        </w:tc>
      </w:tr>
      <w:tr w:rsidR="001F3C13" w14:paraId="3AE4DF6D" w14:textId="77777777" w:rsidTr="002B50C5">
        <w:tc>
          <w:tcPr>
            <w:tcW w:w="2463" w:type="dxa"/>
            <w:shd w:val="clear" w:color="auto" w:fill="auto"/>
          </w:tcPr>
          <w:p w14:paraId="007458EA" w14:textId="77777777" w:rsidR="001F3C13" w:rsidRDefault="001F3C13" w:rsidP="002B50C5">
            <w:pPr>
              <w:pStyle w:val="TAL"/>
            </w:pPr>
            <w:r>
              <w:t>CF to O-PF (response)</w:t>
            </w:r>
          </w:p>
        </w:tc>
        <w:tc>
          <w:tcPr>
            <w:tcW w:w="2464" w:type="dxa"/>
            <w:shd w:val="clear" w:color="auto" w:fill="auto"/>
          </w:tcPr>
          <w:p w14:paraId="0A83C5C7" w14:textId="77777777" w:rsidR="001F3C13" w:rsidRDefault="001F3C13" w:rsidP="002B50C5">
            <w:pPr>
              <w:pStyle w:val="TAL"/>
            </w:pPr>
            <w:r>
              <w:t>as in TS 24.229.</w:t>
            </w:r>
          </w:p>
        </w:tc>
        <w:tc>
          <w:tcPr>
            <w:tcW w:w="2464" w:type="dxa"/>
            <w:shd w:val="clear" w:color="auto" w:fill="auto"/>
          </w:tcPr>
          <w:p w14:paraId="7C4722AE" w14:textId="77777777" w:rsidR="001F3C13" w:rsidRPr="00B513D6" w:rsidRDefault="001F3C13" w:rsidP="002B50C5">
            <w:pPr>
              <w:pStyle w:val="TAL"/>
              <w:rPr>
                <w:lang w:val="en-GB"/>
              </w:rPr>
            </w:pPr>
            <w:r>
              <w:rPr>
                <w:lang w:val="en-GB"/>
              </w:rPr>
              <w:t>-</w:t>
            </w:r>
          </w:p>
        </w:tc>
        <w:tc>
          <w:tcPr>
            <w:tcW w:w="2464" w:type="dxa"/>
            <w:shd w:val="clear" w:color="auto" w:fill="auto"/>
          </w:tcPr>
          <w:p w14:paraId="500A6C2D" w14:textId="77777777" w:rsidR="001F3C13" w:rsidRDefault="001F3C13" w:rsidP="002B50C5">
            <w:pPr>
              <w:pStyle w:val="TAL"/>
            </w:pPr>
            <w:r>
              <w:t>-</w:t>
            </w:r>
          </w:p>
        </w:tc>
      </w:tr>
      <w:tr w:rsidR="001F3C13" w14:paraId="31D9434D" w14:textId="77777777" w:rsidTr="002B50C5">
        <w:tc>
          <w:tcPr>
            <w:tcW w:w="2463" w:type="dxa"/>
            <w:shd w:val="clear" w:color="auto" w:fill="auto"/>
          </w:tcPr>
          <w:p w14:paraId="795C33B5" w14:textId="77777777" w:rsidR="001F3C13" w:rsidRDefault="001F3C13" w:rsidP="002B50C5">
            <w:pPr>
              <w:pStyle w:val="TAL"/>
            </w:pPr>
            <w:r>
              <w:t>O-PF to originating MCVideo client (response)</w:t>
            </w:r>
          </w:p>
        </w:tc>
        <w:tc>
          <w:tcPr>
            <w:tcW w:w="2464" w:type="dxa"/>
            <w:shd w:val="clear" w:color="auto" w:fill="auto"/>
          </w:tcPr>
          <w:p w14:paraId="6138A229" w14:textId="77777777" w:rsidR="001F3C13" w:rsidRDefault="001F3C13" w:rsidP="002B50C5">
            <w:pPr>
              <w:pStyle w:val="TAL"/>
            </w:pPr>
            <w:r>
              <w:t>as in TS 24.229.</w:t>
            </w:r>
          </w:p>
        </w:tc>
        <w:tc>
          <w:tcPr>
            <w:tcW w:w="2464" w:type="dxa"/>
            <w:shd w:val="clear" w:color="auto" w:fill="auto"/>
          </w:tcPr>
          <w:p w14:paraId="54B1DF07" w14:textId="77777777" w:rsidR="001F3C13" w:rsidRPr="00B513D6" w:rsidRDefault="001F3C13" w:rsidP="002B50C5">
            <w:pPr>
              <w:pStyle w:val="TAL"/>
              <w:rPr>
                <w:lang w:val="en-GB"/>
              </w:rPr>
            </w:pPr>
            <w:r>
              <w:rPr>
                <w:lang w:val="en-GB"/>
              </w:rPr>
              <w:t>-</w:t>
            </w:r>
          </w:p>
        </w:tc>
        <w:tc>
          <w:tcPr>
            <w:tcW w:w="2464" w:type="dxa"/>
            <w:shd w:val="clear" w:color="auto" w:fill="auto"/>
          </w:tcPr>
          <w:p w14:paraId="46C5EB1B" w14:textId="77777777" w:rsidR="001F3C13" w:rsidRDefault="001F3C13" w:rsidP="002B50C5">
            <w:pPr>
              <w:pStyle w:val="TAL"/>
            </w:pPr>
            <w:r>
              <w:t>-</w:t>
            </w:r>
          </w:p>
        </w:tc>
      </w:tr>
    </w:tbl>
    <w:p w14:paraId="76F7A84D" w14:textId="77777777" w:rsidR="001F3C13" w:rsidRDefault="001F3C13" w:rsidP="001F3C13"/>
    <w:p w14:paraId="16008F2E" w14:textId="77777777" w:rsidR="004B0FA7" w:rsidRDefault="004B0FA7" w:rsidP="004B0FA7">
      <w:pPr>
        <w:pStyle w:val="Heading1"/>
      </w:pPr>
      <w:bookmarkStart w:id="3946" w:name="_Toc20153200"/>
      <w:bookmarkStart w:id="3947" w:name="_Toc27495865"/>
      <w:bookmarkStart w:id="3948" w:name="_Toc36109333"/>
      <w:bookmarkStart w:id="3949" w:name="_Toc73959116"/>
      <w:r>
        <w:t>H.3</w:t>
      </w:r>
      <w:r>
        <w:tab/>
        <w:t>Private Call</w:t>
      </w:r>
      <w:bookmarkEnd w:id="3946"/>
      <w:bookmarkEnd w:id="3947"/>
      <w:bookmarkEnd w:id="3948"/>
      <w:bookmarkEnd w:id="3949"/>
    </w:p>
    <w:p w14:paraId="2E819F45" w14:textId="77777777" w:rsidR="004B0FA7" w:rsidRDefault="004B0FA7" w:rsidP="004B0FA7">
      <w:r>
        <w:t>Table H.3-1 describes the contents of the SIP headers and SIP bodies inserted by MCVideo clients and MCVideo servers involved in a private call.</w:t>
      </w:r>
    </w:p>
    <w:p w14:paraId="3DC7DF73"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6139C953" w14:textId="77777777" w:rsidTr="004B0FA7">
        <w:tc>
          <w:tcPr>
            <w:tcW w:w="2463" w:type="dxa"/>
            <w:shd w:val="clear" w:color="auto" w:fill="auto"/>
          </w:tcPr>
          <w:p w14:paraId="37D42043" w14:textId="77777777" w:rsidR="004B0FA7" w:rsidRDefault="004B0FA7" w:rsidP="004B0FA7">
            <w:pPr>
              <w:pStyle w:val="TAH"/>
            </w:pPr>
            <w:r w:rsidRPr="00F57D6B">
              <w:t>Interface</w:t>
            </w:r>
          </w:p>
        </w:tc>
        <w:tc>
          <w:tcPr>
            <w:tcW w:w="2464" w:type="dxa"/>
            <w:shd w:val="clear" w:color="auto" w:fill="auto"/>
          </w:tcPr>
          <w:p w14:paraId="5FE669E1" w14:textId="77777777" w:rsidR="004B0FA7" w:rsidRDefault="004B0FA7" w:rsidP="004B0FA7">
            <w:pPr>
              <w:pStyle w:val="TAH"/>
            </w:pPr>
            <w:r w:rsidRPr="00F57D6B">
              <w:t>Content of SIP headers</w:t>
            </w:r>
          </w:p>
        </w:tc>
        <w:tc>
          <w:tcPr>
            <w:tcW w:w="2464" w:type="dxa"/>
            <w:shd w:val="clear" w:color="auto" w:fill="auto"/>
          </w:tcPr>
          <w:p w14:paraId="2578B7C7"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232F1B5F" w14:textId="77777777" w:rsidR="004B0FA7" w:rsidRDefault="004B0FA7" w:rsidP="004B0FA7">
            <w:pPr>
              <w:pStyle w:val="TAH"/>
            </w:pPr>
            <w:r w:rsidRPr="00F57D6B">
              <w:t>Notes</w:t>
            </w:r>
          </w:p>
        </w:tc>
      </w:tr>
      <w:tr w:rsidR="004B0FA7" w14:paraId="10F56E9F" w14:textId="77777777" w:rsidTr="004B0FA7">
        <w:tc>
          <w:tcPr>
            <w:tcW w:w="2463" w:type="dxa"/>
            <w:shd w:val="clear" w:color="auto" w:fill="auto"/>
          </w:tcPr>
          <w:p w14:paraId="00ED6FBD"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2FE45F6E" w14:textId="77777777" w:rsidR="004B0FA7" w:rsidRDefault="004B0FA7" w:rsidP="004B0FA7">
            <w:pPr>
              <w:pStyle w:val="TAL"/>
            </w:pPr>
            <w:r>
              <w:t>Request-URI contains the PSI for the private call service.</w:t>
            </w:r>
          </w:p>
          <w:p w14:paraId="672DDA86" w14:textId="77777777" w:rsidR="004B0FA7" w:rsidRDefault="004B0FA7" w:rsidP="004B0FA7">
            <w:pPr>
              <w:pStyle w:val="TAL"/>
            </w:pPr>
            <w:r>
              <w:t>P-Preferred-Identity may contain IMPU of originating user</w:t>
            </w:r>
          </w:p>
        </w:tc>
        <w:tc>
          <w:tcPr>
            <w:tcW w:w="2464" w:type="dxa"/>
            <w:shd w:val="clear" w:color="auto" w:fill="auto"/>
          </w:tcPr>
          <w:p w14:paraId="65252AAB" w14:textId="77777777" w:rsidR="004B0FA7" w:rsidRDefault="004B0FA7" w:rsidP="004B0FA7">
            <w:pPr>
              <w:pStyle w:val="TAL"/>
            </w:pPr>
            <w:r>
              <w:t>MCVideo ID of called user (resource-lists)</w:t>
            </w:r>
          </w:p>
          <w:p w14:paraId="5DE2DE80" w14:textId="77777777" w:rsidR="004B0FA7" w:rsidRDefault="004B0FA7" w:rsidP="004B0FA7">
            <w:pPr>
              <w:pStyle w:val="TAL"/>
            </w:pPr>
          </w:p>
        </w:tc>
        <w:tc>
          <w:tcPr>
            <w:tcW w:w="2464" w:type="dxa"/>
            <w:shd w:val="clear" w:color="auto" w:fill="auto"/>
          </w:tcPr>
          <w:p w14:paraId="637EC26B" w14:textId="77777777" w:rsidR="004B0FA7" w:rsidRDefault="004B0FA7" w:rsidP="004B0FA7">
            <w:pPr>
              <w:pStyle w:val="TAL"/>
            </w:pPr>
            <w:r>
              <w:t>PSI for private call is configured on the client.</w:t>
            </w:r>
          </w:p>
        </w:tc>
      </w:tr>
      <w:tr w:rsidR="004B0FA7" w14:paraId="0D9BB32A" w14:textId="77777777" w:rsidTr="004B0FA7">
        <w:tc>
          <w:tcPr>
            <w:tcW w:w="2463" w:type="dxa"/>
            <w:shd w:val="clear" w:color="auto" w:fill="auto"/>
          </w:tcPr>
          <w:p w14:paraId="32A184E2"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797391A3" w14:textId="77777777" w:rsidR="004B0FA7" w:rsidRDefault="004B0FA7" w:rsidP="004B0FA7">
            <w:pPr>
              <w:pStyle w:val="TAL"/>
            </w:pPr>
            <w:r>
              <w:t>Request-URI contains the PSI for the private call service.</w:t>
            </w:r>
          </w:p>
          <w:p w14:paraId="61A71B9D" w14:textId="77777777" w:rsidR="004B0FA7" w:rsidRDefault="004B0FA7" w:rsidP="004B0FA7">
            <w:pPr>
              <w:pStyle w:val="TAL"/>
            </w:pPr>
            <w:r>
              <w:t>P-Asserted-Identity contains IMPU of originating user.</w:t>
            </w:r>
          </w:p>
        </w:tc>
        <w:tc>
          <w:tcPr>
            <w:tcW w:w="2464" w:type="dxa"/>
            <w:shd w:val="clear" w:color="auto" w:fill="auto"/>
          </w:tcPr>
          <w:p w14:paraId="62DB4A8C" w14:textId="77777777" w:rsidR="004B0FA7" w:rsidRDefault="004B0FA7" w:rsidP="004B0FA7">
            <w:pPr>
              <w:pStyle w:val="TAL"/>
            </w:pPr>
            <w:r>
              <w:t>MCVideo ID of called user (resource-lists)</w:t>
            </w:r>
          </w:p>
          <w:p w14:paraId="11C7C803" w14:textId="77777777" w:rsidR="004B0FA7" w:rsidRDefault="004B0FA7" w:rsidP="004B0FA7">
            <w:pPr>
              <w:pStyle w:val="TAL"/>
            </w:pPr>
            <w:r>
              <w:t>MCVideo ID of calling user contained in "mcvideo-calling-user-id" (mcvideo-info)</w:t>
            </w:r>
          </w:p>
        </w:tc>
        <w:tc>
          <w:tcPr>
            <w:tcW w:w="2464" w:type="dxa"/>
            <w:shd w:val="clear" w:color="auto" w:fill="auto"/>
          </w:tcPr>
          <w:p w14:paraId="3850C4D3" w14:textId="77777777" w:rsidR="004B0FA7" w:rsidRDefault="004B0FA7" w:rsidP="004B0FA7">
            <w:pPr>
              <w:pStyle w:val="TAL"/>
            </w:pPr>
            <w:r>
              <w:t>-</w:t>
            </w:r>
          </w:p>
        </w:tc>
      </w:tr>
      <w:tr w:rsidR="004B0FA7" w14:paraId="78F60DFD" w14:textId="77777777" w:rsidTr="004B0FA7">
        <w:tc>
          <w:tcPr>
            <w:tcW w:w="2463" w:type="dxa"/>
            <w:shd w:val="clear" w:color="auto" w:fill="auto"/>
          </w:tcPr>
          <w:p w14:paraId="293503F0"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71E4D212" w14:textId="77777777" w:rsidR="004B0FA7" w:rsidRDefault="004B0FA7" w:rsidP="004B0FA7">
            <w:pPr>
              <w:pStyle w:val="TAL"/>
            </w:pPr>
            <w:r>
              <w:t>Request-URI contains the address of the T-PF.</w:t>
            </w:r>
          </w:p>
          <w:p w14:paraId="725BEC1B" w14:textId="77777777" w:rsidR="004B0FA7" w:rsidRDefault="004B0FA7" w:rsidP="004B0FA7">
            <w:pPr>
              <w:pStyle w:val="TAL"/>
            </w:pPr>
            <w:r>
              <w:t>P-Asserted-Identity contains IMPU of originating user.</w:t>
            </w:r>
          </w:p>
        </w:tc>
        <w:tc>
          <w:tcPr>
            <w:tcW w:w="2464" w:type="dxa"/>
            <w:shd w:val="clear" w:color="auto" w:fill="auto"/>
          </w:tcPr>
          <w:p w14:paraId="4B7DB37B" w14:textId="77777777" w:rsidR="004B0FA7" w:rsidRDefault="004B0FA7" w:rsidP="004B0FA7">
            <w:pPr>
              <w:pStyle w:val="TAL"/>
            </w:pPr>
            <w:r>
              <w:t>MCVideo ID of calling user contained in "mcvideo-calling-user-id" (mcvideo-info).</w:t>
            </w:r>
          </w:p>
          <w:p w14:paraId="305B5046" w14:textId="77777777" w:rsidR="004B0FA7" w:rsidRDefault="004B0FA7" w:rsidP="004B0FA7">
            <w:pPr>
              <w:pStyle w:val="TAL"/>
            </w:pPr>
            <w:r>
              <w:t>MCVideo ID of called user contained in "mcvideo-called-party-id" (mcvideo-info).</w:t>
            </w:r>
          </w:p>
        </w:tc>
        <w:tc>
          <w:tcPr>
            <w:tcW w:w="2464" w:type="dxa"/>
            <w:shd w:val="clear" w:color="auto" w:fill="auto"/>
          </w:tcPr>
          <w:p w14:paraId="3A23580F"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5E903BAC" w14:textId="77777777" w:rsidTr="004B0FA7">
        <w:tc>
          <w:tcPr>
            <w:tcW w:w="2463" w:type="dxa"/>
            <w:shd w:val="clear" w:color="auto" w:fill="auto"/>
          </w:tcPr>
          <w:p w14:paraId="12839B40"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5DE78EEF" w14:textId="77777777" w:rsidR="004B0FA7" w:rsidRDefault="004B0FA7" w:rsidP="004B0FA7">
            <w:pPr>
              <w:pStyle w:val="TAL"/>
            </w:pPr>
            <w:r>
              <w:t>Request-URI contains the IMPU of the terminating user.</w:t>
            </w:r>
          </w:p>
          <w:p w14:paraId="176358DE" w14:textId="77777777" w:rsidR="004B0FA7" w:rsidRDefault="004B0FA7" w:rsidP="004B0FA7">
            <w:pPr>
              <w:pStyle w:val="TAL"/>
            </w:pPr>
            <w:r>
              <w:t>P-Asserted-Identity contains IMPU of originating user.</w:t>
            </w:r>
          </w:p>
        </w:tc>
        <w:tc>
          <w:tcPr>
            <w:tcW w:w="2464" w:type="dxa"/>
            <w:shd w:val="clear" w:color="auto" w:fill="auto"/>
          </w:tcPr>
          <w:p w14:paraId="595501A8" w14:textId="77777777" w:rsidR="004B0FA7" w:rsidRDefault="004B0FA7" w:rsidP="004B0FA7">
            <w:pPr>
              <w:pStyle w:val="TAL"/>
            </w:pPr>
            <w:r>
              <w:t>MCVideo ID of calling user contained in "mcvideo-calling-user-id" (mcvideo-info).</w:t>
            </w:r>
          </w:p>
          <w:p w14:paraId="2D2D6F09" w14:textId="77777777" w:rsidR="004B0FA7" w:rsidRDefault="004B0FA7" w:rsidP="004B0FA7">
            <w:pPr>
              <w:pStyle w:val="TAL"/>
            </w:pPr>
            <w:r>
              <w:t>MCVideo ID of called user contained in "mcvideo-called-party-id" (mcvideo-info).</w:t>
            </w:r>
          </w:p>
        </w:tc>
        <w:tc>
          <w:tcPr>
            <w:tcW w:w="2464" w:type="dxa"/>
            <w:shd w:val="clear" w:color="auto" w:fill="auto"/>
          </w:tcPr>
          <w:p w14:paraId="4309806A" w14:textId="77777777" w:rsidR="004B0FA7" w:rsidRDefault="004B0FA7" w:rsidP="004B0FA7">
            <w:pPr>
              <w:pStyle w:val="TAL"/>
            </w:pPr>
            <w:r>
              <w:t>-</w:t>
            </w:r>
          </w:p>
        </w:tc>
      </w:tr>
      <w:tr w:rsidR="004B0FA7" w14:paraId="671DB51C" w14:textId="77777777" w:rsidTr="004B0FA7">
        <w:tc>
          <w:tcPr>
            <w:tcW w:w="2463" w:type="dxa"/>
            <w:shd w:val="clear" w:color="auto" w:fill="auto"/>
          </w:tcPr>
          <w:p w14:paraId="5E4E152B"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748EEABC" w14:textId="77777777" w:rsidR="004B0FA7" w:rsidRDefault="004B0FA7" w:rsidP="004B0FA7">
            <w:pPr>
              <w:pStyle w:val="TAL"/>
            </w:pPr>
            <w:r w:rsidRPr="00550D88">
              <w:t>as in TS 24.229</w:t>
            </w:r>
          </w:p>
        </w:tc>
        <w:tc>
          <w:tcPr>
            <w:tcW w:w="2464" w:type="dxa"/>
            <w:shd w:val="clear" w:color="auto" w:fill="auto"/>
          </w:tcPr>
          <w:p w14:paraId="29D01F84"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3055D01D" w14:textId="77777777" w:rsidR="004B0FA7" w:rsidRPr="00B513D6" w:rsidRDefault="004B0FA7" w:rsidP="004B0FA7">
            <w:pPr>
              <w:pStyle w:val="TAL"/>
            </w:pPr>
            <w:r>
              <w:t>-</w:t>
            </w:r>
          </w:p>
        </w:tc>
      </w:tr>
      <w:tr w:rsidR="004B0FA7" w14:paraId="1D360550" w14:textId="77777777" w:rsidTr="004B0FA7">
        <w:tc>
          <w:tcPr>
            <w:tcW w:w="2463" w:type="dxa"/>
            <w:shd w:val="clear" w:color="auto" w:fill="auto"/>
          </w:tcPr>
          <w:p w14:paraId="79B9E56F" w14:textId="77777777" w:rsidR="004B0FA7" w:rsidRDefault="004B0FA7" w:rsidP="004B0FA7">
            <w:pPr>
              <w:pStyle w:val="TAL"/>
            </w:pPr>
            <w:r w:rsidRPr="00537AFE">
              <w:t>T-PF to CF (response)</w:t>
            </w:r>
          </w:p>
        </w:tc>
        <w:tc>
          <w:tcPr>
            <w:tcW w:w="2464" w:type="dxa"/>
            <w:shd w:val="clear" w:color="auto" w:fill="auto"/>
          </w:tcPr>
          <w:p w14:paraId="6BA3D399" w14:textId="77777777" w:rsidR="004B0FA7" w:rsidRDefault="004B0FA7" w:rsidP="004B0FA7">
            <w:pPr>
              <w:pStyle w:val="TAL"/>
            </w:pPr>
            <w:r w:rsidRPr="00550D88">
              <w:t>as in TS 24.229</w:t>
            </w:r>
          </w:p>
        </w:tc>
        <w:tc>
          <w:tcPr>
            <w:tcW w:w="2464" w:type="dxa"/>
            <w:shd w:val="clear" w:color="auto" w:fill="auto"/>
          </w:tcPr>
          <w:p w14:paraId="06F99397"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2F9FB6D6" w14:textId="77777777" w:rsidR="004B0FA7" w:rsidRPr="00B513D6" w:rsidRDefault="004B0FA7" w:rsidP="004B0FA7">
            <w:pPr>
              <w:pStyle w:val="TAL"/>
            </w:pPr>
            <w:r>
              <w:t>-</w:t>
            </w:r>
          </w:p>
        </w:tc>
      </w:tr>
      <w:tr w:rsidR="004B0FA7" w14:paraId="50ED5A47" w14:textId="77777777" w:rsidTr="004B0FA7">
        <w:tc>
          <w:tcPr>
            <w:tcW w:w="2463" w:type="dxa"/>
            <w:shd w:val="clear" w:color="auto" w:fill="auto"/>
          </w:tcPr>
          <w:p w14:paraId="3C76922C" w14:textId="77777777" w:rsidR="004B0FA7" w:rsidRDefault="004B0FA7" w:rsidP="004B0FA7">
            <w:pPr>
              <w:pStyle w:val="TAL"/>
            </w:pPr>
            <w:r w:rsidRPr="00537AFE">
              <w:t>CF to O-PF (response)</w:t>
            </w:r>
          </w:p>
        </w:tc>
        <w:tc>
          <w:tcPr>
            <w:tcW w:w="2464" w:type="dxa"/>
            <w:shd w:val="clear" w:color="auto" w:fill="auto"/>
          </w:tcPr>
          <w:p w14:paraId="2BD28019" w14:textId="77777777" w:rsidR="004B0FA7" w:rsidRDefault="004B0FA7" w:rsidP="004B0FA7">
            <w:pPr>
              <w:pStyle w:val="TAL"/>
            </w:pPr>
            <w:r w:rsidRPr="002D0869">
              <w:t>as in TS 24.229</w:t>
            </w:r>
          </w:p>
        </w:tc>
        <w:tc>
          <w:tcPr>
            <w:tcW w:w="2464" w:type="dxa"/>
            <w:shd w:val="clear" w:color="auto" w:fill="auto"/>
          </w:tcPr>
          <w:p w14:paraId="4588F7F4"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329D2050" w14:textId="77777777" w:rsidR="004B0FA7" w:rsidRDefault="004B0FA7" w:rsidP="004B0FA7">
            <w:pPr>
              <w:pStyle w:val="TAL"/>
            </w:pPr>
            <w:r w:rsidRPr="002D0869">
              <w:t>-</w:t>
            </w:r>
          </w:p>
        </w:tc>
      </w:tr>
      <w:tr w:rsidR="004B0FA7" w14:paraId="1BEED69A" w14:textId="77777777" w:rsidTr="004B0FA7">
        <w:tc>
          <w:tcPr>
            <w:tcW w:w="2463" w:type="dxa"/>
            <w:shd w:val="clear" w:color="auto" w:fill="auto"/>
          </w:tcPr>
          <w:p w14:paraId="3CAD3EFE"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5D567103" w14:textId="77777777" w:rsidR="004B0FA7" w:rsidRDefault="004B0FA7" w:rsidP="004B0FA7">
            <w:pPr>
              <w:pStyle w:val="TAL"/>
            </w:pPr>
            <w:r w:rsidRPr="002D0869">
              <w:t>as in TS 24.229</w:t>
            </w:r>
          </w:p>
        </w:tc>
        <w:tc>
          <w:tcPr>
            <w:tcW w:w="2464" w:type="dxa"/>
            <w:shd w:val="clear" w:color="auto" w:fill="auto"/>
          </w:tcPr>
          <w:p w14:paraId="583A58A7"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5167F355" w14:textId="77777777" w:rsidR="004B0FA7" w:rsidRDefault="004B0FA7" w:rsidP="004B0FA7">
            <w:pPr>
              <w:pStyle w:val="TAL"/>
            </w:pPr>
            <w:r w:rsidRPr="002D0869">
              <w:t>-</w:t>
            </w:r>
          </w:p>
        </w:tc>
      </w:tr>
    </w:tbl>
    <w:p w14:paraId="34AB99CD" w14:textId="77777777" w:rsidR="004B0FA7" w:rsidRDefault="004B0FA7" w:rsidP="001F3C13"/>
    <w:p w14:paraId="36382EBB" w14:textId="77777777" w:rsidR="004B0FA7" w:rsidRPr="00F6303A" w:rsidRDefault="00C32F32" w:rsidP="004B0FA7">
      <w:pPr>
        <w:pStyle w:val="Heading8"/>
        <w:rPr>
          <w:lang w:val="en-US"/>
        </w:rPr>
      </w:pPr>
      <w:r w:rsidRPr="0079589D">
        <w:br w:type="page"/>
      </w:r>
      <w:bookmarkStart w:id="3950" w:name="historyclause"/>
      <w:bookmarkStart w:id="3951" w:name="_Toc20153201"/>
      <w:bookmarkStart w:id="3952" w:name="_Toc27495866"/>
      <w:bookmarkStart w:id="3953" w:name="_Toc36109334"/>
      <w:bookmarkStart w:id="3954" w:name="_Toc73959117"/>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3951"/>
      <w:bookmarkEnd w:id="3952"/>
      <w:bookmarkEnd w:id="3953"/>
      <w:bookmarkEnd w:id="3954"/>
    </w:p>
    <w:p w14:paraId="24658CEF" w14:textId="77777777" w:rsidR="004B0FA7" w:rsidRPr="00F6303A" w:rsidRDefault="004B0FA7" w:rsidP="004B0FA7">
      <w:pPr>
        <w:pStyle w:val="Heading1"/>
      </w:pPr>
      <w:bookmarkStart w:id="3955" w:name="_Toc20153202"/>
      <w:bookmarkStart w:id="3956" w:name="_Toc27495867"/>
      <w:bookmarkStart w:id="3957" w:name="_Toc36109335"/>
      <w:bookmarkStart w:id="3958" w:name="_Toc73959118"/>
      <w:r>
        <w:t>I</w:t>
      </w:r>
      <w:r w:rsidRPr="00F6303A">
        <w:t>.1</w:t>
      </w:r>
      <w:r w:rsidRPr="00F6303A">
        <w:tab/>
        <w:t xml:space="preserve">Info package for transfer of </w:t>
      </w:r>
      <w:r>
        <w:t>transmission participants requests</w:t>
      </w:r>
      <w:bookmarkEnd w:id="3955"/>
      <w:bookmarkEnd w:id="3956"/>
      <w:bookmarkEnd w:id="3957"/>
      <w:bookmarkEnd w:id="3958"/>
    </w:p>
    <w:p w14:paraId="66DC6DDC" w14:textId="77777777" w:rsidR="004B0FA7" w:rsidRPr="00F6303A" w:rsidRDefault="004B0FA7" w:rsidP="004B0FA7">
      <w:pPr>
        <w:pStyle w:val="EditorsNote"/>
        <w:rPr>
          <w:lang w:val="en-US"/>
        </w:rPr>
      </w:pPr>
      <w:r>
        <w:rPr>
          <w:lang w:val="en-US"/>
        </w:rPr>
        <w:t>Editor's Note:</w:t>
      </w:r>
      <w:r>
        <w:rPr>
          <w:lang w:val="en-US"/>
        </w:rPr>
        <w:tab/>
        <w:t>The aspect of how to transmit information about transmitting users from primary to partner system is FFS.</w:t>
      </w:r>
    </w:p>
    <w:p w14:paraId="316F843D" w14:textId="77777777" w:rsidR="004B0FA7" w:rsidRPr="00F6303A" w:rsidRDefault="004B0FA7" w:rsidP="004B0FA7">
      <w:pPr>
        <w:pStyle w:val="Heading1"/>
      </w:pPr>
      <w:bookmarkStart w:id="3959" w:name="_Toc20153203"/>
      <w:bookmarkStart w:id="3960" w:name="_Toc27495868"/>
      <w:bookmarkStart w:id="3961" w:name="_Toc36109336"/>
      <w:bookmarkStart w:id="3962" w:name="_Toc73959119"/>
      <w:r>
        <w:t>I</w:t>
      </w:r>
      <w:r w:rsidRPr="00F6303A">
        <w:t>.</w:t>
      </w:r>
      <w:r>
        <w:t>2</w:t>
      </w:r>
      <w:r w:rsidRPr="00F6303A">
        <w:tab/>
        <w:t xml:space="preserve">Info package for transfer of </w:t>
      </w:r>
      <w:r>
        <w:t>MCVideo information</w:t>
      </w:r>
      <w:bookmarkEnd w:id="3959"/>
      <w:bookmarkEnd w:id="3960"/>
      <w:bookmarkEnd w:id="3961"/>
      <w:bookmarkEnd w:id="3962"/>
    </w:p>
    <w:p w14:paraId="1E30E08B" w14:textId="77777777" w:rsidR="004B0FA7" w:rsidRPr="00F6303A" w:rsidRDefault="004B0FA7" w:rsidP="004B0FA7">
      <w:pPr>
        <w:pStyle w:val="Heading2"/>
        <w:rPr>
          <w:noProof/>
          <w:lang w:val="en-US"/>
        </w:rPr>
      </w:pPr>
      <w:bookmarkStart w:id="3963" w:name="_Toc20153204"/>
      <w:bookmarkStart w:id="3964" w:name="_Toc27495869"/>
      <w:bookmarkStart w:id="3965" w:name="_Toc36109337"/>
      <w:bookmarkStart w:id="3966" w:name="_Toc73959120"/>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3963"/>
      <w:bookmarkEnd w:id="3964"/>
      <w:bookmarkEnd w:id="3965"/>
      <w:bookmarkEnd w:id="3966"/>
    </w:p>
    <w:p w14:paraId="5422F9CE" w14:textId="77777777" w:rsidR="004B0FA7" w:rsidRDefault="004B0FA7" w:rsidP="004B0FA7">
      <w:pPr>
        <w:rPr>
          <w:lang w:val="en-US"/>
        </w:rPr>
      </w:pPr>
      <w:r w:rsidRPr="00F6303A">
        <w:rPr>
          <w:lang w:val="en-US"/>
        </w:rPr>
        <w:t xml:space="preserve">This </w:t>
      </w:r>
      <w:r w:rsidR="00585B10">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5CD62E59" w14:textId="77777777" w:rsidR="004B0FA7" w:rsidRPr="00F6303A" w:rsidRDefault="004B0FA7" w:rsidP="004B0FA7">
      <w:pPr>
        <w:pStyle w:val="Heading2"/>
        <w:rPr>
          <w:lang w:val="en-US"/>
        </w:rPr>
      </w:pPr>
      <w:bookmarkStart w:id="3967" w:name="_Toc20153205"/>
      <w:bookmarkStart w:id="3968" w:name="_Toc27495870"/>
      <w:bookmarkStart w:id="3969" w:name="_Toc36109338"/>
      <w:bookmarkStart w:id="3970" w:name="_Toc73959121"/>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3967"/>
      <w:bookmarkEnd w:id="3968"/>
      <w:bookmarkEnd w:id="3969"/>
      <w:bookmarkEnd w:id="3970"/>
    </w:p>
    <w:p w14:paraId="1FBCF65C" w14:textId="77777777" w:rsidR="004B0FA7" w:rsidRPr="00F6303A" w:rsidRDefault="004B0FA7" w:rsidP="004B0FA7">
      <w:pPr>
        <w:pStyle w:val="Heading3"/>
        <w:rPr>
          <w:noProof/>
          <w:lang w:val="en-US"/>
        </w:rPr>
      </w:pPr>
      <w:bookmarkStart w:id="3971" w:name="_Toc20153206"/>
      <w:bookmarkStart w:id="3972" w:name="_Toc27495871"/>
      <w:bookmarkStart w:id="3973" w:name="_Toc36109339"/>
      <w:bookmarkStart w:id="3974" w:name="_Toc73959122"/>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3971"/>
      <w:bookmarkEnd w:id="3972"/>
      <w:bookmarkEnd w:id="3973"/>
      <w:bookmarkEnd w:id="3974"/>
    </w:p>
    <w:p w14:paraId="2F43DBB9"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595119CD"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1757C643" w14:textId="77777777" w:rsidR="004B0FA7" w:rsidRPr="00F6303A" w:rsidRDefault="004B0FA7" w:rsidP="004B0FA7">
      <w:pPr>
        <w:pStyle w:val="Heading3"/>
        <w:rPr>
          <w:lang w:val="en-US"/>
        </w:rPr>
      </w:pPr>
      <w:bookmarkStart w:id="3975" w:name="_Toc20153207"/>
      <w:bookmarkStart w:id="3976" w:name="_Toc27495872"/>
      <w:bookmarkStart w:id="3977" w:name="_Toc36109340"/>
      <w:bookmarkStart w:id="3978" w:name="_Toc73959123"/>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3975"/>
      <w:bookmarkEnd w:id="3976"/>
      <w:bookmarkEnd w:id="3977"/>
      <w:bookmarkEnd w:id="3978"/>
    </w:p>
    <w:p w14:paraId="1D5DA453"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2C75CF88" w14:textId="77777777" w:rsidR="004B0FA7" w:rsidRPr="00613E6E" w:rsidRDefault="004B0FA7" w:rsidP="004B0FA7">
      <w:pPr>
        <w:pStyle w:val="Heading3"/>
      </w:pPr>
      <w:bookmarkStart w:id="3979" w:name="_Toc20153208"/>
      <w:bookmarkStart w:id="3980" w:name="_Toc27495873"/>
      <w:bookmarkStart w:id="3981" w:name="_Toc36109341"/>
      <w:bookmarkStart w:id="3982" w:name="_Toc73959124"/>
      <w:r w:rsidRPr="004B0FA7">
        <w:rPr>
          <w:lang w:val="en-GB"/>
        </w:rPr>
        <w:t>I</w:t>
      </w:r>
      <w:r w:rsidRPr="00613E6E">
        <w:t>.</w:t>
      </w:r>
      <w:r>
        <w:t>2.2.3</w:t>
      </w:r>
      <w:r>
        <w:tab/>
        <w:t>A</w:t>
      </w:r>
      <w:r w:rsidRPr="00825076">
        <w:t xml:space="preserve">ppropriateness of </w:t>
      </w:r>
      <w:r>
        <w:t>INFO</w:t>
      </w:r>
      <w:r w:rsidRPr="00825076">
        <w:t xml:space="preserve"> Package Usage</w:t>
      </w:r>
      <w:bookmarkEnd w:id="3979"/>
      <w:bookmarkEnd w:id="3980"/>
      <w:bookmarkEnd w:id="3981"/>
      <w:bookmarkEnd w:id="3982"/>
    </w:p>
    <w:p w14:paraId="3EA763E8"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36B08A68"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2DBA8A6E"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685D5ED9"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610C9035" w14:textId="77777777" w:rsidR="004B0FA7" w:rsidRDefault="004B0FA7" w:rsidP="004B0FA7">
      <w:r>
        <w:t>The result of the evaluation of the above solutions were:</w:t>
      </w:r>
    </w:p>
    <w:p w14:paraId="3A05383E"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54B6714"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68BE722F"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6D2F6218" w14:textId="77777777" w:rsidR="004B0FA7" w:rsidRPr="00F6303A" w:rsidRDefault="004B0FA7" w:rsidP="004B0FA7">
      <w:pPr>
        <w:pStyle w:val="Heading3"/>
        <w:rPr>
          <w:lang w:val="en-US"/>
        </w:rPr>
      </w:pPr>
      <w:bookmarkStart w:id="3983" w:name="_Toc20153209"/>
      <w:bookmarkStart w:id="3984" w:name="_Toc27495874"/>
      <w:bookmarkStart w:id="3985" w:name="_Toc36109342"/>
      <w:bookmarkStart w:id="3986" w:name="_Toc73959125"/>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3983"/>
      <w:bookmarkEnd w:id="3984"/>
      <w:bookmarkEnd w:id="3985"/>
      <w:bookmarkEnd w:id="3986"/>
    </w:p>
    <w:p w14:paraId="4DD31792" w14:textId="77777777" w:rsidR="004B0FA7" w:rsidRPr="00F6303A" w:rsidRDefault="004B0FA7" w:rsidP="004B0FA7">
      <w:pPr>
        <w:rPr>
          <w:lang w:val="en-US"/>
        </w:rPr>
      </w:pPr>
      <w:r w:rsidRPr="00F6303A">
        <w:rPr>
          <w:lang w:val="en-US"/>
        </w:rPr>
        <w:t>g.3gpp.</w:t>
      </w:r>
      <w:r>
        <w:rPr>
          <w:lang w:val="en-US"/>
        </w:rPr>
        <w:t>mcvideo-info</w:t>
      </w:r>
    </w:p>
    <w:p w14:paraId="363C28C3" w14:textId="77777777" w:rsidR="004B0FA7" w:rsidRPr="00F6303A" w:rsidRDefault="004B0FA7" w:rsidP="004B0FA7">
      <w:pPr>
        <w:pStyle w:val="Heading3"/>
      </w:pPr>
      <w:bookmarkStart w:id="3987" w:name="_Toc20153210"/>
      <w:bookmarkStart w:id="3988" w:name="_Toc27495875"/>
      <w:bookmarkStart w:id="3989" w:name="_Toc36109343"/>
      <w:bookmarkStart w:id="3990" w:name="_Toc73959126"/>
      <w:r w:rsidRPr="00E26098">
        <w:rPr>
          <w:lang w:val="en-GB"/>
        </w:rPr>
        <w:t>I</w:t>
      </w:r>
      <w:r w:rsidRPr="00F6303A">
        <w:t>.</w:t>
      </w:r>
      <w:r>
        <w:t>2</w:t>
      </w:r>
      <w:r w:rsidRPr="00F6303A">
        <w:t>.2.</w:t>
      </w:r>
      <w:r>
        <w:t>5</w:t>
      </w:r>
      <w:r w:rsidRPr="00F6303A">
        <w:tab/>
        <w:t>Info package parameters</w:t>
      </w:r>
      <w:bookmarkEnd w:id="3987"/>
      <w:bookmarkEnd w:id="3988"/>
      <w:bookmarkEnd w:id="3989"/>
      <w:bookmarkEnd w:id="3990"/>
    </w:p>
    <w:p w14:paraId="3CF489D2" w14:textId="77777777" w:rsidR="004B0FA7" w:rsidRPr="00F6303A" w:rsidRDefault="004B0FA7" w:rsidP="004B0FA7">
      <w:r w:rsidRPr="00F6303A">
        <w:t>None defined</w:t>
      </w:r>
    </w:p>
    <w:p w14:paraId="0C5813FC" w14:textId="77777777" w:rsidR="004B0FA7" w:rsidRPr="00F6303A" w:rsidRDefault="004B0FA7" w:rsidP="004B0FA7">
      <w:pPr>
        <w:pStyle w:val="Heading3"/>
      </w:pPr>
      <w:bookmarkStart w:id="3991" w:name="_Toc20153211"/>
      <w:bookmarkStart w:id="3992" w:name="_Toc27495876"/>
      <w:bookmarkStart w:id="3993" w:name="_Toc36109344"/>
      <w:bookmarkStart w:id="3994" w:name="_Toc73959127"/>
      <w:r w:rsidRPr="00E26098">
        <w:rPr>
          <w:lang w:val="en-GB"/>
        </w:rPr>
        <w:t>I</w:t>
      </w:r>
      <w:r w:rsidRPr="00F6303A">
        <w:t>.</w:t>
      </w:r>
      <w:r>
        <w:t>2</w:t>
      </w:r>
      <w:r w:rsidRPr="00F6303A">
        <w:t>.2.</w:t>
      </w:r>
      <w:r>
        <w:t>6</w:t>
      </w:r>
      <w:r w:rsidRPr="00F6303A">
        <w:tab/>
        <w:t>SIP options tags</w:t>
      </w:r>
      <w:bookmarkEnd w:id="3991"/>
      <w:bookmarkEnd w:id="3992"/>
      <w:bookmarkEnd w:id="3993"/>
      <w:bookmarkEnd w:id="3994"/>
    </w:p>
    <w:p w14:paraId="2A036418" w14:textId="77777777" w:rsidR="004B0FA7" w:rsidRPr="00F6303A" w:rsidRDefault="004B0FA7" w:rsidP="004B0FA7">
      <w:r w:rsidRPr="00F6303A">
        <w:t>None defined</w:t>
      </w:r>
    </w:p>
    <w:p w14:paraId="5F23B360" w14:textId="77777777" w:rsidR="004B0FA7" w:rsidRPr="00F6303A" w:rsidRDefault="004B0FA7" w:rsidP="004B0FA7">
      <w:pPr>
        <w:pStyle w:val="Heading3"/>
        <w:rPr>
          <w:lang w:val="en-US"/>
        </w:rPr>
      </w:pPr>
      <w:bookmarkStart w:id="3995" w:name="_Toc20153212"/>
      <w:bookmarkStart w:id="3996" w:name="_Toc27495877"/>
      <w:bookmarkStart w:id="3997" w:name="_Toc36109345"/>
      <w:bookmarkStart w:id="3998" w:name="_Toc73959128"/>
      <w:r w:rsidRPr="00E26098">
        <w:rPr>
          <w:lang w:val="en-GB"/>
        </w:rPr>
        <w:t>I</w:t>
      </w:r>
      <w:r w:rsidRPr="00F6303A">
        <w:t>.</w:t>
      </w:r>
      <w:r>
        <w:t>2</w:t>
      </w:r>
      <w:r w:rsidRPr="00F6303A">
        <w:t>.2.</w:t>
      </w:r>
      <w:r>
        <w:rPr>
          <w:lang w:val="en-US"/>
        </w:rPr>
        <w:t>7</w:t>
      </w:r>
      <w:r w:rsidRPr="00F6303A">
        <w:tab/>
      </w:r>
      <w:r w:rsidRPr="00F6303A">
        <w:rPr>
          <w:lang w:val="en-US"/>
        </w:rPr>
        <w:t>INFO message body parts</w:t>
      </w:r>
      <w:bookmarkEnd w:id="3995"/>
      <w:bookmarkEnd w:id="3996"/>
      <w:bookmarkEnd w:id="3997"/>
      <w:bookmarkEnd w:id="3998"/>
    </w:p>
    <w:p w14:paraId="77A54EBA"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1BCA2225"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348CA090" w14:textId="77777777" w:rsidR="004B0FA7" w:rsidRPr="00F6303A" w:rsidRDefault="004B0FA7" w:rsidP="004B0FA7">
      <w:pPr>
        <w:pStyle w:val="Heading3"/>
        <w:rPr>
          <w:noProof/>
          <w:lang w:val="en-US"/>
        </w:rPr>
      </w:pPr>
      <w:bookmarkStart w:id="3999" w:name="_Toc20153213"/>
      <w:bookmarkStart w:id="4000" w:name="_Toc27495878"/>
      <w:bookmarkStart w:id="4001" w:name="_Toc36109346"/>
      <w:bookmarkStart w:id="4002" w:name="_Toc73959129"/>
      <w:r w:rsidRPr="00E26098">
        <w:rPr>
          <w:lang w:val="en-GB"/>
        </w:rPr>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3999"/>
      <w:bookmarkEnd w:id="4000"/>
      <w:bookmarkEnd w:id="4001"/>
      <w:bookmarkEnd w:id="4002"/>
    </w:p>
    <w:p w14:paraId="11F873DB"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03814D3D" w14:textId="77777777" w:rsidR="004B0FA7" w:rsidRPr="00F6303A" w:rsidRDefault="004B0FA7" w:rsidP="004B0FA7">
      <w:pPr>
        <w:pStyle w:val="Heading3"/>
        <w:rPr>
          <w:lang w:val="en-US"/>
        </w:rPr>
      </w:pPr>
      <w:bookmarkStart w:id="4003" w:name="_Toc20153214"/>
      <w:bookmarkStart w:id="4004" w:name="_Toc27495879"/>
      <w:bookmarkStart w:id="4005" w:name="_Toc36109347"/>
      <w:bookmarkStart w:id="4006" w:name="_Toc73959130"/>
      <w:r w:rsidRPr="00E26098">
        <w:rPr>
          <w:lang w:val="en-GB"/>
        </w:rPr>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4003"/>
      <w:bookmarkEnd w:id="4004"/>
      <w:bookmarkEnd w:id="4005"/>
      <w:bookmarkEnd w:id="4006"/>
    </w:p>
    <w:p w14:paraId="127CC4E0" w14:textId="77777777" w:rsidR="004B0FA7" w:rsidRPr="00F6303A" w:rsidRDefault="004B0FA7" w:rsidP="004B0FA7">
      <w:pPr>
        <w:rPr>
          <w:lang w:val="en-US"/>
        </w:rPr>
      </w:pPr>
      <w:r w:rsidRPr="00F6303A">
        <w:rPr>
          <w:lang w:val="en-US"/>
        </w:rPr>
        <w:t>Single INFO request generated after session set up.</w:t>
      </w:r>
    </w:p>
    <w:p w14:paraId="57998331" w14:textId="77777777" w:rsidR="004B0FA7" w:rsidRPr="00F6303A" w:rsidRDefault="004B0FA7" w:rsidP="004B0FA7">
      <w:pPr>
        <w:pStyle w:val="Heading3"/>
        <w:rPr>
          <w:lang w:val="en-US"/>
        </w:rPr>
      </w:pPr>
      <w:bookmarkStart w:id="4007" w:name="_Toc20153215"/>
      <w:bookmarkStart w:id="4008" w:name="_Toc27495880"/>
      <w:bookmarkStart w:id="4009" w:name="_Toc36109348"/>
      <w:bookmarkStart w:id="4010" w:name="_Toc73959131"/>
      <w:r w:rsidRPr="00E26098">
        <w:rPr>
          <w:lang w:val="en-GB"/>
        </w:rPr>
        <w:t>I</w:t>
      </w:r>
      <w:r w:rsidRPr="00F6303A">
        <w:t>.</w:t>
      </w:r>
      <w:r>
        <w:rPr>
          <w:lang w:val="en-US"/>
        </w:rPr>
        <w:t>2</w:t>
      </w:r>
      <w:r w:rsidRPr="00F6303A">
        <w:rPr>
          <w:lang w:val="en-US"/>
        </w:rPr>
        <w:t>.2.</w:t>
      </w:r>
      <w:r>
        <w:rPr>
          <w:lang w:val="en-US"/>
        </w:rPr>
        <w:t>10</w:t>
      </w:r>
      <w:r w:rsidRPr="00F6303A">
        <w:rPr>
          <w:lang w:val="en-US"/>
        </w:rPr>
        <w:tab/>
        <w:t>Info package security considerations</w:t>
      </w:r>
      <w:bookmarkEnd w:id="4007"/>
      <w:bookmarkEnd w:id="4008"/>
      <w:bookmarkEnd w:id="4009"/>
      <w:bookmarkEnd w:id="4010"/>
    </w:p>
    <w:p w14:paraId="374AC305"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A2876F3" w14:textId="77777777" w:rsidR="004B0FA7" w:rsidRPr="00F6303A" w:rsidRDefault="004B0FA7" w:rsidP="004B0FA7">
      <w:pPr>
        <w:pStyle w:val="Heading3"/>
        <w:rPr>
          <w:lang w:val="en-US"/>
        </w:rPr>
      </w:pPr>
      <w:bookmarkStart w:id="4011" w:name="_Toc20153216"/>
      <w:bookmarkStart w:id="4012" w:name="_Toc27495881"/>
      <w:bookmarkStart w:id="4013" w:name="_Toc36109349"/>
      <w:bookmarkStart w:id="4014" w:name="_Toc73959132"/>
      <w:r w:rsidRPr="00E26098">
        <w:rPr>
          <w:lang w:val="en-GB"/>
        </w:rPr>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4011"/>
      <w:bookmarkEnd w:id="4012"/>
      <w:bookmarkEnd w:id="4013"/>
      <w:bookmarkEnd w:id="4014"/>
    </w:p>
    <w:p w14:paraId="0D6823D8"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6F33C798"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307CFFEA"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46728ADA" w14:textId="77777777" w:rsidR="00080512" w:rsidRPr="0079589D" w:rsidRDefault="00080512" w:rsidP="00C32F32">
      <w:pPr>
        <w:pStyle w:val="Heading8"/>
      </w:pPr>
      <w:bookmarkStart w:id="4015" w:name="_Toc20153217"/>
      <w:bookmarkStart w:id="4016" w:name="_Toc27495882"/>
      <w:bookmarkStart w:id="4017" w:name="_Toc36109350"/>
      <w:bookmarkStart w:id="4018" w:name="_Toc73959133"/>
      <w:r w:rsidRPr="0079589D">
        <w:t xml:space="preserve">Annex </w:t>
      </w:r>
      <w:r w:rsidR="004B0FA7">
        <w:rPr>
          <w:lang w:val="en-GB"/>
        </w:rPr>
        <w:t>J</w:t>
      </w:r>
      <w:r w:rsidR="001F3C13" w:rsidRPr="0079589D">
        <w:t xml:space="preserve"> </w:t>
      </w:r>
      <w:r w:rsidRPr="0079589D">
        <w:t>(informative):</w:t>
      </w:r>
      <w:r w:rsidRPr="0079589D">
        <w:br/>
        <w:t>Change history</w:t>
      </w:r>
      <w:bookmarkEnd w:id="4015"/>
      <w:bookmarkEnd w:id="4016"/>
      <w:bookmarkEnd w:id="4017"/>
      <w:bookmarkEnd w:id="4018"/>
    </w:p>
    <w:tbl>
      <w:tblPr>
        <w:tblW w:w="970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40"/>
        <w:gridCol w:w="404"/>
        <w:gridCol w:w="4962"/>
        <w:gridCol w:w="708"/>
        <w:tblGridChange w:id="4019">
          <w:tblGrid>
            <w:gridCol w:w="800"/>
            <w:gridCol w:w="800"/>
            <w:gridCol w:w="1094"/>
            <w:gridCol w:w="500"/>
            <w:gridCol w:w="440"/>
            <w:gridCol w:w="404"/>
            <w:gridCol w:w="4962"/>
            <w:gridCol w:w="708"/>
          </w:tblGrid>
        </w:tblGridChange>
      </w:tblGrid>
      <w:tr w:rsidR="003C3971" w:rsidRPr="0079589D" w14:paraId="0F6595A1" w14:textId="77777777" w:rsidTr="00585B10">
        <w:tblPrEx>
          <w:tblCellMar>
            <w:top w:w="0" w:type="dxa"/>
            <w:bottom w:w="0" w:type="dxa"/>
          </w:tblCellMar>
        </w:tblPrEx>
        <w:trPr>
          <w:cantSplit/>
        </w:trPr>
        <w:tc>
          <w:tcPr>
            <w:tcW w:w="9708" w:type="dxa"/>
            <w:gridSpan w:val="8"/>
            <w:tcBorders>
              <w:bottom w:val="nil"/>
            </w:tcBorders>
            <w:shd w:val="solid" w:color="FFFFFF" w:fill="auto"/>
          </w:tcPr>
          <w:bookmarkEnd w:id="3950"/>
          <w:p w14:paraId="334594AE" w14:textId="77777777" w:rsidR="003C3971" w:rsidRPr="0079589D" w:rsidRDefault="003C3971" w:rsidP="00C72833">
            <w:pPr>
              <w:pStyle w:val="TAL"/>
              <w:jc w:val="center"/>
              <w:rPr>
                <w:b/>
                <w:sz w:val="16"/>
                <w:lang w:val="en-GB"/>
              </w:rPr>
            </w:pPr>
            <w:r w:rsidRPr="0079589D">
              <w:rPr>
                <w:b/>
                <w:lang w:val="en-GB"/>
              </w:rPr>
              <w:t>Change history</w:t>
            </w:r>
          </w:p>
        </w:tc>
      </w:tr>
      <w:tr w:rsidR="003C3971" w:rsidRPr="0079589D" w14:paraId="58672675" w14:textId="77777777" w:rsidTr="00585B10">
        <w:tblPrEx>
          <w:tblCellMar>
            <w:top w:w="0" w:type="dxa"/>
            <w:bottom w:w="0" w:type="dxa"/>
          </w:tblCellMar>
        </w:tblPrEx>
        <w:tc>
          <w:tcPr>
            <w:tcW w:w="800" w:type="dxa"/>
            <w:shd w:val="pct10" w:color="auto" w:fill="FFFFFF"/>
          </w:tcPr>
          <w:p w14:paraId="472A00BA" w14:textId="77777777" w:rsidR="003C3971" w:rsidRPr="0079589D" w:rsidRDefault="003C3971" w:rsidP="00C72833">
            <w:pPr>
              <w:pStyle w:val="TAL"/>
              <w:rPr>
                <w:b/>
                <w:sz w:val="16"/>
                <w:lang w:val="en-GB"/>
              </w:rPr>
            </w:pPr>
            <w:r w:rsidRPr="0079589D">
              <w:rPr>
                <w:b/>
                <w:sz w:val="16"/>
                <w:lang w:val="en-GB"/>
              </w:rPr>
              <w:t>Date</w:t>
            </w:r>
          </w:p>
        </w:tc>
        <w:tc>
          <w:tcPr>
            <w:tcW w:w="800" w:type="dxa"/>
            <w:shd w:val="pct10" w:color="auto" w:fill="FFFFFF"/>
          </w:tcPr>
          <w:p w14:paraId="316AC519" w14:textId="77777777" w:rsidR="003C3971" w:rsidRPr="0079589D" w:rsidRDefault="00DF2B1F" w:rsidP="00C72833">
            <w:pPr>
              <w:pStyle w:val="TAL"/>
              <w:rPr>
                <w:b/>
                <w:sz w:val="16"/>
                <w:lang w:val="en-GB"/>
              </w:rPr>
            </w:pPr>
            <w:r w:rsidRPr="0079589D">
              <w:rPr>
                <w:b/>
                <w:sz w:val="16"/>
                <w:lang w:val="en-GB"/>
              </w:rPr>
              <w:t>Meeting</w:t>
            </w:r>
          </w:p>
        </w:tc>
        <w:tc>
          <w:tcPr>
            <w:tcW w:w="1094" w:type="dxa"/>
            <w:shd w:val="pct10" w:color="auto" w:fill="FFFFFF"/>
          </w:tcPr>
          <w:p w14:paraId="68182EA4" w14:textId="77777777" w:rsidR="003C3971" w:rsidRPr="0079589D" w:rsidRDefault="003C3971" w:rsidP="00DF2B1F">
            <w:pPr>
              <w:pStyle w:val="TAL"/>
              <w:rPr>
                <w:b/>
                <w:sz w:val="16"/>
                <w:lang w:val="en-GB"/>
              </w:rPr>
            </w:pPr>
            <w:r w:rsidRPr="0079589D">
              <w:rPr>
                <w:b/>
                <w:sz w:val="16"/>
                <w:lang w:val="en-GB"/>
              </w:rPr>
              <w:t>TDoc</w:t>
            </w:r>
          </w:p>
        </w:tc>
        <w:tc>
          <w:tcPr>
            <w:tcW w:w="500" w:type="dxa"/>
            <w:shd w:val="pct10" w:color="auto" w:fill="FFFFFF"/>
          </w:tcPr>
          <w:p w14:paraId="02C22C43" w14:textId="77777777" w:rsidR="003C3971" w:rsidRPr="0079589D" w:rsidRDefault="003C3971" w:rsidP="00C72833">
            <w:pPr>
              <w:pStyle w:val="TAL"/>
              <w:rPr>
                <w:b/>
                <w:sz w:val="16"/>
                <w:lang w:val="en-GB"/>
              </w:rPr>
            </w:pPr>
            <w:r w:rsidRPr="0079589D">
              <w:rPr>
                <w:b/>
                <w:sz w:val="16"/>
                <w:lang w:val="en-GB"/>
              </w:rPr>
              <w:t>CR</w:t>
            </w:r>
          </w:p>
        </w:tc>
        <w:tc>
          <w:tcPr>
            <w:tcW w:w="440" w:type="dxa"/>
            <w:shd w:val="pct10" w:color="auto" w:fill="FFFFFF"/>
          </w:tcPr>
          <w:p w14:paraId="6E28C248" w14:textId="77777777" w:rsidR="003C3971" w:rsidRPr="0079589D" w:rsidRDefault="003C3971" w:rsidP="00C72833">
            <w:pPr>
              <w:pStyle w:val="TAL"/>
              <w:rPr>
                <w:b/>
                <w:sz w:val="16"/>
                <w:lang w:val="en-GB"/>
              </w:rPr>
            </w:pPr>
            <w:r w:rsidRPr="0079589D">
              <w:rPr>
                <w:b/>
                <w:sz w:val="16"/>
                <w:lang w:val="en-GB"/>
              </w:rPr>
              <w:t>Rev</w:t>
            </w:r>
          </w:p>
        </w:tc>
        <w:tc>
          <w:tcPr>
            <w:tcW w:w="404" w:type="dxa"/>
            <w:shd w:val="pct10" w:color="auto" w:fill="FFFFFF"/>
          </w:tcPr>
          <w:p w14:paraId="2CB229FD" w14:textId="77777777" w:rsidR="003C3971" w:rsidRPr="0079589D" w:rsidRDefault="003C3971" w:rsidP="00C72833">
            <w:pPr>
              <w:pStyle w:val="TAL"/>
              <w:rPr>
                <w:b/>
                <w:sz w:val="16"/>
                <w:lang w:val="en-GB"/>
              </w:rPr>
            </w:pPr>
            <w:r w:rsidRPr="0079589D">
              <w:rPr>
                <w:b/>
                <w:sz w:val="16"/>
                <w:lang w:val="en-GB"/>
              </w:rPr>
              <w:t>Cat</w:t>
            </w:r>
          </w:p>
        </w:tc>
        <w:tc>
          <w:tcPr>
            <w:tcW w:w="4962" w:type="dxa"/>
            <w:shd w:val="pct10" w:color="auto" w:fill="FFFFFF"/>
          </w:tcPr>
          <w:p w14:paraId="4A01939E" w14:textId="77777777" w:rsidR="003C3971" w:rsidRPr="0079589D" w:rsidRDefault="003C3971" w:rsidP="00C72833">
            <w:pPr>
              <w:pStyle w:val="TAL"/>
              <w:rPr>
                <w:b/>
                <w:sz w:val="16"/>
                <w:lang w:val="en-GB"/>
              </w:rPr>
            </w:pPr>
            <w:r w:rsidRPr="0079589D">
              <w:rPr>
                <w:b/>
                <w:sz w:val="16"/>
                <w:lang w:val="en-GB"/>
              </w:rPr>
              <w:t>Subject/Comment</w:t>
            </w:r>
          </w:p>
        </w:tc>
        <w:tc>
          <w:tcPr>
            <w:tcW w:w="708" w:type="dxa"/>
            <w:shd w:val="pct10" w:color="auto" w:fill="FFFFFF"/>
          </w:tcPr>
          <w:p w14:paraId="398903E4" w14:textId="77777777" w:rsidR="003C3971" w:rsidRPr="0079589D" w:rsidRDefault="003C3971" w:rsidP="00C72833">
            <w:pPr>
              <w:pStyle w:val="TAL"/>
              <w:rPr>
                <w:b/>
                <w:sz w:val="16"/>
                <w:lang w:val="en-GB"/>
              </w:rPr>
            </w:pPr>
            <w:r w:rsidRPr="0079589D">
              <w:rPr>
                <w:b/>
                <w:sz w:val="16"/>
                <w:lang w:val="en-GB"/>
              </w:rPr>
              <w:t>New vers</w:t>
            </w:r>
            <w:r w:rsidR="00DF2B1F" w:rsidRPr="0079589D">
              <w:rPr>
                <w:b/>
                <w:sz w:val="16"/>
                <w:lang w:val="en-GB"/>
              </w:rPr>
              <w:t>ion</w:t>
            </w:r>
          </w:p>
        </w:tc>
      </w:tr>
      <w:tr w:rsidR="003C3971" w:rsidRPr="0079589D" w14:paraId="402063A2" w14:textId="77777777" w:rsidTr="00585B10">
        <w:tblPrEx>
          <w:tblCellMar>
            <w:top w:w="0" w:type="dxa"/>
            <w:bottom w:w="0" w:type="dxa"/>
          </w:tblCellMar>
        </w:tblPrEx>
        <w:tc>
          <w:tcPr>
            <w:tcW w:w="800" w:type="dxa"/>
            <w:shd w:val="solid" w:color="FFFFFF" w:fill="auto"/>
          </w:tcPr>
          <w:p w14:paraId="083B2E2C" w14:textId="77777777" w:rsidR="003C3971"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61671564" w14:textId="77777777" w:rsidR="003C3971" w:rsidRPr="0079589D" w:rsidRDefault="003C3971" w:rsidP="00C72833">
            <w:pPr>
              <w:pStyle w:val="TAC"/>
              <w:rPr>
                <w:sz w:val="16"/>
                <w:szCs w:val="16"/>
                <w:lang w:val="en-GB"/>
              </w:rPr>
            </w:pPr>
          </w:p>
        </w:tc>
        <w:tc>
          <w:tcPr>
            <w:tcW w:w="1094" w:type="dxa"/>
            <w:shd w:val="solid" w:color="FFFFFF" w:fill="auto"/>
          </w:tcPr>
          <w:p w14:paraId="4AAC7B23" w14:textId="77777777" w:rsidR="003C3971" w:rsidRPr="0079589D" w:rsidRDefault="003C3971" w:rsidP="00C72833">
            <w:pPr>
              <w:pStyle w:val="TAC"/>
              <w:rPr>
                <w:sz w:val="16"/>
                <w:szCs w:val="16"/>
                <w:lang w:val="en-GB"/>
              </w:rPr>
            </w:pPr>
          </w:p>
        </w:tc>
        <w:tc>
          <w:tcPr>
            <w:tcW w:w="500" w:type="dxa"/>
            <w:shd w:val="solid" w:color="FFFFFF" w:fill="auto"/>
          </w:tcPr>
          <w:p w14:paraId="55FCD770" w14:textId="77777777" w:rsidR="003C3971" w:rsidRPr="0079589D" w:rsidRDefault="003C3971" w:rsidP="00C72833">
            <w:pPr>
              <w:pStyle w:val="TAL"/>
              <w:rPr>
                <w:sz w:val="16"/>
                <w:szCs w:val="16"/>
                <w:lang w:val="en-GB"/>
              </w:rPr>
            </w:pPr>
          </w:p>
        </w:tc>
        <w:tc>
          <w:tcPr>
            <w:tcW w:w="440" w:type="dxa"/>
            <w:shd w:val="solid" w:color="FFFFFF" w:fill="auto"/>
          </w:tcPr>
          <w:p w14:paraId="5FE1C8D7" w14:textId="77777777" w:rsidR="003C3971" w:rsidRPr="0079589D" w:rsidRDefault="003C3971" w:rsidP="00C72833">
            <w:pPr>
              <w:pStyle w:val="TAR"/>
              <w:rPr>
                <w:sz w:val="16"/>
                <w:szCs w:val="16"/>
                <w:lang w:val="en-GB"/>
              </w:rPr>
            </w:pPr>
          </w:p>
        </w:tc>
        <w:tc>
          <w:tcPr>
            <w:tcW w:w="404" w:type="dxa"/>
            <w:shd w:val="solid" w:color="FFFFFF" w:fill="auto"/>
          </w:tcPr>
          <w:p w14:paraId="73E2C22F" w14:textId="77777777" w:rsidR="003C3971" w:rsidRPr="0079589D" w:rsidRDefault="003C3971" w:rsidP="00C72833">
            <w:pPr>
              <w:pStyle w:val="TAC"/>
              <w:rPr>
                <w:sz w:val="16"/>
                <w:szCs w:val="16"/>
                <w:lang w:val="en-GB"/>
              </w:rPr>
            </w:pPr>
          </w:p>
        </w:tc>
        <w:tc>
          <w:tcPr>
            <w:tcW w:w="4962" w:type="dxa"/>
            <w:shd w:val="solid" w:color="FFFFFF" w:fill="auto"/>
          </w:tcPr>
          <w:p w14:paraId="5D407C5C"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DEFB5DC" w14:textId="77777777" w:rsidR="003C3971" w:rsidRPr="0079589D" w:rsidRDefault="00A804A5" w:rsidP="00C72833">
            <w:pPr>
              <w:pStyle w:val="TAC"/>
              <w:rPr>
                <w:sz w:val="16"/>
                <w:szCs w:val="16"/>
                <w:lang w:val="en-GB"/>
              </w:rPr>
            </w:pPr>
            <w:r w:rsidRPr="0079589D">
              <w:rPr>
                <w:sz w:val="16"/>
                <w:szCs w:val="16"/>
                <w:lang w:val="en-GB"/>
              </w:rPr>
              <w:t>0.0.0</w:t>
            </w:r>
          </w:p>
        </w:tc>
      </w:tr>
      <w:tr w:rsidR="00A804A5" w:rsidRPr="0079589D" w14:paraId="05BD5EDD" w14:textId="77777777" w:rsidTr="00585B10">
        <w:tblPrEx>
          <w:tblCellMar>
            <w:top w:w="0" w:type="dxa"/>
            <w:bottom w:w="0" w:type="dxa"/>
          </w:tblCellMar>
        </w:tblPrEx>
        <w:tc>
          <w:tcPr>
            <w:tcW w:w="800" w:type="dxa"/>
            <w:shd w:val="solid" w:color="FFFFFF" w:fill="auto"/>
          </w:tcPr>
          <w:p w14:paraId="359B05DC" w14:textId="77777777" w:rsidR="00A804A5"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173C91C1" w14:textId="77777777" w:rsidR="00A804A5" w:rsidRPr="0079589D" w:rsidRDefault="00A804A5" w:rsidP="00C72833">
            <w:pPr>
              <w:pStyle w:val="TAC"/>
              <w:rPr>
                <w:sz w:val="16"/>
                <w:szCs w:val="16"/>
                <w:lang w:val="en-GB"/>
              </w:rPr>
            </w:pPr>
          </w:p>
        </w:tc>
        <w:tc>
          <w:tcPr>
            <w:tcW w:w="1094" w:type="dxa"/>
            <w:shd w:val="solid" w:color="FFFFFF" w:fill="auto"/>
          </w:tcPr>
          <w:p w14:paraId="09B061DF" w14:textId="77777777" w:rsidR="00A804A5" w:rsidRPr="0079589D" w:rsidRDefault="00A804A5" w:rsidP="00C72833">
            <w:pPr>
              <w:pStyle w:val="TAC"/>
              <w:rPr>
                <w:sz w:val="16"/>
                <w:szCs w:val="16"/>
                <w:lang w:val="en-GB"/>
              </w:rPr>
            </w:pPr>
          </w:p>
        </w:tc>
        <w:tc>
          <w:tcPr>
            <w:tcW w:w="500" w:type="dxa"/>
            <w:shd w:val="solid" w:color="FFFFFF" w:fill="auto"/>
          </w:tcPr>
          <w:p w14:paraId="4EA769CC" w14:textId="77777777" w:rsidR="00A804A5" w:rsidRPr="0079589D" w:rsidRDefault="00A804A5" w:rsidP="00C72833">
            <w:pPr>
              <w:pStyle w:val="TAL"/>
              <w:rPr>
                <w:sz w:val="16"/>
                <w:szCs w:val="16"/>
                <w:lang w:val="en-GB"/>
              </w:rPr>
            </w:pPr>
          </w:p>
        </w:tc>
        <w:tc>
          <w:tcPr>
            <w:tcW w:w="440" w:type="dxa"/>
            <w:shd w:val="solid" w:color="FFFFFF" w:fill="auto"/>
          </w:tcPr>
          <w:p w14:paraId="0792A362" w14:textId="77777777" w:rsidR="00A804A5" w:rsidRPr="0079589D" w:rsidRDefault="00A804A5" w:rsidP="00C72833">
            <w:pPr>
              <w:pStyle w:val="TAR"/>
              <w:rPr>
                <w:sz w:val="16"/>
                <w:szCs w:val="16"/>
                <w:lang w:val="en-GB"/>
              </w:rPr>
            </w:pPr>
          </w:p>
        </w:tc>
        <w:tc>
          <w:tcPr>
            <w:tcW w:w="404" w:type="dxa"/>
            <w:shd w:val="solid" w:color="FFFFFF" w:fill="auto"/>
          </w:tcPr>
          <w:p w14:paraId="1F92AC23" w14:textId="77777777" w:rsidR="00A804A5" w:rsidRPr="0079589D" w:rsidRDefault="00A804A5" w:rsidP="00C72833">
            <w:pPr>
              <w:pStyle w:val="TAC"/>
              <w:rPr>
                <w:sz w:val="16"/>
                <w:szCs w:val="16"/>
                <w:lang w:val="en-GB"/>
              </w:rPr>
            </w:pPr>
          </w:p>
        </w:tc>
        <w:tc>
          <w:tcPr>
            <w:tcW w:w="4962" w:type="dxa"/>
            <w:shd w:val="solid" w:color="FFFFFF" w:fill="auto"/>
          </w:tcPr>
          <w:p w14:paraId="58E283C5"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04E5FA3B" w14:textId="77777777" w:rsidR="00A804A5" w:rsidRPr="0079589D" w:rsidRDefault="00A804A5" w:rsidP="00C72833">
            <w:pPr>
              <w:pStyle w:val="TAC"/>
              <w:rPr>
                <w:sz w:val="16"/>
                <w:szCs w:val="16"/>
                <w:lang w:val="en-GB"/>
              </w:rPr>
            </w:pPr>
            <w:r w:rsidRPr="0079589D">
              <w:rPr>
                <w:sz w:val="16"/>
                <w:szCs w:val="16"/>
                <w:lang w:val="en-GB"/>
              </w:rPr>
              <w:t>0.1.0</w:t>
            </w:r>
          </w:p>
        </w:tc>
      </w:tr>
      <w:tr w:rsidR="002F0A58" w:rsidRPr="006B0D02" w14:paraId="2B0E9B90" w14:textId="77777777" w:rsidTr="00585B10">
        <w:tblPrEx>
          <w:tblCellMar>
            <w:top w:w="0" w:type="dxa"/>
            <w:bottom w:w="0" w:type="dxa"/>
          </w:tblCellMar>
        </w:tblPrEx>
        <w:tc>
          <w:tcPr>
            <w:tcW w:w="800" w:type="dxa"/>
            <w:shd w:val="solid" w:color="FFFFFF" w:fill="auto"/>
          </w:tcPr>
          <w:p w14:paraId="4CECE4F4" w14:textId="77777777" w:rsidR="002F0A58" w:rsidRPr="0079589D" w:rsidRDefault="002F0A58" w:rsidP="00C72833">
            <w:pPr>
              <w:pStyle w:val="TAC"/>
              <w:rPr>
                <w:sz w:val="16"/>
                <w:szCs w:val="16"/>
                <w:lang w:val="en-GB"/>
              </w:rPr>
            </w:pPr>
            <w:r w:rsidRPr="0079589D">
              <w:rPr>
                <w:sz w:val="16"/>
                <w:szCs w:val="16"/>
                <w:lang w:val="en-GB"/>
              </w:rPr>
              <w:t>2017-03</w:t>
            </w:r>
          </w:p>
        </w:tc>
        <w:tc>
          <w:tcPr>
            <w:tcW w:w="800" w:type="dxa"/>
            <w:shd w:val="solid" w:color="FFFFFF" w:fill="auto"/>
          </w:tcPr>
          <w:p w14:paraId="371845F9" w14:textId="77777777" w:rsidR="002F0A58" w:rsidRPr="0079589D" w:rsidRDefault="002F0A58" w:rsidP="00C72833">
            <w:pPr>
              <w:pStyle w:val="TAC"/>
              <w:rPr>
                <w:sz w:val="16"/>
                <w:szCs w:val="16"/>
                <w:lang w:val="en-GB"/>
              </w:rPr>
            </w:pPr>
          </w:p>
        </w:tc>
        <w:tc>
          <w:tcPr>
            <w:tcW w:w="1094" w:type="dxa"/>
            <w:shd w:val="solid" w:color="FFFFFF" w:fill="auto"/>
          </w:tcPr>
          <w:p w14:paraId="3941396C" w14:textId="77777777" w:rsidR="002F0A58" w:rsidRPr="0079589D" w:rsidRDefault="002F0A58" w:rsidP="00C72833">
            <w:pPr>
              <w:pStyle w:val="TAC"/>
              <w:rPr>
                <w:sz w:val="16"/>
                <w:szCs w:val="16"/>
                <w:lang w:val="en-GB"/>
              </w:rPr>
            </w:pPr>
          </w:p>
        </w:tc>
        <w:tc>
          <w:tcPr>
            <w:tcW w:w="500" w:type="dxa"/>
            <w:shd w:val="solid" w:color="FFFFFF" w:fill="auto"/>
          </w:tcPr>
          <w:p w14:paraId="1644C784" w14:textId="77777777" w:rsidR="002F0A58" w:rsidRPr="0079589D" w:rsidRDefault="002F0A58" w:rsidP="00C72833">
            <w:pPr>
              <w:pStyle w:val="TAL"/>
              <w:rPr>
                <w:sz w:val="16"/>
                <w:szCs w:val="16"/>
                <w:lang w:val="en-GB"/>
              </w:rPr>
            </w:pPr>
          </w:p>
        </w:tc>
        <w:tc>
          <w:tcPr>
            <w:tcW w:w="440" w:type="dxa"/>
            <w:shd w:val="solid" w:color="FFFFFF" w:fill="auto"/>
          </w:tcPr>
          <w:p w14:paraId="67A6E047" w14:textId="77777777" w:rsidR="002F0A58" w:rsidRPr="0079589D" w:rsidRDefault="002F0A58" w:rsidP="00C72833">
            <w:pPr>
              <w:pStyle w:val="TAR"/>
              <w:rPr>
                <w:sz w:val="16"/>
                <w:szCs w:val="16"/>
                <w:lang w:val="en-GB"/>
              </w:rPr>
            </w:pPr>
          </w:p>
        </w:tc>
        <w:tc>
          <w:tcPr>
            <w:tcW w:w="404" w:type="dxa"/>
            <w:shd w:val="solid" w:color="FFFFFF" w:fill="auto"/>
          </w:tcPr>
          <w:p w14:paraId="07F6EF05" w14:textId="77777777" w:rsidR="002F0A58" w:rsidRPr="0079589D" w:rsidRDefault="002F0A58" w:rsidP="00C72833">
            <w:pPr>
              <w:pStyle w:val="TAC"/>
              <w:rPr>
                <w:sz w:val="16"/>
                <w:szCs w:val="16"/>
                <w:lang w:val="en-GB"/>
              </w:rPr>
            </w:pPr>
          </w:p>
        </w:tc>
        <w:tc>
          <w:tcPr>
            <w:tcW w:w="4962" w:type="dxa"/>
            <w:shd w:val="solid" w:color="FFFFFF" w:fill="auto"/>
          </w:tcPr>
          <w:p w14:paraId="273C4386" w14:textId="77777777" w:rsidR="002F0A58" w:rsidRPr="00E26098" w:rsidRDefault="002F0A58" w:rsidP="00E26098">
            <w:pPr>
              <w:pStyle w:val="TAL"/>
              <w:rPr>
                <w:sz w:val="16"/>
                <w:szCs w:val="16"/>
              </w:rPr>
            </w:pPr>
            <w:r w:rsidRPr="00E26098">
              <w:rPr>
                <w:sz w:val="16"/>
                <w:szCs w:val="16"/>
              </w:rPr>
              <w:t>Implementing the following agreed P-CRs after CT1#102:</w:t>
            </w:r>
          </w:p>
          <w:p w14:paraId="4DF721B4"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1CD4CECF" w14:textId="77777777" w:rsidR="002F0A58" w:rsidRPr="00DF30D6" w:rsidRDefault="002F0A58" w:rsidP="00C72833">
            <w:pPr>
              <w:pStyle w:val="TAC"/>
              <w:rPr>
                <w:sz w:val="16"/>
                <w:szCs w:val="16"/>
                <w:lang w:val="en-GB"/>
              </w:rPr>
            </w:pPr>
            <w:r w:rsidRPr="0079589D">
              <w:rPr>
                <w:sz w:val="16"/>
                <w:szCs w:val="16"/>
                <w:lang w:val="en-GB"/>
              </w:rPr>
              <w:t>0.2.0</w:t>
            </w:r>
          </w:p>
        </w:tc>
      </w:tr>
      <w:tr w:rsidR="005F2A3E" w:rsidRPr="006B0D02" w14:paraId="61953E54" w14:textId="77777777" w:rsidTr="00585B10">
        <w:tblPrEx>
          <w:tblCellMar>
            <w:top w:w="0" w:type="dxa"/>
            <w:bottom w:w="0" w:type="dxa"/>
          </w:tblCellMar>
        </w:tblPrEx>
        <w:tc>
          <w:tcPr>
            <w:tcW w:w="800" w:type="dxa"/>
            <w:shd w:val="solid" w:color="FFFFFF" w:fill="auto"/>
          </w:tcPr>
          <w:p w14:paraId="6A72BE46" w14:textId="77777777" w:rsidR="005F2A3E" w:rsidRPr="0079589D" w:rsidRDefault="005F2A3E" w:rsidP="00C72833">
            <w:pPr>
              <w:pStyle w:val="TAC"/>
              <w:rPr>
                <w:sz w:val="16"/>
                <w:szCs w:val="16"/>
                <w:lang w:val="en-GB"/>
              </w:rPr>
            </w:pPr>
            <w:r>
              <w:rPr>
                <w:sz w:val="16"/>
                <w:szCs w:val="16"/>
                <w:lang w:val="en-GB"/>
              </w:rPr>
              <w:t>2017-04</w:t>
            </w:r>
          </w:p>
        </w:tc>
        <w:tc>
          <w:tcPr>
            <w:tcW w:w="800" w:type="dxa"/>
            <w:shd w:val="solid" w:color="FFFFFF" w:fill="auto"/>
          </w:tcPr>
          <w:p w14:paraId="4EFA70E6" w14:textId="77777777" w:rsidR="005F2A3E" w:rsidRPr="0079589D" w:rsidRDefault="005F2A3E" w:rsidP="00C72833">
            <w:pPr>
              <w:pStyle w:val="TAC"/>
              <w:rPr>
                <w:sz w:val="16"/>
                <w:szCs w:val="16"/>
                <w:lang w:val="en-GB"/>
              </w:rPr>
            </w:pPr>
          </w:p>
        </w:tc>
        <w:tc>
          <w:tcPr>
            <w:tcW w:w="1094" w:type="dxa"/>
            <w:shd w:val="solid" w:color="FFFFFF" w:fill="auto"/>
          </w:tcPr>
          <w:p w14:paraId="78CA0FDA" w14:textId="77777777" w:rsidR="005F2A3E" w:rsidRPr="0079589D" w:rsidRDefault="005F2A3E" w:rsidP="00C72833">
            <w:pPr>
              <w:pStyle w:val="TAC"/>
              <w:rPr>
                <w:sz w:val="16"/>
                <w:szCs w:val="16"/>
                <w:lang w:val="en-GB"/>
              </w:rPr>
            </w:pPr>
          </w:p>
        </w:tc>
        <w:tc>
          <w:tcPr>
            <w:tcW w:w="500" w:type="dxa"/>
            <w:shd w:val="solid" w:color="FFFFFF" w:fill="auto"/>
          </w:tcPr>
          <w:p w14:paraId="7ACF1866" w14:textId="77777777" w:rsidR="005F2A3E" w:rsidRPr="0079589D" w:rsidRDefault="005F2A3E" w:rsidP="00C72833">
            <w:pPr>
              <w:pStyle w:val="TAL"/>
              <w:rPr>
                <w:sz w:val="16"/>
                <w:szCs w:val="16"/>
                <w:lang w:val="en-GB"/>
              </w:rPr>
            </w:pPr>
          </w:p>
        </w:tc>
        <w:tc>
          <w:tcPr>
            <w:tcW w:w="440" w:type="dxa"/>
            <w:shd w:val="solid" w:color="FFFFFF" w:fill="auto"/>
          </w:tcPr>
          <w:p w14:paraId="75E80B25" w14:textId="77777777" w:rsidR="005F2A3E" w:rsidRPr="0079589D" w:rsidRDefault="005F2A3E" w:rsidP="00C72833">
            <w:pPr>
              <w:pStyle w:val="TAR"/>
              <w:rPr>
                <w:sz w:val="16"/>
                <w:szCs w:val="16"/>
                <w:lang w:val="en-GB"/>
              </w:rPr>
            </w:pPr>
          </w:p>
        </w:tc>
        <w:tc>
          <w:tcPr>
            <w:tcW w:w="404" w:type="dxa"/>
            <w:shd w:val="solid" w:color="FFFFFF" w:fill="auto"/>
          </w:tcPr>
          <w:p w14:paraId="620081A7" w14:textId="77777777" w:rsidR="005F2A3E" w:rsidRPr="0079589D" w:rsidRDefault="005F2A3E" w:rsidP="00C72833">
            <w:pPr>
              <w:pStyle w:val="TAC"/>
              <w:rPr>
                <w:sz w:val="16"/>
                <w:szCs w:val="16"/>
                <w:lang w:val="en-GB"/>
              </w:rPr>
            </w:pPr>
          </w:p>
        </w:tc>
        <w:tc>
          <w:tcPr>
            <w:tcW w:w="4962" w:type="dxa"/>
            <w:shd w:val="solid" w:color="FFFFFF" w:fill="auto"/>
          </w:tcPr>
          <w:p w14:paraId="487ABD35" w14:textId="77777777" w:rsidR="005F2A3E" w:rsidRPr="00E26098" w:rsidRDefault="005F2A3E" w:rsidP="00E26098">
            <w:pPr>
              <w:pStyle w:val="TAL"/>
              <w:rPr>
                <w:sz w:val="16"/>
                <w:szCs w:val="16"/>
              </w:rPr>
            </w:pPr>
            <w:r w:rsidRPr="00E26098">
              <w:rPr>
                <w:sz w:val="16"/>
                <w:szCs w:val="16"/>
              </w:rPr>
              <w:t>Implementing the following agreed P-CRs after CT1#103:</w:t>
            </w:r>
          </w:p>
          <w:p w14:paraId="27B9766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1100AA62" w14:textId="77777777" w:rsidR="005F2A3E" w:rsidRPr="0079589D" w:rsidRDefault="005F2A3E" w:rsidP="00C72833">
            <w:pPr>
              <w:pStyle w:val="TAC"/>
              <w:rPr>
                <w:sz w:val="16"/>
                <w:szCs w:val="16"/>
                <w:lang w:val="en-GB"/>
              </w:rPr>
            </w:pPr>
            <w:r>
              <w:rPr>
                <w:sz w:val="16"/>
                <w:szCs w:val="16"/>
                <w:lang w:val="en-GB"/>
              </w:rPr>
              <w:t>0.3.0</w:t>
            </w:r>
          </w:p>
        </w:tc>
      </w:tr>
      <w:tr w:rsidR="00C641A3" w:rsidRPr="006B0D02" w14:paraId="5F79A71C" w14:textId="77777777" w:rsidTr="00585B10">
        <w:tblPrEx>
          <w:tblCellMar>
            <w:top w:w="0" w:type="dxa"/>
            <w:bottom w:w="0" w:type="dxa"/>
          </w:tblCellMar>
        </w:tblPrEx>
        <w:tc>
          <w:tcPr>
            <w:tcW w:w="800" w:type="dxa"/>
            <w:shd w:val="solid" w:color="FFFFFF" w:fill="auto"/>
          </w:tcPr>
          <w:p w14:paraId="3584F65B" w14:textId="77777777" w:rsidR="00C641A3" w:rsidRDefault="00C641A3" w:rsidP="00C72833">
            <w:pPr>
              <w:pStyle w:val="TAC"/>
              <w:rPr>
                <w:sz w:val="16"/>
                <w:szCs w:val="16"/>
                <w:lang w:val="en-GB"/>
              </w:rPr>
            </w:pPr>
            <w:r>
              <w:rPr>
                <w:sz w:val="16"/>
                <w:szCs w:val="16"/>
                <w:lang w:val="en-GB"/>
              </w:rPr>
              <w:t>2017-05</w:t>
            </w:r>
          </w:p>
        </w:tc>
        <w:tc>
          <w:tcPr>
            <w:tcW w:w="800" w:type="dxa"/>
            <w:shd w:val="solid" w:color="FFFFFF" w:fill="auto"/>
          </w:tcPr>
          <w:p w14:paraId="48EBD2BB" w14:textId="77777777" w:rsidR="00C641A3" w:rsidRPr="0079589D" w:rsidRDefault="00C641A3" w:rsidP="00C72833">
            <w:pPr>
              <w:pStyle w:val="TAC"/>
              <w:rPr>
                <w:sz w:val="16"/>
                <w:szCs w:val="16"/>
                <w:lang w:val="en-GB"/>
              </w:rPr>
            </w:pPr>
          </w:p>
        </w:tc>
        <w:tc>
          <w:tcPr>
            <w:tcW w:w="1094" w:type="dxa"/>
            <w:shd w:val="solid" w:color="FFFFFF" w:fill="auto"/>
          </w:tcPr>
          <w:p w14:paraId="1A002953" w14:textId="77777777" w:rsidR="00C641A3" w:rsidRPr="0079589D" w:rsidRDefault="00C641A3" w:rsidP="00C72833">
            <w:pPr>
              <w:pStyle w:val="TAC"/>
              <w:rPr>
                <w:sz w:val="16"/>
                <w:szCs w:val="16"/>
                <w:lang w:val="en-GB"/>
              </w:rPr>
            </w:pPr>
          </w:p>
        </w:tc>
        <w:tc>
          <w:tcPr>
            <w:tcW w:w="500" w:type="dxa"/>
            <w:shd w:val="solid" w:color="FFFFFF" w:fill="auto"/>
          </w:tcPr>
          <w:p w14:paraId="133E2361" w14:textId="77777777" w:rsidR="00C641A3" w:rsidRPr="0079589D" w:rsidRDefault="00C641A3" w:rsidP="00C72833">
            <w:pPr>
              <w:pStyle w:val="TAL"/>
              <w:rPr>
                <w:sz w:val="16"/>
                <w:szCs w:val="16"/>
                <w:lang w:val="en-GB"/>
              </w:rPr>
            </w:pPr>
          </w:p>
        </w:tc>
        <w:tc>
          <w:tcPr>
            <w:tcW w:w="440" w:type="dxa"/>
            <w:shd w:val="solid" w:color="FFFFFF" w:fill="auto"/>
          </w:tcPr>
          <w:p w14:paraId="51E00BFD" w14:textId="77777777" w:rsidR="00C641A3" w:rsidRPr="0079589D" w:rsidRDefault="00C641A3" w:rsidP="00C72833">
            <w:pPr>
              <w:pStyle w:val="TAR"/>
              <w:rPr>
                <w:sz w:val="16"/>
                <w:szCs w:val="16"/>
                <w:lang w:val="en-GB"/>
              </w:rPr>
            </w:pPr>
          </w:p>
        </w:tc>
        <w:tc>
          <w:tcPr>
            <w:tcW w:w="404" w:type="dxa"/>
            <w:shd w:val="solid" w:color="FFFFFF" w:fill="auto"/>
          </w:tcPr>
          <w:p w14:paraId="1B38DB41" w14:textId="77777777" w:rsidR="00C641A3" w:rsidRPr="0079589D" w:rsidRDefault="00C641A3" w:rsidP="00C72833">
            <w:pPr>
              <w:pStyle w:val="TAC"/>
              <w:rPr>
                <w:sz w:val="16"/>
                <w:szCs w:val="16"/>
                <w:lang w:val="en-GB"/>
              </w:rPr>
            </w:pPr>
          </w:p>
        </w:tc>
        <w:tc>
          <w:tcPr>
            <w:tcW w:w="4962" w:type="dxa"/>
            <w:shd w:val="solid" w:color="FFFFFF" w:fill="auto"/>
          </w:tcPr>
          <w:p w14:paraId="6F400721" w14:textId="77777777" w:rsidR="006E5E95" w:rsidRPr="00E26098" w:rsidRDefault="006E5E95" w:rsidP="00E26098">
            <w:pPr>
              <w:pStyle w:val="TAL"/>
              <w:rPr>
                <w:sz w:val="16"/>
                <w:szCs w:val="16"/>
              </w:rPr>
            </w:pPr>
            <w:r w:rsidRPr="00E26098">
              <w:rPr>
                <w:sz w:val="16"/>
                <w:szCs w:val="16"/>
              </w:rPr>
              <w:t>Implementing the following agreed P-CRs after CT1#104:</w:t>
            </w:r>
          </w:p>
          <w:p w14:paraId="065E77E0"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71297BA7" w14:textId="77777777" w:rsidR="00C641A3" w:rsidRDefault="006E5E95" w:rsidP="00C72833">
            <w:pPr>
              <w:pStyle w:val="TAC"/>
              <w:rPr>
                <w:sz w:val="16"/>
                <w:szCs w:val="16"/>
                <w:lang w:val="en-GB"/>
              </w:rPr>
            </w:pPr>
            <w:r>
              <w:rPr>
                <w:sz w:val="16"/>
                <w:szCs w:val="16"/>
                <w:lang w:val="en-GB"/>
              </w:rPr>
              <w:t>0.4.0</w:t>
            </w:r>
          </w:p>
        </w:tc>
      </w:tr>
      <w:tr w:rsidR="00A2479A" w:rsidRPr="006B0D02" w14:paraId="07F5DC60" w14:textId="77777777" w:rsidTr="00585B10">
        <w:tblPrEx>
          <w:tblCellMar>
            <w:top w:w="0" w:type="dxa"/>
            <w:bottom w:w="0" w:type="dxa"/>
          </w:tblCellMar>
        </w:tblPrEx>
        <w:tc>
          <w:tcPr>
            <w:tcW w:w="800" w:type="dxa"/>
            <w:shd w:val="solid" w:color="FFFFFF" w:fill="auto"/>
          </w:tcPr>
          <w:p w14:paraId="590CB74F" w14:textId="77777777" w:rsidR="00A2479A" w:rsidRDefault="00A2479A" w:rsidP="00C72833">
            <w:pPr>
              <w:pStyle w:val="TAC"/>
              <w:rPr>
                <w:sz w:val="16"/>
                <w:szCs w:val="16"/>
                <w:lang w:val="en-GB"/>
              </w:rPr>
            </w:pPr>
            <w:r>
              <w:rPr>
                <w:sz w:val="16"/>
                <w:szCs w:val="16"/>
                <w:lang w:val="en-GB"/>
              </w:rPr>
              <w:t>2017-06</w:t>
            </w:r>
          </w:p>
        </w:tc>
        <w:tc>
          <w:tcPr>
            <w:tcW w:w="800" w:type="dxa"/>
            <w:shd w:val="solid" w:color="FFFFFF" w:fill="auto"/>
          </w:tcPr>
          <w:p w14:paraId="57E13F3E" w14:textId="77777777" w:rsidR="00A2479A" w:rsidRPr="0079589D" w:rsidRDefault="00A2479A" w:rsidP="00C72833">
            <w:pPr>
              <w:pStyle w:val="TAC"/>
              <w:rPr>
                <w:sz w:val="16"/>
                <w:szCs w:val="16"/>
                <w:lang w:val="en-GB"/>
              </w:rPr>
            </w:pPr>
            <w:r>
              <w:rPr>
                <w:sz w:val="16"/>
                <w:szCs w:val="16"/>
                <w:lang w:val="en-GB"/>
              </w:rPr>
              <w:t>CT-76</w:t>
            </w:r>
          </w:p>
        </w:tc>
        <w:tc>
          <w:tcPr>
            <w:tcW w:w="1094" w:type="dxa"/>
            <w:shd w:val="solid" w:color="FFFFFF" w:fill="auto"/>
          </w:tcPr>
          <w:p w14:paraId="77441CCA" w14:textId="77777777" w:rsidR="00A2479A" w:rsidRPr="0079589D" w:rsidRDefault="00A2479A" w:rsidP="00C72833">
            <w:pPr>
              <w:pStyle w:val="TAC"/>
              <w:rPr>
                <w:sz w:val="16"/>
                <w:szCs w:val="16"/>
                <w:lang w:val="en-GB"/>
              </w:rPr>
            </w:pPr>
            <w:r w:rsidRPr="00A2479A">
              <w:rPr>
                <w:sz w:val="16"/>
                <w:szCs w:val="16"/>
                <w:lang w:val="en-GB"/>
              </w:rPr>
              <w:t>CP-171108</w:t>
            </w:r>
          </w:p>
        </w:tc>
        <w:tc>
          <w:tcPr>
            <w:tcW w:w="500" w:type="dxa"/>
            <w:shd w:val="solid" w:color="FFFFFF" w:fill="auto"/>
          </w:tcPr>
          <w:p w14:paraId="0B116779" w14:textId="77777777" w:rsidR="00A2479A" w:rsidRPr="0079589D" w:rsidRDefault="00A2479A" w:rsidP="00C72833">
            <w:pPr>
              <w:pStyle w:val="TAL"/>
              <w:rPr>
                <w:sz w:val="16"/>
                <w:szCs w:val="16"/>
                <w:lang w:val="en-GB"/>
              </w:rPr>
            </w:pPr>
          </w:p>
        </w:tc>
        <w:tc>
          <w:tcPr>
            <w:tcW w:w="440" w:type="dxa"/>
            <w:shd w:val="solid" w:color="FFFFFF" w:fill="auto"/>
          </w:tcPr>
          <w:p w14:paraId="35BB4AA0" w14:textId="77777777" w:rsidR="00A2479A" w:rsidRPr="0079589D" w:rsidRDefault="00A2479A" w:rsidP="00C72833">
            <w:pPr>
              <w:pStyle w:val="TAR"/>
              <w:rPr>
                <w:sz w:val="16"/>
                <w:szCs w:val="16"/>
                <w:lang w:val="en-GB"/>
              </w:rPr>
            </w:pPr>
          </w:p>
        </w:tc>
        <w:tc>
          <w:tcPr>
            <w:tcW w:w="404" w:type="dxa"/>
            <w:shd w:val="solid" w:color="FFFFFF" w:fill="auto"/>
          </w:tcPr>
          <w:p w14:paraId="6D2AA268" w14:textId="77777777" w:rsidR="00A2479A" w:rsidRPr="0079589D" w:rsidRDefault="00A2479A" w:rsidP="00C72833">
            <w:pPr>
              <w:pStyle w:val="TAC"/>
              <w:rPr>
                <w:sz w:val="16"/>
                <w:szCs w:val="16"/>
                <w:lang w:val="en-GB"/>
              </w:rPr>
            </w:pPr>
          </w:p>
        </w:tc>
        <w:tc>
          <w:tcPr>
            <w:tcW w:w="4962" w:type="dxa"/>
            <w:shd w:val="solid" w:color="FFFFFF" w:fill="auto"/>
          </w:tcPr>
          <w:p w14:paraId="17A55829"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3D33D16B" w14:textId="77777777" w:rsidR="00A2479A" w:rsidRDefault="00A2479A" w:rsidP="00C72833">
            <w:pPr>
              <w:pStyle w:val="TAC"/>
              <w:rPr>
                <w:sz w:val="16"/>
                <w:szCs w:val="16"/>
                <w:lang w:val="en-GB"/>
              </w:rPr>
            </w:pPr>
            <w:r>
              <w:rPr>
                <w:sz w:val="16"/>
                <w:szCs w:val="16"/>
                <w:lang w:val="en-GB"/>
              </w:rPr>
              <w:t>1.0.0</w:t>
            </w:r>
          </w:p>
        </w:tc>
      </w:tr>
      <w:tr w:rsidR="00743852" w:rsidRPr="006B0D02" w14:paraId="6F4FFBEF" w14:textId="77777777" w:rsidTr="00585B10">
        <w:tblPrEx>
          <w:tblCellMar>
            <w:top w:w="0" w:type="dxa"/>
            <w:bottom w:w="0" w:type="dxa"/>
          </w:tblCellMar>
        </w:tblPrEx>
        <w:tc>
          <w:tcPr>
            <w:tcW w:w="800" w:type="dxa"/>
            <w:shd w:val="solid" w:color="FFFFFF" w:fill="auto"/>
          </w:tcPr>
          <w:p w14:paraId="7E1414EE" w14:textId="77777777" w:rsidR="00743852" w:rsidRDefault="00743852" w:rsidP="00C72833">
            <w:pPr>
              <w:pStyle w:val="TAC"/>
              <w:rPr>
                <w:sz w:val="16"/>
                <w:szCs w:val="16"/>
                <w:lang w:val="en-GB"/>
              </w:rPr>
            </w:pPr>
            <w:r>
              <w:rPr>
                <w:sz w:val="16"/>
                <w:szCs w:val="16"/>
                <w:lang w:val="en-GB"/>
              </w:rPr>
              <w:t>2017-06</w:t>
            </w:r>
          </w:p>
        </w:tc>
        <w:tc>
          <w:tcPr>
            <w:tcW w:w="800" w:type="dxa"/>
            <w:shd w:val="solid" w:color="FFFFFF" w:fill="auto"/>
          </w:tcPr>
          <w:p w14:paraId="6373E84B" w14:textId="77777777" w:rsidR="00743852" w:rsidRDefault="00743852" w:rsidP="00C72833">
            <w:pPr>
              <w:pStyle w:val="TAC"/>
              <w:rPr>
                <w:sz w:val="16"/>
                <w:szCs w:val="16"/>
                <w:lang w:val="en-GB"/>
              </w:rPr>
            </w:pPr>
            <w:r>
              <w:rPr>
                <w:sz w:val="16"/>
                <w:szCs w:val="16"/>
                <w:lang w:val="en-GB"/>
              </w:rPr>
              <w:t>CT-76</w:t>
            </w:r>
          </w:p>
        </w:tc>
        <w:tc>
          <w:tcPr>
            <w:tcW w:w="1094" w:type="dxa"/>
            <w:shd w:val="solid" w:color="FFFFFF" w:fill="auto"/>
          </w:tcPr>
          <w:p w14:paraId="70A36C92" w14:textId="77777777" w:rsidR="00743852" w:rsidRPr="00A2479A" w:rsidRDefault="00743852" w:rsidP="00C72833">
            <w:pPr>
              <w:pStyle w:val="TAC"/>
              <w:rPr>
                <w:sz w:val="16"/>
                <w:szCs w:val="16"/>
                <w:lang w:val="en-GB"/>
              </w:rPr>
            </w:pPr>
          </w:p>
        </w:tc>
        <w:tc>
          <w:tcPr>
            <w:tcW w:w="500" w:type="dxa"/>
            <w:shd w:val="solid" w:color="FFFFFF" w:fill="auto"/>
          </w:tcPr>
          <w:p w14:paraId="48890963" w14:textId="77777777" w:rsidR="00743852" w:rsidRPr="0079589D" w:rsidRDefault="00743852" w:rsidP="00C72833">
            <w:pPr>
              <w:pStyle w:val="TAL"/>
              <w:rPr>
                <w:sz w:val="16"/>
                <w:szCs w:val="16"/>
                <w:lang w:val="en-GB"/>
              </w:rPr>
            </w:pPr>
          </w:p>
        </w:tc>
        <w:tc>
          <w:tcPr>
            <w:tcW w:w="440" w:type="dxa"/>
            <w:shd w:val="solid" w:color="FFFFFF" w:fill="auto"/>
          </w:tcPr>
          <w:p w14:paraId="4C39E79E" w14:textId="77777777" w:rsidR="00743852" w:rsidRPr="0079589D" w:rsidRDefault="00743852" w:rsidP="00C72833">
            <w:pPr>
              <w:pStyle w:val="TAR"/>
              <w:rPr>
                <w:sz w:val="16"/>
                <w:szCs w:val="16"/>
                <w:lang w:val="en-GB"/>
              </w:rPr>
            </w:pPr>
          </w:p>
        </w:tc>
        <w:tc>
          <w:tcPr>
            <w:tcW w:w="404" w:type="dxa"/>
            <w:shd w:val="solid" w:color="FFFFFF" w:fill="auto"/>
          </w:tcPr>
          <w:p w14:paraId="64776B44" w14:textId="77777777" w:rsidR="00743852" w:rsidRPr="0079589D" w:rsidRDefault="00743852" w:rsidP="00C72833">
            <w:pPr>
              <w:pStyle w:val="TAC"/>
              <w:rPr>
                <w:sz w:val="16"/>
                <w:szCs w:val="16"/>
                <w:lang w:val="en-GB"/>
              </w:rPr>
            </w:pPr>
          </w:p>
        </w:tc>
        <w:tc>
          <w:tcPr>
            <w:tcW w:w="4962" w:type="dxa"/>
            <w:shd w:val="solid" w:color="FFFFFF" w:fill="auto"/>
          </w:tcPr>
          <w:p w14:paraId="545B0BDC"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43E2CFF0" w14:textId="77777777" w:rsidR="00743852" w:rsidRDefault="00743852" w:rsidP="00C72833">
            <w:pPr>
              <w:pStyle w:val="TAC"/>
              <w:rPr>
                <w:sz w:val="16"/>
                <w:szCs w:val="16"/>
                <w:lang w:val="en-GB"/>
              </w:rPr>
            </w:pPr>
            <w:r>
              <w:rPr>
                <w:sz w:val="16"/>
                <w:szCs w:val="16"/>
                <w:lang w:val="en-GB"/>
              </w:rPr>
              <w:t>14.0.0</w:t>
            </w:r>
          </w:p>
        </w:tc>
      </w:tr>
      <w:tr w:rsidR="004B2E76" w:rsidRPr="006B0D02" w14:paraId="57EBB0D0" w14:textId="77777777" w:rsidTr="00585B10">
        <w:tblPrEx>
          <w:tblCellMar>
            <w:top w:w="0" w:type="dxa"/>
            <w:bottom w:w="0" w:type="dxa"/>
          </w:tblCellMar>
        </w:tblPrEx>
        <w:tc>
          <w:tcPr>
            <w:tcW w:w="800" w:type="dxa"/>
            <w:shd w:val="solid" w:color="FFFFFF" w:fill="auto"/>
          </w:tcPr>
          <w:p w14:paraId="6A80E02E" w14:textId="77777777" w:rsidR="004B2E76" w:rsidRDefault="004B2E76" w:rsidP="00C72833">
            <w:pPr>
              <w:pStyle w:val="TAC"/>
              <w:rPr>
                <w:sz w:val="16"/>
                <w:szCs w:val="16"/>
                <w:lang w:val="en-GB"/>
              </w:rPr>
            </w:pPr>
            <w:r>
              <w:rPr>
                <w:sz w:val="16"/>
                <w:szCs w:val="16"/>
                <w:lang w:val="en-GB"/>
              </w:rPr>
              <w:t>2017-09</w:t>
            </w:r>
          </w:p>
        </w:tc>
        <w:tc>
          <w:tcPr>
            <w:tcW w:w="800" w:type="dxa"/>
            <w:shd w:val="solid" w:color="FFFFFF" w:fill="auto"/>
          </w:tcPr>
          <w:p w14:paraId="6D253553" w14:textId="77777777" w:rsidR="004B2E76" w:rsidRDefault="004B2E76" w:rsidP="00C72833">
            <w:pPr>
              <w:pStyle w:val="TAC"/>
              <w:rPr>
                <w:sz w:val="16"/>
                <w:szCs w:val="16"/>
                <w:lang w:val="en-GB"/>
              </w:rPr>
            </w:pPr>
            <w:r>
              <w:rPr>
                <w:sz w:val="16"/>
                <w:szCs w:val="16"/>
                <w:lang w:val="en-GB"/>
              </w:rPr>
              <w:t>CT-77</w:t>
            </w:r>
          </w:p>
        </w:tc>
        <w:tc>
          <w:tcPr>
            <w:tcW w:w="1094" w:type="dxa"/>
            <w:shd w:val="solid" w:color="FFFFFF" w:fill="auto"/>
          </w:tcPr>
          <w:p w14:paraId="477BB194" w14:textId="77777777" w:rsidR="004B2E76" w:rsidRPr="00A2479A" w:rsidRDefault="004B2E76" w:rsidP="00C72833">
            <w:pPr>
              <w:pStyle w:val="TAC"/>
              <w:rPr>
                <w:sz w:val="16"/>
                <w:szCs w:val="16"/>
                <w:lang w:val="en-GB"/>
              </w:rPr>
            </w:pPr>
            <w:r w:rsidRPr="004B2E76">
              <w:rPr>
                <w:sz w:val="16"/>
                <w:szCs w:val="16"/>
                <w:lang w:val="en-GB"/>
              </w:rPr>
              <w:t>CP-172103</w:t>
            </w:r>
          </w:p>
        </w:tc>
        <w:tc>
          <w:tcPr>
            <w:tcW w:w="500" w:type="dxa"/>
            <w:shd w:val="solid" w:color="FFFFFF" w:fill="auto"/>
          </w:tcPr>
          <w:p w14:paraId="6F58617D" w14:textId="77777777" w:rsidR="004B2E76" w:rsidRPr="0079589D" w:rsidRDefault="004B2E76" w:rsidP="00C72833">
            <w:pPr>
              <w:pStyle w:val="TAL"/>
              <w:rPr>
                <w:sz w:val="16"/>
                <w:szCs w:val="16"/>
                <w:lang w:val="en-GB"/>
              </w:rPr>
            </w:pPr>
            <w:r>
              <w:rPr>
                <w:sz w:val="16"/>
                <w:szCs w:val="16"/>
                <w:lang w:val="en-GB"/>
              </w:rPr>
              <w:t>0001</w:t>
            </w:r>
          </w:p>
        </w:tc>
        <w:tc>
          <w:tcPr>
            <w:tcW w:w="440" w:type="dxa"/>
            <w:shd w:val="solid" w:color="FFFFFF" w:fill="auto"/>
          </w:tcPr>
          <w:p w14:paraId="2CA0F9BD" w14:textId="77777777" w:rsidR="004B2E76" w:rsidRPr="0079589D" w:rsidRDefault="004B2E76" w:rsidP="00C72833">
            <w:pPr>
              <w:pStyle w:val="TAR"/>
              <w:rPr>
                <w:sz w:val="16"/>
                <w:szCs w:val="16"/>
                <w:lang w:val="en-GB"/>
              </w:rPr>
            </w:pPr>
            <w:r>
              <w:rPr>
                <w:sz w:val="16"/>
                <w:szCs w:val="16"/>
                <w:lang w:val="en-GB"/>
              </w:rPr>
              <w:t>1</w:t>
            </w:r>
          </w:p>
        </w:tc>
        <w:tc>
          <w:tcPr>
            <w:tcW w:w="404" w:type="dxa"/>
            <w:shd w:val="solid" w:color="FFFFFF" w:fill="auto"/>
          </w:tcPr>
          <w:p w14:paraId="36998EEB" w14:textId="77777777" w:rsidR="004B2E76" w:rsidRPr="0079589D" w:rsidRDefault="004B2E76" w:rsidP="00C72833">
            <w:pPr>
              <w:pStyle w:val="TAC"/>
              <w:rPr>
                <w:sz w:val="16"/>
                <w:szCs w:val="16"/>
                <w:lang w:val="en-GB"/>
              </w:rPr>
            </w:pPr>
            <w:r>
              <w:rPr>
                <w:sz w:val="16"/>
                <w:szCs w:val="16"/>
                <w:lang w:val="en-GB"/>
              </w:rPr>
              <w:t>F</w:t>
            </w:r>
          </w:p>
        </w:tc>
        <w:tc>
          <w:tcPr>
            <w:tcW w:w="4962" w:type="dxa"/>
            <w:shd w:val="solid" w:color="FFFFFF" w:fill="auto"/>
          </w:tcPr>
          <w:p w14:paraId="3C0C9D3F" w14:textId="77777777" w:rsidR="004B2E76" w:rsidRPr="00E26098" w:rsidRDefault="004B2E76" w:rsidP="00E26098">
            <w:pPr>
              <w:pStyle w:val="TAL"/>
              <w:rPr>
                <w:sz w:val="16"/>
                <w:szCs w:val="16"/>
              </w:rPr>
            </w:pPr>
            <w:r w:rsidRPr="00E26098">
              <w:rPr>
                <w:sz w:val="16"/>
                <w:szCs w:val="16"/>
              </w:rPr>
              <w:t xml:space="preserve">Proposal for </w:t>
            </w:r>
            <w:r w:rsidR="00585B10">
              <w:rPr>
                <w:sz w:val="16"/>
                <w:szCs w:val="16"/>
              </w:rPr>
              <w:t>Clause</w:t>
            </w:r>
            <w:r w:rsidRPr="00E26098">
              <w:rPr>
                <w:sz w:val="16"/>
                <w:szCs w:val="16"/>
              </w:rPr>
              <w:t xml:space="preserve"> 4.1 on MCVideo overview description</w:t>
            </w:r>
          </w:p>
        </w:tc>
        <w:tc>
          <w:tcPr>
            <w:tcW w:w="708" w:type="dxa"/>
            <w:shd w:val="solid" w:color="FFFFFF" w:fill="auto"/>
          </w:tcPr>
          <w:p w14:paraId="4AF9457D" w14:textId="77777777" w:rsidR="004B2E76" w:rsidRDefault="004B2E76" w:rsidP="004B2E76">
            <w:pPr>
              <w:pStyle w:val="TAC"/>
              <w:rPr>
                <w:sz w:val="16"/>
                <w:szCs w:val="16"/>
                <w:lang w:val="en-GB"/>
              </w:rPr>
            </w:pPr>
            <w:r>
              <w:rPr>
                <w:sz w:val="16"/>
                <w:szCs w:val="16"/>
                <w:lang w:val="en-GB"/>
              </w:rPr>
              <w:t>14.1.0</w:t>
            </w:r>
          </w:p>
        </w:tc>
      </w:tr>
      <w:tr w:rsidR="00C51D7D" w:rsidRPr="006B0D02" w14:paraId="3840F4BE" w14:textId="77777777" w:rsidTr="00585B10">
        <w:tblPrEx>
          <w:tblCellMar>
            <w:top w:w="0" w:type="dxa"/>
            <w:bottom w:w="0" w:type="dxa"/>
          </w:tblCellMar>
        </w:tblPrEx>
        <w:tc>
          <w:tcPr>
            <w:tcW w:w="800" w:type="dxa"/>
            <w:shd w:val="solid" w:color="FFFFFF" w:fill="auto"/>
          </w:tcPr>
          <w:p w14:paraId="07EB04B1"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E1FA7B5"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F71A770" w14:textId="77777777" w:rsidR="00C51D7D" w:rsidRPr="004B2E76"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463167FA" w14:textId="77777777" w:rsidR="00C51D7D" w:rsidRDefault="00C51D7D" w:rsidP="00C72833">
            <w:pPr>
              <w:pStyle w:val="TAL"/>
              <w:rPr>
                <w:sz w:val="16"/>
                <w:szCs w:val="16"/>
                <w:lang w:val="en-GB"/>
              </w:rPr>
            </w:pPr>
            <w:r>
              <w:rPr>
                <w:sz w:val="16"/>
                <w:szCs w:val="16"/>
                <w:lang w:val="en-GB"/>
              </w:rPr>
              <w:t>0002</w:t>
            </w:r>
          </w:p>
        </w:tc>
        <w:tc>
          <w:tcPr>
            <w:tcW w:w="440" w:type="dxa"/>
            <w:shd w:val="solid" w:color="FFFFFF" w:fill="auto"/>
          </w:tcPr>
          <w:p w14:paraId="706EB80F" w14:textId="77777777" w:rsidR="00C51D7D" w:rsidRDefault="00C51D7D" w:rsidP="00C72833">
            <w:pPr>
              <w:pStyle w:val="TAR"/>
              <w:rPr>
                <w:sz w:val="16"/>
                <w:szCs w:val="16"/>
                <w:lang w:val="en-GB"/>
              </w:rPr>
            </w:pPr>
            <w:r>
              <w:rPr>
                <w:sz w:val="16"/>
                <w:szCs w:val="16"/>
                <w:lang w:val="en-GB"/>
              </w:rPr>
              <w:t>1</w:t>
            </w:r>
          </w:p>
        </w:tc>
        <w:tc>
          <w:tcPr>
            <w:tcW w:w="404" w:type="dxa"/>
            <w:shd w:val="solid" w:color="FFFFFF" w:fill="auto"/>
          </w:tcPr>
          <w:p w14:paraId="62981A46"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0034CEF8" w14:textId="77777777" w:rsidR="00C51D7D" w:rsidRPr="00E26098" w:rsidRDefault="00C51D7D" w:rsidP="00E26098">
            <w:pPr>
              <w:pStyle w:val="TAL"/>
              <w:rPr>
                <w:sz w:val="16"/>
                <w:szCs w:val="16"/>
              </w:rPr>
            </w:pPr>
            <w:r w:rsidRPr="00E26098">
              <w:rPr>
                <w:sz w:val="16"/>
                <w:szCs w:val="16"/>
              </w:rPr>
              <w:t xml:space="preserve">Proposal for </w:t>
            </w:r>
            <w:r w:rsidR="00585B10">
              <w:rPr>
                <w:sz w:val="16"/>
                <w:szCs w:val="16"/>
              </w:rPr>
              <w:t>clause</w:t>
            </w:r>
            <w:r w:rsidRPr="00E26098">
              <w:rPr>
                <w:sz w:val="16"/>
                <w:szCs w:val="16"/>
              </w:rPr>
              <w:t xml:space="preserve"> 4.3 on MCVideo media description</w:t>
            </w:r>
          </w:p>
        </w:tc>
        <w:tc>
          <w:tcPr>
            <w:tcW w:w="708" w:type="dxa"/>
            <w:shd w:val="solid" w:color="FFFFFF" w:fill="auto"/>
          </w:tcPr>
          <w:p w14:paraId="04F4A3EA"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12AA730" w14:textId="77777777" w:rsidTr="00585B10">
        <w:tblPrEx>
          <w:tblCellMar>
            <w:top w:w="0" w:type="dxa"/>
            <w:bottom w:w="0" w:type="dxa"/>
          </w:tblCellMar>
        </w:tblPrEx>
        <w:tc>
          <w:tcPr>
            <w:tcW w:w="800" w:type="dxa"/>
            <w:shd w:val="solid" w:color="FFFFFF" w:fill="auto"/>
          </w:tcPr>
          <w:p w14:paraId="2EF9EFBB"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56EB04D"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26E4BDF"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1C6171F2" w14:textId="77777777" w:rsidR="00C51D7D" w:rsidRDefault="00C51D7D" w:rsidP="00C72833">
            <w:pPr>
              <w:pStyle w:val="TAL"/>
              <w:rPr>
                <w:sz w:val="16"/>
                <w:szCs w:val="16"/>
                <w:lang w:val="en-GB"/>
              </w:rPr>
            </w:pPr>
            <w:r>
              <w:rPr>
                <w:sz w:val="16"/>
                <w:szCs w:val="16"/>
                <w:lang w:val="en-GB"/>
              </w:rPr>
              <w:t>0003</w:t>
            </w:r>
          </w:p>
        </w:tc>
        <w:tc>
          <w:tcPr>
            <w:tcW w:w="440" w:type="dxa"/>
            <w:shd w:val="solid" w:color="FFFFFF" w:fill="auto"/>
          </w:tcPr>
          <w:p w14:paraId="615D12C6" w14:textId="77777777" w:rsidR="00C51D7D" w:rsidRDefault="00C51D7D" w:rsidP="00C72833">
            <w:pPr>
              <w:pStyle w:val="TAR"/>
              <w:rPr>
                <w:sz w:val="16"/>
                <w:szCs w:val="16"/>
                <w:lang w:val="en-GB"/>
              </w:rPr>
            </w:pPr>
            <w:r>
              <w:rPr>
                <w:sz w:val="16"/>
                <w:szCs w:val="16"/>
                <w:lang w:val="en-GB"/>
              </w:rPr>
              <w:t>1</w:t>
            </w:r>
          </w:p>
        </w:tc>
        <w:tc>
          <w:tcPr>
            <w:tcW w:w="404" w:type="dxa"/>
            <w:shd w:val="solid" w:color="FFFFFF" w:fill="auto"/>
          </w:tcPr>
          <w:p w14:paraId="4AA6292B"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63863E65" w14:textId="77777777" w:rsidR="00C51D7D" w:rsidRPr="00E26098" w:rsidRDefault="00C51D7D" w:rsidP="00E26098">
            <w:pPr>
              <w:pStyle w:val="TAL"/>
              <w:rPr>
                <w:sz w:val="16"/>
                <w:szCs w:val="16"/>
              </w:rPr>
            </w:pPr>
            <w:r w:rsidRPr="00E26098">
              <w:rPr>
                <w:sz w:val="16"/>
                <w:szCs w:val="16"/>
              </w:rPr>
              <w:t xml:space="preserve">Proposal for </w:t>
            </w:r>
            <w:r w:rsidR="00585B10">
              <w:rPr>
                <w:sz w:val="16"/>
                <w:szCs w:val="16"/>
              </w:rPr>
              <w:t>clause</w:t>
            </w:r>
            <w:r w:rsidRPr="00E26098">
              <w:rPr>
                <w:sz w:val="16"/>
                <w:szCs w:val="16"/>
              </w:rPr>
              <w:t xml:space="preserve"> 5 on MCVideo functional entities description</w:t>
            </w:r>
          </w:p>
        </w:tc>
        <w:tc>
          <w:tcPr>
            <w:tcW w:w="708" w:type="dxa"/>
            <w:shd w:val="solid" w:color="FFFFFF" w:fill="auto"/>
          </w:tcPr>
          <w:p w14:paraId="3014987C"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E8D8B93" w14:textId="77777777" w:rsidTr="00585B10">
        <w:tblPrEx>
          <w:tblCellMar>
            <w:top w:w="0" w:type="dxa"/>
            <w:bottom w:w="0" w:type="dxa"/>
          </w:tblCellMar>
        </w:tblPrEx>
        <w:tc>
          <w:tcPr>
            <w:tcW w:w="800" w:type="dxa"/>
            <w:shd w:val="solid" w:color="FFFFFF" w:fill="auto"/>
          </w:tcPr>
          <w:p w14:paraId="7C5CA39E"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8FDD3AC"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0CAE16EC"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0DB2205F" w14:textId="77777777" w:rsidR="00C51D7D" w:rsidRDefault="00C51D7D" w:rsidP="00C72833">
            <w:pPr>
              <w:pStyle w:val="TAL"/>
              <w:rPr>
                <w:sz w:val="16"/>
                <w:szCs w:val="16"/>
                <w:lang w:val="en-GB"/>
              </w:rPr>
            </w:pPr>
            <w:r>
              <w:rPr>
                <w:sz w:val="16"/>
                <w:szCs w:val="16"/>
                <w:lang w:val="en-GB"/>
              </w:rPr>
              <w:t>0004</w:t>
            </w:r>
          </w:p>
        </w:tc>
        <w:tc>
          <w:tcPr>
            <w:tcW w:w="440" w:type="dxa"/>
            <w:shd w:val="solid" w:color="FFFFFF" w:fill="auto"/>
          </w:tcPr>
          <w:p w14:paraId="05909EAD" w14:textId="77777777" w:rsidR="00C51D7D" w:rsidRDefault="00C51D7D" w:rsidP="00C72833">
            <w:pPr>
              <w:pStyle w:val="TAR"/>
              <w:rPr>
                <w:sz w:val="16"/>
                <w:szCs w:val="16"/>
                <w:lang w:val="en-GB"/>
              </w:rPr>
            </w:pPr>
            <w:r>
              <w:rPr>
                <w:sz w:val="16"/>
                <w:szCs w:val="16"/>
                <w:lang w:val="en-GB"/>
              </w:rPr>
              <w:t>1</w:t>
            </w:r>
          </w:p>
        </w:tc>
        <w:tc>
          <w:tcPr>
            <w:tcW w:w="404" w:type="dxa"/>
            <w:shd w:val="solid" w:color="FFFFFF" w:fill="auto"/>
          </w:tcPr>
          <w:p w14:paraId="1824153D"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3B4F7617" w14:textId="77777777" w:rsidR="00C51D7D" w:rsidRPr="00E26098" w:rsidRDefault="00C51D7D" w:rsidP="00E26098">
            <w:pPr>
              <w:pStyle w:val="TAL"/>
              <w:rPr>
                <w:sz w:val="16"/>
                <w:szCs w:val="16"/>
              </w:rPr>
            </w:pPr>
            <w:r w:rsidRPr="00E26098">
              <w:rPr>
                <w:sz w:val="16"/>
                <w:szCs w:val="16"/>
              </w:rPr>
              <w:t xml:space="preserve">Proposal for </w:t>
            </w:r>
            <w:r w:rsidR="00585B10">
              <w:rPr>
                <w:sz w:val="16"/>
                <w:szCs w:val="16"/>
              </w:rPr>
              <w:t>clause</w:t>
            </w:r>
            <w:r w:rsidRPr="00E26098">
              <w:rPr>
                <w:sz w:val="16"/>
                <w:szCs w:val="16"/>
              </w:rPr>
              <w:t xml:space="preserve"> 7 on service authorisation</w:t>
            </w:r>
          </w:p>
        </w:tc>
        <w:tc>
          <w:tcPr>
            <w:tcW w:w="708" w:type="dxa"/>
            <w:shd w:val="solid" w:color="FFFFFF" w:fill="auto"/>
          </w:tcPr>
          <w:p w14:paraId="72721B48"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6A6DC00" w14:textId="77777777" w:rsidTr="00585B10">
        <w:tblPrEx>
          <w:tblCellMar>
            <w:top w:w="0" w:type="dxa"/>
            <w:bottom w:w="0" w:type="dxa"/>
          </w:tblCellMar>
        </w:tblPrEx>
        <w:tc>
          <w:tcPr>
            <w:tcW w:w="800" w:type="dxa"/>
            <w:shd w:val="solid" w:color="FFFFFF" w:fill="auto"/>
          </w:tcPr>
          <w:p w14:paraId="373047F7"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245A619"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5501DEFA" w14:textId="77777777" w:rsidR="00C51D7D" w:rsidRPr="00D04259"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43D40B1D" w14:textId="77777777" w:rsidR="00C51D7D" w:rsidRDefault="00C51D7D" w:rsidP="00C72833">
            <w:pPr>
              <w:pStyle w:val="TAL"/>
              <w:rPr>
                <w:sz w:val="16"/>
                <w:szCs w:val="16"/>
                <w:lang w:val="en-GB"/>
              </w:rPr>
            </w:pPr>
            <w:r>
              <w:rPr>
                <w:sz w:val="16"/>
                <w:szCs w:val="16"/>
                <w:lang w:val="en-GB"/>
              </w:rPr>
              <w:t>0005</w:t>
            </w:r>
          </w:p>
        </w:tc>
        <w:tc>
          <w:tcPr>
            <w:tcW w:w="440" w:type="dxa"/>
            <w:shd w:val="solid" w:color="FFFFFF" w:fill="auto"/>
          </w:tcPr>
          <w:p w14:paraId="38BB3FC3" w14:textId="77777777" w:rsidR="00C51D7D" w:rsidRDefault="00C51D7D" w:rsidP="00C72833">
            <w:pPr>
              <w:pStyle w:val="TAR"/>
              <w:rPr>
                <w:sz w:val="16"/>
                <w:szCs w:val="16"/>
                <w:lang w:val="en-GB"/>
              </w:rPr>
            </w:pPr>
            <w:r>
              <w:rPr>
                <w:sz w:val="16"/>
                <w:szCs w:val="16"/>
                <w:lang w:val="en-GB"/>
              </w:rPr>
              <w:t>1</w:t>
            </w:r>
          </w:p>
        </w:tc>
        <w:tc>
          <w:tcPr>
            <w:tcW w:w="404" w:type="dxa"/>
            <w:shd w:val="solid" w:color="FFFFFF" w:fill="auto"/>
          </w:tcPr>
          <w:p w14:paraId="0289E8B8"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7FB19C41" w14:textId="77777777" w:rsidR="00C51D7D" w:rsidRPr="00E26098" w:rsidRDefault="00C51D7D" w:rsidP="00E26098">
            <w:pPr>
              <w:pStyle w:val="TAL"/>
              <w:rPr>
                <w:sz w:val="16"/>
                <w:szCs w:val="16"/>
              </w:rPr>
            </w:pPr>
            <w:r w:rsidRPr="00E26098">
              <w:rPr>
                <w:sz w:val="16"/>
                <w:szCs w:val="16"/>
              </w:rPr>
              <w:t xml:space="preserve">Proposal for </w:t>
            </w:r>
            <w:r w:rsidR="00585B10">
              <w:rPr>
                <w:sz w:val="16"/>
                <w:szCs w:val="16"/>
              </w:rPr>
              <w:t>clause</w:t>
            </w:r>
            <w:r w:rsidRPr="00E26098">
              <w:rPr>
                <w:sz w:val="16"/>
                <w:szCs w:val="16"/>
              </w:rPr>
              <w:t xml:space="preserve"> 8 on affliation</w:t>
            </w:r>
          </w:p>
        </w:tc>
        <w:tc>
          <w:tcPr>
            <w:tcW w:w="708" w:type="dxa"/>
            <w:shd w:val="solid" w:color="FFFFFF" w:fill="auto"/>
          </w:tcPr>
          <w:p w14:paraId="5BC45968"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4740F2B7" w14:textId="77777777" w:rsidTr="00585B10">
        <w:tblPrEx>
          <w:tblCellMar>
            <w:top w:w="0" w:type="dxa"/>
            <w:bottom w:w="0" w:type="dxa"/>
          </w:tblCellMar>
        </w:tblPrEx>
        <w:tc>
          <w:tcPr>
            <w:tcW w:w="800" w:type="dxa"/>
            <w:shd w:val="solid" w:color="FFFFFF" w:fill="auto"/>
          </w:tcPr>
          <w:p w14:paraId="1A52B116"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71605E99"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91A09F9"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16FD48A3" w14:textId="77777777" w:rsidR="00C51D7D" w:rsidRDefault="00C51D7D" w:rsidP="00C72833">
            <w:pPr>
              <w:pStyle w:val="TAL"/>
              <w:rPr>
                <w:sz w:val="16"/>
                <w:szCs w:val="16"/>
                <w:lang w:val="en-GB"/>
              </w:rPr>
            </w:pPr>
            <w:r>
              <w:rPr>
                <w:sz w:val="16"/>
                <w:szCs w:val="16"/>
                <w:lang w:val="en-GB"/>
              </w:rPr>
              <w:t>0006</w:t>
            </w:r>
          </w:p>
        </w:tc>
        <w:tc>
          <w:tcPr>
            <w:tcW w:w="440" w:type="dxa"/>
            <w:shd w:val="solid" w:color="FFFFFF" w:fill="auto"/>
          </w:tcPr>
          <w:p w14:paraId="0DD84B04" w14:textId="77777777" w:rsidR="00C51D7D" w:rsidRDefault="00C51D7D" w:rsidP="00C72833">
            <w:pPr>
              <w:pStyle w:val="TAR"/>
              <w:rPr>
                <w:sz w:val="16"/>
                <w:szCs w:val="16"/>
                <w:lang w:val="en-GB"/>
              </w:rPr>
            </w:pPr>
            <w:r>
              <w:rPr>
                <w:sz w:val="16"/>
                <w:szCs w:val="16"/>
                <w:lang w:val="en-GB"/>
              </w:rPr>
              <w:t>1</w:t>
            </w:r>
          </w:p>
        </w:tc>
        <w:tc>
          <w:tcPr>
            <w:tcW w:w="404" w:type="dxa"/>
            <w:shd w:val="solid" w:color="FFFFFF" w:fill="auto"/>
          </w:tcPr>
          <w:p w14:paraId="3DC29BF7"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6DE61F74" w14:textId="77777777" w:rsidR="00C51D7D" w:rsidRPr="00E26098" w:rsidRDefault="00C51D7D" w:rsidP="00E26098">
            <w:pPr>
              <w:pStyle w:val="TAL"/>
              <w:rPr>
                <w:sz w:val="16"/>
                <w:szCs w:val="16"/>
              </w:rPr>
            </w:pPr>
            <w:r w:rsidRPr="00E26098">
              <w:rPr>
                <w:sz w:val="16"/>
                <w:szCs w:val="16"/>
              </w:rPr>
              <w:t xml:space="preserve">Proposal for </w:t>
            </w:r>
            <w:r w:rsidR="00585B10">
              <w:rPr>
                <w:sz w:val="16"/>
                <w:szCs w:val="16"/>
              </w:rPr>
              <w:t>clause</w:t>
            </w:r>
            <w:r w:rsidRPr="00E26098">
              <w:rPr>
                <w:sz w:val="16"/>
                <w:szCs w:val="16"/>
              </w:rPr>
              <w:t xml:space="preserve"> 9 on Group call</w:t>
            </w:r>
          </w:p>
        </w:tc>
        <w:tc>
          <w:tcPr>
            <w:tcW w:w="708" w:type="dxa"/>
            <w:shd w:val="solid" w:color="FFFFFF" w:fill="auto"/>
          </w:tcPr>
          <w:p w14:paraId="3051A558"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662E7067" w14:textId="77777777" w:rsidTr="00585B10">
        <w:tblPrEx>
          <w:tblCellMar>
            <w:top w:w="0" w:type="dxa"/>
            <w:bottom w:w="0" w:type="dxa"/>
          </w:tblCellMar>
        </w:tblPrEx>
        <w:tc>
          <w:tcPr>
            <w:tcW w:w="800" w:type="dxa"/>
            <w:shd w:val="solid" w:color="FFFFFF" w:fill="auto"/>
          </w:tcPr>
          <w:p w14:paraId="21AC36D7"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66C0A035"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06CF03C0"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4ECF7ED8" w14:textId="77777777" w:rsidR="00C51D7D" w:rsidRDefault="00C51D7D" w:rsidP="00C72833">
            <w:pPr>
              <w:pStyle w:val="TAL"/>
              <w:rPr>
                <w:sz w:val="16"/>
                <w:szCs w:val="16"/>
                <w:lang w:val="en-GB"/>
              </w:rPr>
            </w:pPr>
            <w:r>
              <w:rPr>
                <w:sz w:val="16"/>
                <w:szCs w:val="16"/>
                <w:lang w:val="en-GB"/>
              </w:rPr>
              <w:t>0007</w:t>
            </w:r>
          </w:p>
        </w:tc>
        <w:tc>
          <w:tcPr>
            <w:tcW w:w="440" w:type="dxa"/>
            <w:shd w:val="solid" w:color="FFFFFF" w:fill="auto"/>
          </w:tcPr>
          <w:p w14:paraId="0941F0C0" w14:textId="77777777" w:rsidR="00C51D7D" w:rsidRDefault="00C51D7D" w:rsidP="00C72833">
            <w:pPr>
              <w:pStyle w:val="TAR"/>
              <w:rPr>
                <w:sz w:val="16"/>
                <w:szCs w:val="16"/>
                <w:lang w:val="en-GB"/>
              </w:rPr>
            </w:pPr>
            <w:r>
              <w:rPr>
                <w:sz w:val="16"/>
                <w:szCs w:val="16"/>
                <w:lang w:val="en-GB"/>
              </w:rPr>
              <w:t>1</w:t>
            </w:r>
          </w:p>
        </w:tc>
        <w:tc>
          <w:tcPr>
            <w:tcW w:w="404" w:type="dxa"/>
            <w:shd w:val="solid" w:color="FFFFFF" w:fill="auto"/>
          </w:tcPr>
          <w:p w14:paraId="41BDA5C7"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38DADB1" w14:textId="77777777" w:rsidR="00C51D7D" w:rsidRPr="00E26098" w:rsidRDefault="00C51D7D" w:rsidP="00E26098">
            <w:pPr>
              <w:pStyle w:val="TAL"/>
              <w:rPr>
                <w:sz w:val="16"/>
                <w:szCs w:val="16"/>
              </w:rPr>
            </w:pPr>
            <w:r w:rsidRPr="00E26098">
              <w:rPr>
                <w:sz w:val="16"/>
                <w:szCs w:val="16"/>
              </w:rPr>
              <w:t xml:space="preserve">Proposal for </w:t>
            </w:r>
            <w:r w:rsidR="00585B10">
              <w:rPr>
                <w:sz w:val="16"/>
                <w:szCs w:val="16"/>
              </w:rPr>
              <w:t>clause</w:t>
            </w:r>
            <w:r w:rsidRPr="00E26098">
              <w:rPr>
                <w:sz w:val="16"/>
                <w:szCs w:val="16"/>
              </w:rPr>
              <w:t xml:space="preserve"> 10 on private call</w:t>
            </w:r>
          </w:p>
        </w:tc>
        <w:tc>
          <w:tcPr>
            <w:tcW w:w="708" w:type="dxa"/>
            <w:shd w:val="solid" w:color="FFFFFF" w:fill="auto"/>
          </w:tcPr>
          <w:p w14:paraId="0D4D3672"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44B46262" w14:textId="77777777" w:rsidTr="00585B10">
        <w:tblPrEx>
          <w:tblCellMar>
            <w:top w:w="0" w:type="dxa"/>
            <w:bottom w:w="0" w:type="dxa"/>
          </w:tblCellMar>
        </w:tblPrEx>
        <w:tc>
          <w:tcPr>
            <w:tcW w:w="800" w:type="dxa"/>
            <w:shd w:val="solid" w:color="FFFFFF" w:fill="auto"/>
          </w:tcPr>
          <w:p w14:paraId="1E9B1A14"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F443201"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363F27CE"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2FE6E2B4" w14:textId="77777777" w:rsidR="00C51D7D" w:rsidRDefault="00C51D7D" w:rsidP="00C72833">
            <w:pPr>
              <w:pStyle w:val="TAL"/>
              <w:rPr>
                <w:sz w:val="16"/>
                <w:szCs w:val="16"/>
                <w:lang w:val="en-GB"/>
              </w:rPr>
            </w:pPr>
            <w:r>
              <w:rPr>
                <w:sz w:val="16"/>
                <w:szCs w:val="16"/>
                <w:lang w:val="en-GB"/>
              </w:rPr>
              <w:t>0008</w:t>
            </w:r>
          </w:p>
        </w:tc>
        <w:tc>
          <w:tcPr>
            <w:tcW w:w="440" w:type="dxa"/>
            <w:shd w:val="solid" w:color="FFFFFF" w:fill="auto"/>
          </w:tcPr>
          <w:p w14:paraId="4793D733" w14:textId="77777777" w:rsidR="00C51D7D" w:rsidRDefault="00C51D7D" w:rsidP="00C72833">
            <w:pPr>
              <w:pStyle w:val="TAR"/>
              <w:rPr>
                <w:sz w:val="16"/>
                <w:szCs w:val="16"/>
                <w:lang w:val="en-GB"/>
              </w:rPr>
            </w:pPr>
            <w:r>
              <w:rPr>
                <w:sz w:val="16"/>
                <w:szCs w:val="16"/>
                <w:lang w:val="en-GB"/>
              </w:rPr>
              <w:t>1</w:t>
            </w:r>
          </w:p>
        </w:tc>
        <w:tc>
          <w:tcPr>
            <w:tcW w:w="404" w:type="dxa"/>
            <w:shd w:val="solid" w:color="FFFFFF" w:fill="auto"/>
          </w:tcPr>
          <w:p w14:paraId="0DB3A82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045C358" w14:textId="77777777" w:rsidR="00C51D7D" w:rsidRPr="00E26098" w:rsidRDefault="00C51D7D" w:rsidP="00E26098">
            <w:pPr>
              <w:pStyle w:val="TAL"/>
              <w:rPr>
                <w:sz w:val="16"/>
                <w:szCs w:val="16"/>
              </w:rPr>
            </w:pPr>
            <w:r w:rsidRPr="00E26098">
              <w:rPr>
                <w:sz w:val="16"/>
                <w:szCs w:val="16"/>
              </w:rPr>
              <w:t xml:space="preserve">Proposal for </w:t>
            </w:r>
            <w:r w:rsidR="00585B10">
              <w:rPr>
                <w:sz w:val="16"/>
                <w:szCs w:val="16"/>
              </w:rPr>
              <w:t>clause</w:t>
            </w:r>
            <w:r w:rsidRPr="00E26098">
              <w:rPr>
                <w:sz w:val="16"/>
                <w:szCs w:val="16"/>
              </w:rPr>
              <w:t xml:space="preserve"> 11 on emergency alert</w:t>
            </w:r>
          </w:p>
        </w:tc>
        <w:tc>
          <w:tcPr>
            <w:tcW w:w="708" w:type="dxa"/>
            <w:shd w:val="solid" w:color="FFFFFF" w:fill="auto"/>
          </w:tcPr>
          <w:p w14:paraId="4F63DA23"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0E0D0B32" w14:textId="77777777" w:rsidTr="00585B10">
        <w:tblPrEx>
          <w:tblCellMar>
            <w:top w:w="0" w:type="dxa"/>
            <w:bottom w:w="0" w:type="dxa"/>
          </w:tblCellMar>
        </w:tblPrEx>
        <w:tc>
          <w:tcPr>
            <w:tcW w:w="800" w:type="dxa"/>
            <w:shd w:val="solid" w:color="FFFFFF" w:fill="auto"/>
          </w:tcPr>
          <w:p w14:paraId="572F1222"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3D77599"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3BC740DB"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60FD5F7" w14:textId="77777777" w:rsidR="00C51D7D" w:rsidRDefault="00C51D7D" w:rsidP="00C72833">
            <w:pPr>
              <w:pStyle w:val="TAL"/>
              <w:rPr>
                <w:sz w:val="16"/>
                <w:szCs w:val="16"/>
                <w:lang w:val="en-GB"/>
              </w:rPr>
            </w:pPr>
            <w:r>
              <w:rPr>
                <w:sz w:val="16"/>
                <w:szCs w:val="16"/>
                <w:lang w:val="en-GB"/>
              </w:rPr>
              <w:t>0010</w:t>
            </w:r>
          </w:p>
        </w:tc>
        <w:tc>
          <w:tcPr>
            <w:tcW w:w="440" w:type="dxa"/>
            <w:shd w:val="solid" w:color="FFFFFF" w:fill="auto"/>
          </w:tcPr>
          <w:p w14:paraId="08905EB8" w14:textId="77777777" w:rsidR="00C51D7D" w:rsidRDefault="00C51D7D" w:rsidP="00C72833">
            <w:pPr>
              <w:pStyle w:val="TAR"/>
              <w:rPr>
                <w:sz w:val="16"/>
                <w:szCs w:val="16"/>
                <w:lang w:val="en-GB"/>
              </w:rPr>
            </w:pPr>
            <w:r>
              <w:rPr>
                <w:sz w:val="16"/>
                <w:szCs w:val="16"/>
                <w:lang w:val="en-GB"/>
              </w:rPr>
              <w:t>1</w:t>
            </w:r>
          </w:p>
        </w:tc>
        <w:tc>
          <w:tcPr>
            <w:tcW w:w="404" w:type="dxa"/>
            <w:shd w:val="solid" w:color="FFFFFF" w:fill="auto"/>
          </w:tcPr>
          <w:p w14:paraId="258E613B"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6234EA99" w14:textId="77777777" w:rsidR="00C51D7D" w:rsidRPr="00E26098" w:rsidRDefault="00C51D7D" w:rsidP="00E26098">
            <w:pPr>
              <w:pStyle w:val="TAL"/>
              <w:rPr>
                <w:sz w:val="16"/>
                <w:szCs w:val="16"/>
              </w:rPr>
            </w:pPr>
            <w:r w:rsidRPr="00E26098">
              <w:rPr>
                <w:sz w:val="16"/>
                <w:szCs w:val="16"/>
              </w:rPr>
              <w:t xml:space="preserve">Proposal for </w:t>
            </w:r>
            <w:r w:rsidR="00585B10">
              <w:rPr>
                <w:sz w:val="16"/>
                <w:szCs w:val="16"/>
              </w:rPr>
              <w:t>clause</w:t>
            </w:r>
            <w:r w:rsidRPr="00E26098">
              <w:rPr>
                <w:sz w:val="16"/>
                <w:szCs w:val="16"/>
              </w:rPr>
              <w:t xml:space="preserve"> B.2 on MCVideo timers</w:t>
            </w:r>
          </w:p>
        </w:tc>
        <w:tc>
          <w:tcPr>
            <w:tcW w:w="708" w:type="dxa"/>
            <w:shd w:val="solid" w:color="FFFFFF" w:fill="auto"/>
          </w:tcPr>
          <w:p w14:paraId="2318EB71"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A2F5063" w14:textId="77777777" w:rsidTr="00585B10">
        <w:tblPrEx>
          <w:tblCellMar>
            <w:top w:w="0" w:type="dxa"/>
            <w:bottom w:w="0" w:type="dxa"/>
          </w:tblCellMar>
        </w:tblPrEx>
        <w:tc>
          <w:tcPr>
            <w:tcW w:w="800" w:type="dxa"/>
            <w:shd w:val="solid" w:color="FFFFFF" w:fill="auto"/>
          </w:tcPr>
          <w:p w14:paraId="25733909"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05FC6C4"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05592566"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47FC6583" w14:textId="77777777" w:rsidR="00C51D7D" w:rsidRDefault="00C51D7D" w:rsidP="00C72833">
            <w:pPr>
              <w:pStyle w:val="TAL"/>
              <w:rPr>
                <w:sz w:val="16"/>
                <w:szCs w:val="16"/>
                <w:lang w:val="en-GB"/>
              </w:rPr>
            </w:pPr>
            <w:r>
              <w:rPr>
                <w:sz w:val="16"/>
                <w:szCs w:val="16"/>
                <w:lang w:val="en-GB"/>
              </w:rPr>
              <w:t>0011</w:t>
            </w:r>
          </w:p>
        </w:tc>
        <w:tc>
          <w:tcPr>
            <w:tcW w:w="440" w:type="dxa"/>
            <w:shd w:val="solid" w:color="FFFFFF" w:fill="auto"/>
          </w:tcPr>
          <w:p w14:paraId="38CF39EB" w14:textId="77777777" w:rsidR="00C51D7D" w:rsidRDefault="00C51D7D" w:rsidP="00C72833">
            <w:pPr>
              <w:pStyle w:val="TAR"/>
              <w:rPr>
                <w:sz w:val="16"/>
                <w:szCs w:val="16"/>
                <w:lang w:val="en-GB"/>
              </w:rPr>
            </w:pPr>
            <w:r>
              <w:rPr>
                <w:sz w:val="16"/>
                <w:szCs w:val="16"/>
                <w:lang w:val="en-GB"/>
              </w:rPr>
              <w:t>1</w:t>
            </w:r>
          </w:p>
        </w:tc>
        <w:tc>
          <w:tcPr>
            <w:tcW w:w="404" w:type="dxa"/>
            <w:shd w:val="solid" w:color="FFFFFF" w:fill="auto"/>
          </w:tcPr>
          <w:p w14:paraId="00EDB25C"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39E01990" w14:textId="77777777" w:rsidR="00C51D7D" w:rsidRPr="00E26098" w:rsidRDefault="00C51D7D" w:rsidP="00E26098">
            <w:pPr>
              <w:pStyle w:val="TAL"/>
              <w:rPr>
                <w:sz w:val="16"/>
                <w:szCs w:val="16"/>
              </w:rPr>
            </w:pPr>
            <w:r w:rsidRPr="00E26098">
              <w:rPr>
                <w:sz w:val="16"/>
                <w:szCs w:val="16"/>
              </w:rPr>
              <w:t xml:space="preserve">Proposal on </w:t>
            </w:r>
            <w:r w:rsidR="00585B10">
              <w:rPr>
                <w:sz w:val="16"/>
                <w:szCs w:val="16"/>
              </w:rPr>
              <w:t>clause</w:t>
            </w:r>
            <w:r w:rsidRPr="00E26098">
              <w:rPr>
                <w:sz w:val="16"/>
                <w:szCs w:val="16"/>
              </w:rPr>
              <w:t xml:space="preserve"> 4.7 on Communication security description</w:t>
            </w:r>
          </w:p>
        </w:tc>
        <w:tc>
          <w:tcPr>
            <w:tcW w:w="708" w:type="dxa"/>
            <w:shd w:val="solid" w:color="FFFFFF" w:fill="auto"/>
          </w:tcPr>
          <w:p w14:paraId="65416E3F"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09922EBB" w14:textId="77777777" w:rsidTr="00585B10">
        <w:tblPrEx>
          <w:tblCellMar>
            <w:top w:w="0" w:type="dxa"/>
            <w:bottom w:w="0" w:type="dxa"/>
          </w:tblCellMar>
        </w:tblPrEx>
        <w:tc>
          <w:tcPr>
            <w:tcW w:w="800" w:type="dxa"/>
            <w:shd w:val="solid" w:color="FFFFFF" w:fill="auto"/>
          </w:tcPr>
          <w:p w14:paraId="242BB637"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BFA2410"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0646499D"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5182D0AB" w14:textId="77777777" w:rsidR="00C51D7D" w:rsidRDefault="00C51D7D" w:rsidP="00C72833">
            <w:pPr>
              <w:pStyle w:val="TAL"/>
              <w:rPr>
                <w:sz w:val="16"/>
                <w:szCs w:val="16"/>
                <w:lang w:val="en-GB"/>
              </w:rPr>
            </w:pPr>
            <w:r>
              <w:rPr>
                <w:sz w:val="16"/>
                <w:szCs w:val="16"/>
                <w:lang w:val="en-GB"/>
              </w:rPr>
              <w:t>0012</w:t>
            </w:r>
          </w:p>
        </w:tc>
        <w:tc>
          <w:tcPr>
            <w:tcW w:w="440" w:type="dxa"/>
            <w:shd w:val="solid" w:color="FFFFFF" w:fill="auto"/>
          </w:tcPr>
          <w:p w14:paraId="228C18A6" w14:textId="77777777" w:rsidR="00C51D7D" w:rsidRDefault="00C51D7D" w:rsidP="00C72833">
            <w:pPr>
              <w:pStyle w:val="TAR"/>
              <w:rPr>
                <w:sz w:val="16"/>
                <w:szCs w:val="16"/>
                <w:lang w:val="en-GB"/>
              </w:rPr>
            </w:pPr>
            <w:r>
              <w:rPr>
                <w:sz w:val="16"/>
                <w:szCs w:val="16"/>
                <w:lang w:val="en-GB"/>
              </w:rPr>
              <w:t>1</w:t>
            </w:r>
          </w:p>
        </w:tc>
        <w:tc>
          <w:tcPr>
            <w:tcW w:w="404" w:type="dxa"/>
            <w:shd w:val="solid" w:color="FFFFFF" w:fill="auto"/>
          </w:tcPr>
          <w:p w14:paraId="739A5AB0"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03960F99" w14:textId="77777777" w:rsidR="00C51D7D" w:rsidRPr="00E26098" w:rsidRDefault="00C51D7D" w:rsidP="00E26098">
            <w:pPr>
              <w:pStyle w:val="TAL"/>
              <w:rPr>
                <w:sz w:val="16"/>
                <w:szCs w:val="16"/>
              </w:rPr>
            </w:pPr>
            <w:r w:rsidRPr="00E26098">
              <w:rPr>
                <w:sz w:val="16"/>
                <w:szCs w:val="16"/>
              </w:rPr>
              <w:t xml:space="preserve">Proposal on </w:t>
            </w:r>
            <w:r w:rsidR="00585B10">
              <w:rPr>
                <w:sz w:val="16"/>
                <w:szCs w:val="16"/>
              </w:rPr>
              <w:t>clause</w:t>
            </w:r>
            <w:r w:rsidRPr="00E26098">
              <w:rPr>
                <w:sz w:val="16"/>
                <w:szCs w:val="16"/>
              </w:rPr>
              <w:t xml:space="preserve"> 6 on common procedures</w:t>
            </w:r>
          </w:p>
        </w:tc>
        <w:tc>
          <w:tcPr>
            <w:tcW w:w="708" w:type="dxa"/>
            <w:shd w:val="solid" w:color="FFFFFF" w:fill="auto"/>
          </w:tcPr>
          <w:p w14:paraId="2EE10539"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545340B" w14:textId="77777777" w:rsidTr="00585B10">
        <w:tblPrEx>
          <w:tblCellMar>
            <w:top w:w="0" w:type="dxa"/>
            <w:bottom w:w="0" w:type="dxa"/>
          </w:tblCellMar>
        </w:tblPrEx>
        <w:tc>
          <w:tcPr>
            <w:tcW w:w="800" w:type="dxa"/>
            <w:shd w:val="solid" w:color="FFFFFF" w:fill="auto"/>
          </w:tcPr>
          <w:p w14:paraId="4817794D"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7954FBF"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62124E2" w14:textId="77777777" w:rsidR="00C51D7D" w:rsidRPr="00137FC6"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0090CB6C" w14:textId="77777777" w:rsidR="00C51D7D" w:rsidRDefault="00C51D7D" w:rsidP="00C72833">
            <w:pPr>
              <w:pStyle w:val="TAL"/>
              <w:rPr>
                <w:sz w:val="16"/>
                <w:szCs w:val="16"/>
                <w:lang w:val="en-GB"/>
              </w:rPr>
            </w:pPr>
            <w:r>
              <w:rPr>
                <w:sz w:val="16"/>
                <w:szCs w:val="16"/>
                <w:lang w:val="en-GB"/>
              </w:rPr>
              <w:t>0013</w:t>
            </w:r>
          </w:p>
        </w:tc>
        <w:tc>
          <w:tcPr>
            <w:tcW w:w="440" w:type="dxa"/>
            <w:shd w:val="solid" w:color="FFFFFF" w:fill="auto"/>
          </w:tcPr>
          <w:p w14:paraId="4DD88F21" w14:textId="77777777" w:rsidR="00C51D7D" w:rsidRDefault="00C51D7D" w:rsidP="00C72833">
            <w:pPr>
              <w:pStyle w:val="TAR"/>
              <w:rPr>
                <w:sz w:val="16"/>
                <w:szCs w:val="16"/>
                <w:lang w:val="en-GB"/>
              </w:rPr>
            </w:pPr>
            <w:r>
              <w:rPr>
                <w:sz w:val="16"/>
                <w:szCs w:val="16"/>
                <w:lang w:val="en-GB"/>
              </w:rPr>
              <w:t>1</w:t>
            </w:r>
          </w:p>
        </w:tc>
        <w:tc>
          <w:tcPr>
            <w:tcW w:w="404" w:type="dxa"/>
            <w:shd w:val="solid" w:color="FFFFFF" w:fill="auto"/>
          </w:tcPr>
          <w:p w14:paraId="07F7B4DE"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4E2595A"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3A8AAE15"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43A4F050" w14:textId="77777777" w:rsidTr="00585B10">
        <w:tblPrEx>
          <w:tblCellMar>
            <w:top w:w="0" w:type="dxa"/>
            <w:bottom w:w="0" w:type="dxa"/>
          </w:tblCellMar>
        </w:tblPrEx>
        <w:tc>
          <w:tcPr>
            <w:tcW w:w="800" w:type="dxa"/>
            <w:shd w:val="solid" w:color="FFFFFF" w:fill="auto"/>
          </w:tcPr>
          <w:p w14:paraId="7AEA70B8"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EF34440"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258DF30A" w14:textId="77777777" w:rsidR="00C51D7D" w:rsidRPr="00A41BFA"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51B18B6B" w14:textId="77777777" w:rsidR="00C51D7D" w:rsidRDefault="00C51D7D" w:rsidP="00C72833">
            <w:pPr>
              <w:pStyle w:val="TAL"/>
              <w:rPr>
                <w:sz w:val="16"/>
                <w:szCs w:val="16"/>
                <w:lang w:val="en-GB"/>
              </w:rPr>
            </w:pPr>
            <w:r>
              <w:rPr>
                <w:sz w:val="16"/>
                <w:szCs w:val="16"/>
                <w:lang w:val="en-GB"/>
              </w:rPr>
              <w:t>0014</w:t>
            </w:r>
          </w:p>
        </w:tc>
        <w:tc>
          <w:tcPr>
            <w:tcW w:w="440" w:type="dxa"/>
            <w:shd w:val="solid" w:color="FFFFFF" w:fill="auto"/>
          </w:tcPr>
          <w:p w14:paraId="233E57F9" w14:textId="77777777" w:rsidR="00C51D7D" w:rsidRDefault="00C51D7D" w:rsidP="00C72833">
            <w:pPr>
              <w:pStyle w:val="TAR"/>
              <w:rPr>
                <w:sz w:val="16"/>
                <w:szCs w:val="16"/>
                <w:lang w:val="en-GB"/>
              </w:rPr>
            </w:pPr>
            <w:r>
              <w:rPr>
                <w:sz w:val="16"/>
                <w:szCs w:val="16"/>
                <w:lang w:val="en-GB"/>
              </w:rPr>
              <w:t>1</w:t>
            </w:r>
          </w:p>
        </w:tc>
        <w:tc>
          <w:tcPr>
            <w:tcW w:w="404" w:type="dxa"/>
            <w:shd w:val="solid" w:color="FFFFFF" w:fill="auto"/>
          </w:tcPr>
          <w:p w14:paraId="29C1A59A"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04FADCFD"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26FC99CC" w14:textId="77777777" w:rsidR="00C51D7D" w:rsidRDefault="00C51D7D" w:rsidP="004B2E76">
            <w:pPr>
              <w:pStyle w:val="TAC"/>
              <w:rPr>
                <w:sz w:val="16"/>
                <w:szCs w:val="16"/>
                <w:lang w:val="en-GB"/>
              </w:rPr>
            </w:pPr>
            <w:r w:rsidRPr="000A3753">
              <w:rPr>
                <w:sz w:val="16"/>
                <w:szCs w:val="16"/>
                <w:lang w:val="en-GB"/>
              </w:rPr>
              <w:t>14.1.0</w:t>
            </w:r>
          </w:p>
        </w:tc>
      </w:tr>
      <w:tr w:rsidR="00AF7F7F" w:rsidRPr="006B0D02" w14:paraId="7155C1C9" w14:textId="77777777" w:rsidTr="00585B10">
        <w:tblPrEx>
          <w:tblCellMar>
            <w:top w:w="0" w:type="dxa"/>
            <w:bottom w:w="0" w:type="dxa"/>
          </w:tblCellMar>
        </w:tblPrEx>
        <w:tc>
          <w:tcPr>
            <w:tcW w:w="800" w:type="dxa"/>
            <w:shd w:val="solid" w:color="FFFFFF" w:fill="auto"/>
          </w:tcPr>
          <w:p w14:paraId="29A418A9" w14:textId="77777777" w:rsidR="00AF7F7F" w:rsidRDefault="00AF7F7F" w:rsidP="00C72833">
            <w:pPr>
              <w:pStyle w:val="TAC"/>
              <w:rPr>
                <w:sz w:val="16"/>
                <w:szCs w:val="16"/>
                <w:lang w:val="en-GB"/>
              </w:rPr>
            </w:pPr>
            <w:r>
              <w:rPr>
                <w:sz w:val="16"/>
                <w:szCs w:val="16"/>
                <w:lang w:val="en-GB"/>
              </w:rPr>
              <w:t>2017-12</w:t>
            </w:r>
          </w:p>
        </w:tc>
        <w:tc>
          <w:tcPr>
            <w:tcW w:w="800" w:type="dxa"/>
            <w:shd w:val="solid" w:color="FFFFFF" w:fill="auto"/>
          </w:tcPr>
          <w:p w14:paraId="1752DEF1" w14:textId="77777777" w:rsidR="00AF7F7F" w:rsidRDefault="00AF7F7F" w:rsidP="00C72833">
            <w:pPr>
              <w:pStyle w:val="TAC"/>
              <w:rPr>
                <w:sz w:val="16"/>
                <w:szCs w:val="16"/>
                <w:lang w:val="en-GB"/>
              </w:rPr>
            </w:pPr>
            <w:r>
              <w:rPr>
                <w:sz w:val="16"/>
                <w:szCs w:val="16"/>
                <w:lang w:val="en-GB"/>
              </w:rPr>
              <w:t>CT-78</w:t>
            </w:r>
          </w:p>
        </w:tc>
        <w:tc>
          <w:tcPr>
            <w:tcW w:w="1094" w:type="dxa"/>
            <w:shd w:val="solid" w:color="FFFFFF" w:fill="auto"/>
          </w:tcPr>
          <w:p w14:paraId="613F8B55" w14:textId="77777777" w:rsidR="00AF7F7F" w:rsidRPr="00A41BFA" w:rsidRDefault="00AF7F7F" w:rsidP="00C72833">
            <w:pPr>
              <w:pStyle w:val="TAC"/>
              <w:rPr>
                <w:sz w:val="16"/>
                <w:szCs w:val="16"/>
                <w:lang w:val="en-GB"/>
              </w:rPr>
            </w:pPr>
            <w:r w:rsidRPr="00AF7F7F">
              <w:rPr>
                <w:sz w:val="16"/>
                <w:szCs w:val="16"/>
                <w:lang w:val="en-GB"/>
              </w:rPr>
              <w:t>CP-173065</w:t>
            </w:r>
          </w:p>
        </w:tc>
        <w:tc>
          <w:tcPr>
            <w:tcW w:w="500" w:type="dxa"/>
            <w:shd w:val="solid" w:color="FFFFFF" w:fill="auto"/>
          </w:tcPr>
          <w:p w14:paraId="5DD1162A" w14:textId="77777777" w:rsidR="00AF7F7F" w:rsidRDefault="00AF7F7F" w:rsidP="00C72833">
            <w:pPr>
              <w:pStyle w:val="TAL"/>
              <w:rPr>
                <w:sz w:val="16"/>
                <w:szCs w:val="16"/>
                <w:lang w:val="en-GB"/>
              </w:rPr>
            </w:pPr>
            <w:r>
              <w:rPr>
                <w:sz w:val="16"/>
                <w:szCs w:val="16"/>
                <w:lang w:val="en-GB"/>
              </w:rPr>
              <w:t>0016</w:t>
            </w:r>
          </w:p>
        </w:tc>
        <w:tc>
          <w:tcPr>
            <w:tcW w:w="440" w:type="dxa"/>
            <w:shd w:val="solid" w:color="FFFFFF" w:fill="auto"/>
          </w:tcPr>
          <w:p w14:paraId="394C44BE" w14:textId="77777777" w:rsidR="00AF7F7F" w:rsidRDefault="00AF7F7F" w:rsidP="00C72833">
            <w:pPr>
              <w:pStyle w:val="TAR"/>
              <w:rPr>
                <w:sz w:val="16"/>
                <w:szCs w:val="16"/>
                <w:lang w:val="en-GB"/>
              </w:rPr>
            </w:pPr>
          </w:p>
        </w:tc>
        <w:tc>
          <w:tcPr>
            <w:tcW w:w="404" w:type="dxa"/>
            <w:shd w:val="solid" w:color="FFFFFF" w:fill="auto"/>
          </w:tcPr>
          <w:p w14:paraId="3DF5EDB0" w14:textId="77777777" w:rsidR="00AF7F7F" w:rsidRDefault="00AF7F7F" w:rsidP="00C72833">
            <w:pPr>
              <w:pStyle w:val="TAC"/>
              <w:rPr>
                <w:sz w:val="16"/>
                <w:szCs w:val="16"/>
                <w:lang w:val="en-GB"/>
              </w:rPr>
            </w:pPr>
            <w:r>
              <w:rPr>
                <w:sz w:val="16"/>
                <w:szCs w:val="16"/>
                <w:lang w:val="en-GB"/>
              </w:rPr>
              <w:t>F</w:t>
            </w:r>
          </w:p>
        </w:tc>
        <w:tc>
          <w:tcPr>
            <w:tcW w:w="4962" w:type="dxa"/>
            <w:shd w:val="solid" w:color="FFFFFF" w:fill="auto"/>
          </w:tcPr>
          <w:p w14:paraId="1EAC496A"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52891E21" w14:textId="77777777" w:rsidR="00AF7F7F" w:rsidRPr="000A3753" w:rsidRDefault="00AF7F7F" w:rsidP="004B2E76">
            <w:pPr>
              <w:pStyle w:val="TAC"/>
              <w:rPr>
                <w:sz w:val="16"/>
                <w:szCs w:val="16"/>
                <w:lang w:val="en-GB"/>
              </w:rPr>
            </w:pPr>
            <w:r>
              <w:rPr>
                <w:sz w:val="16"/>
                <w:szCs w:val="16"/>
                <w:lang w:val="en-GB"/>
              </w:rPr>
              <w:t>14.2.0</w:t>
            </w:r>
          </w:p>
        </w:tc>
      </w:tr>
      <w:tr w:rsidR="004A1788" w:rsidRPr="006B0D02" w14:paraId="113B13A8" w14:textId="77777777" w:rsidTr="00585B10">
        <w:tblPrEx>
          <w:tblCellMar>
            <w:top w:w="0" w:type="dxa"/>
            <w:bottom w:w="0" w:type="dxa"/>
          </w:tblCellMar>
        </w:tblPrEx>
        <w:tc>
          <w:tcPr>
            <w:tcW w:w="800" w:type="dxa"/>
            <w:shd w:val="solid" w:color="FFFFFF" w:fill="auto"/>
          </w:tcPr>
          <w:p w14:paraId="01F82825"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828CB1D"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4004EFCE" w14:textId="77777777" w:rsidR="004A1788" w:rsidRPr="00A41BFA"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18707B45" w14:textId="77777777" w:rsidR="004A1788" w:rsidRDefault="004A1788" w:rsidP="00C72833">
            <w:pPr>
              <w:pStyle w:val="TAL"/>
              <w:rPr>
                <w:sz w:val="16"/>
                <w:szCs w:val="16"/>
                <w:lang w:val="en-GB"/>
              </w:rPr>
            </w:pPr>
            <w:r>
              <w:rPr>
                <w:sz w:val="16"/>
                <w:szCs w:val="16"/>
                <w:lang w:val="en-GB"/>
              </w:rPr>
              <w:t>0017</w:t>
            </w:r>
          </w:p>
        </w:tc>
        <w:tc>
          <w:tcPr>
            <w:tcW w:w="440" w:type="dxa"/>
            <w:shd w:val="solid" w:color="FFFFFF" w:fill="auto"/>
          </w:tcPr>
          <w:p w14:paraId="2E35B9D8" w14:textId="77777777" w:rsidR="004A1788" w:rsidRDefault="004A1788" w:rsidP="00C72833">
            <w:pPr>
              <w:pStyle w:val="TAR"/>
              <w:rPr>
                <w:sz w:val="16"/>
                <w:szCs w:val="16"/>
                <w:lang w:val="en-GB"/>
              </w:rPr>
            </w:pPr>
          </w:p>
        </w:tc>
        <w:tc>
          <w:tcPr>
            <w:tcW w:w="404" w:type="dxa"/>
            <w:shd w:val="solid" w:color="FFFFFF" w:fill="auto"/>
          </w:tcPr>
          <w:p w14:paraId="5E275AA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6CD8193" w14:textId="77777777" w:rsidR="004A1788" w:rsidRPr="00E26098" w:rsidRDefault="004A1788" w:rsidP="00E26098">
            <w:pPr>
              <w:pStyle w:val="TAL"/>
              <w:rPr>
                <w:sz w:val="16"/>
                <w:szCs w:val="16"/>
              </w:rPr>
            </w:pPr>
            <w:r w:rsidRPr="00E26098">
              <w:rPr>
                <w:sz w:val="16"/>
                <w:szCs w:val="16"/>
              </w:rPr>
              <w:t xml:space="preserve">Corrections to </w:t>
            </w:r>
            <w:r w:rsidR="00585B10">
              <w:rPr>
                <w:sz w:val="16"/>
                <w:szCs w:val="16"/>
              </w:rPr>
              <w:t>clause</w:t>
            </w:r>
            <w:r w:rsidRPr="00E26098">
              <w:rPr>
                <w:sz w:val="16"/>
                <w:szCs w:val="16"/>
              </w:rPr>
              <w:t xml:space="preserve"> 5.2 on MCVideo client supported features</w:t>
            </w:r>
          </w:p>
        </w:tc>
        <w:tc>
          <w:tcPr>
            <w:tcW w:w="708" w:type="dxa"/>
            <w:shd w:val="solid" w:color="FFFFFF" w:fill="auto"/>
          </w:tcPr>
          <w:p w14:paraId="34F0B421"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3955F3AD" w14:textId="77777777" w:rsidTr="00585B10">
        <w:tblPrEx>
          <w:tblCellMar>
            <w:top w:w="0" w:type="dxa"/>
            <w:bottom w:w="0" w:type="dxa"/>
          </w:tblCellMar>
        </w:tblPrEx>
        <w:tc>
          <w:tcPr>
            <w:tcW w:w="800" w:type="dxa"/>
            <w:shd w:val="solid" w:color="FFFFFF" w:fill="auto"/>
          </w:tcPr>
          <w:p w14:paraId="226DDA51"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6B5D176F"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6D58FE80" w14:textId="77777777" w:rsidR="004A1788" w:rsidRPr="00AF7F7F"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0A28540A" w14:textId="77777777" w:rsidR="004A1788" w:rsidRDefault="004A1788" w:rsidP="00C72833">
            <w:pPr>
              <w:pStyle w:val="TAL"/>
              <w:rPr>
                <w:sz w:val="16"/>
                <w:szCs w:val="16"/>
                <w:lang w:val="en-GB"/>
              </w:rPr>
            </w:pPr>
            <w:r>
              <w:rPr>
                <w:sz w:val="16"/>
                <w:szCs w:val="16"/>
                <w:lang w:val="en-GB"/>
              </w:rPr>
              <w:t>0018</w:t>
            </w:r>
          </w:p>
        </w:tc>
        <w:tc>
          <w:tcPr>
            <w:tcW w:w="440" w:type="dxa"/>
            <w:shd w:val="solid" w:color="FFFFFF" w:fill="auto"/>
          </w:tcPr>
          <w:p w14:paraId="482CA786" w14:textId="77777777" w:rsidR="004A1788" w:rsidRDefault="004A1788" w:rsidP="00C72833">
            <w:pPr>
              <w:pStyle w:val="TAR"/>
              <w:rPr>
                <w:sz w:val="16"/>
                <w:szCs w:val="16"/>
                <w:lang w:val="en-GB"/>
              </w:rPr>
            </w:pPr>
          </w:p>
        </w:tc>
        <w:tc>
          <w:tcPr>
            <w:tcW w:w="404" w:type="dxa"/>
            <w:shd w:val="solid" w:color="FFFFFF" w:fill="auto"/>
          </w:tcPr>
          <w:p w14:paraId="742399BE"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4CDF49A"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3C2D850C"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4542B46E" w14:textId="77777777" w:rsidTr="00585B10">
        <w:tblPrEx>
          <w:tblCellMar>
            <w:top w:w="0" w:type="dxa"/>
            <w:bottom w:w="0" w:type="dxa"/>
          </w:tblCellMar>
        </w:tblPrEx>
        <w:tc>
          <w:tcPr>
            <w:tcW w:w="800" w:type="dxa"/>
            <w:shd w:val="solid" w:color="FFFFFF" w:fill="auto"/>
          </w:tcPr>
          <w:p w14:paraId="31721747"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00F3DA0F"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6012E11" w14:textId="77777777" w:rsidR="004A1788" w:rsidRPr="00AF7F7F"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165119FF" w14:textId="77777777" w:rsidR="004A1788" w:rsidRDefault="004A1788" w:rsidP="00C72833">
            <w:pPr>
              <w:pStyle w:val="TAL"/>
              <w:rPr>
                <w:sz w:val="16"/>
                <w:szCs w:val="16"/>
                <w:lang w:val="en-GB"/>
              </w:rPr>
            </w:pPr>
            <w:r>
              <w:rPr>
                <w:sz w:val="16"/>
                <w:szCs w:val="16"/>
                <w:lang w:val="en-GB"/>
              </w:rPr>
              <w:t>0019</w:t>
            </w:r>
          </w:p>
        </w:tc>
        <w:tc>
          <w:tcPr>
            <w:tcW w:w="440" w:type="dxa"/>
            <w:shd w:val="solid" w:color="FFFFFF" w:fill="auto"/>
          </w:tcPr>
          <w:p w14:paraId="405F061E" w14:textId="77777777" w:rsidR="004A1788" w:rsidRDefault="004A1788" w:rsidP="00C72833">
            <w:pPr>
              <w:pStyle w:val="TAR"/>
              <w:rPr>
                <w:sz w:val="16"/>
                <w:szCs w:val="16"/>
                <w:lang w:val="en-GB"/>
              </w:rPr>
            </w:pPr>
            <w:r>
              <w:rPr>
                <w:sz w:val="16"/>
                <w:szCs w:val="16"/>
                <w:lang w:val="en-GB"/>
              </w:rPr>
              <w:t>1</w:t>
            </w:r>
          </w:p>
        </w:tc>
        <w:tc>
          <w:tcPr>
            <w:tcW w:w="404" w:type="dxa"/>
            <w:shd w:val="solid" w:color="FFFFFF" w:fill="auto"/>
          </w:tcPr>
          <w:p w14:paraId="187A911E"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311DF062"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649BBA30"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EEE6772" w14:textId="77777777" w:rsidTr="00585B10">
        <w:tblPrEx>
          <w:tblCellMar>
            <w:top w:w="0" w:type="dxa"/>
            <w:bottom w:w="0" w:type="dxa"/>
          </w:tblCellMar>
        </w:tblPrEx>
        <w:tc>
          <w:tcPr>
            <w:tcW w:w="800" w:type="dxa"/>
            <w:shd w:val="solid" w:color="FFFFFF" w:fill="auto"/>
          </w:tcPr>
          <w:p w14:paraId="2B10B681"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B3644D6"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BFB94A5" w14:textId="77777777" w:rsidR="004A1788" w:rsidRPr="00BF342D"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6D823BAE" w14:textId="77777777" w:rsidR="004A1788" w:rsidRDefault="004A1788" w:rsidP="00C72833">
            <w:pPr>
              <w:pStyle w:val="TAL"/>
              <w:rPr>
                <w:sz w:val="16"/>
                <w:szCs w:val="16"/>
                <w:lang w:val="en-GB"/>
              </w:rPr>
            </w:pPr>
            <w:r>
              <w:rPr>
                <w:sz w:val="16"/>
                <w:szCs w:val="16"/>
                <w:lang w:val="en-GB"/>
              </w:rPr>
              <w:t>0020</w:t>
            </w:r>
          </w:p>
        </w:tc>
        <w:tc>
          <w:tcPr>
            <w:tcW w:w="440" w:type="dxa"/>
            <w:shd w:val="solid" w:color="FFFFFF" w:fill="auto"/>
          </w:tcPr>
          <w:p w14:paraId="383875D3" w14:textId="77777777" w:rsidR="004A1788" w:rsidRDefault="004A1788" w:rsidP="00C72833">
            <w:pPr>
              <w:pStyle w:val="TAR"/>
              <w:rPr>
                <w:sz w:val="16"/>
                <w:szCs w:val="16"/>
                <w:lang w:val="en-GB"/>
              </w:rPr>
            </w:pPr>
            <w:r>
              <w:rPr>
                <w:sz w:val="16"/>
                <w:szCs w:val="16"/>
                <w:lang w:val="en-GB"/>
              </w:rPr>
              <w:t>1</w:t>
            </w:r>
          </w:p>
        </w:tc>
        <w:tc>
          <w:tcPr>
            <w:tcW w:w="404" w:type="dxa"/>
            <w:shd w:val="solid" w:color="FFFFFF" w:fill="auto"/>
          </w:tcPr>
          <w:p w14:paraId="690D03FB"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335E9657"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4EBA5F7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69833F05" w14:textId="77777777" w:rsidTr="00585B10">
        <w:tblPrEx>
          <w:tblCellMar>
            <w:top w:w="0" w:type="dxa"/>
            <w:bottom w:w="0" w:type="dxa"/>
          </w:tblCellMar>
        </w:tblPrEx>
        <w:tc>
          <w:tcPr>
            <w:tcW w:w="800" w:type="dxa"/>
            <w:shd w:val="solid" w:color="FFFFFF" w:fill="auto"/>
          </w:tcPr>
          <w:p w14:paraId="7B037839"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F280D8E"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4E9CDB53" w14:textId="77777777" w:rsidR="004A1788" w:rsidRPr="00BF342D" w:rsidRDefault="004A1788" w:rsidP="00C72833">
            <w:pPr>
              <w:pStyle w:val="TAC"/>
              <w:rPr>
                <w:sz w:val="16"/>
                <w:szCs w:val="16"/>
                <w:lang w:val="en-GB"/>
              </w:rPr>
            </w:pPr>
            <w:r w:rsidRPr="009426AF">
              <w:rPr>
                <w:sz w:val="16"/>
                <w:szCs w:val="16"/>
                <w:lang w:val="en-GB"/>
              </w:rPr>
              <w:t>CP-173065</w:t>
            </w:r>
          </w:p>
        </w:tc>
        <w:tc>
          <w:tcPr>
            <w:tcW w:w="500" w:type="dxa"/>
            <w:shd w:val="solid" w:color="FFFFFF" w:fill="auto"/>
          </w:tcPr>
          <w:p w14:paraId="7296D7B7" w14:textId="77777777" w:rsidR="004A1788" w:rsidRDefault="004A1788" w:rsidP="00C72833">
            <w:pPr>
              <w:pStyle w:val="TAL"/>
              <w:rPr>
                <w:sz w:val="16"/>
                <w:szCs w:val="16"/>
                <w:lang w:val="en-GB"/>
              </w:rPr>
            </w:pPr>
            <w:r>
              <w:rPr>
                <w:sz w:val="16"/>
                <w:szCs w:val="16"/>
                <w:lang w:val="en-GB"/>
              </w:rPr>
              <w:t>0021</w:t>
            </w:r>
          </w:p>
        </w:tc>
        <w:tc>
          <w:tcPr>
            <w:tcW w:w="440" w:type="dxa"/>
            <w:shd w:val="solid" w:color="FFFFFF" w:fill="auto"/>
          </w:tcPr>
          <w:p w14:paraId="1FDE7C25" w14:textId="77777777" w:rsidR="004A1788" w:rsidRDefault="004A1788" w:rsidP="00C72833">
            <w:pPr>
              <w:pStyle w:val="TAR"/>
              <w:rPr>
                <w:sz w:val="16"/>
                <w:szCs w:val="16"/>
                <w:lang w:val="en-GB"/>
              </w:rPr>
            </w:pPr>
            <w:r>
              <w:rPr>
                <w:sz w:val="16"/>
                <w:szCs w:val="16"/>
                <w:lang w:val="en-GB"/>
              </w:rPr>
              <w:t>1</w:t>
            </w:r>
          </w:p>
        </w:tc>
        <w:tc>
          <w:tcPr>
            <w:tcW w:w="404" w:type="dxa"/>
            <w:shd w:val="solid" w:color="FFFFFF" w:fill="auto"/>
          </w:tcPr>
          <w:p w14:paraId="354D6A3D"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5F174FB"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4B21C4A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B986E58" w14:textId="77777777" w:rsidTr="00585B10">
        <w:tblPrEx>
          <w:tblCellMar>
            <w:top w:w="0" w:type="dxa"/>
            <w:bottom w:w="0" w:type="dxa"/>
          </w:tblCellMar>
        </w:tblPrEx>
        <w:tc>
          <w:tcPr>
            <w:tcW w:w="800" w:type="dxa"/>
            <w:shd w:val="solid" w:color="FFFFFF" w:fill="auto"/>
          </w:tcPr>
          <w:p w14:paraId="6B158DA9"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4E88D59"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8835A09" w14:textId="77777777" w:rsidR="004A1788" w:rsidRPr="009426AF" w:rsidRDefault="004A1788" w:rsidP="00C72833">
            <w:pPr>
              <w:pStyle w:val="TAC"/>
              <w:rPr>
                <w:sz w:val="16"/>
                <w:szCs w:val="16"/>
                <w:lang w:val="en-GB"/>
              </w:rPr>
            </w:pPr>
            <w:r w:rsidRPr="00F33D41">
              <w:rPr>
                <w:sz w:val="16"/>
                <w:szCs w:val="16"/>
                <w:lang w:val="en-GB"/>
              </w:rPr>
              <w:t>CP-173065</w:t>
            </w:r>
          </w:p>
        </w:tc>
        <w:tc>
          <w:tcPr>
            <w:tcW w:w="500" w:type="dxa"/>
            <w:shd w:val="solid" w:color="FFFFFF" w:fill="auto"/>
          </w:tcPr>
          <w:p w14:paraId="4221E8C8" w14:textId="77777777" w:rsidR="004A1788" w:rsidRDefault="004A1788" w:rsidP="00C72833">
            <w:pPr>
              <w:pStyle w:val="TAL"/>
              <w:rPr>
                <w:sz w:val="16"/>
                <w:szCs w:val="16"/>
                <w:lang w:val="en-GB"/>
              </w:rPr>
            </w:pPr>
            <w:r>
              <w:rPr>
                <w:sz w:val="16"/>
                <w:szCs w:val="16"/>
                <w:lang w:val="en-GB"/>
              </w:rPr>
              <w:t>0022</w:t>
            </w:r>
          </w:p>
        </w:tc>
        <w:tc>
          <w:tcPr>
            <w:tcW w:w="440" w:type="dxa"/>
            <w:shd w:val="solid" w:color="FFFFFF" w:fill="auto"/>
          </w:tcPr>
          <w:p w14:paraId="29EC0E82" w14:textId="77777777" w:rsidR="004A1788" w:rsidRDefault="004A1788" w:rsidP="00C72833">
            <w:pPr>
              <w:pStyle w:val="TAR"/>
              <w:rPr>
                <w:sz w:val="16"/>
                <w:szCs w:val="16"/>
                <w:lang w:val="en-GB"/>
              </w:rPr>
            </w:pPr>
            <w:r>
              <w:rPr>
                <w:sz w:val="16"/>
                <w:szCs w:val="16"/>
                <w:lang w:val="en-GB"/>
              </w:rPr>
              <w:t>1</w:t>
            </w:r>
          </w:p>
        </w:tc>
        <w:tc>
          <w:tcPr>
            <w:tcW w:w="404" w:type="dxa"/>
            <w:shd w:val="solid" w:color="FFFFFF" w:fill="auto"/>
          </w:tcPr>
          <w:p w14:paraId="5FF56080"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383EF15"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5777D7A3"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49A7837B" w14:textId="77777777" w:rsidTr="00585B10">
        <w:tblPrEx>
          <w:tblCellMar>
            <w:top w:w="0" w:type="dxa"/>
            <w:bottom w:w="0" w:type="dxa"/>
          </w:tblCellMar>
        </w:tblPrEx>
        <w:tc>
          <w:tcPr>
            <w:tcW w:w="800" w:type="dxa"/>
            <w:shd w:val="solid" w:color="FFFFFF" w:fill="auto"/>
          </w:tcPr>
          <w:p w14:paraId="11CDEF8D"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46BB5F0"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32F7720" w14:textId="77777777" w:rsidR="004A1788" w:rsidRPr="00F33D41"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5EF9F6A4" w14:textId="77777777" w:rsidR="004A1788" w:rsidRDefault="004A1788" w:rsidP="00C72833">
            <w:pPr>
              <w:pStyle w:val="TAL"/>
              <w:rPr>
                <w:sz w:val="16"/>
                <w:szCs w:val="16"/>
                <w:lang w:val="en-GB"/>
              </w:rPr>
            </w:pPr>
            <w:r>
              <w:rPr>
                <w:sz w:val="16"/>
                <w:szCs w:val="16"/>
                <w:lang w:val="en-GB"/>
              </w:rPr>
              <w:t>0023</w:t>
            </w:r>
          </w:p>
        </w:tc>
        <w:tc>
          <w:tcPr>
            <w:tcW w:w="440" w:type="dxa"/>
            <w:shd w:val="solid" w:color="FFFFFF" w:fill="auto"/>
          </w:tcPr>
          <w:p w14:paraId="3677E09F" w14:textId="77777777" w:rsidR="004A1788" w:rsidRDefault="004A1788" w:rsidP="00C72833">
            <w:pPr>
              <w:pStyle w:val="TAR"/>
              <w:rPr>
                <w:sz w:val="16"/>
                <w:szCs w:val="16"/>
                <w:lang w:val="en-GB"/>
              </w:rPr>
            </w:pPr>
            <w:r>
              <w:rPr>
                <w:sz w:val="16"/>
                <w:szCs w:val="16"/>
                <w:lang w:val="en-GB"/>
              </w:rPr>
              <w:t>2</w:t>
            </w:r>
          </w:p>
        </w:tc>
        <w:tc>
          <w:tcPr>
            <w:tcW w:w="404" w:type="dxa"/>
            <w:shd w:val="solid" w:color="FFFFFF" w:fill="auto"/>
          </w:tcPr>
          <w:p w14:paraId="2FF114F2"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4EBD51F1"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FFD7612"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6C92714D" w14:textId="77777777" w:rsidTr="00585B10">
        <w:tblPrEx>
          <w:tblCellMar>
            <w:top w:w="0" w:type="dxa"/>
            <w:bottom w:w="0" w:type="dxa"/>
          </w:tblCellMar>
        </w:tblPrEx>
        <w:tc>
          <w:tcPr>
            <w:tcW w:w="800" w:type="dxa"/>
            <w:shd w:val="solid" w:color="FFFFFF" w:fill="auto"/>
          </w:tcPr>
          <w:p w14:paraId="3A6BD196"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55544168"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C5E0B6D"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5EE90380" w14:textId="77777777" w:rsidR="004A1788" w:rsidRDefault="004A1788" w:rsidP="00C72833">
            <w:pPr>
              <w:pStyle w:val="TAL"/>
              <w:rPr>
                <w:sz w:val="16"/>
                <w:szCs w:val="16"/>
                <w:lang w:val="en-GB"/>
              </w:rPr>
            </w:pPr>
            <w:r>
              <w:rPr>
                <w:sz w:val="16"/>
                <w:szCs w:val="16"/>
                <w:lang w:val="en-GB"/>
              </w:rPr>
              <w:t>0025</w:t>
            </w:r>
          </w:p>
        </w:tc>
        <w:tc>
          <w:tcPr>
            <w:tcW w:w="440" w:type="dxa"/>
            <w:shd w:val="solid" w:color="FFFFFF" w:fill="auto"/>
          </w:tcPr>
          <w:p w14:paraId="2C383A77" w14:textId="77777777" w:rsidR="004A1788" w:rsidRDefault="004A1788" w:rsidP="00C72833">
            <w:pPr>
              <w:pStyle w:val="TAR"/>
              <w:rPr>
                <w:sz w:val="16"/>
                <w:szCs w:val="16"/>
                <w:lang w:val="en-GB"/>
              </w:rPr>
            </w:pPr>
          </w:p>
        </w:tc>
        <w:tc>
          <w:tcPr>
            <w:tcW w:w="404" w:type="dxa"/>
            <w:shd w:val="solid" w:color="FFFFFF" w:fill="auto"/>
          </w:tcPr>
          <w:p w14:paraId="0427AF77"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1831F9B"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1E6039B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00DDD82F" w14:textId="77777777" w:rsidTr="00585B10">
        <w:tblPrEx>
          <w:tblCellMar>
            <w:top w:w="0" w:type="dxa"/>
            <w:bottom w:w="0" w:type="dxa"/>
          </w:tblCellMar>
        </w:tblPrEx>
        <w:tc>
          <w:tcPr>
            <w:tcW w:w="800" w:type="dxa"/>
            <w:shd w:val="solid" w:color="FFFFFF" w:fill="auto"/>
          </w:tcPr>
          <w:p w14:paraId="4911842E"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008BBD7"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A1B0CDC"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6AC92105" w14:textId="77777777" w:rsidR="004A1788" w:rsidRDefault="004A1788" w:rsidP="00C72833">
            <w:pPr>
              <w:pStyle w:val="TAL"/>
              <w:rPr>
                <w:sz w:val="16"/>
                <w:szCs w:val="16"/>
                <w:lang w:val="en-GB"/>
              </w:rPr>
            </w:pPr>
            <w:r>
              <w:rPr>
                <w:sz w:val="16"/>
                <w:szCs w:val="16"/>
                <w:lang w:val="en-GB"/>
              </w:rPr>
              <w:t>0026</w:t>
            </w:r>
          </w:p>
        </w:tc>
        <w:tc>
          <w:tcPr>
            <w:tcW w:w="440" w:type="dxa"/>
            <w:shd w:val="solid" w:color="FFFFFF" w:fill="auto"/>
          </w:tcPr>
          <w:p w14:paraId="4104B97F" w14:textId="77777777" w:rsidR="004A1788" w:rsidRDefault="004A1788" w:rsidP="00C72833">
            <w:pPr>
              <w:pStyle w:val="TAR"/>
              <w:rPr>
                <w:sz w:val="16"/>
                <w:szCs w:val="16"/>
                <w:lang w:val="en-GB"/>
              </w:rPr>
            </w:pPr>
          </w:p>
        </w:tc>
        <w:tc>
          <w:tcPr>
            <w:tcW w:w="404" w:type="dxa"/>
            <w:shd w:val="solid" w:color="FFFFFF" w:fill="auto"/>
          </w:tcPr>
          <w:p w14:paraId="6D4D2090"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42E735F0"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3B0D1B51"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3E8A492D" w14:textId="77777777" w:rsidTr="00585B10">
        <w:tblPrEx>
          <w:tblCellMar>
            <w:top w:w="0" w:type="dxa"/>
            <w:bottom w:w="0" w:type="dxa"/>
          </w:tblCellMar>
        </w:tblPrEx>
        <w:tc>
          <w:tcPr>
            <w:tcW w:w="800" w:type="dxa"/>
            <w:shd w:val="solid" w:color="FFFFFF" w:fill="auto"/>
          </w:tcPr>
          <w:p w14:paraId="59BB29D0"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C3FE6E1"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3A8934A2"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3CB4FE19" w14:textId="77777777" w:rsidR="004A1788" w:rsidRDefault="004A1788" w:rsidP="00C72833">
            <w:pPr>
              <w:pStyle w:val="TAL"/>
              <w:rPr>
                <w:sz w:val="16"/>
                <w:szCs w:val="16"/>
                <w:lang w:val="en-GB"/>
              </w:rPr>
            </w:pPr>
            <w:r>
              <w:rPr>
                <w:sz w:val="16"/>
                <w:szCs w:val="16"/>
                <w:lang w:val="en-GB"/>
              </w:rPr>
              <w:t>0027</w:t>
            </w:r>
          </w:p>
        </w:tc>
        <w:tc>
          <w:tcPr>
            <w:tcW w:w="440" w:type="dxa"/>
            <w:shd w:val="solid" w:color="FFFFFF" w:fill="auto"/>
          </w:tcPr>
          <w:p w14:paraId="0684D75B" w14:textId="77777777" w:rsidR="004A1788" w:rsidRDefault="004A1788" w:rsidP="00C72833">
            <w:pPr>
              <w:pStyle w:val="TAR"/>
              <w:rPr>
                <w:sz w:val="16"/>
                <w:szCs w:val="16"/>
                <w:lang w:val="en-GB"/>
              </w:rPr>
            </w:pPr>
            <w:r>
              <w:rPr>
                <w:sz w:val="16"/>
                <w:szCs w:val="16"/>
                <w:lang w:val="en-GB"/>
              </w:rPr>
              <w:t>1</w:t>
            </w:r>
          </w:p>
        </w:tc>
        <w:tc>
          <w:tcPr>
            <w:tcW w:w="404" w:type="dxa"/>
            <w:shd w:val="solid" w:color="FFFFFF" w:fill="auto"/>
          </w:tcPr>
          <w:p w14:paraId="31468278"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908093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445651BB"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13070A8A" w14:textId="77777777" w:rsidTr="00585B10">
        <w:tblPrEx>
          <w:tblCellMar>
            <w:top w:w="0" w:type="dxa"/>
            <w:bottom w:w="0" w:type="dxa"/>
          </w:tblCellMar>
        </w:tblPrEx>
        <w:tc>
          <w:tcPr>
            <w:tcW w:w="800" w:type="dxa"/>
            <w:shd w:val="solid" w:color="FFFFFF" w:fill="auto"/>
          </w:tcPr>
          <w:p w14:paraId="5A261FC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039F2796"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0BBE61BD"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21B844A3" w14:textId="77777777" w:rsidR="004A1788" w:rsidRDefault="004A1788" w:rsidP="00C72833">
            <w:pPr>
              <w:pStyle w:val="TAL"/>
              <w:rPr>
                <w:sz w:val="16"/>
                <w:szCs w:val="16"/>
                <w:lang w:val="en-GB"/>
              </w:rPr>
            </w:pPr>
            <w:r>
              <w:rPr>
                <w:sz w:val="16"/>
                <w:szCs w:val="16"/>
                <w:lang w:val="en-GB"/>
              </w:rPr>
              <w:t>0028</w:t>
            </w:r>
          </w:p>
        </w:tc>
        <w:tc>
          <w:tcPr>
            <w:tcW w:w="440" w:type="dxa"/>
            <w:shd w:val="solid" w:color="FFFFFF" w:fill="auto"/>
          </w:tcPr>
          <w:p w14:paraId="352DE4CD" w14:textId="77777777" w:rsidR="004A1788" w:rsidRDefault="004A1788" w:rsidP="00C72833">
            <w:pPr>
              <w:pStyle w:val="TAR"/>
              <w:rPr>
                <w:sz w:val="16"/>
                <w:szCs w:val="16"/>
                <w:lang w:val="en-GB"/>
              </w:rPr>
            </w:pPr>
            <w:r>
              <w:rPr>
                <w:sz w:val="16"/>
                <w:szCs w:val="16"/>
                <w:lang w:val="en-GB"/>
              </w:rPr>
              <w:t>1</w:t>
            </w:r>
          </w:p>
        </w:tc>
        <w:tc>
          <w:tcPr>
            <w:tcW w:w="404" w:type="dxa"/>
            <w:shd w:val="solid" w:color="FFFFFF" w:fill="auto"/>
          </w:tcPr>
          <w:p w14:paraId="3CAF602B"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F092757"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0D3706A8"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FC244F5" w14:textId="77777777" w:rsidTr="00585B10">
        <w:tblPrEx>
          <w:tblCellMar>
            <w:top w:w="0" w:type="dxa"/>
            <w:bottom w:w="0" w:type="dxa"/>
          </w:tblCellMar>
        </w:tblPrEx>
        <w:tc>
          <w:tcPr>
            <w:tcW w:w="800" w:type="dxa"/>
            <w:shd w:val="solid" w:color="FFFFFF" w:fill="auto"/>
          </w:tcPr>
          <w:p w14:paraId="102C09C2"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047EFEBE"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6FF7965" w14:textId="77777777" w:rsidR="004A1788" w:rsidRPr="004B0FA7"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61E0DE46" w14:textId="77777777" w:rsidR="004A1788" w:rsidRDefault="004A1788" w:rsidP="00C72833">
            <w:pPr>
              <w:pStyle w:val="TAL"/>
              <w:rPr>
                <w:sz w:val="16"/>
                <w:szCs w:val="16"/>
                <w:lang w:val="en-GB"/>
              </w:rPr>
            </w:pPr>
            <w:r>
              <w:rPr>
                <w:sz w:val="16"/>
                <w:szCs w:val="16"/>
                <w:lang w:val="en-GB"/>
              </w:rPr>
              <w:t>0029</w:t>
            </w:r>
          </w:p>
        </w:tc>
        <w:tc>
          <w:tcPr>
            <w:tcW w:w="440" w:type="dxa"/>
            <w:shd w:val="solid" w:color="FFFFFF" w:fill="auto"/>
          </w:tcPr>
          <w:p w14:paraId="0ABC0152" w14:textId="77777777" w:rsidR="004A1788" w:rsidRDefault="004A1788" w:rsidP="00C72833">
            <w:pPr>
              <w:pStyle w:val="TAR"/>
              <w:rPr>
                <w:sz w:val="16"/>
                <w:szCs w:val="16"/>
                <w:lang w:val="en-GB"/>
              </w:rPr>
            </w:pPr>
          </w:p>
        </w:tc>
        <w:tc>
          <w:tcPr>
            <w:tcW w:w="404" w:type="dxa"/>
            <w:shd w:val="solid" w:color="FFFFFF" w:fill="auto"/>
          </w:tcPr>
          <w:p w14:paraId="698B4AC1"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FBFAF26"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17AF00E6"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38B0F9F6" w14:textId="77777777" w:rsidTr="00585B10">
        <w:tblPrEx>
          <w:tblCellMar>
            <w:top w:w="0" w:type="dxa"/>
            <w:bottom w:w="0" w:type="dxa"/>
          </w:tblCellMar>
        </w:tblPrEx>
        <w:tc>
          <w:tcPr>
            <w:tcW w:w="800" w:type="dxa"/>
            <w:shd w:val="solid" w:color="FFFFFF" w:fill="auto"/>
          </w:tcPr>
          <w:p w14:paraId="4ADC36D5"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D305C5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4352B8EA" w14:textId="77777777" w:rsidR="004A1788" w:rsidRPr="00B72208"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578CBE0D" w14:textId="77777777" w:rsidR="004A1788" w:rsidRDefault="004A1788" w:rsidP="00C72833">
            <w:pPr>
              <w:pStyle w:val="TAL"/>
              <w:rPr>
                <w:sz w:val="16"/>
                <w:szCs w:val="16"/>
                <w:lang w:val="en-GB"/>
              </w:rPr>
            </w:pPr>
            <w:r>
              <w:rPr>
                <w:sz w:val="16"/>
                <w:szCs w:val="16"/>
                <w:lang w:val="en-GB"/>
              </w:rPr>
              <w:t>0030</w:t>
            </w:r>
          </w:p>
        </w:tc>
        <w:tc>
          <w:tcPr>
            <w:tcW w:w="440" w:type="dxa"/>
            <w:shd w:val="solid" w:color="FFFFFF" w:fill="auto"/>
          </w:tcPr>
          <w:p w14:paraId="4D63D8C8" w14:textId="77777777" w:rsidR="004A1788" w:rsidRDefault="004A1788" w:rsidP="00C72833">
            <w:pPr>
              <w:pStyle w:val="TAR"/>
              <w:rPr>
                <w:sz w:val="16"/>
                <w:szCs w:val="16"/>
                <w:lang w:val="en-GB"/>
              </w:rPr>
            </w:pPr>
          </w:p>
        </w:tc>
        <w:tc>
          <w:tcPr>
            <w:tcW w:w="404" w:type="dxa"/>
            <w:shd w:val="solid" w:color="FFFFFF" w:fill="auto"/>
          </w:tcPr>
          <w:p w14:paraId="0A804541"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5ED84DC"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340ED93E"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7C49730A" w14:textId="77777777" w:rsidTr="00585B10">
        <w:tblPrEx>
          <w:tblCellMar>
            <w:top w:w="0" w:type="dxa"/>
            <w:bottom w:w="0" w:type="dxa"/>
          </w:tblCellMar>
        </w:tblPrEx>
        <w:tc>
          <w:tcPr>
            <w:tcW w:w="800" w:type="dxa"/>
            <w:shd w:val="solid" w:color="FFFFFF" w:fill="auto"/>
          </w:tcPr>
          <w:p w14:paraId="7872356B"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50784F05"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327C441D" w14:textId="77777777" w:rsidR="004A1788" w:rsidRPr="00B7220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644DE972" w14:textId="77777777" w:rsidR="004A1788" w:rsidRDefault="004A1788" w:rsidP="00C72833">
            <w:pPr>
              <w:pStyle w:val="TAL"/>
              <w:rPr>
                <w:sz w:val="16"/>
                <w:szCs w:val="16"/>
                <w:lang w:val="en-GB"/>
              </w:rPr>
            </w:pPr>
            <w:r>
              <w:rPr>
                <w:sz w:val="16"/>
                <w:szCs w:val="16"/>
                <w:lang w:val="en-GB"/>
              </w:rPr>
              <w:t>0031</w:t>
            </w:r>
          </w:p>
        </w:tc>
        <w:tc>
          <w:tcPr>
            <w:tcW w:w="440" w:type="dxa"/>
            <w:shd w:val="solid" w:color="FFFFFF" w:fill="auto"/>
          </w:tcPr>
          <w:p w14:paraId="1C019D3F" w14:textId="77777777" w:rsidR="004A1788" w:rsidRDefault="004A1788" w:rsidP="00C72833">
            <w:pPr>
              <w:pStyle w:val="TAR"/>
              <w:rPr>
                <w:sz w:val="16"/>
                <w:szCs w:val="16"/>
                <w:lang w:val="en-GB"/>
              </w:rPr>
            </w:pPr>
          </w:p>
        </w:tc>
        <w:tc>
          <w:tcPr>
            <w:tcW w:w="404" w:type="dxa"/>
            <w:shd w:val="solid" w:color="FFFFFF" w:fill="auto"/>
          </w:tcPr>
          <w:p w14:paraId="04FA43C5"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00693CB"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7608133"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72981A7" w14:textId="77777777" w:rsidTr="00585B10">
        <w:tblPrEx>
          <w:tblCellMar>
            <w:top w:w="0" w:type="dxa"/>
            <w:bottom w:w="0" w:type="dxa"/>
          </w:tblCellMar>
        </w:tblPrEx>
        <w:tc>
          <w:tcPr>
            <w:tcW w:w="800" w:type="dxa"/>
            <w:shd w:val="solid" w:color="FFFFFF" w:fill="auto"/>
          </w:tcPr>
          <w:p w14:paraId="28CF4DF4"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3EE6547"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BB03440" w14:textId="77777777" w:rsidR="004A1788" w:rsidRPr="004A178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11D164D4" w14:textId="77777777" w:rsidR="004A1788" w:rsidRDefault="004A1788" w:rsidP="00C72833">
            <w:pPr>
              <w:pStyle w:val="TAL"/>
              <w:rPr>
                <w:sz w:val="16"/>
                <w:szCs w:val="16"/>
                <w:lang w:val="en-GB"/>
              </w:rPr>
            </w:pPr>
            <w:r>
              <w:rPr>
                <w:sz w:val="16"/>
                <w:szCs w:val="16"/>
                <w:lang w:val="en-GB"/>
              </w:rPr>
              <w:t>0032</w:t>
            </w:r>
          </w:p>
        </w:tc>
        <w:tc>
          <w:tcPr>
            <w:tcW w:w="440" w:type="dxa"/>
            <w:shd w:val="solid" w:color="FFFFFF" w:fill="auto"/>
          </w:tcPr>
          <w:p w14:paraId="2915C9DF" w14:textId="77777777" w:rsidR="004A1788" w:rsidRDefault="004A1788" w:rsidP="00C72833">
            <w:pPr>
              <w:pStyle w:val="TAR"/>
              <w:rPr>
                <w:sz w:val="16"/>
                <w:szCs w:val="16"/>
                <w:lang w:val="en-GB"/>
              </w:rPr>
            </w:pPr>
          </w:p>
        </w:tc>
        <w:tc>
          <w:tcPr>
            <w:tcW w:w="404" w:type="dxa"/>
            <w:shd w:val="solid" w:color="FFFFFF" w:fill="auto"/>
          </w:tcPr>
          <w:p w14:paraId="43EE33F9"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44CA7A2"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2BC7B2F7" w14:textId="77777777" w:rsidR="004A1788" w:rsidRDefault="004A1788" w:rsidP="004B2E76">
            <w:pPr>
              <w:pStyle w:val="TAC"/>
              <w:rPr>
                <w:sz w:val="16"/>
                <w:szCs w:val="16"/>
                <w:lang w:val="en-GB"/>
              </w:rPr>
            </w:pPr>
            <w:r w:rsidRPr="00F57ACD">
              <w:rPr>
                <w:sz w:val="16"/>
                <w:szCs w:val="16"/>
                <w:lang w:val="en-GB"/>
              </w:rPr>
              <w:t>14.2.0</w:t>
            </w:r>
          </w:p>
        </w:tc>
      </w:tr>
      <w:tr w:rsidR="000D6032" w:rsidRPr="006B0D02" w14:paraId="5DFF9DDD" w14:textId="77777777" w:rsidTr="00585B10">
        <w:tblPrEx>
          <w:tblCellMar>
            <w:top w:w="0" w:type="dxa"/>
            <w:bottom w:w="0" w:type="dxa"/>
          </w:tblCellMar>
        </w:tblPrEx>
        <w:tc>
          <w:tcPr>
            <w:tcW w:w="800" w:type="dxa"/>
            <w:shd w:val="solid" w:color="FFFFFF" w:fill="auto"/>
          </w:tcPr>
          <w:p w14:paraId="7E5FA7ED" w14:textId="77777777" w:rsidR="000D6032" w:rsidRDefault="000D6032" w:rsidP="00C72833">
            <w:pPr>
              <w:pStyle w:val="TAC"/>
              <w:rPr>
                <w:sz w:val="16"/>
                <w:szCs w:val="16"/>
                <w:lang w:val="en-GB"/>
              </w:rPr>
            </w:pPr>
            <w:r>
              <w:rPr>
                <w:sz w:val="16"/>
                <w:szCs w:val="16"/>
                <w:lang w:val="en-GB"/>
              </w:rPr>
              <w:t>2018-03</w:t>
            </w:r>
          </w:p>
        </w:tc>
        <w:tc>
          <w:tcPr>
            <w:tcW w:w="800" w:type="dxa"/>
            <w:shd w:val="solid" w:color="FFFFFF" w:fill="auto"/>
          </w:tcPr>
          <w:p w14:paraId="36BA1B25" w14:textId="77777777" w:rsidR="000D6032" w:rsidRDefault="000D6032" w:rsidP="00C72833">
            <w:pPr>
              <w:pStyle w:val="TAC"/>
              <w:rPr>
                <w:sz w:val="16"/>
                <w:szCs w:val="16"/>
                <w:lang w:val="en-GB"/>
              </w:rPr>
            </w:pPr>
            <w:r>
              <w:rPr>
                <w:sz w:val="16"/>
                <w:szCs w:val="16"/>
                <w:lang w:val="en-GB"/>
              </w:rPr>
              <w:t>CT-79</w:t>
            </w:r>
          </w:p>
        </w:tc>
        <w:tc>
          <w:tcPr>
            <w:tcW w:w="1094" w:type="dxa"/>
            <w:shd w:val="solid" w:color="FFFFFF" w:fill="auto"/>
          </w:tcPr>
          <w:p w14:paraId="1CB03196" w14:textId="77777777" w:rsidR="000D6032" w:rsidRPr="004A1788" w:rsidRDefault="000D6032" w:rsidP="00C72833">
            <w:pPr>
              <w:pStyle w:val="TAC"/>
              <w:rPr>
                <w:sz w:val="16"/>
                <w:szCs w:val="16"/>
                <w:lang w:val="en-GB"/>
              </w:rPr>
            </w:pPr>
            <w:r w:rsidRPr="000D6032">
              <w:rPr>
                <w:sz w:val="16"/>
                <w:szCs w:val="16"/>
                <w:lang w:val="en-GB"/>
              </w:rPr>
              <w:t>CP-180074</w:t>
            </w:r>
          </w:p>
        </w:tc>
        <w:tc>
          <w:tcPr>
            <w:tcW w:w="500" w:type="dxa"/>
            <w:shd w:val="solid" w:color="FFFFFF" w:fill="auto"/>
          </w:tcPr>
          <w:p w14:paraId="2E6B047C" w14:textId="77777777" w:rsidR="000D6032" w:rsidRDefault="000D6032" w:rsidP="00C72833">
            <w:pPr>
              <w:pStyle w:val="TAL"/>
              <w:rPr>
                <w:sz w:val="16"/>
                <w:szCs w:val="16"/>
                <w:lang w:val="en-GB"/>
              </w:rPr>
            </w:pPr>
            <w:r>
              <w:rPr>
                <w:sz w:val="16"/>
                <w:szCs w:val="16"/>
                <w:lang w:val="en-GB"/>
              </w:rPr>
              <w:t>0036</w:t>
            </w:r>
          </w:p>
        </w:tc>
        <w:tc>
          <w:tcPr>
            <w:tcW w:w="440" w:type="dxa"/>
            <w:shd w:val="solid" w:color="FFFFFF" w:fill="auto"/>
          </w:tcPr>
          <w:p w14:paraId="5A97DD57" w14:textId="77777777" w:rsidR="000D6032" w:rsidRDefault="000D6032" w:rsidP="00C72833">
            <w:pPr>
              <w:pStyle w:val="TAR"/>
              <w:rPr>
                <w:sz w:val="16"/>
                <w:szCs w:val="16"/>
                <w:lang w:val="en-GB"/>
              </w:rPr>
            </w:pPr>
          </w:p>
        </w:tc>
        <w:tc>
          <w:tcPr>
            <w:tcW w:w="404" w:type="dxa"/>
            <w:shd w:val="solid" w:color="FFFFFF" w:fill="auto"/>
          </w:tcPr>
          <w:p w14:paraId="0F1339B6" w14:textId="77777777" w:rsidR="000D6032" w:rsidRDefault="000D6032" w:rsidP="00C72833">
            <w:pPr>
              <w:pStyle w:val="TAC"/>
              <w:rPr>
                <w:sz w:val="16"/>
                <w:szCs w:val="16"/>
                <w:lang w:val="en-GB"/>
              </w:rPr>
            </w:pPr>
            <w:r>
              <w:rPr>
                <w:sz w:val="16"/>
                <w:szCs w:val="16"/>
                <w:lang w:val="en-GB"/>
              </w:rPr>
              <w:t>F</w:t>
            </w:r>
          </w:p>
        </w:tc>
        <w:tc>
          <w:tcPr>
            <w:tcW w:w="4962" w:type="dxa"/>
            <w:shd w:val="solid" w:color="FFFFFF" w:fill="auto"/>
          </w:tcPr>
          <w:p w14:paraId="6F99AC3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756FD307" w14:textId="77777777" w:rsidR="000D6032" w:rsidRPr="00F57ACD" w:rsidRDefault="000D6032" w:rsidP="004B2E76">
            <w:pPr>
              <w:pStyle w:val="TAC"/>
              <w:rPr>
                <w:sz w:val="16"/>
                <w:szCs w:val="16"/>
                <w:lang w:val="en-GB"/>
              </w:rPr>
            </w:pPr>
            <w:r>
              <w:rPr>
                <w:sz w:val="16"/>
                <w:szCs w:val="16"/>
                <w:lang w:val="en-GB"/>
              </w:rPr>
              <w:t>14.3.0</w:t>
            </w:r>
          </w:p>
        </w:tc>
      </w:tr>
      <w:tr w:rsidR="00786869" w:rsidRPr="006B0D02" w14:paraId="70356ED2" w14:textId="77777777" w:rsidTr="00585B10">
        <w:tblPrEx>
          <w:tblCellMar>
            <w:top w:w="0" w:type="dxa"/>
            <w:bottom w:w="0" w:type="dxa"/>
          </w:tblCellMar>
        </w:tblPrEx>
        <w:tc>
          <w:tcPr>
            <w:tcW w:w="800" w:type="dxa"/>
            <w:shd w:val="solid" w:color="FFFFFF" w:fill="auto"/>
          </w:tcPr>
          <w:p w14:paraId="32581DE6"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797FC8A2"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3640E504" w14:textId="77777777"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14:paraId="729E8F29" w14:textId="77777777" w:rsidR="00786869" w:rsidRDefault="00786869" w:rsidP="00C72833">
            <w:pPr>
              <w:pStyle w:val="TAL"/>
              <w:rPr>
                <w:sz w:val="16"/>
                <w:szCs w:val="16"/>
                <w:lang w:val="en-GB"/>
              </w:rPr>
            </w:pPr>
            <w:r>
              <w:rPr>
                <w:sz w:val="16"/>
                <w:szCs w:val="16"/>
                <w:lang w:val="en-GB"/>
              </w:rPr>
              <w:t>0033</w:t>
            </w:r>
          </w:p>
        </w:tc>
        <w:tc>
          <w:tcPr>
            <w:tcW w:w="440" w:type="dxa"/>
            <w:shd w:val="solid" w:color="FFFFFF" w:fill="auto"/>
          </w:tcPr>
          <w:p w14:paraId="47E70763" w14:textId="77777777" w:rsidR="00786869" w:rsidRDefault="00786869" w:rsidP="00C72833">
            <w:pPr>
              <w:pStyle w:val="TAR"/>
              <w:rPr>
                <w:sz w:val="16"/>
                <w:szCs w:val="16"/>
                <w:lang w:val="en-GB"/>
              </w:rPr>
            </w:pPr>
            <w:r>
              <w:rPr>
                <w:sz w:val="16"/>
                <w:szCs w:val="16"/>
                <w:lang w:val="en-GB"/>
              </w:rPr>
              <w:t>2</w:t>
            </w:r>
          </w:p>
        </w:tc>
        <w:tc>
          <w:tcPr>
            <w:tcW w:w="404" w:type="dxa"/>
            <w:shd w:val="solid" w:color="FFFFFF" w:fill="auto"/>
          </w:tcPr>
          <w:p w14:paraId="05134599" w14:textId="77777777" w:rsidR="00786869" w:rsidRDefault="00786869" w:rsidP="00C72833">
            <w:pPr>
              <w:pStyle w:val="TAC"/>
              <w:rPr>
                <w:sz w:val="16"/>
                <w:szCs w:val="16"/>
                <w:lang w:val="en-GB"/>
              </w:rPr>
            </w:pPr>
            <w:r>
              <w:rPr>
                <w:sz w:val="16"/>
                <w:szCs w:val="16"/>
                <w:lang w:val="en-GB"/>
              </w:rPr>
              <w:t>B</w:t>
            </w:r>
          </w:p>
        </w:tc>
        <w:tc>
          <w:tcPr>
            <w:tcW w:w="4962" w:type="dxa"/>
            <w:shd w:val="solid" w:color="FFFFFF" w:fill="auto"/>
          </w:tcPr>
          <w:p w14:paraId="4F61AFE2"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71A55EDE" w14:textId="77777777" w:rsidR="00786869" w:rsidRDefault="00786869" w:rsidP="004B2E76">
            <w:pPr>
              <w:pStyle w:val="TAC"/>
              <w:rPr>
                <w:sz w:val="16"/>
                <w:szCs w:val="16"/>
                <w:lang w:val="en-GB"/>
              </w:rPr>
            </w:pPr>
            <w:r>
              <w:rPr>
                <w:sz w:val="16"/>
                <w:szCs w:val="16"/>
                <w:lang w:val="en-GB"/>
              </w:rPr>
              <w:t>15.0.0</w:t>
            </w:r>
          </w:p>
        </w:tc>
      </w:tr>
      <w:tr w:rsidR="00786869" w:rsidRPr="006B0D02" w14:paraId="1A5A5D22" w14:textId="77777777" w:rsidTr="00585B10">
        <w:tblPrEx>
          <w:tblCellMar>
            <w:top w:w="0" w:type="dxa"/>
            <w:bottom w:w="0" w:type="dxa"/>
          </w:tblCellMar>
        </w:tblPrEx>
        <w:tc>
          <w:tcPr>
            <w:tcW w:w="800" w:type="dxa"/>
            <w:shd w:val="solid" w:color="FFFFFF" w:fill="auto"/>
          </w:tcPr>
          <w:p w14:paraId="4CE95803"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2EE25052"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3B301C7A" w14:textId="77777777"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14:paraId="3FC1411F" w14:textId="77777777" w:rsidR="00786869" w:rsidRDefault="00786869" w:rsidP="00C72833">
            <w:pPr>
              <w:pStyle w:val="TAL"/>
              <w:rPr>
                <w:sz w:val="16"/>
                <w:szCs w:val="16"/>
                <w:lang w:val="en-GB"/>
              </w:rPr>
            </w:pPr>
            <w:r>
              <w:rPr>
                <w:sz w:val="16"/>
                <w:szCs w:val="16"/>
                <w:lang w:val="en-GB"/>
              </w:rPr>
              <w:t>0034</w:t>
            </w:r>
          </w:p>
        </w:tc>
        <w:tc>
          <w:tcPr>
            <w:tcW w:w="440" w:type="dxa"/>
            <w:shd w:val="solid" w:color="FFFFFF" w:fill="auto"/>
          </w:tcPr>
          <w:p w14:paraId="73EC2311" w14:textId="77777777" w:rsidR="00786869" w:rsidRDefault="00786869" w:rsidP="00C72833">
            <w:pPr>
              <w:pStyle w:val="TAR"/>
              <w:rPr>
                <w:sz w:val="16"/>
                <w:szCs w:val="16"/>
                <w:lang w:val="en-GB"/>
              </w:rPr>
            </w:pPr>
            <w:r>
              <w:rPr>
                <w:sz w:val="16"/>
                <w:szCs w:val="16"/>
                <w:lang w:val="en-GB"/>
              </w:rPr>
              <w:t>4</w:t>
            </w:r>
          </w:p>
        </w:tc>
        <w:tc>
          <w:tcPr>
            <w:tcW w:w="404" w:type="dxa"/>
            <w:shd w:val="solid" w:color="FFFFFF" w:fill="auto"/>
          </w:tcPr>
          <w:p w14:paraId="450A3717" w14:textId="77777777" w:rsidR="00786869" w:rsidRDefault="00786869" w:rsidP="00C72833">
            <w:pPr>
              <w:pStyle w:val="TAC"/>
              <w:rPr>
                <w:sz w:val="16"/>
                <w:szCs w:val="16"/>
                <w:lang w:val="en-GB"/>
              </w:rPr>
            </w:pPr>
            <w:r>
              <w:rPr>
                <w:sz w:val="16"/>
                <w:szCs w:val="16"/>
                <w:lang w:val="en-GB"/>
              </w:rPr>
              <w:t>B</w:t>
            </w:r>
          </w:p>
        </w:tc>
        <w:tc>
          <w:tcPr>
            <w:tcW w:w="4962" w:type="dxa"/>
            <w:shd w:val="solid" w:color="FFFFFF" w:fill="auto"/>
          </w:tcPr>
          <w:p w14:paraId="33F04732"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23E81AD7" w14:textId="77777777" w:rsidR="00786869" w:rsidRDefault="00786869" w:rsidP="004B2E76">
            <w:pPr>
              <w:pStyle w:val="TAC"/>
              <w:rPr>
                <w:sz w:val="16"/>
                <w:szCs w:val="16"/>
                <w:lang w:val="en-GB"/>
              </w:rPr>
            </w:pPr>
            <w:r>
              <w:rPr>
                <w:sz w:val="16"/>
                <w:szCs w:val="16"/>
                <w:lang w:val="en-GB"/>
              </w:rPr>
              <w:t>15.0.0</w:t>
            </w:r>
          </w:p>
        </w:tc>
      </w:tr>
      <w:tr w:rsidR="00786869" w:rsidRPr="006B0D02" w14:paraId="456F8AF2" w14:textId="77777777" w:rsidTr="00585B10">
        <w:tblPrEx>
          <w:tblCellMar>
            <w:top w:w="0" w:type="dxa"/>
            <w:bottom w:w="0" w:type="dxa"/>
          </w:tblCellMar>
        </w:tblPrEx>
        <w:tc>
          <w:tcPr>
            <w:tcW w:w="800" w:type="dxa"/>
            <w:shd w:val="solid" w:color="FFFFFF" w:fill="auto"/>
          </w:tcPr>
          <w:p w14:paraId="17B3AF94"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63638C84"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7D12964A" w14:textId="77777777" w:rsidR="00786869" w:rsidRPr="000D6032" w:rsidRDefault="001216F4" w:rsidP="00C72833">
            <w:pPr>
              <w:pStyle w:val="TAC"/>
              <w:rPr>
                <w:sz w:val="16"/>
                <w:szCs w:val="16"/>
                <w:lang w:val="en-GB"/>
              </w:rPr>
            </w:pPr>
            <w:r w:rsidRPr="001216F4">
              <w:rPr>
                <w:sz w:val="16"/>
                <w:szCs w:val="16"/>
                <w:lang w:val="en-GB"/>
              </w:rPr>
              <w:t>CP-180083</w:t>
            </w:r>
          </w:p>
        </w:tc>
        <w:tc>
          <w:tcPr>
            <w:tcW w:w="500" w:type="dxa"/>
            <w:shd w:val="solid" w:color="FFFFFF" w:fill="auto"/>
          </w:tcPr>
          <w:p w14:paraId="4D1C9C21" w14:textId="77777777" w:rsidR="00786869" w:rsidRDefault="001216F4" w:rsidP="00C72833">
            <w:pPr>
              <w:pStyle w:val="TAL"/>
              <w:rPr>
                <w:sz w:val="16"/>
                <w:szCs w:val="16"/>
                <w:lang w:val="en-GB"/>
              </w:rPr>
            </w:pPr>
            <w:r>
              <w:rPr>
                <w:sz w:val="16"/>
                <w:szCs w:val="16"/>
                <w:lang w:val="en-GB"/>
              </w:rPr>
              <w:t>0035</w:t>
            </w:r>
          </w:p>
        </w:tc>
        <w:tc>
          <w:tcPr>
            <w:tcW w:w="440" w:type="dxa"/>
            <w:shd w:val="solid" w:color="FFFFFF" w:fill="auto"/>
          </w:tcPr>
          <w:p w14:paraId="5D9E7295" w14:textId="77777777" w:rsidR="00786869" w:rsidRDefault="001216F4" w:rsidP="00C72833">
            <w:pPr>
              <w:pStyle w:val="TAR"/>
              <w:rPr>
                <w:sz w:val="16"/>
                <w:szCs w:val="16"/>
                <w:lang w:val="en-GB"/>
              </w:rPr>
            </w:pPr>
            <w:r>
              <w:rPr>
                <w:sz w:val="16"/>
                <w:szCs w:val="16"/>
                <w:lang w:val="en-GB"/>
              </w:rPr>
              <w:t>1</w:t>
            </w:r>
          </w:p>
        </w:tc>
        <w:tc>
          <w:tcPr>
            <w:tcW w:w="404" w:type="dxa"/>
            <w:shd w:val="solid" w:color="FFFFFF" w:fill="auto"/>
          </w:tcPr>
          <w:p w14:paraId="229E9ABE" w14:textId="77777777" w:rsidR="00786869" w:rsidRDefault="001216F4" w:rsidP="00C72833">
            <w:pPr>
              <w:pStyle w:val="TAC"/>
              <w:rPr>
                <w:sz w:val="16"/>
                <w:szCs w:val="16"/>
                <w:lang w:val="en-GB"/>
              </w:rPr>
            </w:pPr>
            <w:r>
              <w:rPr>
                <w:sz w:val="16"/>
                <w:szCs w:val="16"/>
                <w:lang w:val="en-GB"/>
              </w:rPr>
              <w:t>B</w:t>
            </w:r>
          </w:p>
        </w:tc>
        <w:tc>
          <w:tcPr>
            <w:tcW w:w="4962" w:type="dxa"/>
            <w:shd w:val="solid" w:color="FFFFFF" w:fill="auto"/>
          </w:tcPr>
          <w:p w14:paraId="39A331FB"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44C1448C" w14:textId="77777777" w:rsidR="00786869" w:rsidRDefault="00786869" w:rsidP="004B2E76">
            <w:pPr>
              <w:pStyle w:val="TAC"/>
              <w:rPr>
                <w:sz w:val="16"/>
                <w:szCs w:val="16"/>
                <w:lang w:val="en-GB"/>
              </w:rPr>
            </w:pPr>
            <w:r>
              <w:rPr>
                <w:sz w:val="16"/>
                <w:szCs w:val="16"/>
                <w:lang w:val="en-GB"/>
              </w:rPr>
              <w:t>15.0.0</w:t>
            </w:r>
          </w:p>
        </w:tc>
      </w:tr>
      <w:tr w:rsidR="00251EBF" w:rsidRPr="006B0D02" w14:paraId="43715257" w14:textId="77777777" w:rsidTr="00585B10">
        <w:tblPrEx>
          <w:tblCellMar>
            <w:top w:w="0" w:type="dxa"/>
            <w:bottom w:w="0" w:type="dxa"/>
          </w:tblCellMar>
        </w:tblPrEx>
        <w:tc>
          <w:tcPr>
            <w:tcW w:w="800" w:type="dxa"/>
            <w:shd w:val="solid" w:color="FFFFFF" w:fill="auto"/>
          </w:tcPr>
          <w:p w14:paraId="633248D1" w14:textId="77777777" w:rsidR="00251EBF" w:rsidRDefault="00251EBF" w:rsidP="00C72833">
            <w:pPr>
              <w:pStyle w:val="TAC"/>
              <w:rPr>
                <w:sz w:val="16"/>
                <w:szCs w:val="16"/>
                <w:lang w:val="en-GB"/>
              </w:rPr>
            </w:pPr>
            <w:r>
              <w:rPr>
                <w:sz w:val="16"/>
                <w:szCs w:val="16"/>
                <w:lang w:val="en-GB"/>
              </w:rPr>
              <w:t>2018-06</w:t>
            </w:r>
          </w:p>
        </w:tc>
        <w:tc>
          <w:tcPr>
            <w:tcW w:w="800" w:type="dxa"/>
            <w:shd w:val="solid" w:color="FFFFFF" w:fill="auto"/>
          </w:tcPr>
          <w:p w14:paraId="1B207124" w14:textId="77777777" w:rsidR="00251EBF" w:rsidRDefault="00251EBF" w:rsidP="00C72833">
            <w:pPr>
              <w:pStyle w:val="TAC"/>
              <w:rPr>
                <w:sz w:val="16"/>
                <w:szCs w:val="16"/>
                <w:lang w:val="en-GB"/>
              </w:rPr>
            </w:pPr>
            <w:r>
              <w:rPr>
                <w:sz w:val="16"/>
                <w:szCs w:val="16"/>
                <w:lang w:val="en-GB"/>
              </w:rPr>
              <w:t>CT-80</w:t>
            </w:r>
          </w:p>
        </w:tc>
        <w:tc>
          <w:tcPr>
            <w:tcW w:w="1094" w:type="dxa"/>
            <w:shd w:val="solid" w:color="FFFFFF" w:fill="auto"/>
          </w:tcPr>
          <w:p w14:paraId="46A1252E" w14:textId="77777777" w:rsidR="00251EBF" w:rsidRPr="001216F4" w:rsidRDefault="00251EBF" w:rsidP="00C72833">
            <w:pPr>
              <w:pStyle w:val="TAC"/>
              <w:rPr>
                <w:sz w:val="16"/>
                <w:szCs w:val="16"/>
                <w:lang w:val="en-GB"/>
              </w:rPr>
            </w:pPr>
            <w:r w:rsidRPr="00251EBF">
              <w:rPr>
                <w:sz w:val="16"/>
                <w:szCs w:val="16"/>
                <w:lang w:val="en-GB"/>
              </w:rPr>
              <w:t>CP-181065</w:t>
            </w:r>
          </w:p>
        </w:tc>
        <w:tc>
          <w:tcPr>
            <w:tcW w:w="500" w:type="dxa"/>
            <w:shd w:val="solid" w:color="FFFFFF" w:fill="auto"/>
          </w:tcPr>
          <w:p w14:paraId="2F1C2AE8" w14:textId="77777777" w:rsidR="00251EBF" w:rsidRDefault="00251EBF" w:rsidP="00C72833">
            <w:pPr>
              <w:pStyle w:val="TAL"/>
              <w:rPr>
                <w:sz w:val="16"/>
                <w:szCs w:val="16"/>
                <w:lang w:val="en-GB"/>
              </w:rPr>
            </w:pPr>
            <w:r>
              <w:rPr>
                <w:sz w:val="16"/>
                <w:szCs w:val="16"/>
                <w:lang w:val="en-GB"/>
              </w:rPr>
              <w:t>0037</w:t>
            </w:r>
          </w:p>
        </w:tc>
        <w:tc>
          <w:tcPr>
            <w:tcW w:w="440" w:type="dxa"/>
            <w:shd w:val="solid" w:color="FFFFFF" w:fill="auto"/>
          </w:tcPr>
          <w:p w14:paraId="66A6CDE9" w14:textId="77777777" w:rsidR="00251EBF" w:rsidRDefault="00251EBF" w:rsidP="00C72833">
            <w:pPr>
              <w:pStyle w:val="TAR"/>
              <w:rPr>
                <w:sz w:val="16"/>
                <w:szCs w:val="16"/>
                <w:lang w:val="en-GB"/>
              </w:rPr>
            </w:pPr>
            <w:r>
              <w:rPr>
                <w:sz w:val="16"/>
                <w:szCs w:val="16"/>
                <w:lang w:val="en-GB"/>
              </w:rPr>
              <w:t>2</w:t>
            </w:r>
          </w:p>
        </w:tc>
        <w:tc>
          <w:tcPr>
            <w:tcW w:w="404" w:type="dxa"/>
            <w:shd w:val="solid" w:color="FFFFFF" w:fill="auto"/>
          </w:tcPr>
          <w:p w14:paraId="2836565D" w14:textId="77777777" w:rsidR="00251EBF" w:rsidRDefault="00251EBF" w:rsidP="00C72833">
            <w:pPr>
              <w:pStyle w:val="TAC"/>
              <w:rPr>
                <w:sz w:val="16"/>
                <w:szCs w:val="16"/>
                <w:lang w:val="en-GB"/>
              </w:rPr>
            </w:pPr>
            <w:r>
              <w:rPr>
                <w:sz w:val="16"/>
                <w:szCs w:val="16"/>
                <w:lang w:val="en-GB"/>
              </w:rPr>
              <w:t>B</w:t>
            </w:r>
          </w:p>
        </w:tc>
        <w:tc>
          <w:tcPr>
            <w:tcW w:w="4962" w:type="dxa"/>
            <w:shd w:val="solid" w:color="FFFFFF" w:fill="auto"/>
          </w:tcPr>
          <w:p w14:paraId="479BE4C8"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2A4B2EF" w14:textId="77777777" w:rsidR="00251EBF" w:rsidRDefault="00251EBF" w:rsidP="004B2E76">
            <w:pPr>
              <w:pStyle w:val="TAC"/>
              <w:rPr>
                <w:sz w:val="16"/>
                <w:szCs w:val="16"/>
                <w:lang w:val="en-GB"/>
              </w:rPr>
            </w:pPr>
            <w:r>
              <w:rPr>
                <w:sz w:val="16"/>
                <w:szCs w:val="16"/>
                <w:lang w:val="en-GB"/>
              </w:rPr>
              <w:t>15.1.0</w:t>
            </w:r>
          </w:p>
        </w:tc>
      </w:tr>
      <w:tr w:rsidR="009F1106" w:rsidRPr="006B0D02" w14:paraId="02135942" w14:textId="77777777" w:rsidTr="00585B10">
        <w:tblPrEx>
          <w:tblCellMar>
            <w:top w:w="0" w:type="dxa"/>
            <w:bottom w:w="0" w:type="dxa"/>
          </w:tblCellMar>
        </w:tblPrEx>
        <w:tc>
          <w:tcPr>
            <w:tcW w:w="800" w:type="dxa"/>
            <w:shd w:val="solid" w:color="FFFFFF" w:fill="auto"/>
          </w:tcPr>
          <w:p w14:paraId="6D70B370"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17A0B5BE"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0B68FCCA" w14:textId="77777777" w:rsidR="009F1106" w:rsidRPr="001216F4"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14:paraId="55B67ECA" w14:textId="77777777" w:rsidR="009F1106" w:rsidRDefault="009F1106" w:rsidP="00C72833">
            <w:pPr>
              <w:pStyle w:val="TAL"/>
              <w:rPr>
                <w:sz w:val="16"/>
                <w:szCs w:val="16"/>
                <w:lang w:val="en-GB"/>
              </w:rPr>
            </w:pPr>
            <w:r>
              <w:rPr>
                <w:sz w:val="16"/>
                <w:szCs w:val="16"/>
                <w:lang w:val="en-GB"/>
              </w:rPr>
              <w:t>0038</w:t>
            </w:r>
          </w:p>
        </w:tc>
        <w:tc>
          <w:tcPr>
            <w:tcW w:w="440" w:type="dxa"/>
            <w:shd w:val="solid" w:color="FFFFFF" w:fill="auto"/>
          </w:tcPr>
          <w:p w14:paraId="552AE811" w14:textId="77777777" w:rsidR="009F1106" w:rsidRDefault="009F1106" w:rsidP="00C72833">
            <w:pPr>
              <w:pStyle w:val="TAR"/>
              <w:rPr>
                <w:sz w:val="16"/>
                <w:szCs w:val="16"/>
                <w:lang w:val="en-GB"/>
              </w:rPr>
            </w:pPr>
            <w:r>
              <w:rPr>
                <w:sz w:val="16"/>
                <w:szCs w:val="16"/>
                <w:lang w:val="en-GB"/>
              </w:rPr>
              <w:t>2</w:t>
            </w:r>
          </w:p>
        </w:tc>
        <w:tc>
          <w:tcPr>
            <w:tcW w:w="404" w:type="dxa"/>
            <w:shd w:val="solid" w:color="FFFFFF" w:fill="auto"/>
          </w:tcPr>
          <w:p w14:paraId="6A15C876"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60B85379"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A67256C"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09FFCF25" w14:textId="77777777" w:rsidTr="00585B10">
        <w:tblPrEx>
          <w:tblCellMar>
            <w:top w:w="0" w:type="dxa"/>
            <w:bottom w:w="0" w:type="dxa"/>
          </w:tblCellMar>
        </w:tblPrEx>
        <w:tc>
          <w:tcPr>
            <w:tcW w:w="800" w:type="dxa"/>
            <w:shd w:val="solid" w:color="FFFFFF" w:fill="auto"/>
          </w:tcPr>
          <w:p w14:paraId="3B53F538"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1EF340B0"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75055429" w14:textId="77777777" w:rsidR="009F1106" w:rsidRPr="00251EBF"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14:paraId="687A99E2" w14:textId="77777777" w:rsidR="009F1106" w:rsidRDefault="009F1106" w:rsidP="00C72833">
            <w:pPr>
              <w:pStyle w:val="TAL"/>
              <w:rPr>
                <w:sz w:val="16"/>
                <w:szCs w:val="16"/>
                <w:lang w:val="en-GB"/>
              </w:rPr>
            </w:pPr>
            <w:r>
              <w:rPr>
                <w:sz w:val="16"/>
                <w:szCs w:val="16"/>
                <w:lang w:val="en-GB"/>
              </w:rPr>
              <w:t>0039</w:t>
            </w:r>
          </w:p>
        </w:tc>
        <w:tc>
          <w:tcPr>
            <w:tcW w:w="440" w:type="dxa"/>
            <w:shd w:val="solid" w:color="FFFFFF" w:fill="auto"/>
          </w:tcPr>
          <w:p w14:paraId="426E7002" w14:textId="77777777" w:rsidR="009F1106" w:rsidRDefault="009F1106" w:rsidP="00C72833">
            <w:pPr>
              <w:pStyle w:val="TAR"/>
              <w:rPr>
                <w:sz w:val="16"/>
                <w:szCs w:val="16"/>
                <w:lang w:val="en-GB"/>
              </w:rPr>
            </w:pPr>
            <w:r>
              <w:rPr>
                <w:sz w:val="16"/>
                <w:szCs w:val="16"/>
                <w:lang w:val="en-GB"/>
              </w:rPr>
              <w:t>1</w:t>
            </w:r>
          </w:p>
        </w:tc>
        <w:tc>
          <w:tcPr>
            <w:tcW w:w="404" w:type="dxa"/>
            <w:shd w:val="solid" w:color="FFFFFF" w:fill="auto"/>
          </w:tcPr>
          <w:p w14:paraId="21CBCEB3" w14:textId="77777777" w:rsidR="009F1106" w:rsidRDefault="009F1106" w:rsidP="00C72833">
            <w:pPr>
              <w:pStyle w:val="TAC"/>
              <w:rPr>
                <w:sz w:val="16"/>
                <w:szCs w:val="16"/>
                <w:lang w:val="en-GB"/>
              </w:rPr>
            </w:pPr>
            <w:r>
              <w:rPr>
                <w:sz w:val="16"/>
                <w:szCs w:val="16"/>
                <w:lang w:val="en-GB"/>
              </w:rPr>
              <w:t>F</w:t>
            </w:r>
          </w:p>
        </w:tc>
        <w:tc>
          <w:tcPr>
            <w:tcW w:w="4962" w:type="dxa"/>
            <w:shd w:val="solid" w:color="FFFFFF" w:fill="auto"/>
          </w:tcPr>
          <w:p w14:paraId="22C577EE"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0C96A335"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528E771D" w14:textId="77777777" w:rsidTr="00585B10">
        <w:tblPrEx>
          <w:tblCellMar>
            <w:top w:w="0" w:type="dxa"/>
            <w:bottom w:w="0" w:type="dxa"/>
          </w:tblCellMar>
        </w:tblPrEx>
        <w:tc>
          <w:tcPr>
            <w:tcW w:w="800" w:type="dxa"/>
            <w:shd w:val="solid" w:color="FFFFFF" w:fill="auto"/>
          </w:tcPr>
          <w:p w14:paraId="35BA7C55"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4E40A411"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20E2FC31" w14:textId="77777777" w:rsidR="009F1106" w:rsidRPr="00251EBF"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3EF19960" w14:textId="77777777" w:rsidR="009F1106" w:rsidRDefault="009F1106" w:rsidP="00C72833">
            <w:pPr>
              <w:pStyle w:val="TAL"/>
              <w:rPr>
                <w:sz w:val="16"/>
                <w:szCs w:val="16"/>
                <w:lang w:val="en-GB"/>
              </w:rPr>
            </w:pPr>
            <w:r>
              <w:rPr>
                <w:sz w:val="16"/>
                <w:szCs w:val="16"/>
                <w:lang w:val="en-GB"/>
              </w:rPr>
              <w:t>0040</w:t>
            </w:r>
          </w:p>
        </w:tc>
        <w:tc>
          <w:tcPr>
            <w:tcW w:w="440" w:type="dxa"/>
            <w:shd w:val="solid" w:color="FFFFFF" w:fill="auto"/>
          </w:tcPr>
          <w:p w14:paraId="5595CCD8" w14:textId="77777777" w:rsidR="009F1106" w:rsidRDefault="009F1106" w:rsidP="00C72833">
            <w:pPr>
              <w:pStyle w:val="TAR"/>
              <w:rPr>
                <w:sz w:val="16"/>
                <w:szCs w:val="16"/>
                <w:lang w:val="en-GB"/>
              </w:rPr>
            </w:pPr>
            <w:r>
              <w:rPr>
                <w:sz w:val="16"/>
                <w:szCs w:val="16"/>
                <w:lang w:val="en-GB"/>
              </w:rPr>
              <w:t>1</w:t>
            </w:r>
          </w:p>
        </w:tc>
        <w:tc>
          <w:tcPr>
            <w:tcW w:w="404" w:type="dxa"/>
            <w:shd w:val="solid" w:color="FFFFFF" w:fill="auto"/>
          </w:tcPr>
          <w:p w14:paraId="6EE0538E"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2EF26DAA"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565EEFF"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3349B0CA" w14:textId="77777777" w:rsidTr="00585B10">
        <w:tblPrEx>
          <w:tblCellMar>
            <w:top w:w="0" w:type="dxa"/>
            <w:bottom w:w="0" w:type="dxa"/>
          </w:tblCellMar>
        </w:tblPrEx>
        <w:tc>
          <w:tcPr>
            <w:tcW w:w="800" w:type="dxa"/>
            <w:shd w:val="solid" w:color="FFFFFF" w:fill="auto"/>
          </w:tcPr>
          <w:p w14:paraId="3E7C8281"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49A76914"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3676F26B"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0C3EB7A9" w14:textId="77777777" w:rsidR="009F1106" w:rsidRDefault="009F1106" w:rsidP="00C72833">
            <w:pPr>
              <w:pStyle w:val="TAL"/>
              <w:rPr>
                <w:sz w:val="16"/>
                <w:szCs w:val="16"/>
                <w:lang w:val="en-GB"/>
              </w:rPr>
            </w:pPr>
            <w:r>
              <w:rPr>
                <w:sz w:val="16"/>
                <w:szCs w:val="16"/>
                <w:lang w:val="en-GB"/>
              </w:rPr>
              <w:t>0041</w:t>
            </w:r>
          </w:p>
        </w:tc>
        <w:tc>
          <w:tcPr>
            <w:tcW w:w="440" w:type="dxa"/>
            <w:shd w:val="solid" w:color="FFFFFF" w:fill="auto"/>
          </w:tcPr>
          <w:p w14:paraId="5D187821" w14:textId="77777777" w:rsidR="009F1106" w:rsidRDefault="009F1106" w:rsidP="00C72833">
            <w:pPr>
              <w:pStyle w:val="TAR"/>
              <w:rPr>
                <w:sz w:val="16"/>
                <w:szCs w:val="16"/>
                <w:lang w:val="en-GB"/>
              </w:rPr>
            </w:pPr>
          </w:p>
        </w:tc>
        <w:tc>
          <w:tcPr>
            <w:tcW w:w="404" w:type="dxa"/>
            <w:shd w:val="solid" w:color="FFFFFF" w:fill="auto"/>
          </w:tcPr>
          <w:p w14:paraId="0EC56A80" w14:textId="77777777" w:rsidR="009F1106" w:rsidRDefault="009F1106" w:rsidP="00C72833">
            <w:pPr>
              <w:pStyle w:val="TAC"/>
              <w:rPr>
                <w:sz w:val="16"/>
                <w:szCs w:val="16"/>
                <w:lang w:val="en-GB"/>
              </w:rPr>
            </w:pPr>
            <w:r>
              <w:rPr>
                <w:sz w:val="16"/>
                <w:szCs w:val="16"/>
                <w:lang w:val="en-GB"/>
              </w:rPr>
              <w:t>F</w:t>
            </w:r>
          </w:p>
        </w:tc>
        <w:tc>
          <w:tcPr>
            <w:tcW w:w="4962" w:type="dxa"/>
            <w:shd w:val="solid" w:color="FFFFFF" w:fill="auto"/>
          </w:tcPr>
          <w:p w14:paraId="4693622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1F2A4299"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5808549C" w14:textId="77777777" w:rsidTr="00585B10">
        <w:tblPrEx>
          <w:tblCellMar>
            <w:top w:w="0" w:type="dxa"/>
            <w:bottom w:w="0" w:type="dxa"/>
          </w:tblCellMar>
        </w:tblPrEx>
        <w:tc>
          <w:tcPr>
            <w:tcW w:w="800" w:type="dxa"/>
            <w:shd w:val="solid" w:color="FFFFFF" w:fill="auto"/>
          </w:tcPr>
          <w:p w14:paraId="2D0FFA9E"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590E52F1"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1590D5B3"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7062E7F3" w14:textId="77777777" w:rsidR="009F1106" w:rsidRDefault="009F1106" w:rsidP="00C72833">
            <w:pPr>
              <w:pStyle w:val="TAL"/>
              <w:rPr>
                <w:sz w:val="16"/>
                <w:szCs w:val="16"/>
                <w:lang w:val="en-GB"/>
              </w:rPr>
            </w:pPr>
            <w:r>
              <w:rPr>
                <w:sz w:val="16"/>
                <w:szCs w:val="16"/>
                <w:lang w:val="en-GB"/>
              </w:rPr>
              <w:t>0042</w:t>
            </w:r>
          </w:p>
        </w:tc>
        <w:tc>
          <w:tcPr>
            <w:tcW w:w="440" w:type="dxa"/>
            <w:shd w:val="solid" w:color="FFFFFF" w:fill="auto"/>
          </w:tcPr>
          <w:p w14:paraId="1D6950C3" w14:textId="77777777" w:rsidR="009F1106" w:rsidRDefault="009F1106" w:rsidP="00C72833">
            <w:pPr>
              <w:pStyle w:val="TAR"/>
              <w:rPr>
                <w:sz w:val="16"/>
                <w:szCs w:val="16"/>
                <w:lang w:val="en-GB"/>
              </w:rPr>
            </w:pPr>
            <w:r>
              <w:rPr>
                <w:sz w:val="16"/>
                <w:szCs w:val="16"/>
                <w:lang w:val="en-GB"/>
              </w:rPr>
              <w:t>1</w:t>
            </w:r>
          </w:p>
        </w:tc>
        <w:tc>
          <w:tcPr>
            <w:tcW w:w="404" w:type="dxa"/>
            <w:shd w:val="solid" w:color="FFFFFF" w:fill="auto"/>
          </w:tcPr>
          <w:p w14:paraId="6C4C0980"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3C156A56"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1C9D4261"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139AB5ED" w14:textId="77777777" w:rsidTr="00585B10">
        <w:tblPrEx>
          <w:tblCellMar>
            <w:top w:w="0" w:type="dxa"/>
            <w:bottom w:w="0" w:type="dxa"/>
          </w:tblCellMar>
        </w:tblPrEx>
        <w:tc>
          <w:tcPr>
            <w:tcW w:w="800" w:type="dxa"/>
            <w:shd w:val="solid" w:color="FFFFFF" w:fill="auto"/>
          </w:tcPr>
          <w:p w14:paraId="52A2C88D"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49F4A7EF"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49DB4614"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7C1C4753" w14:textId="77777777" w:rsidR="009F1106" w:rsidRDefault="009F1106" w:rsidP="00C72833">
            <w:pPr>
              <w:pStyle w:val="TAL"/>
              <w:rPr>
                <w:sz w:val="16"/>
                <w:szCs w:val="16"/>
                <w:lang w:val="en-GB"/>
              </w:rPr>
            </w:pPr>
            <w:r>
              <w:rPr>
                <w:sz w:val="16"/>
                <w:szCs w:val="16"/>
                <w:lang w:val="en-GB"/>
              </w:rPr>
              <w:t>0043</w:t>
            </w:r>
          </w:p>
        </w:tc>
        <w:tc>
          <w:tcPr>
            <w:tcW w:w="440" w:type="dxa"/>
            <w:shd w:val="solid" w:color="FFFFFF" w:fill="auto"/>
          </w:tcPr>
          <w:p w14:paraId="63E94817" w14:textId="77777777" w:rsidR="009F1106" w:rsidRDefault="009F1106" w:rsidP="00C72833">
            <w:pPr>
              <w:pStyle w:val="TAR"/>
              <w:rPr>
                <w:sz w:val="16"/>
                <w:szCs w:val="16"/>
                <w:lang w:val="en-GB"/>
              </w:rPr>
            </w:pPr>
            <w:r>
              <w:rPr>
                <w:sz w:val="16"/>
                <w:szCs w:val="16"/>
                <w:lang w:val="en-GB"/>
              </w:rPr>
              <w:t>1</w:t>
            </w:r>
          </w:p>
        </w:tc>
        <w:tc>
          <w:tcPr>
            <w:tcW w:w="404" w:type="dxa"/>
            <w:shd w:val="solid" w:color="FFFFFF" w:fill="auto"/>
          </w:tcPr>
          <w:p w14:paraId="077F8DD3"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4370879B"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4F0F28BD"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6A4A435" w14:textId="77777777" w:rsidTr="00585B10">
        <w:tblPrEx>
          <w:tblCellMar>
            <w:top w:w="0" w:type="dxa"/>
            <w:bottom w:w="0" w:type="dxa"/>
          </w:tblCellMar>
        </w:tblPrEx>
        <w:tc>
          <w:tcPr>
            <w:tcW w:w="800" w:type="dxa"/>
            <w:shd w:val="solid" w:color="FFFFFF" w:fill="auto"/>
          </w:tcPr>
          <w:p w14:paraId="314201B7"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4C48A14C"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1960B5F5" w14:textId="77777777" w:rsidR="009F1106" w:rsidRPr="00D80019"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14:paraId="2E312736" w14:textId="77777777" w:rsidR="009F1106" w:rsidRDefault="009F1106" w:rsidP="00C72833">
            <w:pPr>
              <w:pStyle w:val="TAL"/>
              <w:rPr>
                <w:sz w:val="16"/>
                <w:szCs w:val="16"/>
                <w:lang w:val="en-GB"/>
              </w:rPr>
            </w:pPr>
            <w:r>
              <w:rPr>
                <w:sz w:val="16"/>
                <w:szCs w:val="16"/>
                <w:lang w:val="en-GB"/>
              </w:rPr>
              <w:t>0044</w:t>
            </w:r>
          </w:p>
        </w:tc>
        <w:tc>
          <w:tcPr>
            <w:tcW w:w="440" w:type="dxa"/>
            <w:shd w:val="solid" w:color="FFFFFF" w:fill="auto"/>
          </w:tcPr>
          <w:p w14:paraId="2EBA06BA" w14:textId="77777777" w:rsidR="009F1106" w:rsidRDefault="009F1106" w:rsidP="00C72833">
            <w:pPr>
              <w:pStyle w:val="TAR"/>
              <w:rPr>
                <w:sz w:val="16"/>
                <w:szCs w:val="16"/>
                <w:lang w:val="en-GB"/>
              </w:rPr>
            </w:pPr>
            <w:r>
              <w:rPr>
                <w:sz w:val="16"/>
                <w:szCs w:val="16"/>
                <w:lang w:val="en-GB"/>
              </w:rPr>
              <w:t>1</w:t>
            </w:r>
          </w:p>
        </w:tc>
        <w:tc>
          <w:tcPr>
            <w:tcW w:w="404" w:type="dxa"/>
            <w:shd w:val="solid" w:color="FFFFFF" w:fill="auto"/>
          </w:tcPr>
          <w:p w14:paraId="31A0EBAE"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057E5173"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5A075715"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14140F6" w14:textId="77777777" w:rsidTr="00585B10">
        <w:tblPrEx>
          <w:tblCellMar>
            <w:top w:w="0" w:type="dxa"/>
            <w:bottom w:w="0" w:type="dxa"/>
          </w:tblCellMar>
        </w:tblPrEx>
        <w:tc>
          <w:tcPr>
            <w:tcW w:w="800" w:type="dxa"/>
            <w:shd w:val="solid" w:color="FFFFFF" w:fill="auto"/>
          </w:tcPr>
          <w:p w14:paraId="553C6E74"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0A6632E2"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0DBABA4F" w14:textId="77777777" w:rsidR="009F1106" w:rsidRPr="009F1106"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14:paraId="4F8A10A3" w14:textId="77777777" w:rsidR="009F1106" w:rsidRDefault="009F1106" w:rsidP="00C72833">
            <w:pPr>
              <w:pStyle w:val="TAL"/>
              <w:rPr>
                <w:sz w:val="16"/>
                <w:szCs w:val="16"/>
                <w:lang w:val="en-GB"/>
              </w:rPr>
            </w:pPr>
            <w:r>
              <w:rPr>
                <w:sz w:val="16"/>
                <w:szCs w:val="16"/>
                <w:lang w:val="en-GB"/>
              </w:rPr>
              <w:t>0045</w:t>
            </w:r>
          </w:p>
        </w:tc>
        <w:tc>
          <w:tcPr>
            <w:tcW w:w="440" w:type="dxa"/>
            <w:shd w:val="solid" w:color="FFFFFF" w:fill="auto"/>
          </w:tcPr>
          <w:p w14:paraId="7EAD0FEF" w14:textId="77777777" w:rsidR="009F1106" w:rsidRDefault="009F1106" w:rsidP="00C72833">
            <w:pPr>
              <w:pStyle w:val="TAR"/>
              <w:rPr>
                <w:sz w:val="16"/>
                <w:szCs w:val="16"/>
                <w:lang w:val="en-GB"/>
              </w:rPr>
            </w:pPr>
          </w:p>
        </w:tc>
        <w:tc>
          <w:tcPr>
            <w:tcW w:w="404" w:type="dxa"/>
            <w:shd w:val="solid" w:color="FFFFFF" w:fill="auto"/>
          </w:tcPr>
          <w:p w14:paraId="5049320B"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2311B154"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78CCBB7A" w14:textId="77777777" w:rsidR="009F1106" w:rsidRDefault="009F1106" w:rsidP="004B2E76">
            <w:pPr>
              <w:pStyle w:val="TAC"/>
              <w:rPr>
                <w:sz w:val="16"/>
                <w:szCs w:val="16"/>
                <w:lang w:val="en-GB"/>
              </w:rPr>
            </w:pPr>
            <w:r w:rsidRPr="00420694">
              <w:rPr>
                <w:sz w:val="16"/>
                <w:szCs w:val="16"/>
                <w:lang w:val="en-GB"/>
              </w:rPr>
              <w:t>15.1.0</w:t>
            </w:r>
          </w:p>
        </w:tc>
      </w:tr>
      <w:tr w:rsidR="0094202A" w:rsidRPr="006B0D02" w14:paraId="7FBB8ACD" w14:textId="77777777" w:rsidTr="00585B10">
        <w:tblPrEx>
          <w:tblCellMar>
            <w:top w:w="0" w:type="dxa"/>
            <w:bottom w:w="0" w:type="dxa"/>
          </w:tblCellMar>
        </w:tblPrEx>
        <w:tc>
          <w:tcPr>
            <w:tcW w:w="800" w:type="dxa"/>
            <w:shd w:val="solid" w:color="FFFFFF" w:fill="auto"/>
          </w:tcPr>
          <w:p w14:paraId="1F661122"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29AC112E"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491BE4A8"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4E1FDDCB" w14:textId="77777777" w:rsidR="0094202A" w:rsidRDefault="0094202A" w:rsidP="00C72833">
            <w:pPr>
              <w:pStyle w:val="TAL"/>
              <w:rPr>
                <w:sz w:val="16"/>
                <w:szCs w:val="16"/>
                <w:lang w:val="en-GB"/>
              </w:rPr>
            </w:pPr>
            <w:r>
              <w:rPr>
                <w:sz w:val="16"/>
                <w:szCs w:val="16"/>
                <w:lang w:val="en-GB"/>
              </w:rPr>
              <w:t>0046</w:t>
            </w:r>
          </w:p>
        </w:tc>
        <w:tc>
          <w:tcPr>
            <w:tcW w:w="440" w:type="dxa"/>
            <w:shd w:val="solid" w:color="FFFFFF" w:fill="auto"/>
          </w:tcPr>
          <w:p w14:paraId="378C89A4" w14:textId="77777777" w:rsidR="0094202A" w:rsidRDefault="0094202A" w:rsidP="00C72833">
            <w:pPr>
              <w:pStyle w:val="TAR"/>
              <w:rPr>
                <w:sz w:val="16"/>
                <w:szCs w:val="16"/>
                <w:lang w:val="en-GB"/>
              </w:rPr>
            </w:pPr>
          </w:p>
        </w:tc>
        <w:tc>
          <w:tcPr>
            <w:tcW w:w="404" w:type="dxa"/>
            <w:shd w:val="solid" w:color="FFFFFF" w:fill="auto"/>
          </w:tcPr>
          <w:p w14:paraId="25892AB4"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1A37F1DE"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6F468725" w14:textId="77777777" w:rsidR="0094202A" w:rsidRPr="00420694" w:rsidRDefault="0094202A" w:rsidP="004B2E76">
            <w:pPr>
              <w:pStyle w:val="TAC"/>
              <w:rPr>
                <w:sz w:val="16"/>
                <w:szCs w:val="16"/>
                <w:lang w:val="en-GB"/>
              </w:rPr>
            </w:pPr>
            <w:r>
              <w:rPr>
                <w:sz w:val="16"/>
                <w:szCs w:val="16"/>
                <w:lang w:val="en-GB"/>
              </w:rPr>
              <w:t>15.2.0</w:t>
            </w:r>
          </w:p>
        </w:tc>
      </w:tr>
      <w:tr w:rsidR="0094202A" w:rsidRPr="006B0D02" w14:paraId="61C43AD9" w14:textId="77777777" w:rsidTr="00585B10">
        <w:tblPrEx>
          <w:tblCellMar>
            <w:top w:w="0" w:type="dxa"/>
            <w:bottom w:w="0" w:type="dxa"/>
          </w:tblCellMar>
        </w:tblPrEx>
        <w:tc>
          <w:tcPr>
            <w:tcW w:w="800" w:type="dxa"/>
            <w:shd w:val="solid" w:color="FFFFFF" w:fill="auto"/>
          </w:tcPr>
          <w:p w14:paraId="58C8DE1F"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2CFE2AA6"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2DB6DE8C"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5B847C32" w14:textId="77777777" w:rsidR="0094202A" w:rsidRDefault="0094202A" w:rsidP="00C72833">
            <w:pPr>
              <w:pStyle w:val="TAL"/>
              <w:rPr>
                <w:sz w:val="16"/>
                <w:szCs w:val="16"/>
                <w:lang w:val="en-GB"/>
              </w:rPr>
            </w:pPr>
            <w:r>
              <w:rPr>
                <w:sz w:val="16"/>
                <w:szCs w:val="16"/>
                <w:lang w:val="en-GB"/>
              </w:rPr>
              <w:t>0047</w:t>
            </w:r>
          </w:p>
        </w:tc>
        <w:tc>
          <w:tcPr>
            <w:tcW w:w="440" w:type="dxa"/>
            <w:shd w:val="solid" w:color="FFFFFF" w:fill="auto"/>
          </w:tcPr>
          <w:p w14:paraId="049D741E" w14:textId="77777777" w:rsidR="0094202A" w:rsidRDefault="0094202A" w:rsidP="00C72833">
            <w:pPr>
              <w:pStyle w:val="TAR"/>
              <w:rPr>
                <w:sz w:val="16"/>
                <w:szCs w:val="16"/>
                <w:lang w:val="en-GB"/>
              </w:rPr>
            </w:pPr>
          </w:p>
        </w:tc>
        <w:tc>
          <w:tcPr>
            <w:tcW w:w="404" w:type="dxa"/>
            <w:shd w:val="solid" w:color="FFFFFF" w:fill="auto"/>
          </w:tcPr>
          <w:p w14:paraId="277C503B"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671EBD26"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214B5337" w14:textId="77777777" w:rsidR="0094202A" w:rsidRDefault="0094202A" w:rsidP="004B2E76">
            <w:pPr>
              <w:pStyle w:val="TAC"/>
              <w:rPr>
                <w:sz w:val="16"/>
                <w:szCs w:val="16"/>
                <w:lang w:val="en-GB"/>
              </w:rPr>
            </w:pPr>
            <w:r>
              <w:rPr>
                <w:sz w:val="16"/>
                <w:szCs w:val="16"/>
                <w:lang w:val="en-GB"/>
              </w:rPr>
              <w:t>15.2.0</w:t>
            </w:r>
          </w:p>
        </w:tc>
      </w:tr>
      <w:tr w:rsidR="0094202A" w:rsidRPr="006B0D02" w14:paraId="12CAD33B" w14:textId="77777777" w:rsidTr="00585B10">
        <w:tblPrEx>
          <w:tblCellMar>
            <w:top w:w="0" w:type="dxa"/>
            <w:bottom w:w="0" w:type="dxa"/>
          </w:tblCellMar>
        </w:tblPrEx>
        <w:tc>
          <w:tcPr>
            <w:tcW w:w="800" w:type="dxa"/>
            <w:shd w:val="solid" w:color="FFFFFF" w:fill="auto"/>
          </w:tcPr>
          <w:p w14:paraId="401276D1"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1F64FD8E"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005FEAF6"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7AC57F95" w14:textId="77777777" w:rsidR="0094202A" w:rsidRDefault="0094202A" w:rsidP="00C72833">
            <w:pPr>
              <w:pStyle w:val="TAL"/>
              <w:rPr>
                <w:sz w:val="16"/>
                <w:szCs w:val="16"/>
                <w:lang w:val="en-GB"/>
              </w:rPr>
            </w:pPr>
            <w:r>
              <w:rPr>
                <w:sz w:val="16"/>
                <w:szCs w:val="16"/>
                <w:lang w:val="en-GB"/>
              </w:rPr>
              <w:t>0049</w:t>
            </w:r>
          </w:p>
        </w:tc>
        <w:tc>
          <w:tcPr>
            <w:tcW w:w="440" w:type="dxa"/>
            <w:shd w:val="solid" w:color="FFFFFF" w:fill="auto"/>
          </w:tcPr>
          <w:p w14:paraId="05BC7B62" w14:textId="77777777" w:rsidR="0094202A" w:rsidRDefault="0094202A" w:rsidP="00C72833">
            <w:pPr>
              <w:pStyle w:val="TAR"/>
              <w:rPr>
                <w:sz w:val="16"/>
                <w:szCs w:val="16"/>
                <w:lang w:val="en-GB"/>
              </w:rPr>
            </w:pPr>
            <w:r>
              <w:rPr>
                <w:sz w:val="16"/>
                <w:szCs w:val="16"/>
                <w:lang w:val="en-GB"/>
              </w:rPr>
              <w:t>1</w:t>
            </w:r>
          </w:p>
        </w:tc>
        <w:tc>
          <w:tcPr>
            <w:tcW w:w="404" w:type="dxa"/>
            <w:shd w:val="solid" w:color="FFFFFF" w:fill="auto"/>
          </w:tcPr>
          <w:p w14:paraId="2AD61108"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71581CBF"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5C53B81B" w14:textId="77777777" w:rsidR="0094202A" w:rsidRDefault="0094202A" w:rsidP="004B2E76">
            <w:pPr>
              <w:pStyle w:val="TAC"/>
              <w:rPr>
                <w:sz w:val="16"/>
                <w:szCs w:val="16"/>
                <w:lang w:val="en-GB"/>
              </w:rPr>
            </w:pPr>
            <w:r>
              <w:rPr>
                <w:sz w:val="16"/>
                <w:szCs w:val="16"/>
                <w:lang w:val="en-GB"/>
              </w:rPr>
              <w:t>15.2.0</w:t>
            </w:r>
          </w:p>
        </w:tc>
      </w:tr>
      <w:tr w:rsidR="0094202A" w:rsidRPr="006B0D02" w14:paraId="6B9F9EA6" w14:textId="77777777" w:rsidTr="00585B10">
        <w:tblPrEx>
          <w:tblCellMar>
            <w:top w:w="0" w:type="dxa"/>
            <w:bottom w:w="0" w:type="dxa"/>
          </w:tblCellMar>
        </w:tblPrEx>
        <w:tc>
          <w:tcPr>
            <w:tcW w:w="800" w:type="dxa"/>
            <w:shd w:val="solid" w:color="FFFFFF" w:fill="auto"/>
          </w:tcPr>
          <w:p w14:paraId="0A1635BC"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111822B9"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65F8DA3D"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16D9377F" w14:textId="77777777" w:rsidR="0094202A" w:rsidRDefault="0094202A" w:rsidP="00C72833">
            <w:pPr>
              <w:pStyle w:val="TAL"/>
              <w:rPr>
                <w:sz w:val="16"/>
                <w:szCs w:val="16"/>
                <w:lang w:val="en-GB"/>
              </w:rPr>
            </w:pPr>
            <w:r>
              <w:rPr>
                <w:sz w:val="16"/>
                <w:szCs w:val="16"/>
                <w:lang w:val="en-GB"/>
              </w:rPr>
              <w:t>0052</w:t>
            </w:r>
          </w:p>
        </w:tc>
        <w:tc>
          <w:tcPr>
            <w:tcW w:w="440" w:type="dxa"/>
            <w:shd w:val="solid" w:color="FFFFFF" w:fill="auto"/>
          </w:tcPr>
          <w:p w14:paraId="2632B4BE" w14:textId="77777777" w:rsidR="0094202A" w:rsidRDefault="0094202A" w:rsidP="00C72833">
            <w:pPr>
              <w:pStyle w:val="TAR"/>
              <w:rPr>
                <w:sz w:val="16"/>
                <w:szCs w:val="16"/>
                <w:lang w:val="en-GB"/>
              </w:rPr>
            </w:pPr>
            <w:r>
              <w:rPr>
                <w:sz w:val="16"/>
                <w:szCs w:val="16"/>
                <w:lang w:val="en-GB"/>
              </w:rPr>
              <w:t>7</w:t>
            </w:r>
          </w:p>
        </w:tc>
        <w:tc>
          <w:tcPr>
            <w:tcW w:w="404" w:type="dxa"/>
            <w:shd w:val="solid" w:color="FFFFFF" w:fill="auto"/>
          </w:tcPr>
          <w:p w14:paraId="024C99F2" w14:textId="77777777" w:rsidR="0094202A" w:rsidRDefault="0094202A" w:rsidP="00C72833">
            <w:pPr>
              <w:pStyle w:val="TAC"/>
              <w:rPr>
                <w:sz w:val="16"/>
                <w:szCs w:val="16"/>
                <w:lang w:val="en-GB"/>
              </w:rPr>
            </w:pPr>
            <w:r>
              <w:rPr>
                <w:sz w:val="16"/>
                <w:szCs w:val="16"/>
                <w:lang w:val="en-GB"/>
              </w:rPr>
              <w:t>B</w:t>
            </w:r>
          </w:p>
        </w:tc>
        <w:tc>
          <w:tcPr>
            <w:tcW w:w="4962" w:type="dxa"/>
            <w:shd w:val="solid" w:color="FFFFFF" w:fill="auto"/>
          </w:tcPr>
          <w:p w14:paraId="4FBA7FE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0C89F9A" w14:textId="77777777" w:rsidR="0094202A" w:rsidRDefault="0094202A" w:rsidP="004B2E76">
            <w:pPr>
              <w:pStyle w:val="TAC"/>
              <w:rPr>
                <w:sz w:val="16"/>
                <w:szCs w:val="16"/>
                <w:lang w:val="en-GB"/>
              </w:rPr>
            </w:pPr>
            <w:r>
              <w:rPr>
                <w:sz w:val="16"/>
                <w:szCs w:val="16"/>
                <w:lang w:val="en-GB"/>
              </w:rPr>
              <w:t>15.2.0</w:t>
            </w:r>
          </w:p>
        </w:tc>
      </w:tr>
      <w:tr w:rsidR="006F639B" w:rsidRPr="006B0D02" w14:paraId="16AAB3C6" w14:textId="77777777" w:rsidTr="00585B10">
        <w:tblPrEx>
          <w:tblCellMar>
            <w:top w:w="0" w:type="dxa"/>
            <w:bottom w:w="0" w:type="dxa"/>
          </w:tblCellMar>
        </w:tblPrEx>
        <w:tc>
          <w:tcPr>
            <w:tcW w:w="800" w:type="dxa"/>
            <w:shd w:val="solid" w:color="FFFFFF" w:fill="auto"/>
          </w:tcPr>
          <w:p w14:paraId="65963FFC"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5021A626"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35EFE675"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4F68EA7F" w14:textId="77777777" w:rsidR="006F639B" w:rsidRDefault="006F639B" w:rsidP="006F639B">
            <w:pPr>
              <w:pStyle w:val="TAL"/>
              <w:rPr>
                <w:sz w:val="16"/>
                <w:szCs w:val="16"/>
                <w:lang w:val="en-GB"/>
              </w:rPr>
            </w:pPr>
            <w:r>
              <w:rPr>
                <w:sz w:val="16"/>
                <w:szCs w:val="16"/>
                <w:lang w:val="en-GB"/>
              </w:rPr>
              <w:t>0056</w:t>
            </w:r>
          </w:p>
        </w:tc>
        <w:tc>
          <w:tcPr>
            <w:tcW w:w="440" w:type="dxa"/>
            <w:shd w:val="solid" w:color="FFFFFF" w:fill="auto"/>
          </w:tcPr>
          <w:p w14:paraId="06F8FBBB" w14:textId="77777777" w:rsidR="006F639B" w:rsidRDefault="006F639B" w:rsidP="006F639B">
            <w:pPr>
              <w:pStyle w:val="TAR"/>
              <w:rPr>
                <w:sz w:val="16"/>
                <w:szCs w:val="16"/>
                <w:lang w:val="en-GB"/>
              </w:rPr>
            </w:pPr>
          </w:p>
        </w:tc>
        <w:tc>
          <w:tcPr>
            <w:tcW w:w="404" w:type="dxa"/>
            <w:shd w:val="solid" w:color="FFFFFF" w:fill="auto"/>
          </w:tcPr>
          <w:p w14:paraId="18DDF680"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16463D82"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1FB24FC3" w14:textId="77777777" w:rsidR="006F639B" w:rsidRDefault="006F639B" w:rsidP="006F639B">
            <w:pPr>
              <w:pStyle w:val="TAC"/>
              <w:rPr>
                <w:sz w:val="16"/>
                <w:szCs w:val="16"/>
                <w:lang w:val="en-GB"/>
              </w:rPr>
            </w:pPr>
            <w:r>
              <w:rPr>
                <w:sz w:val="16"/>
                <w:szCs w:val="16"/>
                <w:lang w:val="en-GB"/>
              </w:rPr>
              <w:t>15.3.0</w:t>
            </w:r>
          </w:p>
        </w:tc>
      </w:tr>
      <w:tr w:rsidR="006F639B" w:rsidRPr="006B0D02" w14:paraId="29A64504" w14:textId="77777777" w:rsidTr="00585B10">
        <w:tblPrEx>
          <w:tblCellMar>
            <w:top w:w="0" w:type="dxa"/>
            <w:bottom w:w="0" w:type="dxa"/>
          </w:tblCellMar>
        </w:tblPrEx>
        <w:tc>
          <w:tcPr>
            <w:tcW w:w="800" w:type="dxa"/>
            <w:shd w:val="solid" w:color="FFFFFF" w:fill="auto"/>
          </w:tcPr>
          <w:p w14:paraId="2DBF74CB"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24F05CA0"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341E278A"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03DFA291" w14:textId="77777777" w:rsidR="006F639B" w:rsidRDefault="006F639B" w:rsidP="006F639B">
            <w:pPr>
              <w:pStyle w:val="TAL"/>
              <w:rPr>
                <w:sz w:val="16"/>
                <w:szCs w:val="16"/>
                <w:lang w:val="en-GB"/>
              </w:rPr>
            </w:pPr>
            <w:r>
              <w:rPr>
                <w:sz w:val="16"/>
                <w:szCs w:val="16"/>
                <w:lang w:val="en-GB"/>
              </w:rPr>
              <w:t>0058</w:t>
            </w:r>
          </w:p>
        </w:tc>
        <w:tc>
          <w:tcPr>
            <w:tcW w:w="440" w:type="dxa"/>
            <w:shd w:val="solid" w:color="FFFFFF" w:fill="auto"/>
          </w:tcPr>
          <w:p w14:paraId="356C4874" w14:textId="77777777" w:rsidR="006F639B" w:rsidRDefault="006F639B" w:rsidP="006F639B">
            <w:pPr>
              <w:pStyle w:val="TAR"/>
              <w:rPr>
                <w:sz w:val="16"/>
                <w:szCs w:val="16"/>
                <w:lang w:val="en-GB"/>
              </w:rPr>
            </w:pPr>
          </w:p>
        </w:tc>
        <w:tc>
          <w:tcPr>
            <w:tcW w:w="404" w:type="dxa"/>
            <w:shd w:val="solid" w:color="FFFFFF" w:fill="auto"/>
          </w:tcPr>
          <w:p w14:paraId="16245153"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0A50A610"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52FF5D2C" w14:textId="77777777" w:rsidR="006F639B" w:rsidRDefault="006F639B" w:rsidP="006F639B">
            <w:pPr>
              <w:pStyle w:val="TAC"/>
              <w:rPr>
                <w:sz w:val="16"/>
                <w:szCs w:val="16"/>
                <w:lang w:val="en-GB"/>
              </w:rPr>
            </w:pPr>
            <w:r>
              <w:rPr>
                <w:sz w:val="16"/>
                <w:szCs w:val="16"/>
                <w:lang w:val="en-GB"/>
              </w:rPr>
              <w:t>15.3.0</w:t>
            </w:r>
          </w:p>
        </w:tc>
      </w:tr>
      <w:tr w:rsidR="006F639B" w:rsidRPr="006B0D02" w14:paraId="644BF65B" w14:textId="77777777" w:rsidTr="00585B10">
        <w:tblPrEx>
          <w:tblCellMar>
            <w:top w:w="0" w:type="dxa"/>
            <w:bottom w:w="0" w:type="dxa"/>
          </w:tblCellMar>
        </w:tblPrEx>
        <w:tc>
          <w:tcPr>
            <w:tcW w:w="800" w:type="dxa"/>
            <w:shd w:val="solid" w:color="FFFFFF" w:fill="auto"/>
          </w:tcPr>
          <w:p w14:paraId="6AB270BC"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5A9BC4AC"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24D4D54D"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1407A425" w14:textId="77777777" w:rsidR="006F639B" w:rsidRDefault="006F639B" w:rsidP="006F639B">
            <w:pPr>
              <w:pStyle w:val="TAL"/>
              <w:rPr>
                <w:sz w:val="16"/>
                <w:szCs w:val="16"/>
                <w:lang w:val="en-GB"/>
              </w:rPr>
            </w:pPr>
            <w:r>
              <w:rPr>
                <w:sz w:val="16"/>
                <w:szCs w:val="16"/>
                <w:lang w:val="en-GB"/>
              </w:rPr>
              <w:t>0060</w:t>
            </w:r>
          </w:p>
        </w:tc>
        <w:tc>
          <w:tcPr>
            <w:tcW w:w="440" w:type="dxa"/>
            <w:shd w:val="solid" w:color="FFFFFF" w:fill="auto"/>
          </w:tcPr>
          <w:p w14:paraId="0430E9A0" w14:textId="77777777" w:rsidR="006F639B" w:rsidRDefault="006F639B" w:rsidP="006F639B">
            <w:pPr>
              <w:pStyle w:val="TAR"/>
              <w:rPr>
                <w:sz w:val="16"/>
                <w:szCs w:val="16"/>
                <w:lang w:val="en-GB"/>
              </w:rPr>
            </w:pPr>
          </w:p>
        </w:tc>
        <w:tc>
          <w:tcPr>
            <w:tcW w:w="404" w:type="dxa"/>
            <w:shd w:val="solid" w:color="FFFFFF" w:fill="auto"/>
          </w:tcPr>
          <w:p w14:paraId="637F4BDB"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258DFB42"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52ECDFA1" w14:textId="77777777" w:rsidR="006F639B" w:rsidRDefault="006F639B" w:rsidP="006F639B">
            <w:pPr>
              <w:pStyle w:val="TAC"/>
              <w:rPr>
                <w:sz w:val="16"/>
                <w:szCs w:val="16"/>
                <w:lang w:val="en-GB"/>
              </w:rPr>
            </w:pPr>
            <w:r>
              <w:rPr>
                <w:sz w:val="16"/>
                <w:szCs w:val="16"/>
                <w:lang w:val="en-GB"/>
              </w:rPr>
              <w:t>15.3.0</w:t>
            </w:r>
          </w:p>
        </w:tc>
      </w:tr>
      <w:tr w:rsidR="006F639B" w:rsidRPr="006B0D02" w14:paraId="54659E7A" w14:textId="77777777" w:rsidTr="00585B10">
        <w:tblPrEx>
          <w:tblCellMar>
            <w:top w:w="0" w:type="dxa"/>
            <w:bottom w:w="0" w:type="dxa"/>
          </w:tblCellMar>
        </w:tblPrEx>
        <w:tc>
          <w:tcPr>
            <w:tcW w:w="800" w:type="dxa"/>
            <w:shd w:val="solid" w:color="FFFFFF" w:fill="auto"/>
          </w:tcPr>
          <w:p w14:paraId="5136FD37"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459CFFFF"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3315AB62" w14:textId="77777777" w:rsidR="006F639B" w:rsidRPr="0094202A" w:rsidRDefault="006F639B" w:rsidP="006F639B">
            <w:pPr>
              <w:pStyle w:val="TAC"/>
              <w:rPr>
                <w:sz w:val="16"/>
                <w:szCs w:val="16"/>
                <w:lang w:val="en-GB"/>
              </w:rPr>
            </w:pPr>
            <w:r w:rsidRPr="006F639B">
              <w:rPr>
                <w:sz w:val="16"/>
                <w:szCs w:val="16"/>
                <w:lang w:val="en-GB"/>
              </w:rPr>
              <w:t>CP-183046</w:t>
            </w:r>
          </w:p>
        </w:tc>
        <w:tc>
          <w:tcPr>
            <w:tcW w:w="500" w:type="dxa"/>
            <w:shd w:val="solid" w:color="FFFFFF" w:fill="auto"/>
          </w:tcPr>
          <w:p w14:paraId="615CAEF5" w14:textId="77777777" w:rsidR="006F639B" w:rsidRDefault="006F639B" w:rsidP="006F639B">
            <w:pPr>
              <w:pStyle w:val="TAL"/>
              <w:rPr>
                <w:sz w:val="16"/>
                <w:szCs w:val="16"/>
                <w:lang w:val="en-GB"/>
              </w:rPr>
            </w:pPr>
            <w:r>
              <w:rPr>
                <w:sz w:val="16"/>
                <w:szCs w:val="16"/>
                <w:lang w:val="en-GB"/>
              </w:rPr>
              <w:t>0061</w:t>
            </w:r>
          </w:p>
        </w:tc>
        <w:tc>
          <w:tcPr>
            <w:tcW w:w="440" w:type="dxa"/>
            <w:shd w:val="solid" w:color="FFFFFF" w:fill="auto"/>
          </w:tcPr>
          <w:p w14:paraId="3BB0DD79" w14:textId="77777777" w:rsidR="006F639B" w:rsidRDefault="006F639B" w:rsidP="006F639B">
            <w:pPr>
              <w:pStyle w:val="TAR"/>
              <w:rPr>
                <w:sz w:val="16"/>
                <w:szCs w:val="16"/>
                <w:lang w:val="en-GB"/>
              </w:rPr>
            </w:pPr>
            <w:r>
              <w:rPr>
                <w:sz w:val="16"/>
                <w:szCs w:val="16"/>
                <w:lang w:val="en-GB"/>
              </w:rPr>
              <w:t>1</w:t>
            </w:r>
          </w:p>
        </w:tc>
        <w:tc>
          <w:tcPr>
            <w:tcW w:w="404" w:type="dxa"/>
            <w:shd w:val="solid" w:color="FFFFFF" w:fill="auto"/>
          </w:tcPr>
          <w:p w14:paraId="0B2D3716" w14:textId="77777777" w:rsidR="006F639B" w:rsidRDefault="006F639B" w:rsidP="006F639B">
            <w:pPr>
              <w:pStyle w:val="TAC"/>
              <w:rPr>
                <w:sz w:val="16"/>
                <w:szCs w:val="16"/>
                <w:lang w:val="en-GB"/>
              </w:rPr>
            </w:pPr>
            <w:r>
              <w:rPr>
                <w:sz w:val="16"/>
                <w:szCs w:val="16"/>
                <w:lang w:val="en-GB"/>
              </w:rPr>
              <w:t>B</w:t>
            </w:r>
          </w:p>
        </w:tc>
        <w:tc>
          <w:tcPr>
            <w:tcW w:w="4962" w:type="dxa"/>
            <w:shd w:val="solid" w:color="FFFFFF" w:fill="auto"/>
          </w:tcPr>
          <w:p w14:paraId="60A70F72"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04087B0F" w14:textId="77777777" w:rsidR="006F639B" w:rsidRDefault="006F639B" w:rsidP="006F639B">
            <w:pPr>
              <w:pStyle w:val="TAC"/>
              <w:rPr>
                <w:sz w:val="16"/>
                <w:szCs w:val="16"/>
                <w:lang w:val="en-GB"/>
              </w:rPr>
            </w:pPr>
            <w:r>
              <w:rPr>
                <w:sz w:val="16"/>
                <w:szCs w:val="16"/>
                <w:lang w:val="en-GB"/>
              </w:rPr>
              <w:t>15.3.0</w:t>
            </w:r>
          </w:p>
        </w:tc>
      </w:tr>
      <w:tr w:rsidR="00A54300" w:rsidRPr="006B0D02" w14:paraId="76535F87" w14:textId="77777777" w:rsidTr="00585B10">
        <w:tblPrEx>
          <w:tblCellMar>
            <w:top w:w="0" w:type="dxa"/>
            <w:bottom w:w="0" w:type="dxa"/>
          </w:tblCellMar>
        </w:tblPrEx>
        <w:tc>
          <w:tcPr>
            <w:tcW w:w="800" w:type="dxa"/>
            <w:shd w:val="solid" w:color="FFFFFF" w:fill="auto"/>
          </w:tcPr>
          <w:p w14:paraId="597D98B8"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4258A1FC"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5D4B23E6"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26AD2937" w14:textId="77777777" w:rsidR="00A54300" w:rsidRDefault="00A54300" w:rsidP="00A54300">
            <w:pPr>
              <w:pStyle w:val="TAL"/>
              <w:rPr>
                <w:sz w:val="16"/>
                <w:szCs w:val="16"/>
                <w:lang w:val="en-GB"/>
              </w:rPr>
            </w:pPr>
            <w:r>
              <w:rPr>
                <w:sz w:val="16"/>
                <w:szCs w:val="16"/>
                <w:lang w:val="en-GB"/>
              </w:rPr>
              <w:t>0063</w:t>
            </w:r>
          </w:p>
        </w:tc>
        <w:tc>
          <w:tcPr>
            <w:tcW w:w="440" w:type="dxa"/>
            <w:shd w:val="solid" w:color="FFFFFF" w:fill="auto"/>
          </w:tcPr>
          <w:p w14:paraId="5C12E3B8" w14:textId="77777777" w:rsidR="00A54300" w:rsidRDefault="00A54300" w:rsidP="00A54300">
            <w:pPr>
              <w:pStyle w:val="TAR"/>
              <w:rPr>
                <w:sz w:val="16"/>
                <w:szCs w:val="16"/>
                <w:lang w:val="en-GB"/>
              </w:rPr>
            </w:pPr>
            <w:r>
              <w:rPr>
                <w:sz w:val="16"/>
                <w:szCs w:val="16"/>
                <w:lang w:val="en-GB"/>
              </w:rPr>
              <w:t>1</w:t>
            </w:r>
          </w:p>
        </w:tc>
        <w:tc>
          <w:tcPr>
            <w:tcW w:w="404" w:type="dxa"/>
            <w:shd w:val="solid" w:color="FFFFFF" w:fill="auto"/>
          </w:tcPr>
          <w:p w14:paraId="5BB6E149"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11ED8663"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604947C6" w14:textId="77777777" w:rsidR="00A54300" w:rsidRDefault="00A54300" w:rsidP="00A54300">
            <w:pPr>
              <w:pStyle w:val="TAC"/>
              <w:rPr>
                <w:sz w:val="16"/>
                <w:szCs w:val="16"/>
                <w:lang w:val="en-GB"/>
              </w:rPr>
            </w:pPr>
            <w:r>
              <w:rPr>
                <w:sz w:val="16"/>
                <w:szCs w:val="16"/>
                <w:lang w:val="en-GB"/>
              </w:rPr>
              <w:t>15.4.0</w:t>
            </w:r>
          </w:p>
        </w:tc>
      </w:tr>
      <w:tr w:rsidR="00A54300" w:rsidRPr="006B0D02" w14:paraId="3441839A" w14:textId="77777777" w:rsidTr="00585B10">
        <w:tblPrEx>
          <w:tblCellMar>
            <w:top w:w="0" w:type="dxa"/>
            <w:bottom w:w="0" w:type="dxa"/>
          </w:tblCellMar>
        </w:tblPrEx>
        <w:tc>
          <w:tcPr>
            <w:tcW w:w="800" w:type="dxa"/>
            <w:shd w:val="solid" w:color="FFFFFF" w:fill="auto"/>
          </w:tcPr>
          <w:p w14:paraId="7784ADC2"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380AE516"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15034F57"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3B0787FC" w14:textId="77777777" w:rsidR="00A54300" w:rsidRDefault="00A54300" w:rsidP="00A54300">
            <w:pPr>
              <w:pStyle w:val="TAL"/>
              <w:rPr>
                <w:sz w:val="16"/>
                <w:szCs w:val="16"/>
                <w:lang w:val="en-GB"/>
              </w:rPr>
            </w:pPr>
            <w:r>
              <w:rPr>
                <w:sz w:val="16"/>
                <w:szCs w:val="16"/>
                <w:lang w:val="en-GB"/>
              </w:rPr>
              <w:t>0064</w:t>
            </w:r>
          </w:p>
        </w:tc>
        <w:tc>
          <w:tcPr>
            <w:tcW w:w="440" w:type="dxa"/>
            <w:shd w:val="solid" w:color="FFFFFF" w:fill="auto"/>
          </w:tcPr>
          <w:p w14:paraId="2AF89E0C" w14:textId="77777777" w:rsidR="00A54300" w:rsidRDefault="00A54300" w:rsidP="00A54300">
            <w:pPr>
              <w:pStyle w:val="TAR"/>
              <w:rPr>
                <w:sz w:val="16"/>
                <w:szCs w:val="16"/>
                <w:lang w:val="en-GB"/>
              </w:rPr>
            </w:pPr>
          </w:p>
        </w:tc>
        <w:tc>
          <w:tcPr>
            <w:tcW w:w="404" w:type="dxa"/>
            <w:shd w:val="solid" w:color="FFFFFF" w:fill="auto"/>
          </w:tcPr>
          <w:p w14:paraId="1ED4017C"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4649C4B1"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170BA18E" w14:textId="77777777" w:rsidR="00A54300" w:rsidRDefault="00A54300" w:rsidP="00A54300">
            <w:pPr>
              <w:pStyle w:val="TAC"/>
              <w:rPr>
                <w:sz w:val="16"/>
                <w:szCs w:val="16"/>
                <w:lang w:val="en-GB"/>
              </w:rPr>
            </w:pPr>
            <w:r>
              <w:rPr>
                <w:sz w:val="16"/>
                <w:szCs w:val="16"/>
                <w:lang w:val="en-GB"/>
              </w:rPr>
              <w:t>15.4.0</w:t>
            </w:r>
          </w:p>
        </w:tc>
      </w:tr>
      <w:tr w:rsidR="00A54300" w:rsidRPr="006B0D02" w14:paraId="7914FB83" w14:textId="77777777" w:rsidTr="00585B10">
        <w:tblPrEx>
          <w:tblCellMar>
            <w:top w:w="0" w:type="dxa"/>
            <w:bottom w:w="0" w:type="dxa"/>
          </w:tblCellMar>
        </w:tblPrEx>
        <w:tc>
          <w:tcPr>
            <w:tcW w:w="800" w:type="dxa"/>
            <w:shd w:val="solid" w:color="FFFFFF" w:fill="auto"/>
          </w:tcPr>
          <w:p w14:paraId="50627B91"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6D2B5499"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32595324"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27D752BD" w14:textId="77777777" w:rsidR="00A54300" w:rsidRDefault="00A54300" w:rsidP="00A54300">
            <w:pPr>
              <w:pStyle w:val="TAL"/>
              <w:rPr>
                <w:sz w:val="16"/>
                <w:szCs w:val="16"/>
                <w:lang w:val="en-GB"/>
              </w:rPr>
            </w:pPr>
            <w:r>
              <w:rPr>
                <w:sz w:val="16"/>
                <w:szCs w:val="16"/>
                <w:lang w:val="en-GB"/>
              </w:rPr>
              <w:t>0066</w:t>
            </w:r>
          </w:p>
        </w:tc>
        <w:tc>
          <w:tcPr>
            <w:tcW w:w="440" w:type="dxa"/>
            <w:shd w:val="solid" w:color="FFFFFF" w:fill="auto"/>
          </w:tcPr>
          <w:p w14:paraId="0A8DDB27" w14:textId="77777777" w:rsidR="00A54300" w:rsidRDefault="00A54300" w:rsidP="00A54300">
            <w:pPr>
              <w:pStyle w:val="TAR"/>
              <w:rPr>
                <w:sz w:val="16"/>
                <w:szCs w:val="16"/>
                <w:lang w:val="en-GB"/>
              </w:rPr>
            </w:pPr>
            <w:r>
              <w:rPr>
                <w:sz w:val="16"/>
                <w:szCs w:val="16"/>
                <w:lang w:val="en-GB"/>
              </w:rPr>
              <w:t>1</w:t>
            </w:r>
          </w:p>
        </w:tc>
        <w:tc>
          <w:tcPr>
            <w:tcW w:w="404" w:type="dxa"/>
            <w:shd w:val="solid" w:color="FFFFFF" w:fill="auto"/>
          </w:tcPr>
          <w:p w14:paraId="7F1D2D5F"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1D629D49"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6B38B217" w14:textId="77777777" w:rsidR="00A54300" w:rsidRDefault="00A54300" w:rsidP="00A54300">
            <w:pPr>
              <w:pStyle w:val="TAC"/>
              <w:rPr>
                <w:sz w:val="16"/>
                <w:szCs w:val="16"/>
                <w:lang w:val="en-GB"/>
              </w:rPr>
            </w:pPr>
            <w:r>
              <w:rPr>
                <w:sz w:val="16"/>
                <w:szCs w:val="16"/>
                <w:lang w:val="en-GB"/>
              </w:rPr>
              <w:t>15.4.0</w:t>
            </w:r>
          </w:p>
        </w:tc>
      </w:tr>
      <w:tr w:rsidR="00A54300" w:rsidRPr="006B0D02" w14:paraId="08ED74FB" w14:textId="77777777" w:rsidTr="00585B10">
        <w:tblPrEx>
          <w:tblCellMar>
            <w:top w:w="0" w:type="dxa"/>
            <w:bottom w:w="0" w:type="dxa"/>
          </w:tblCellMar>
        </w:tblPrEx>
        <w:tc>
          <w:tcPr>
            <w:tcW w:w="800" w:type="dxa"/>
            <w:shd w:val="solid" w:color="FFFFFF" w:fill="auto"/>
          </w:tcPr>
          <w:p w14:paraId="3501C4CE"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1FE7E230"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1DDD0CA1"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443A3103" w14:textId="77777777" w:rsidR="00A54300" w:rsidRDefault="00A54300" w:rsidP="00A54300">
            <w:pPr>
              <w:pStyle w:val="TAL"/>
              <w:rPr>
                <w:sz w:val="16"/>
                <w:szCs w:val="16"/>
                <w:lang w:val="en-GB"/>
              </w:rPr>
            </w:pPr>
            <w:r>
              <w:rPr>
                <w:sz w:val="16"/>
                <w:szCs w:val="16"/>
                <w:lang w:val="en-GB"/>
              </w:rPr>
              <w:t>0068</w:t>
            </w:r>
          </w:p>
        </w:tc>
        <w:tc>
          <w:tcPr>
            <w:tcW w:w="440" w:type="dxa"/>
            <w:shd w:val="solid" w:color="FFFFFF" w:fill="auto"/>
          </w:tcPr>
          <w:p w14:paraId="07772698" w14:textId="77777777" w:rsidR="00A54300" w:rsidRDefault="00A54300" w:rsidP="00A54300">
            <w:pPr>
              <w:pStyle w:val="TAR"/>
              <w:rPr>
                <w:sz w:val="16"/>
                <w:szCs w:val="16"/>
                <w:lang w:val="en-GB"/>
              </w:rPr>
            </w:pPr>
            <w:r>
              <w:rPr>
                <w:sz w:val="16"/>
                <w:szCs w:val="16"/>
                <w:lang w:val="en-GB"/>
              </w:rPr>
              <w:t>2</w:t>
            </w:r>
          </w:p>
        </w:tc>
        <w:tc>
          <w:tcPr>
            <w:tcW w:w="404" w:type="dxa"/>
            <w:shd w:val="solid" w:color="FFFFFF" w:fill="auto"/>
          </w:tcPr>
          <w:p w14:paraId="01105B48"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6B8A8643"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3C4D9F85" w14:textId="77777777" w:rsidR="00A54300" w:rsidRDefault="00A54300" w:rsidP="00A54300">
            <w:pPr>
              <w:pStyle w:val="TAC"/>
              <w:rPr>
                <w:sz w:val="16"/>
                <w:szCs w:val="16"/>
                <w:lang w:val="en-GB"/>
              </w:rPr>
            </w:pPr>
            <w:r>
              <w:rPr>
                <w:sz w:val="16"/>
                <w:szCs w:val="16"/>
                <w:lang w:val="en-GB"/>
              </w:rPr>
              <w:t>15.4.0</w:t>
            </w:r>
          </w:p>
        </w:tc>
      </w:tr>
      <w:tr w:rsidR="00A54300" w:rsidRPr="006B0D02" w14:paraId="5F4E9A7C" w14:textId="77777777" w:rsidTr="00585B10">
        <w:tblPrEx>
          <w:tblCellMar>
            <w:top w:w="0" w:type="dxa"/>
            <w:bottom w:w="0" w:type="dxa"/>
          </w:tblCellMar>
        </w:tblPrEx>
        <w:tc>
          <w:tcPr>
            <w:tcW w:w="800" w:type="dxa"/>
            <w:shd w:val="solid" w:color="FFFFFF" w:fill="auto"/>
          </w:tcPr>
          <w:p w14:paraId="18AD757C"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5180E7A5"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5943775C"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0C46FD23" w14:textId="77777777" w:rsidR="00A54300" w:rsidRDefault="00A54300" w:rsidP="00A54300">
            <w:pPr>
              <w:pStyle w:val="TAL"/>
              <w:rPr>
                <w:sz w:val="16"/>
                <w:szCs w:val="16"/>
                <w:lang w:val="en-GB"/>
              </w:rPr>
            </w:pPr>
            <w:r>
              <w:rPr>
                <w:sz w:val="16"/>
                <w:szCs w:val="16"/>
                <w:lang w:val="en-GB"/>
              </w:rPr>
              <w:t>0069</w:t>
            </w:r>
          </w:p>
        </w:tc>
        <w:tc>
          <w:tcPr>
            <w:tcW w:w="440" w:type="dxa"/>
            <w:shd w:val="solid" w:color="FFFFFF" w:fill="auto"/>
          </w:tcPr>
          <w:p w14:paraId="1A69CCBB" w14:textId="77777777" w:rsidR="00A54300" w:rsidRDefault="00A54300" w:rsidP="00A54300">
            <w:pPr>
              <w:pStyle w:val="TAR"/>
              <w:rPr>
                <w:sz w:val="16"/>
                <w:szCs w:val="16"/>
                <w:lang w:val="en-GB"/>
              </w:rPr>
            </w:pPr>
            <w:r>
              <w:rPr>
                <w:sz w:val="16"/>
                <w:szCs w:val="16"/>
                <w:lang w:val="en-GB"/>
              </w:rPr>
              <w:t>1</w:t>
            </w:r>
          </w:p>
        </w:tc>
        <w:tc>
          <w:tcPr>
            <w:tcW w:w="404" w:type="dxa"/>
            <w:shd w:val="solid" w:color="FFFFFF" w:fill="auto"/>
          </w:tcPr>
          <w:p w14:paraId="67DFF16E"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153DFE74"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0657546D" w14:textId="77777777" w:rsidR="00A54300" w:rsidRDefault="00A54300" w:rsidP="00A54300">
            <w:pPr>
              <w:pStyle w:val="TAC"/>
              <w:rPr>
                <w:sz w:val="16"/>
                <w:szCs w:val="16"/>
                <w:lang w:val="en-GB"/>
              </w:rPr>
            </w:pPr>
            <w:r>
              <w:rPr>
                <w:sz w:val="16"/>
                <w:szCs w:val="16"/>
                <w:lang w:val="en-GB"/>
              </w:rPr>
              <w:t>15.4.0</w:t>
            </w:r>
          </w:p>
        </w:tc>
      </w:tr>
      <w:tr w:rsidR="00A54300" w:rsidRPr="006B0D02" w14:paraId="06FD7835" w14:textId="77777777" w:rsidTr="00585B10">
        <w:tblPrEx>
          <w:tblCellMar>
            <w:top w:w="0" w:type="dxa"/>
            <w:bottom w:w="0" w:type="dxa"/>
          </w:tblCellMar>
        </w:tblPrEx>
        <w:tc>
          <w:tcPr>
            <w:tcW w:w="800" w:type="dxa"/>
            <w:shd w:val="solid" w:color="FFFFFF" w:fill="auto"/>
          </w:tcPr>
          <w:p w14:paraId="65896C6C"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64116238"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09F1E945"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208EB743" w14:textId="77777777" w:rsidR="00A54300" w:rsidRDefault="00A54300" w:rsidP="00A54300">
            <w:pPr>
              <w:pStyle w:val="TAL"/>
              <w:rPr>
                <w:sz w:val="16"/>
                <w:szCs w:val="16"/>
                <w:lang w:val="en-GB"/>
              </w:rPr>
            </w:pPr>
            <w:r>
              <w:rPr>
                <w:sz w:val="16"/>
                <w:szCs w:val="16"/>
                <w:lang w:val="en-GB"/>
              </w:rPr>
              <w:t>0070</w:t>
            </w:r>
          </w:p>
        </w:tc>
        <w:tc>
          <w:tcPr>
            <w:tcW w:w="440" w:type="dxa"/>
            <w:shd w:val="solid" w:color="FFFFFF" w:fill="auto"/>
          </w:tcPr>
          <w:p w14:paraId="1E194BDA" w14:textId="77777777" w:rsidR="00A54300" w:rsidRDefault="00A54300" w:rsidP="00A54300">
            <w:pPr>
              <w:pStyle w:val="TAR"/>
              <w:rPr>
                <w:sz w:val="16"/>
                <w:szCs w:val="16"/>
                <w:lang w:val="en-GB"/>
              </w:rPr>
            </w:pPr>
            <w:r>
              <w:rPr>
                <w:sz w:val="16"/>
                <w:szCs w:val="16"/>
                <w:lang w:val="en-GB"/>
              </w:rPr>
              <w:t>1</w:t>
            </w:r>
          </w:p>
        </w:tc>
        <w:tc>
          <w:tcPr>
            <w:tcW w:w="404" w:type="dxa"/>
            <w:shd w:val="solid" w:color="FFFFFF" w:fill="auto"/>
          </w:tcPr>
          <w:p w14:paraId="4B7F9AC0"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79608632"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07093330" w14:textId="77777777" w:rsidR="00A54300" w:rsidRDefault="00A54300" w:rsidP="00A54300">
            <w:pPr>
              <w:pStyle w:val="TAC"/>
              <w:rPr>
                <w:sz w:val="16"/>
                <w:szCs w:val="16"/>
                <w:lang w:val="en-GB"/>
              </w:rPr>
            </w:pPr>
            <w:r>
              <w:rPr>
                <w:sz w:val="16"/>
                <w:szCs w:val="16"/>
                <w:lang w:val="en-GB"/>
              </w:rPr>
              <w:t>15.4.0</w:t>
            </w:r>
          </w:p>
        </w:tc>
      </w:tr>
      <w:tr w:rsidR="003A6D07" w:rsidRPr="006B0D02" w14:paraId="3F391B79" w14:textId="77777777" w:rsidTr="00585B10">
        <w:tblPrEx>
          <w:tblCellMar>
            <w:top w:w="0" w:type="dxa"/>
            <w:bottom w:w="0" w:type="dxa"/>
          </w:tblCellMar>
        </w:tblPrEx>
        <w:tc>
          <w:tcPr>
            <w:tcW w:w="800" w:type="dxa"/>
            <w:shd w:val="solid" w:color="FFFFFF" w:fill="auto"/>
          </w:tcPr>
          <w:p w14:paraId="44F92C78" w14:textId="77777777" w:rsidR="003A6D07" w:rsidRDefault="003A6D07" w:rsidP="00A54300">
            <w:pPr>
              <w:pStyle w:val="TAC"/>
              <w:rPr>
                <w:sz w:val="16"/>
                <w:szCs w:val="16"/>
                <w:lang w:val="en-GB"/>
              </w:rPr>
            </w:pPr>
            <w:r>
              <w:rPr>
                <w:sz w:val="16"/>
                <w:szCs w:val="16"/>
                <w:lang w:val="en-GB"/>
              </w:rPr>
              <w:t>2019-06</w:t>
            </w:r>
          </w:p>
        </w:tc>
        <w:tc>
          <w:tcPr>
            <w:tcW w:w="800" w:type="dxa"/>
            <w:shd w:val="solid" w:color="FFFFFF" w:fill="auto"/>
          </w:tcPr>
          <w:p w14:paraId="262BDFAC" w14:textId="77777777" w:rsidR="003A6D07" w:rsidRDefault="003A6D07" w:rsidP="00A54300">
            <w:pPr>
              <w:pStyle w:val="TAC"/>
              <w:rPr>
                <w:sz w:val="16"/>
                <w:szCs w:val="16"/>
                <w:lang w:val="en-GB"/>
              </w:rPr>
            </w:pPr>
            <w:r>
              <w:rPr>
                <w:sz w:val="16"/>
                <w:szCs w:val="16"/>
                <w:lang w:val="en-GB"/>
              </w:rPr>
              <w:t>CT-84</w:t>
            </w:r>
          </w:p>
        </w:tc>
        <w:tc>
          <w:tcPr>
            <w:tcW w:w="1094" w:type="dxa"/>
            <w:shd w:val="solid" w:color="FFFFFF" w:fill="auto"/>
          </w:tcPr>
          <w:p w14:paraId="7C30886C" w14:textId="77777777" w:rsidR="003A6D07" w:rsidRPr="00A54300" w:rsidRDefault="003A6D07" w:rsidP="00A54300">
            <w:pPr>
              <w:pStyle w:val="TAC"/>
              <w:rPr>
                <w:sz w:val="16"/>
                <w:szCs w:val="16"/>
                <w:lang w:val="en-GB"/>
              </w:rPr>
            </w:pPr>
            <w:r w:rsidRPr="003A6D07">
              <w:rPr>
                <w:sz w:val="16"/>
                <w:szCs w:val="16"/>
                <w:lang w:val="en-GB"/>
              </w:rPr>
              <w:t>CP-191119</w:t>
            </w:r>
          </w:p>
        </w:tc>
        <w:tc>
          <w:tcPr>
            <w:tcW w:w="500" w:type="dxa"/>
            <w:shd w:val="solid" w:color="FFFFFF" w:fill="auto"/>
          </w:tcPr>
          <w:p w14:paraId="6CEE8740" w14:textId="77777777" w:rsidR="003A6D07" w:rsidRDefault="003A6D07" w:rsidP="00A54300">
            <w:pPr>
              <w:pStyle w:val="TAL"/>
              <w:rPr>
                <w:sz w:val="16"/>
                <w:szCs w:val="16"/>
                <w:lang w:val="en-GB"/>
              </w:rPr>
            </w:pPr>
            <w:r>
              <w:rPr>
                <w:sz w:val="16"/>
                <w:szCs w:val="16"/>
                <w:lang w:val="en-GB"/>
              </w:rPr>
              <w:t>0072</w:t>
            </w:r>
          </w:p>
        </w:tc>
        <w:tc>
          <w:tcPr>
            <w:tcW w:w="440" w:type="dxa"/>
            <w:shd w:val="solid" w:color="FFFFFF" w:fill="auto"/>
          </w:tcPr>
          <w:p w14:paraId="15C7915F" w14:textId="77777777" w:rsidR="003A6D07" w:rsidRDefault="003A6D07" w:rsidP="00A54300">
            <w:pPr>
              <w:pStyle w:val="TAR"/>
              <w:rPr>
                <w:sz w:val="16"/>
                <w:szCs w:val="16"/>
                <w:lang w:val="en-GB"/>
              </w:rPr>
            </w:pPr>
            <w:r>
              <w:rPr>
                <w:sz w:val="16"/>
                <w:szCs w:val="16"/>
                <w:lang w:val="en-GB"/>
              </w:rPr>
              <w:t>1</w:t>
            </w:r>
          </w:p>
        </w:tc>
        <w:tc>
          <w:tcPr>
            <w:tcW w:w="404" w:type="dxa"/>
            <w:shd w:val="solid" w:color="FFFFFF" w:fill="auto"/>
          </w:tcPr>
          <w:p w14:paraId="2420AB60" w14:textId="77777777" w:rsidR="003A6D07" w:rsidRDefault="003A6D07" w:rsidP="00A54300">
            <w:pPr>
              <w:pStyle w:val="TAC"/>
              <w:rPr>
                <w:sz w:val="16"/>
                <w:szCs w:val="16"/>
                <w:lang w:val="en-GB"/>
              </w:rPr>
            </w:pPr>
            <w:r>
              <w:rPr>
                <w:sz w:val="16"/>
                <w:szCs w:val="16"/>
                <w:lang w:val="en-GB"/>
              </w:rPr>
              <w:t>A</w:t>
            </w:r>
          </w:p>
        </w:tc>
        <w:tc>
          <w:tcPr>
            <w:tcW w:w="4962" w:type="dxa"/>
            <w:shd w:val="solid" w:color="FFFFFF" w:fill="auto"/>
          </w:tcPr>
          <w:p w14:paraId="145B4EC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0DE90387" w14:textId="77777777" w:rsidR="003A6D07" w:rsidRDefault="003A6D07" w:rsidP="00A54300">
            <w:pPr>
              <w:pStyle w:val="TAC"/>
              <w:rPr>
                <w:sz w:val="16"/>
                <w:szCs w:val="16"/>
                <w:lang w:val="en-GB"/>
              </w:rPr>
            </w:pPr>
            <w:r>
              <w:rPr>
                <w:sz w:val="16"/>
                <w:szCs w:val="16"/>
                <w:lang w:val="en-GB"/>
              </w:rPr>
              <w:t>15.5.0</w:t>
            </w:r>
          </w:p>
        </w:tc>
      </w:tr>
      <w:tr w:rsidR="00E1285B" w:rsidRPr="006B0D02" w14:paraId="69B798FD" w14:textId="77777777" w:rsidTr="00585B10">
        <w:tblPrEx>
          <w:tblCellMar>
            <w:top w:w="0" w:type="dxa"/>
            <w:bottom w:w="0" w:type="dxa"/>
          </w:tblCellMar>
        </w:tblPrEx>
        <w:tc>
          <w:tcPr>
            <w:tcW w:w="800" w:type="dxa"/>
            <w:shd w:val="solid" w:color="FFFFFF" w:fill="auto"/>
          </w:tcPr>
          <w:p w14:paraId="0CDFCB19" w14:textId="77777777" w:rsidR="00E1285B" w:rsidRDefault="00E1285B" w:rsidP="00E1285B">
            <w:pPr>
              <w:pStyle w:val="TAC"/>
              <w:rPr>
                <w:sz w:val="16"/>
                <w:szCs w:val="16"/>
                <w:lang w:val="en-GB"/>
              </w:rPr>
            </w:pPr>
            <w:r>
              <w:rPr>
                <w:sz w:val="16"/>
                <w:szCs w:val="16"/>
                <w:lang w:val="en-GB"/>
              </w:rPr>
              <w:t>2019-06</w:t>
            </w:r>
          </w:p>
        </w:tc>
        <w:tc>
          <w:tcPr>
            <w:tcW w:w="800" w:type="dxa"/>
            <w:shd w:val="solid" w:color="FFFFFF" w:fill="auto"/>
          </w:tcPr>
          <w:p w14:paraId="007F4545" w14:textId="77777777" w:rsidR="00E1285B" w:rsidRDefault="00E1285B" w:rsidP="00E1285B">
            <w:pPr>
              <w:pStyle w:val="TAC"/>
              <w:rPr>
                <w:sz w:val="16"/>
                <w:szCs w:val="16"/>
                <w:lang w:val="en-GB"/>
              </w:rPr>
            </w:pPr>
            <w:r>
              <w:rPr>
                <w:sz w:val="16"/>
                <w:szCs w:val="16"/>
                <w:lang w:val="en-GB"/>
              </w:rPr>
              <w:t>CT-84</w:t>
            </w:r>
          </w:p>
        </w:tc>
        <w:tc>
          <w:tcPr>
            <w:tcW w:w="1094" w:type="dxa"/>
            <w:shd w:val="solid" w:color="FFFFFF" w:fill="auto"/>
          </w:tcPr>
          <w:p w14:paraId="2D910A9C" w14:textId="77777777" w:rsidR="00E1285B" w:rsidRPr="003A6D07" w:rsidRDefault="00E1285B" w:rsidP="00E1285B">
            <w:pPr>
              <w:pStyle w:val="TAC"/>
              <w:rPr>
                <w:sz w:val="16"/>
                <w:szCs w:val="16"/>
                <w:lang w:val="en-GB"/>
              </w:rPr>
            </w:pPr>
            <w:r w:rsidRPr="00E1285B">
              <w:rPr>
                <w:sz w:val="16"/>
                <w:szCs w:val="16"/>
                <w:lang w:val="en-GB"/>
              </w:rPr>
              <w:t>CP-191127</w:t>
            </w:r>
          </w:p>
        </w:tc>
        <w:tc>
          <w:tcPr>
            <w:tcW w:w="500" w:type="dxa"/>
            <w:shd w:val="solid" w:color="FFFFFF" w:fill="auto"/>
          </w:tcPr>
          <w:p w14:paraId="3050D266" w14:textId="77777777" w:rsidR="00E1285B" w:rsidRDefault="00E1285B" w:rsidP="00E1285B">
            <w:pPr>
              <w:pStyle w:val="TAL"/>
              <w:rPr>
                <w:sz w:val="16"/>
                <w:szCs w:val="16"/>
                <w:lang w:val="en-GB"/>
              </w:rPr>
            </w:pPr>
            <w:r>
              <w:rPr>
                <w:sz w:val="16"/>
                <w:szCs w:val="16"/>
                <w:lang w:val="en-GB"/>
              </w:rPr>
              <w:t>0074</w:t>
            </w:r>
          </w:p>
        </w:tc>
        <w:tc>
          <w:tcPr>
            <w:tcW w:w="440" w:type="dxa"/>
            <w:shd w:val="solid" w:color="FFFFFF" w:fill="auto"/>
          </w:tcPr>
          <w:p w14:paraId="27A45C39" w14:textId="77777777" w:rsidR="00E1285B" w:rsidRDefault="00E1285B" w:rsidP="00E1285B">
            <w:pPr>
              <w:pStyle w:val="TAR"/>
              <w:rPr>
                <w:sz w:val="16"/>
                <w:szCs w:val="16"/>
                <w:lang w:val="en-GB"/>
              </w:rPr>
            </w:pPr>
            <w:r>
              <w:rPr>
                <w:sz w:val="16"/>
                <w:szCs w:val="16"/>
                <w:lang w:val="en-GB"/>
              </w:rPr>
              <w:t>2</w:t>
            </w:r>
          </w:p>
        </w:tc>
        <w:tc>
          <w:tcPr>
            <w:tcW w:w="404" w:type="dxa"/>
            <w:shd w:val="solid" w:color="FFFFFF" w:fill="auto"/>
          </w:tcPr>
          <w:p w14:paraId="6772CBA3" w14:textId="77777777" w:rsidR="00E1285B" w:rsidRDefault="00E1285B" w:rsidP="00E1285B">
            <w:pPr>
              <w:pStyle w:val="TAC"/>
              <w:rPr>
                <w:sz w:val="16"/>
                <w:szCs w:val="16"/>
                <w:lang w:val="en-GB"/>
              </w:rPr>
            </w:pPr>
            <w:r>
              <w:rPr>
                <w:sz w:val="16"/>
                <w:szCs w:val="16"/>
                <w:lang w:val="en-GB"/>
              </w:rPr>
              <w:t>F</w:t>
            </w:r>
          </w:p>
        </w:tc>
        <w:tc>
          <w:tcPr>
            <w:tcW w:w="4962" w:type="dxa"/>
            <w:shd w:val="solid" w:color="FFFFFF" w:fill="auto"/>
          </w:tcPr>
          <w:p w14:paraId="39FB1501"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0618EFE" w14:textId="77777777" w:rsidR="00E1285B" w:rsidRDefault="00E1285B" w:rsidP="00E1285B">
            <w:pPr>
              <w:pStyle w:val="TAC"/>
              <w:rPr>
                <w:sz w:val="16"/>
                <w:szCs w:val="16"/>
                <w:lang w:val="en-GB"/>
              </w:rPr>
            </w:pPr>
            <w:r w:rsidRPr="00E1285B">
              <w:rPr>
                <w:sz w:val="16"/>
                <w:szCs w:val="16"/>
                <w:lang w:val="en-GB"/>
              </w:rPr>
              <w:t>15.5.0</w:t>
            </w:r>
          </w:p>
        </w:tc>
      </w:tr>
      <w:tr w:rsidR="00AE4027" w:rsidRPr="006B0D02" w14:paraId="353948BF" w14:textId="77777777" w:rsidTr="00585B10">
        <w:tblPrEx>
          <w:tblCellMar>
            <w:top w:w="0" w:type="dxa"/>
            <w:bottom w:w="0" w:type="dxa"/>
          </w:tblCellMar>
        </w:tblPrEx>
        <w:tc>
          <w:tcPr>
            <w:tcW w:w="800" w:type="dxa"/>
            <w:shd w:val="solid" w:color="FFFFFF" w:fill="auto"/>
          </w:tcPr>
          <w:p w14:paraId="4374FF59" w14:textId="77777777" w:rsidR="00AE4027" w:rsidRDefault="00AE4027" w:rsidP="00E1285B">
            <w:pPr>
              <w:pStyle w:val="TAC"/>
              <w:rPr>
                <w:sz w:val="16"/>
                <w:szCs w:val="16"/>
                <w:lang w:val="en-GB"/>
              </w:rPr>
            </w:pPr>
            <w:r>
              <w:rPr>
                <w:sz w:val="16"/>
                <w:szCs w:val="16"/>
                <w:lang w:val="en-GB"/>
              </w:rPr>
              <w:t>2019-06</w:t>
            </w:r>
          </w:p>
        </w:tc>
        <w:tc>
          <w:tcPr>
            <w:tcW w:w="800" w:type="dxa"/>
            <w:shd w:val="solid" w:color="FFFFFF" w:fill="auto"/>
          </w:tcPr>
          <w:p w14:paraId="7A74C036" w14:textId="77777777" w:rsidR="00AE4027" w:rsidRDefault="00AE4027" w:rsidP="00E1285B">
            <w:pPr>
              <w:pStyle w:val="TAC"/>
              <w:rPr>
                <w:sz w:val="16"/>
                <w:szCs w:val="16"/>
                <w:lang w:val="en-GB"/>
              </w:rPr>
            </w:pPr>
            <w:r>
              <w:rPr>
                <w:sz w:val="16"/>
                <w:szCs w:val="16"/>
                <w:lang w:val="en-GB"/>
              </w:rPr>
              <w:t>CT-84</w:t>
            </w:r>
          </w:p>
        </w:tc>
        <w:tc>
          <w:tcPr>
            <w:tcW w:w="1094" w:type="dxa"/>
            <w:shd w:val="solid" w:color="FFFFFF" w:fill="auto"/>
          </w:tcPr>
          <w:p w14:paraId="6BFED160" w14:textId="77777777" w:rsidR="00AE4027" w:rsidRPr="00E1285B" w:rsidRDefault="00AE4027" w:rsidP="00E1285B">
            <w:pPr>
              <w:pStyle w:val="TAC"/>
              <w:rPr>
                <w:sz w:val="16"/>
                <w:szCs w:val="16"/>
                <w:lang w:val="en-GB"/>
              </w:rPr>
            </w:pPr>
            <w:r w:rsidRPr="00AE4027">
              <w:rPr>
                <w:sz w:val="16"/>
                <w:szCs w:val="16"/>
                <w:lang w:val="en-GB"/>
              </w:rPr>
              <w:t>CP-191142</w:t>
            </w:r>
          </w:p>
        </w:tc>
        <w:tc>
          <w:tcPr>
            <w:tcW w:w="500" w:type="dxa"/>
            <w:shd w:val="solid" w:color="FFFFFF" w:fill="auto"/>
          </w:tcPr>
          <w:p w14:paraId="29B33029" w14:textId="77777777" w:rsidR="00AE4027" w:rsidRDefault="00AE4027" w:rsidP="00E1285B">
            <w:pPr>
              <w:pStyle w:val="TAL"/>
              <w:rPr>
                <w:sz w:val="16"/>
                <w:szCs w:val="16"/>
                <w:lang w:val="en-GB"/>
              </w:rPr>
            </w:pPr>
            <w:r>
              <w:rPr>
                <w:sz w:val="16"/>
                <w:szCs w:val="16"/>
                <w:lang w:val="en-GB"/>
              </w:rPr>
              <w:t>0073</w:t>
            </w:r>
          </w:p>
        </w:tc>
        <w:tc>
          <w:tcPr>
            <w:tcW w:w="440" w:type="dxa"/>
            <w:shd w:val="solid" w:color="FFFFFF" w:fill="auto"/>
          </w:tcPr>
          <w:p w14:paraId="5A4B581B" w14:textId="77777777" w:rsidR="00AE4027" w:rsidRDefault="00AE4027" w:rsidP="00E1285B">
            <w:pPr>
              <w:pStyle w:val="TAR"/>
              <w:rPr>
                <w:sz w:val="16"/>
                <w:szCs w:val="16"/>
                <w:lang w:val="en-GB"/>
              </w:rPr>
            </w:pPr>
            <w:r>
              <w:rPr>
                <w:sz w:val="16"/>
                <w:szCs w:val="16"/>
                <w:lang w:val="en-GB"/>
              </w:rPr>
              <w:t>2</w:t>
            </w:r>
          </w:p>
        </w:tc>
        <w:tc>
          <w:tcPr>
            <w:tcW w:w="404" w:type="dxa"/>
            <w:shd w:val="solid" w:color="FFFFFF" w:fill="auto"/>
          </w:tcPr>
          <w:p w14:paraId="177FDB07" w14:textId="77777777" w:rsidR="00AE4027" w:rsidRDefault="00AE4027" w:rsidP="00E1285B">
            <w:pPr>
              <w:pStyle w:val="TAC"/>
              <w:rPr>
                <w:sz w:val="16"/>
                <w:szCs w:val="16"/>
                <w:lang w:val="en-GB"/>
              </w:rPr>
            </w:pPr>
            <w:r>
              <w:rPr>
                <w:sz w:val="16"/>
                <w:szCs w:val="16"/>
                <w:lang w:val="en-GB"/>
              </w:rPr>
              <w:t>F</w:t>
            </w:r>
          </w:p>
        </w:tc>
        <w:tc>
          <w:tcPr>
            <w:tcW w:w="4962" w:type="dxa"/>
            <w:shd w:val="solid" w:color="FFFFFF" w:fill="auto"/>
          </w:tcPr>
          <w:p w14:paraId="1F025F81"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3916A80A" w14:textId="77777777" w:rsidR="00AE4027" w:rsidRPr="00E1285B" w:rsidRDefault="00AE4027" w:rsidP="00E1285B">
            <w:pPr>
              <w:pStyle w:val="TAC"/>
              <w:rPr>
                <w:sz w:val="16"/>
                <w:szCs w:val="16"/>
                <w:lang w:val="en-GB"/>
              </w:rPr>
            </w:pPr>
            <w:r>
              <w:rPr>
                <w:sz w:val="16"/>
                <w:szCs w:val="16"/>
                <w:lang w:val="en-GB"/>
              </w:rPr>
              <w:t>16.0.0</w:t>
            </w:r>
          </w:p>
        </w:tc>
      </w:tr>
      <w:tr w:rsidR="00186976" w:rsidRPr="006B0D02" w14:paraId="09BC0A4E" w14:textId="77777777" w:rsidTr="00585B10">
        <w:tblPrEx>
          <w:tblCellMar>
            <w:top w:w="0" w:type="dxa"/>
            <w:bottom w:w="0" w:type="dxa"/>
          </w:tblCellMar>
        </w:tblPrEx>
        <w:tc>
          <w:tcPr>
            <w:tcW w:w="800" w:type="dxa"/>
            <w:shd w:val="solid" w:color="FFFFFF" w:fill="auto"/>
          </w:tcPr>
          <w:p w14:paraId="71A89B4E" w14:textId="77777777" w:rsidR="00186976" w:rsidRDefault="00186976" w:rsidP="00186976">
            <w:pPr>
              <w:pStyle w:val="TAC"/>
              <w:rPr>
                <w:sz w:val="16"/>
                <w:szCs w:val="16"/>
                <w:lang w:val="en-GB"/>
              </w:rPr>
            </w:pPr>
            <w:r>
              <w:rPr>
                <w:sz w:val="16"/>
                <w:szCs w:val="16"/>
                <w:lang w:val="en-GB"/>
              </w:rPr>
              <w:t>2019-09</w:t>
            </w:r>
          </w:p>
        </w:tc>
        <w:tc>
          <w:tcPr>
            <w:tcW w:w="800" w:type="dxa"/>
            <w:shd w:val="solid" w:color="FFFFFF" w:fill="auto"/>
          </w:tcPr>
          <w:p w14:paraId="6C5AE9F5" w14:textId="77777777" w:rsidR="00186976" w:rsidRDefault="00186976" w:rsidP="00186976">
            <w:pPr>
              <w:pStyle w:val="TAC"/>
              <w:rPr>
                <w:sz w:val="16"/>
                <w:szCs w:val="16"/>
                <w:lang w:val="en-GB"/>
              </w:rPr>
            </w:pPr>
            <w:r>
              <w:rPr>
                <w:sz w:val="16"/>
                <w:szCs w:val="16"/>
                <w:lang w:val="en-GB"/>
              </w:rPr>
              <w:t>CT-85</w:t>
            </w:r>
          </w:p>
        </w:tc>
        <w:tc>
          <w:tcPr>
            <w:tcW w:w="1094" w:type="dxa"/>
            <w:shd w:val="solid" w:color="FFFFFF" w:fill="auto"/>
          </w:tcPr>
          <w:p w14:paraId="76CE481F" w14:textId="77777777" w:rsidR="00186976" w:rsidRPr="00AE4027" w:rsidRDefault="00186976" w:rsidP="00186976">
            <w:pPr>
              <w:pStyle w:val="TAC"/>
              <w:rPr>
                <w:sz w:val="16"/>
                <w:szCs w:val="16"/>
                <w:lang w:val="en-GB"/>
              </w:rPr>
            </w:pPr>
            <w:r w:rsidRPr="00186976">
              <w:rPr>
                <w:sz w:val="16"/>
                <w:szCs w:val="16"/>
                <w:lang w:val="en-GB"/>
              </w:rPr>
              <w:t>CP-192065</w:t>
            </w:r>
          </w:p>
        </w:tc>
        <w:tc>
          <w:tcPr>
            <w:tcW w:w="500" w:type="dxa"/>
            <w:shd w:val="solid" w:color="FFFFFF" w:fill="auto"/>
          </w:tcPr>
          <w:p w14:paraId="62B1D1A9" w14:textId="77777777" w:rsidR="00186976" w:rsidRDefault="00186976" w:rsidP="00186976">
            <w:pPr>
              <w:pStyle w:val="TAL"/>
              <w:rPr>
                <w:sz w:val="16"/>
                <w:szCs w:val="16"/>
                <w:lang w:val="en-GB"/>
              </w:rPr>
            </w:pPr>
            <w:r>
              <w:rPr>
                <w:sz w:val="16"/>
                <w:szCs w:val="16"/>
                <w:lang w:val="en-GB"/>
              </w:rPr>
              <w:t>0075</w:t>
            </w:r>
          </w:p>
        </w:tc>
        <w:tc>
          <w:tcPr>
            <w:tcW w:w="440" w:type="dxa"/>
            <w:shd w:val="solid" w:color="FFFFFF" w:fill="auto"/>
          </w:tcPr>
          <w:p w14:paraId="5AC518BC" w14:textId="77777777" w:rsidR="00186976" w:rsidRDefault="00186976" w:rsidP="00186976">
            <w:pPr>
              <w:pStyle w:val="TAR"/>
              <w:rPr>
                <w:sz w:val="16"/>
                <w:szCs w:val="16"/>
                <w:lang w:val="en-GB"/>
              </w:rPr>
            </w:pPr>
            <w:r>
              <w:rPr>
                <w:sz w:val="16"/>
                <w:szCs w:val="16"/>
                <w:lang w:val="en-GB"/>
              </w:rPr>
              <w:t>1</w:t>
            </w:r>
          </w:p>
        </w:tc>
        <w:tc>
          <w:tcPr>
            <w:tcW w:w="404" w:type="dxa"/>
            <w:shd w:val="solid" w:color="FFFFFF" w:fill="auto"/>
          </w:tcPr>
          <w:p w14:paraId="5652C40E" w14:textId="77777777" w:rsidR="00186976" w:rsidRDefault="00186976" w:rsidP="00186976">
            <w:pPr>
              <w:pStyle w:val="TAC"/>
              <w:rPr>
                <w:sz w:val="16"/>
                <w:szCs w:val="16"/>
                <w:lang w:val="en-GB"/>
              </w:rPr>
            </w:pPr>
            <w:r>
              <w:rPr>
                <w:sz w:val="16"/>
                <w:szCs w:val="16"/>
                <w:lang w:val="en-GB"/>
              </w:rPr>
              <w:t>F</w:t>
            </w:r>
          </w:p>
        </w:tc>
        <w:tc>
          <w:tcPr>
            <w:tcW w:w="4962" w:type="dxa"/>
            <w:shd w:val="solid" w:color="FFFFFF" w:fill="auto"/>
          </w:tcPr>
          <w:p w14:paraId="40382C2C"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46035AB7" w14:textId="77777777" w:rsidR="00186976" w:rsidRDefault="00186976" w:rsidP="00186976">
            <w:pPr>
              <w:pStyle w:val="TAC"/>
              <w:rPr>
                <w:sz w:val="16"/>
                <w:szCs w:val="16"/>
                <w:lang w:val="en-GB"/>
              </w:rPr>
            </w:pPr>
            <w:r>
              <w:rPr>
                <w:sz w:val="16"/>
                <w:szCs w:val="16"/>
                <w:lang w:val="en-GB"/>
              </w:rPr>
              <w:t>16.1.0</w:t>
            </w:r>
          </w:p>
        </w:tc>
      </w:tr>
      <w:tr w:rsidR="00186976" w:rsidRPr="006B0D02" w14:paraId="464F3D18" w14:textId="77777777" w:rsidTr="00585B10">
        <w:tblPrEx>
          <w:tblCellMar>
            <w:top w:w="0" w:type="dxa"/>
            <w:bottom w:w="0" w:type="dxa"/>
          </w:tblCellMar>
        </w:tblPrEx>
        <w:tc>
          <w:tcPr>
            <w:tcW w:w="800" w:type="dxa"/>
            <w:shd w:val="solid" w:color="FFFFFF" w:fill="auto"/>
          </w:tcPr>
          <w:p w14:paraId="0DE4146D" w14:textId="77777777" w:rsidR="00186976" w:rsidRDefault="00186976" w:rsidP="00186976">
            <w:pPr>
              <w:pStyle w:val="TAC"/>
              <w:rPr>
                <w:sz w:val="16"/>
                <w:szCs w:val="16"/>
                <w:lang w:val="en-GB"/>
              </w:rPr>
            </w:pPr>
            <w:r>
              <w:rPr>
                <w:sz w:val="16"/>
                <w:szCs w:val="16"/>
                <w:lang w:val="en-GB"/>
              </w:rPr>
              <w:t>2019-09</w:t>
            </w:r>
          </w:p>
        </w:tc>
        <w:tc>
          <w:tcPr>
            <w:tcW w:w="800" w:type="dxa"/>
            <w:shd w:val="solid" w:color="FFFFFF" w:fill="auto"/>
          </w:tcPr>
          <w:p w14:paraId="01F05505" w14:textId="77777777" w:rsidR="00186976" w:rsidRDefault="00186976" w:rsidP="00186976">
            <w:pPr>
              <w:pStyle w:val="TAC"/>
              <w:rPr>
                <w:sz w:val="16"/>
                <w:szCs w:val="16"/>
                <w:lang w:val="en-GB"/>
              </w:rPr>
            </w:pPr>
            <w:r>
              <w:rPr>
                <w:sz w:val="16"/>
                <w:szCs w:val="16"/>
                <w:lang w:val="en-GB"/>
              </w:rPr>
              <w:t>CT-85</w:t>
            </w:r>
          </w:p>
        </w:tc>
        <w:tc>
          <w:tcPr>
            <w:tcW w:w="1094" w:type="dxa"/>
            <w:shd w:val="solid" w:color="FFFFFF" w:fill="auto"/>
          </w:tcPr>
          <w:p w14:paraId="7BFA55DD" w14:textId="77777777" w:rsidR="00186976" w:rsidRPr="00AE4027" w:rsidRDefault="00186976" w:rsidP="00186976">
            <w:pPr>
              <w:pStyle w:val="TAC"/>
              <w:rPr>
                <w:sz w:val="16"/>
                <w:szCs w:val="16"/>
                <w:lang w:val="en-GB"/>
              </w:rPr>
            </w:pPr>
            <w:r w:rsidRPr="00186976">
              <w:rPr>
                <w:sz w:val="16"/>
                <w:szCs w:val="16"/>
                <w:lang w:val="en-GB"/>
              </w:rPr>
              <w:t>CP-192065</w:t>
            </w:r>
          </w:p>
        </w:tc>
        <w:tc>
          <w:tcPr>
            <w:tcW w:w="500" w:type="dxa"/>
            <w:shd w:val="solid" w:color="FFFFFF" w:fill="auto"/>
          </w:tcPr>
          <w:p w14:paraId="4DBCF034" w14:textId="77777777" w:rsidR="00186976" w:rsidRDefault="00186976" w:rsidP="00186976">
            <w:pPr>
              <w:pStyle w:val="TAL"/>
              <w:rPr>
                <w:sz w:val="16"/>
                <w:szCs w:val="16"/>
                <w:lang w:val="en-GB"/>
              </w:rPr>
            </w:pPr>
            <w:r>
              <w:rPr>
                <w:sz w:val="16"/>
                <w:szCs w:val="16"/>
                <w:lang w:val="en-GB"/>
              </w:rPr>
              <w:t>0076</w:t>
            </w:r>
          </w:p>
        </w:tc>
        <w:tc>
          <w:tcPr>
            <w:tcW w:w="440" w:type="dxa"/>
            <w:shd w:val="solid" w:color="FFFFFF" w:fill="auto"/>
          </w:tcPr>
          <w:p w14:paraId="6457E177" w14:textId="77777777" w:rsidR="00186976" w:rsidRDefault="00186976" w:rsidP="00186976">
            <w:pPr>
              <w:pStyle w:val="TAR"/>
              <w:rPr>
                <w:sz w:val="16"/>
                <w:szCs w:val="16"/>
                <w:lang w:val="en-GB"/>
              </w:rPr>
            </w:pPr>
          </w:p>
        </w:tc>
        <w:tc>
          <w:tcPr>
            <w:tcW w:w="404" w:type="dxa"/>
            <w:shd w:val="solid" w:color="FFFFFF" w:fill="auto"/>
          </w:tcPr>
          <w:p w14:paraId="1A71859F" w14:textId="77777777" w:rsidR="00186976" w:rsidRDefault="00186976" w:rsidP="00186976">
            <w:pPr>
              <w:pStyle w:val="TAC"/>
              <w:rPr>
                <w:sz w:val="16"/>
                <w:szCs w:val="16"/>
                <w:lang w:val="en-GB"/>
              </w:rPr>
            </w:pPr>
            <w:r>
              <w:rPr>
                <w:sz w:val="16"/>
                <w:szCs w:val="16"/>
                <w:lang w:val="en-GB"/>
              </w:rPr>
              <w:t>F</w:t>
            </w:r>
          </w:p>
        </w:tc>
        <w:tc>
          <w:tcPr>
            <w:tcW w:w="4962" w:type="dxa"/>
            <w:shd w:val="solid" w:color="FFFFFF" w:fill="auto"/>
          </w:tcPr>
          <w:p w14:paraId="101FF41D"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34E4BDB9" w14:textId="77777777" w:rsidR="00186976" w:rsidRDefault="00186976" w:rsidP="00186976">
            <w:pPr>
              <w:pStyle w:val="TAC"/>
              <w:rPr>
                <w:sz w:val="16"/>
                <w:szCs w:val="16"/>
                <w:lang w:val="en-GB"/>
              </w:rPr>
            </w:pPr>
            <w:r>
              <w:rPr>
                <w:sz w:val="16"/>
                <w:szCs w:val="16"/>
                <w:lang w:val="en-GB"/>
              </w:rPr>
              <w:t>16.1.0</w:t>
            </w:r>
          </w:p>
        </w:tc>
      </w:tr>
      <w:tr w:rsidR="00186976" w:rsidRPr="006B0D02" w14:paraId="3C455F15" w14:textId="77777777" w:rsidTr="00585B10">
        <w:tblPrEx>
          <w:tblCellMar>
            <w:top w:w="0" w:type="dxa"/>
            <w:bottom w:w="0" w:type="dxa"/>
          </w:tblCellMar>
        </w:tblPrEx>
        <w:tc>
          <w:tcPr>
            <w:tcW w:w="800" w:type="dxa"/>
            <w:shd w:val="solid" w:color="FFFFFF" w:fill="auto"/>
          </w:tcPr>
          <w:p w14:paraId="68E7A838" w14:textId="77777777" w:rsidR="00186976" w:rsidRDefault="00186976" w:rsidP="00186976">
            <w:pPr>
              <w:pStyle w:val="TAC"/>
              <w:rPr>
                <w:sz w:val="16"/>
                <w:szCs w:val="16"/>
                <w:lang w:val="en-GB"/>
              </w:rPr>
            </w:pPr>
            <w:r>
              <w:rPr>
                <w:sz w:val="16"/>
                <w:szCs w:val="16"/>
                <w:lang w:val="en-GB"/>
              </w:rPr>
              <w:t>2019-09</w:t>
            </w:r>
          </w:p>
        </w:tc>
        <w:tc>
          <w:tcPr>
            <w:tcW w:w="800" w:type="dxa"/>
            <w:shd w:val="solid" w:color="FFFFFF" w:fill="auto"/>
          </w:tcPr>
          <w:p w14:paraId="1A2D58C5" w14:textId="77777777" w:rsidR="00186976" w:rsidRDefault="00186976" w:rsidP="00186976">
            <w:pPr>
              <w:pStyle w:val="TAC"/>
              <w:rPr>
                <w:sz w:val="16"/>
                <w:szCs w:val="16"/>
                <w:lang w:val="en-GB"/>
              </w:rPr>
            </w:pPr>
            <w:r>
              <w:rPr>
                <w:sz w:val="16"/>
                <w:szCs w:val="16"/>
                <w:lang w:val="en-GB"/>
              </w:rPr>
              <w:t>CT-85</w:t>
            </w:r>
          </w:p>
        </w:tc>
        <w:tc>
          <w:tcPr>
            <w:tcW w:w="1094" w:type="dxa"/>
            <w:shd w:val="solid" w:color="FFFFFF" w:fill="auto"/>
          </w:tcPr>
          <w:p w14:paraId="58B32AAC" w14:textId="77777777" w:rsidR="00186976" w:rsidRPr="00AE4027" w:rsidRDefault="005F0685" w:rsidP="00186976">
            <w:pPr>
              <w:pStyle w:val="TAC"/>
              <w:rPr>
                <w:sz w:val="16"/>
                <w:szCs w:val="16"/>
                <w:lang w:val="en-GB"/>
              </w:rPr>
            </w:pPr>
            <w:r w:rsidRPr="005F0685">
              <w:rPr>
                <w:sz w:val="16"/>
                <w:szCs w:val="16"/>
                <w:lang w:val="en-GB"/>
              </w:rPr>
              <w:t>CP-192043</w:t>
            </w:r>
          </w:p>
        </w:tc>
        <w:tc>
          <w:tcPr>
            <w:tcW w:w="500" w:type="dxa"/>
            <w:shd w:val="solid" w:color="FFFFFF" w:fill="auto"/>
          </w:tcPr>
          <w:p w14:paraId="6C78EFA9" w14:textId="77777777" w:rsidR="00186976" w:rsidRDefault="005F0685" w:rsidP="00186976">
            <w:pPr>
              <w:pStyle w:val="TAL"/>
              <w:rPr>
                <w:sz w:val="16"/>
                <w:szCs w:val="16"/>
                <w:lang w:val="en-GB"/>
              </w:rPr>
            </w:pPr>
            <w:r>
              <w:rPr>
                <w:sz w:val="16"/>
                <w:szCs w:val="16"/>
                <w:lang w:val="en-GB"/>
              </w:rPr>
              <w:t>0079</w:t>
            </w:r>
          </w:p>
        </w:tc>
        <w:tc>
          <w:tcPr>
            <w:tcW w:w="440" w:type="dxa"/>
            <w:shd w:val="solid" w:color="FFFFFF" w:fill="auto"/>
          </w:tcPr>
          <w:p w14:paraId="768F04CD" w14:textId="77777777" w:rsidR="00186976" w:rsidRDefault="005F0685" w:rsidP="00186976">
            <w:pPr>
              <w:pStyle w:val="TAR"/>
              <w:rPr>
                <w:sz w:val="16"/>
                <w:szCs w:val="16"/>
                <w:lang w:val="en-GB"/>
              </w:rPr>
            </w:pPr>
            <w:r>
              <w:rPr>
                <w:sz w:val="16"/>
                <w:szCs w:val="16"/>
                <w:lang w:val="en-GB"/>
              </w:rPr>
              <w:t>1</w:t>
            </w:r>
          </w:p>
        </w:tc>
        <w:tc>
          <w:tcPr>
            <w:tcW w:w="404" w:type="dxa"/>
            <w:shd w:val="solid" w:color="FFFFFF" w:fill="auto"/>
          </w:tcPr>
          <w:p w14:paraId="67B82794" w14:textId="77777777" w:rsidR="00186976" w:rsidRDefault="005F0685" w:rsidP="00186976">
            <w:pPr>
              <w:pStyle w:val="TAC"/>
              <w:rPr>
                <w:sz w:val="16"/>
                <w:szCs w:val="16"/>
                <w:lang w:val="en-GB"/>
              </w:rPr>
            </w:pPr>
            <w:r>
              <w:rPr>
                <w:sz w:val="16"/>
                <w:szCs w:val="16"/>
                <w:lang w:val="en-GB"/>
              </w:rPr>
              <w:t>A</w:t>
            </w:r>
          </w:p>
        </w:tc>
        <w:tc>
          <w:tcPr>
            <w:tcW w:w="4962" w:type="dxa"/>
            <w:shd w:val="solid" w:color="FFFFFF" w:fill="auto"/>
          </w:tcPr>
          <w:p w14:paraId="1ED34364"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29CD1903" w14:textId="77777777" w:rsidR="00186976" w:rsidRDefault="00186976" w:rsidP="00186976">
            <w:pPr>
              <w:pStyle w:val="TAC"/>
              <w:rPr>
                <w:sz w:val="16"/>
                <w:szCs w:val="16"/>
                <w:lang w:val="en-GB"/>
              </w:rPr>
            </w:pPr>
            <w:r>
              <w:rPr>
                <w:sz w:val="16"/>
                <w:szCs w:val="16"/>
                <w:lang w:val="en-GB"/>
              </w:rPr>
              <w:t>16.1.0</w:t>
            </w:r>
          </w:p>
        </w:tc>
      </w:tr>
      <w:tr w:rsidR="00EE5137" w:rsidRPr="006B0D02" w14:paraId="213E1BD3" w14:textId="77777777" w:rsidTr="00585B10">
        <w:tblPrEx>
          <w:tblCellMar>
            <w:top w:w="0" w:type="dxa"/>
            <w:bottom w:w="0" w:type="dxa"/>
          </w:tblCellMar>
        </w:tblPrEx>
        <w:tc>
          <w:tcPr>
            <w:tcW w:w="800" w:type="dxa"/>
            <w:shd w:val="solid" w:color="FFFFFF" w:fill="auto"/>
          </w:tcPr>
          <w:p w14:paraId="4C5D7E0C" w14:textId="77777777" w:rsidR="00EE5137" w:rsidRDefault="00EE5137" w:rsidP="00186976">
            <w:pPr>
              <w:pStyle w:val="TAC"/>
              <w:rPr>
                <w:sz w:val="16"/>
                <w:szCs w:val="16"/>
                <w:lang w:val="en-GB"/>
              </w:rPr>
            </w:pPr>
            <w:r>
              <w:rPr>
                <w:sz w:val="16"/>
                <w:szCs w:val="16"/>
                <w:lang w:val="en-GB"/>
              </w:rPr>
              <w:t>2019-12</w:t>
            </w:r>
          </w:p>
        </w:tc>
        <w:tc>
          <w:tcPr>
            <w:tcW w:w="800" w:type="dxa"/>
            <w:shd w:val="solid" w:color="FFFFFF" w:fill="auto"/>
          </w:tcPr>
          <w:p w14:paraId="39B96EE6" w14:textId="77777777" w:rsidR="00EE5137" w:rsidRDefault="00EE5137" w:rsidP="00186976">
            <w:pPr>
              <w:pStyle w:val="TAC"/>
              <w:rPr>
                <w:sz w:val="16"/>
                <w:szCs w:val="16"/>
                <w:lang w:val="en-GB"/>
              </w:rPr>
            </w:pPr>
            <w:r>
              <w:rPr>
                <w:sz w:val="16"/>
                <w:szCs w:val="16"/>
                <w:lang w:val="en-GB"/>
              </w:rPr>
              <w:t>CT-86</w:t>
            </w:r>
          </w:p>
        </w:tc>
        <w:tc>
          <w:tcPr>
            <w:tcW w:w="1094" w:type="dxa"/>
            <w:shd w:val="solid" w:color="FFFFFF" w:fill="auto"/>
          </w:tcPr>
          <w:p w14:paraId="19E02D8C" w14:textId="77777777" w:rsidR="00EE5137" w:rsidRPr="005F0685" w:rsidRDefault="00EE5137" w:rsidP="00186976">
            <w:pPr>
              <w:pStyle w:val="TAC"/>
              <w:rPr>
                <w:sz w:val="16"/>
                <w:szCs w:val="16"/>
                <w:lang w:val="en-GB"/>
              </w:rPr>
            </w:pPr>
            <w:r w:rsidRPr="00EE5137">
              <w:rPr>
                <w:sz w:val="16"/>
                <w:szCs w:val="16"/>
                <w:lang w:val="en-GB"/>
              </w:rPr>
              <w:t>CP-193109</w:t>
            </w:r>
          </w:p>
        </w:tc>
        <w:tc>
          <w:tcPr>
            <w:tcW w:w="500" w:type="dxa"/>
            <w:shd w:val="solid" w:color="FFFFFF" w:fill="auto"/>
          </w:tcPr>
          <w:p w14:paraId="48400BFB" w14:textId="77777777" w:rsidR="00EE5137" w:rsidRDefault="00EE5137" w:rsidP="00186976">
            <w:pPr>
              <w:pStyle w:val="TAL"/>
              <w:rPr>
                <w:sz w:val="16"/>
                <w:szCs w:val="16"/>
                <w:lang w:val="en-GB"/>
              </w:rPr>
            </w:pPr>
            <w:r>
              <w:rPr>
                <w:sz w:val="16"/>
                <w:szCs w:val="16"/>
                <w:lang w:val="en-GB"/>
              </w:rPr>
              <w:t>0080</w:t>
            </w:r>
          </w:p>
        </w:tc>
        <w:tc>
          <w:tcPr>
            <w:tcW w:w="440" w:type="dxa"/>
            <w:shd w:val="solid" w:color="FFFFFF" w:fill="auto"/>
          </w:tcPr>
          <w:p w14:paraId="5C1877E5" w14:textId="77777777" w:rsidR="00EE5137" w:rsidRDefault="00EE5137" w:rsidP="00186976">
            <w:pPr>
              <w:pStyle w:val="TAR"/>
              <w:rPr>
                <w:sz w:val="16"/>
                <w:szCs w:val="16"/>
                <w:lang w:val="en-GB"/>
              </w:rPr>
            </w:pPr>
            <w:r>
              <w:rPr>
                <w:sz w:val="16"/>
                <w:szCs w:val="16"/>
                <w:lang w:val="en-GB"/>
              </w:rPr>
              <w:t>1</w:t>
            </w:r>
          </w:p>
        </w:tc>
        <w:tc>
          <w:tcPr>
            <w:tcW w:w="404" w:type="dxa"/>
            <w:shd w:val="solid" w:color="FFFFFF" w:fill="auto"/>
          </w:tcPr>
          <w:p w14:paraId="31BC729F" w14:textId="77777777" w:rsidR="00EE5137" w:rsidRDefault="00EE5137" w:rsidP="00186976">
            <w:pPr>
              <w:pStyle w:val="TAC"/>
              <w:rPr>
                <w:sz w:val="16"/>
                <w:szCs w:val="16"/>
                <w:lang w:val="en-GB"/>
              </w:rPr>
            </w:pPr>
            <w:r>
              <w:rPr>
                <w:sz w:val="16"/>
                <w:szCs w:val="16"/>
                <w:lang w:val="en-GB"/>
              </w:rPr>
              <w:t>F</w:t>
            </w:r>
          </w:p>
        </w:tc>
        <w:tc>
          <w:tcPr>
            <w:tcW w:w="4962" w:type="dxa"/>
            <w:shd w:val="solid" w:color="FFFFFF" w:fill="auto"/>
          </w:tcPr>
          <w:p w14:paraId="2585FCDA"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20420ECA" w14:textId="77777777" w:rsidR="00EE5137" w:rsidRDefault="00EE5137" w:rsidP="00186976">
            <w:pPr>
              <w:pStyle w:val="TAC"/>
              <w:rPr>
                <w:sz w:val="16"/>
                <w:szCs w:val="16"/>
                <w:lang w:val="en-GB"/>
              </w:rPr>
            </w:pPr>
            <w:r>
              <w:rPr>
                <w:sz w:val="16"/>
                <w:szCs w:val="16"/>
                <w:lang w:val="en-GB"/>
              </w:rPr>
              <w:t>16.2.0</w:t>
            </w:r>
          </w:p>
        </w:tc>
      </w:tr>
      <w:tr w:rsidR="002176B8" w:rsidRPr="006B0D02" w14:paraId="423B6458" w14:textId="77777777" w:rsidTr="00585B10">
        <w:tblPrEx>
          <w:tblCellMar>
            <w:top w:w="0" w:type="dxa"/>
            <w:bottom w:w="0" w:type="dxa"/>
          </w:tblCellMar>
        </w:tblPrEx>
        <w:tc>
          <w:tcPr>
            <w:tcW w:w="800" w:type="dxa"/>
            <w:shd w:val="solid" w:color="FFFFFF" w:fill="auto"/>
          </w:tcPr>
          <w:p w14:paraId="66BE2938" w14:textId="77777777" w:rsidR="002176B8" w:rsidRDefault="002176B8" w:rsidP="002176B8">
            <w:pPr>
              <w:pStyle w:val="TAC"/>
              <w:rPr>
                <w:sz w:val="16"/>
                <w:szCs w:val="16"/>
                <w:lang w:val="en-GB"/>
              </w:rPr>
            </w:pPr>
            <w:r>
              <w:rPr>
                <w:sz w:val="16"/>
                <w:szCs w:val="16"/>
                <w:lang w:val="en-GB"/>
              </w:rPr>
              <w:t>2019-12</w:t>
            </w:r>
          </w:p>
        </w:tc>
        <w:tc>
          <w:tcPr>
            <w:tcW w:w="800" w:type="dxa"/>
            <w:shd w:val="solid" w:color="FFFFFF" w:fill="auto"/>
          </w:tcPr>
          <w:p w14:paraId="284032B2" w14:textId="77777777" w:rsidR="002176B8" w:rsidRDefault="002176B8" w:rsidP="002176B8">
            <w:pPr>
              <w:pStyle w:val="TAC"/>
              <w:rPr>
                <w:sz w:val="16"/>
                <w:szCs w:val="16"/>
                <w:lang w:val="en-GB"/>
              </w:rPr>
            </w:pPr>
            <w:r>
              <w:rPr>
                <w:sz w:val="16"/>
                <w:szCs w:val="16"/>
                <w:lang w:val="en-GB"/>
              </w:rPr>
              <w:t>CT-86</w:t>
            </w:r>
          </w:p>
        </w:tc>
        <w:tc>
          <w:tcPr>
            <w:tcW w:w="1094" w:type="dxa"/>
            <w:shd w:val="solid" w:color="FFFFFF" w:fill="auto"/>
          </w:tcPr>
          <w:p w14:paraId="41E598FA" w14:textId="77777777" w:rsidR="002176B8" w:rsidRPr="005F0685" w:rsidRDefault="002176B8" w:rsidP="002176B8">
            <w:pPr>
              <w:pStyle w:val="TAC"/>
              <w:rPr>
                <w:sz w:val="16"/>
                <w:szCs w:val="16"/>
                <w:lang w:val="en-GB"/>
              </w:rPr>
            </w:pPr>
            <w:r w:rsidRPr="00EE5137">
              <w:rPr>
                <w:sz w:val="16"/>
                <w:szCs w:val="16"/>
                <w:lang w:val="en-GB"/>
              </w:rPr>
              <w:t>CP-193109</w:t>
            </w:r>
          </w:p>
        </w:tc>
        <w:tc>
          <w:tcPr>
            <w:tcW w:w="500" w:type="dxa"/>
            <w:shd w:val="solid" w:color="FFFFFF" w:fill="auto"/>
          </w:tcPr>
          <w:p w14:paraId="202A7F25" w14:textId="77777777" w:rsidR="002176B8" w:rsidRDefault="002176B8" w:rsidP="002176B8">
            <w:pPr>
              <w:pStyle w:val="TAL"/>
              <w:rPr>
                <w:sz w:val="16"/>
                <w:szCs w:val="16"/>
                <w:lang w:val="en-GB"/>
              </w:rPr>
            </w:pPr>
            <w:r>
              <w:rPr>
                <w:sz w:val="16"/>
                <w:szCs w:val="16"/>
                <w:lang w:val="en-GB"/>
              </w:rPr>
              <w:t>0083</w:t>
            </w:r>
          </w:p>
        </w:tc>
        <w:tc>
          <w:tcPr>
            <w:tcW w:w="440" w:type="dxa"/>
            <w:shd w:val="solid" w:color="FFFFFF" w:fill="auto"/>
          </w:tcPr>
          <w:p w14:paraId="195C7D7E" w14:textId="77777777" w:rsidR="002176B8" w:rsidRDefault="002176B8" w:rsidP="002176B8">
            <w:pPr>
              <w:pStyle w:val="TAR"/>
              <w:rPr>
                <w:sz w:val="16"/>
                <w:szCs w:val="16"/>
                <w:lang w:val="en-GB"/>
              </w:rPr>
            </w:pPr>
            <w:r>
              <w:rPr>
                <w:sz w:val="16"/>
                <w:szCs w:val="16"/>
                <w:lang w:val="en-GB"/>
              </w:rPr>
              <w:t>1</w:t>
            </w:r>
          </w:p>
        </w:tc>
        <w:tc>
          <w:tcPr>
            <w:tcW w:w="404" w:type="dxa"/>
            <w:shd w:val="solid" w:color="FFFFFF" w:fill="auto"/>
          </w:tcPr>
          <w:p w14:paraId="0C471674" w14:textId="77777777" w:rsidR="002176B8" w:rsidRDefault="002176B8" w:rsidP="002176B8">
            <w:pPr>
              <w:pStyle w:val="TAC"/>
              <w:rPr>
                <w:sz w:val="16"/>
                <w:szCs w:val="16"/>
                <w:lang w:val="en-GB"/>
              </w:rPr>
            </w:pPr>
            <w:r>
              <w:rPr>
                <w:sz w:val="16"/>
                <w:szCs w:val="16"/>
                <w:lang w:val="en-GB"/>
              </w:rPr>
              <w:t>F</w:t>
            </w:r>
          </w:p>
        </w:tc>
        <w:tc>
          <w:tcPr>
            <w:tcW w:w="4962" w:type="dxa"/>
            <w:shd w:val="solid" w:color="FFFFFF" w:fill="auto"/>
          </w:tcPr>
          <w:p w14:paraId="1E352527"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77DF07CE" w14:textId="77777777" w:rsidR="002176B8" w:rsidRDefault="002176B8" w:rsidP="002176B8">
            <w:pPr>
              <w:pStyle w:val="TAC"/>
              <w:rPr>
                <w:sz w:val="16"/>
                <w:szCs w:val="16"/>
                <w:lang w:val="en-GB"/>
              </w:rPr>
            </w:pPr>
            <w:r w:rsidRPr="00927818">
              <w:rPr>
                <w:sz w:val="16"/>
                <w:szCs w:val="16"/>
                <w:lang w:val="en-GB"/>
              </w:rPr>
              <w:t>16.2.0</w:t>
            </w:r>
          </w:p>
        </w:tc>
      </w:tr>
      <w:tr w:rsidR="002176B8" w:rsidRPr="006B0D02" w14:paraId="054ABDB0" w14:textId="77777777" w:rsidTr="00585B10">
        <w:tblPrEx>
          <w:tblCellMar>
            <w:top w:w="0" w:type="dxa"/>
            <w:bottom w:w="0" w:type="dxa"/>
          </w:tblCellMar>
        </w:tblPrEx>
        <w:tc>
          <w:tcPr>
            <w:tcW w:w="800" w:type="dxa"/>
            <w:shd w:val="solid" w:color="FFFFFF" w:fill="auto"/>
          </w:tcPr>
          <w:p w14:paraId="7B855D34" w14:textId="77777777" w:rsidR="002176B8" w:rsidRDefault="002176B8" w:rsidP="002176B8">
            <w:pPr>
              <w:pStyle w:val="TAC"/>
              <w:rPr>
                <w:sz w:val="16"/>
                <w:szCs w:val="16"/>
                <w:lang w:val="en-GB"/>
              </w:rPr>
            </w:pPr>
            <w:r>
              <w:rPr>
                <w:sz w:val="16"/>
                <w:szCs w:val="16"/>
                <w:lang w:val="en-GB"/>
              </w:rPr>
              <w:t>2019-12</w:t>
            </w:r>
          </w:p>
        </w:tc>
        <w:tc>
          <w:tcPr>
            <w:tcW w:w="800" w:type="dxa"/>
            <w:shd w:val="solid" w:color="FFFFFF" w:fill="auto"/>
          </w:tcPr>
          <w:p w14:paraId="4655A0E8" w14:textId="77777777" w:rsidR="002176B8" w:rsidRDefault="002176B8" w:rsidP="002176B8">
            <w:pPr>
              <w:pStyle w:val="TAC"/>
              <w:rPr>
                <w:sz w:val="16"/>
                <w:szCs w:val="16"/>
                <w:lang w:val="en-GB"/>
              </w:rPr>
            </w:pPr>
            <w:r>
              <w:rPr>
                <w:sz w:val="16"/>
                <w:szCs w:val="16"/>
                <w:lang w:val="en-GB"/>
              </w:rPr>
              <w:t>CT-86</w:t>
            </w:r>
          </w:p>
        </w:tc>
        <w:tc>
          <w:tcPr>
            <w:tcW w:w="1094" w:type="dxa"/>
            <w:shd w:val="solid" w:color="FFFFFF" w:fill="auto"/>
          </w:tcPr>
          <w:p w14:paraId="5E0AB86D" w14:textId="77777777" w:rsidR="002176B8" w:rsidRPr="00EE5137" w:rsidRDefault="002176B8" w:rsidP="002176B8">
            <w:pPr>
              <w:pStyle w:val="TAC"/>
              <w:rPr>
                <w:sz w:val="16"/>
                <w:szCs w:val="16"/>
                <w:lang w:val="en-GB"/>
              </w:rPr>
            </w:pPr>
            <w:r w:rsidRPr="00EE5137">
              <w:rPr>
                <w:sz w:val="16"/>
                <w:szCs w:val="16"/>
                <w:lang w:val="en-GB"/>
              </w:rPr>
              <w:t>CP-193109</w:t>
            </w:r>
          </w:p>
        </w:tc>
        <w:tc>
          <w:tcPr>
            <w:tcW w:w="500" w:type="dxa"/>
            <w:shd w:val="solid" w:color="FFFFFF" w:fill="auto"/>
          </w:tcPr>
          <w:p w14:paraId="5C5206C3" w14:textId="77777777" w:rsidR="002176B8" w:rsidRDefault="002176B8" w:rsidP="002176B8">
            <w:pPr>
              <w:pStyle w:val="TAL"/>
              <w:rPr>
                <w:sz w:val="16"/>
                <w:szCs w:val="16"/>
                <w:lang w:val="en-GB"/>
              </w:rPr>
            </w:pPr>
            <w:r>
              <w:rPr>
                <w:sz w:val="16"/>
                <w:szCs w:val="16"/>
                <w:lang w:val="en-GB"/>
              </w:rPr>
              <w:t>0084</w:t>
            </w:r>
          </w:p>
        </w:tc>
        <w:tc>
          <w:tcPr>
            <w:tcW w:w="440" w:type="dxa"/>
            <w:shd w:val="solid" w:color="FFFFFF" w:fill="auto"/>
          </w:tcPr>
          <w:p w14:paraId="51DA4686" w14:textId="77777777" w:rsidR="002176B8" w:rsidRDefault="002176B8" w:rsidP="002176B8">
            <w:pPr>
              <w:pStyle w:val="TAR"/>
              <w:rPr>
                <w:sz w:val="16"/>
                <w:szCs w:val="16"/>
                <w:lang w:val="en-GB"/>
              </w:rPr>
            </w:pPr>
          </w:p>
        </w:tc>
        <w:tc>
          <w:tcPr>
            <w:tcW w:w="404" w:type="dxa"/>
            <w:shd w:val="solid" w:color="FFFFFF" w:fill="auto"/>
          </w:tcPr>
          <w:p w14:paraId="3DD05ACC" w14:textId="77777777" w:rsidR="002176B8" w:rsidRDefault="002176B8" w:rsidP="002176B8">
            <w:pPr>
              <w:pStyle w:val="TAC"/>
              <w:rPr>
                <w:sz w:val="16"/>
                <w:szCs w:val="16"/>
                <w:lang w:val="en-GB"/>
              </w:rPr>
            </w:pPr>
            <w:r>
              <w:rPr>
                <w:sz w:val="16"/>
                <w:szCs w:val="16"/>
                <w:lang w:val="en-GB"/>
              </w:rPr>
              <w:t>F</w:t>
            </w:r>
          </w:p>
        </w:tc>
        <w:tc>
          <w:tcPr>
            <w:tcW w:w="4962" w:type="dxa"/>
            <w:shd w:val="solid" w:color="FFFFFF" w:fill="auto"/>
          </w:tcPr>
          <w:p w14:paraId="7D380EF6"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6AA2DED0" w14:textId="77777777" w:rsidR="002176B8" w:rsidRDefault="002176B8" w:rsidP="002176B8">
            <w:pPr>
              <w:pStyle w:val="TAC"/>
              <w:rPr>
                <w:sz w:val="16"/>
                <w:szCs w:val="16"/>
                <w:lang w:val="en-GB"/>
              </w:rPr>
            </w:pPr>
            <w:r w:rsidRPr="00927818">
              <w:rPr>
                <w:sz w:val="16"/>
                <w:szCs w:val="16"/>
                <w:lang w:val="en-GB"/>
              </w:rPr>
              <w:t>16.2.0</w:t>
            </w:r>
          </w:p>
        </w:tc>
      </w:tr>
      <w:tr w:rsidR="002176B8" w:rsidRPr="006B0D02" w14:paraId="208511F9" w14:textId="77777777" w:rsidTr="00585B10">
        <w:tblPrEx>
          <w:tblCellMar>
            <w:top w:w="0" w:type="dxa"/>
            <w:bottom w:w="0" w:type="dxa"/>
          </w:tblCellMar>
        </w:tblPrEx>
        <w:tc>
          <w:tcPr>
            <w:tcW w:w="800" w:type="dxa"/>
            <w:shd w:val="solid" w:color="FFFFFF" w:fill="auto"/>
          </w:tcPr>
          <w:p w14:paraId="1F5BC089" w14:textId="77777777" w:rsidR="002176B8" w:rsidRDefault="002176B8" w:rsidP="002176B8">
            <w:pPr>
              <w:pStyle w:val="TAC"/>
              <w:rPr>
                <w:sz w:val="16"/>
                <w:szCs w:val="16"/>
                <w:lang w:val="en-GB"/>
              </w:rPr>
            </w:pPr>
            <w:r>
              <w:rPr>
                <w:sz w:val="16"/>
                <w:szCs w:val="16"/>
                <w:lang w:val="en-GB"/>
              </w:rPr>
              <w:t>2019-12</w:t>
            </w:r>
          </w:p>
        </w:tc>
        <w:tc>
          <w:tcPr>
            <w:tcW w:w="800" w:type="dxa"/>
            <w:shd w:val="solid" w:color="FFFFFF" w:fill="auto"/>
          </w:tcPr>
          <w:p w14:paraId="1DF61912" w14:textId="77777777" w:rsidR="002176B8" w:rsidRDefault="002176B8" w:rsidP="002176B8">
            <w:pPr>
              <w:pStyle w:val="TAC"/>
              <w:rPr>
                <w:sz w:val="16"/>
                <w:szCs w:val="16"/>
                <w:lang w:val="en-GB"/>
              </w:rPr>
            </w:pPr>
            <w:r>
              <w:rPr>
                <w:sz w:val="16"/>
                <w:szCs w:val="16"/>
                <w:lang w:val="en-GB"/>
              </w:rPr>
              <w:t>CT-86</w:t>
            </w:r>
          </w:p>
        </w:tc>
        <w:tc>
          <w:tcPr>
            <w:tcW w:w="1094" w:type="dxa"/>
            <w:shd w:val="solid" w:color="FFFFFF" w:fill="auto"/>
          </w:tcPr>
          <w:p w14:paraId="052C7E17" w14:textId="77777777" w:rsidR="002176B8" w:rsidRPr="00EE5137" w:rsidRDefault="002176B8" w:rsidP="002176B8">
            <w:pPr>
              <w:pStyle w:val="TAC"/>
              <w:rPr>
                <w:sz w:val="16"/>
                <w:szCs w:val="16"/>
                <w:lang w:val="en-GB"/>
              </w:rPr>
            </w:pPr>
            <w:r w:rsidRPr="00EE5137">
              <w:rPr>
                <w:sz w:val="16"/>
                <w:szCs w:val="16"/>
                <w:lang w:val="en-GB"/>
              </w:rPr>
              <w:t>CP-193086</w:t>
            </w:r>
          </w:p>
        </w:tc>
        <w:tc>
          <w:tcPr>
            <w:tcW w:w="500" w:type="dxa"/>
            <w:shd w:val="solid" w:color="FFFFFF" w:fill="auto"/>
          </w:tcPr>
          <w:p w14:paraId="16EDF4D3" w14:textId="77777777" w:rsidR="002176B8" w:rsidRDefault="002176B8" w:rsidP="002176B8">
            <w:pPr>
              <w:pStyle w:val="TAL"/>
              <w:rPr>
                <w:sz w:val="16"/>
                <w:szCs w:val="16"/>
                <w:lang w:val="en-GB"/>
              </w:rPr>
            </w:pPr>
            <w:r>
              <w:rPr>
                <w:sz w:val="16"/>
                <w:szCs w:val="16"/>
                <w:lang w:val="en-GB"/>
              </w:rPr>
              <w:t>0086</w:t>
            </w:r>
          </w:p>
        </w:tc>
        <w:tc>
          <w:tcPr>
            <w:tcW w:w="440" w:type="dxa"/>
            <w:shd w:val="solid" w:color="FFFFFF" w:fill="auto"/>
          </w:tcPr>
          <w:p w14:paraId="41D60C88" w14:textId="77777777" w:rsidR="002176B8" w:rsidRDefault="002176B8" w:rsidP="002176B8">
            <w:pPr>
              <w:pStyle w:val="TAR"/>
              <w:rPr>
                <w:sz w:val="16"/>
                <w:szCs w:val="16"/>
                <w:lang w:val="en-GB"/>
              </w:rPr>
            </w:pPr>
          </w:p>
        </w:tc>
        <w:tc>
          <w:tcPr>
            <w:tcW w:w="404" w:type="dxa"/>
            <w:shd w:val="solid" w:color="FFFFFF" w:fill="auto"/>
          </w:tcPr>
          <w:p w14:paraId="4BAB9AFE" w14:textId="77777777" w:rsidR="002176B8" w:rsidRDefault="002176B8" w:rsidP="002176B8">
            <w:pPr>
              <w:pStyle w:val="TAC"/>
              <w:rPr>
                <w:sz w:val="16"/>
                <w:szCs w:val="16"/>
                <w:lang w:val="en-GB"/>
              </w:rPr>
            </w:pPr>
            <w:r>
              <w:rPr>
                <w:sz w:val="16"/>
                <w:szCs w:val="16"/>
                <w:lang w:val="en-GB"/>
              </w:rPr>
              <w:t>A</w:t>
            </w:r>
          </w:p>
        </w:tc>
        <w:tc>
          <w:tcPr>
            <w:tcW w:w="4962" w:type="dxa"/>
            <w:shd w:val="solid" w:color="FFFFFF" w:fill="auto"/>
          </w:tcPr>
          <w:p w14:paraId="1165D71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0AF97EE0" w14:textId="77777777" w:rsidR="002176B8" w:rsidRDefault="002176B8" w:rsidP="002176B8">
            <w:pPr>
              <w:pStyle w:val="TAC"/>
              <w:rPr>
                <w:sz w:val="16"/>
                <w:szCs w:val="16"/>
                <w:lang w:val="en-GB"/>
              </w:rPr>
            </w:pPr>
            <w:r w:rsidRPr="00927818">
              <w:rPr>
                <w:sz w:val="16"/>
                <w:szCs w:val="16"/>
                <w:lang w:val="en-GB"/>
              </w:rPr>
              <w:t>16.2.0</w:t>
            </w:r>
          </w:p>
        </w:tc>
      </w:tr>
      <w:tr w:rsidR="002176B8" w:rsidRPr="006B0D02" w14:paraId="00F7D229" w14:textId="77777777" w:rsidTr="00585B10">
        <w:tblPrEx>
          <w:tblCellMar>
            <w:top w:w="0" w:type="dxa"/>
            <w:bottom w:w="0" w:type="dxa"/>
          </w:tblCellMar>
        </w:tblPrEx>
        <w:tc>
          <w:tcPr>
            <w:tcW w:w="800" w:type="dxa"/>
            <w:shd w:val="solid" w:color="FFFFFF" w:fill="auto"/>
          </w:tcPr>
          <w:p w14:paraId="2C0F3295" w14:textId="77777777" w:rsidR="002176B8" w:rsidRDefault="002176B8" w:rsidP="002176B8">
            <w:pPr>
              <w:pStyle w:val="TAC"/>
              <w:rPr>
                <w:sz w:val="16"/>
                <w:szCs w:val="16"/>
                <w:lang w:val="en-GB"/>
              </w:rPr>
            </w:pPr>
            <w:r>
              <w:rPr>
                <w:sz w:val="16"/>
                <w:szCs w:val="16"/>
                <w:lang w:val="en-GB"/>
              </w:rPr>
              <w:t>2019-12</w:t>
            </w:r>
          </w:p>
        </w:tc>
        <w:tc>
          <w:tcPr>
            <w:tcW w:w="800" w:type="dxa"/>
            <w:shd w:val="solid" w:color="FFFFFF" w:fill="auto"/>
          </w:tcPr>
          <w:p w14:paraId="5E144FA6" w14:textId="77777777" w:rsidR="002176B8" w:rsidRDefault="002176B8" w:rsidP="002176B8">
            <w:pPr>
              <w:pStyle w:val="TAC"/>
              <w:rPr>
                <w:sz w:val="16"/>
                <w:szCs w:val="16"/>
                <w:lang w:val="en-GB"/>
              </w:rPr>
            </w:pPr>
            <w:r>
              <w:rPr>
                <w:sz w:val="16"/>
                <w:szCs w:val="16"/>
                <w:lang w:val="en-GB"/>
              </w:rPr>
              <w:t>CT-86</w:t>
            </w:r>
          </w:p>
        </w:tc>
        <w:tc>
          <w:tcPr>
            <w:tcW w:w="1094" w:type="dxa"/>
            <w:shd w:val="solid" w:color="FFFFFF" w:fill="auto"/>
          </w:tcPr>
          <w:p w14:paraId="4C40851F" w14:textId="77777777" w:rsidR="002176B8" w:rsidRPr="00EE5137" w:rsidRDefault="002176B8" w:rsidP="002176B8">
            <w:pPr>
              <w:pStyle w:val="TAC"/>
              <w:rPr>
                <w:sz w:val="16"/>
                <w:szCs w:val="16"/>
                <w:lang w:val="en-GB"/>
              </w:rPr>
            </w:pPr>
            <w:r w:rsidRPr="002176B8">
              <w:rPr>
                <w:sz w:val="16"/>
                <w:szCs w:val="16"/>
                <w:lang w:val="en-GB"/>
              </w:rPr>
              <w:t>CP-193109</w:t>
            </w:r>
          </w:p>
        </w:tc>
        <w:tc>
          <w:tcPr>
            <w:tcW w:w="500" w:type="dxa"/>
            <w:shd w:val="solid" w:color="FFFFFF" w:fill="auto"/>
          </w:tcPr>
          <w:p w14:paraId="623FCCBA" w14:textId="77777777" w:rsidR="002176B8" w:rsidRDefault="002176B8" w:rsidP="002176B8">
            <w:pPr>
              <w:pStyle w:val="TAL"/>
              <w:rPr>
                <w:sz w:val="16"/>
                <w:szCs w:val="16"/>
                <w:lang w:val="en-GB"/>
              </w:rPr>
            </w:pPr>
            <w:r>
              <w:rPr>
                <w:sz w:val="16"/>
                <w:szCs w:val="16"/>
                <w:lang w:val="en-GB"/>
              </w:rPr>
              <w:t>0087</w:t>
            </w:r>
          </w:p>
        </w:tc>
        <w:tc>
          <w:tcPr>
            <w:tcW w:w="440" w:type="dxa"/>
            <w:shd w:val="solid" w:color="FFFFFF" w:fill="auto"/>
          </w:tcPr>
          <w:p w14:paraId="449DECF0" w14:textId="77777777" w:rsidR="002176B8" w:rsidRDefault="002176B8" w:rsidP="002176B8">
            <w:pPr>
              <w:pStyle w:val="TAR"/>
              <w:rPr>
                <w:sz w:val="16"/>
                <w:szCs w:val="16"/>
                <w:lang w:val="en-GB"/>
              </w:rPr>
            </w:pPr>
            <w:r>
              <w:rPr>
                <w:sz w:val="16"/>
                <w:szCs w:val="16"/>
                <w:lang w:val="en-GB"/>
              </w:rPr>
              <w:t>1</w:t>
            </w:r>
          </w:p>
        </w:tc>
        <w:tc>
          <w:tcPr>
            <w:tcW w:w="404" w:type="dxa"/>
            <w:shd w:val="solid" w:color="FFFFFF" w:fill="auto"/>
          </w:tcPr>
          <w:p w14:paraId="79978634" w14:textId="77777777" w:rsidR="002176B8" w:rsidRDefault="002176B8" w:rsidP="002176B8">
            <w:pPr>
              <w:pStyle w:val="TAC"/>
              <w:rPr>
                <w:sz w:val="16"/>
                <w:szCs w:val="16"/>
                <w:lang w:val="en-GB"/>
              </w:rPr>
            </w:pPr>
            <w:r>
              <w:rPr>
                <w:sz w:val="16"/>
                <w:szCs w:val="16"/>
                <w:lang w:val="en-GB"/>
              </w:rPr>
              <w:t>F</w:t>
            </w:r>
          </w:p>
        </w:tc>
        <w:tc>
          <w:tcPr>
            <w:tcW w:w="4962" w:type="dxa"/>
            <w:shd w:val="solid" w:color="FFFFFF" w:fill="auto"/>
          </w:tcPr>
          <w:p w14:paraId="450482FC"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5921CE65" w14:textId="77777777" w:rsidR="002176B8" w:rsidRDefault="002176B8" w:rsidP="002176B8">
            <w:pPr>
              <w:pStyle w:val="TAC"/>
              <w:rPr>
                <w:sz w:val="16"/>
                <w:szCs w:val="16"/>
                <w:lang w:val="en-GB"/>
              </w:rPr>
            </w:pPr>
            <w:r w:rsidRPr="00927818">
              <w:rPr>
                <w:sz w:val="16"/>
                <w:szCs w:val="16"/>
                <w:lang w:val="en-GB"/>
              </w:rPr>
              <w:t>16.2.0</w:t>
            </w:r>
          </w:p>
        </w:tc>
      </w:tr>
      <w:tr w:rsidR="002176B8" w:rsidRPr="006B0D02" w14:paraId="6214BA69" w14:textId="77777777" w:rsidTr="00585B10">
        <w:tblPrEx>
          <w:tblCellMar>
            <w:top w:w="0" w:type="dxa"/>
            <w:bottom w:w="0" w:type="dxa"/>
          </w:tblCellMar>
        </w:tblPrEx>
        <w:tc>
          <w:tcPr>
            <w:tcW w:w="800" w:type="dxa"/>
            <w:shd w:val="solid" w:color="FFFFFF" w:fill="auto"/>
          </w:tcPr>
          <w:p w14:paraId="3E461DBA" w14:textId="77777777" w:rsidR="002176B8" w:rsidRDefault="002176B8" w:rsidP="002176B8">
            <w:pPr>
              <w:pStyle w:val="TAC"/>
              <w:rPr>
                <w:sz w:val="16"/>
                <w:szCs w:val="16"/>
                <w:lang w:val="en-GB"/>
              </w:rPr>
            </w:pPr>
            <w:r>
              <w:rPr>
                <w:sz w:val="16"/>
                <w:szCs w:val="16"/>
                <w:lang w:val="en-GB"/>
              </w:rPr>
              <w:t>2019-12</w:t>
            </w:r>
          </w:p>
        </w:tc>
        <w:tc>
          <w:tcPr>
            <w:tcW w:w="800" w:type="dxa"/>
            <w:shd w:val="solid" w:color="FFFFFF" w:fill="auto"/>
          </w:tcPr>
          <w:p w14:paraId="22EF3034" w14:textId="77777777" w:rsidR="002176B8" w:rsidRDefault="002176B8" w:rsidP="002176B8">
            <w:pPr>
              <w:pStyle w:val="TAC"/>
              <w:rPr>
                <w:sz w:val="16"/>
                <w:szCs w:val="16"/>
                <w:lang w:val="en-GB"/>
              </w:rPr>
            </w:pPr>
            <w:r>
              <w:rPr>
                <w:sz w:val="16"/>
                <w:szCs w:val="16"/>
                <w:lang w:val="en-GB"/>
              </w:rPr>
              <w:t>CT-86</w:t>
            </w:r>
          </w:p>
        </w:tc>
        <w:tc>
          <w:tcPr>
            <w:tcW w:w="1094" w:type="dxa"/>
            <w:shd w:val="solid" w:color="FFFFFF" w:fill="auto"/>
          </w:tcPr>
          <w:p w14:paraId="4D1912B5" w14:textId="77777777" w:rsidR="002176B8" w:rsidRPr="002176B8" w:rsidRDefault="002176B8" w:rsidP="002176B8">
            <w:pPr>
              <w:pStyle w:val="TAC"/>
              <w:rPr>
                <w:sz w:val="16"/>
                <w:szCs w:val="16"/>
                <w:lang w:val="en-GB"/>
              </w:rPr>
            </w:pPr>
            <w:r w:rsidRPr="002176B8">
              <w:rPr>
                <w:sz w:val="16"/>
                <w:szCs w:val="16"/>
                <w:lang w:val="en-GB"/>
              </w:rPr>
              <w:t>CP-193109</w:t>
            </w:r>
          </w:p>
        </w:tc>
        <w:tc>
          <w:tcPr>
            <w:tcW w:w="500" w:type="dxa"/>
            <w:shd w:val="solid" w:color="FFFFFF" w:fill="auto"/>
          </w:tcPr>
          <w:p w14:paraId="55EF7F19" w14:textId="77777777" w:rsidR="002176B8" w:rsidRDefault="002176B8" w:rsidP="002176B8">
            <w:pPr>
              <w:pStyle w:val="TAL"/>
              <w:rPr>
                <w:sz w:val="16"/>
                <w:szCs w:val="16"/>
                <w:lang w:val="en-GB"/>
              </w:rPr>
            </w:pPr>
            <w:r>
              <w:rPr>
                <w:sz w:val="16"/>
                <w:szCs w:val="16"/>
                <w:lang w:val="en-GB"/>
              </w:rPr>
              <w:t>0088</w:t>
            </w:r>
          </w:p>
        </w:tc>
        <w:tc>
          <w:tcPr>
            <w:tcW w:w="440" w:type="dxa"/>
            <w:shd w:val="solid" w:color="FFFFFF" w:fill="auto"/>
          </w:tcPr>
          <w:p w14:paraId="5FEBB7A6" w14:textId="77777777" w:rsidR="002176B8" w:rsidRDefault="002176B8" w:rsidP="002176B8">
            <w:pPr>
              <w:pStyle w:val="TAR"/>
              <w:rPr>
                <w:sz w:val="16"/>
                <w:szCs w:val="16"/>
                <w:lang w:val="en-GB"/>
              </w:rPr>
            </w:pPr>
          </w:p>
        </w:tc>
        <w:tc>
          <w:tcPr>
            <w:tcW w:w="404" w:type="dxa"/>
            <w:shd w:val="solid" w:color="FFFFFF" w:fill="auto"/>
          </w:tcPr>
          <w:p w14:paraId="70F145C6" w14:textId="77777777" w:rsidR="002176B8" w:rsidRDefault="002176B8" w:rsidP="002176B8">
            <w:pPr>
              <w:pStyle w:val="TAC"/>
              <w:rPr>
                <w:sz w:val="16"/>
                <w:szCs w:val="16"/>
                <w:lang w:val="en-GB"/>
              </w:rPr>
            </w:pPr>
            <w:r>
              <w:rPr>
                <w:sz w:val="16"/>
                <w:szCs w:val="16"/>
                <w:lang w:val="en-GB"/>
              </w:rPr>
              <w:t>F</w:t>
            </w:r>
          </w:p>
        </w:tc>
        <w:tc>
          <w:tcPr>
            <w:tcW w:w="4962" w:type="dxa"/>
            <w:shd w:val="solid" w:color="FFFFFF" w:fill="auto"/>
          </w:tcPr>
          <w:p w14:paraId="730EC166"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181E6BA8" w14:textId="77777777" w:rsidR="002176B8" w:rsidRDefault="002176B8" w:rsidP="002176B8">
            <w:pPr>
              <w:pStyle w:val="TAC"/>
              <w:rPr>
                <w:sz w:val="16"/>
                <w:szCs w:val="16"/>
                <w:lang w:val="en-GB"/>
              </w:rPr>
            </w:pPr>
            <w:r w:rsidRPr="00927818">
              <w:rPr>
                <w:sz w:val="16"/>
                <w:szCs w:val="16"/>
                <w:lang w:val="en-GB"/>
              </w:rPr>
              <w:t>16.2.0</w:t>
            </w:r>
          </w:p>
        </w:tc>
      </w:tr>
      <w:tr w:rsidR="00FB2B00" w:rsidRPr="006B0D02" w14:paraId="2BA8C271" w14:textId="77777777" w:rsidTr="00585B10">
        <w:tblPrEx>
          <w:tblCellMar>
            <w:top w:w="0" w:type="dxa"/>
            <w:bottom w:w="0" w:type="dxa"/>
          </w:tblCellMar>
        </w:tblPrEx>
        <w:tc>
          <w:tcPr>
            <w:tcW w:w="800" w:type="dxa"/>
            <w:shd w:val="solid" w:color="FFFFFF" w:fill="auto"/>
          </w:tcPr>
          <w:p w14:paraId="504038B1" w14:textId="77777777" w:rsidR="00FB2B00" w:rsidRDefault="00FB2B00" w:rsidP="002176B8">
            <w:pPr>
              <w:pStyle w:val="TAC"/>
              <w:rPr>
                <w:sz w:val="16"/>
                <w:szCs w:val="16"/>
                <w:lang w:val="en-GB"/>
              </w:rPr>
            </w:pPr>
            <w:r>
              <w:rPr>
                <w:sz w:val="16"/>
                <w:szCs w:val="16"/>
                <w:lang w:val="en-GB"/>
              </w:rPr>
              <w:t>2020-03</w:t>
            </w:r>
          </w:p>
        </w:tc>
        <w:tc>
          <w:tcPr>
            <w:tcW w:w="800" w:type="dxa"/>
            <w:shd w:val="solid" w:color="FFFFFF" w:fill="auto"/>
          </w:tcPr>
          <w:p w14:paraId="4ACBC361" w14:textId="77777777" w:rsidR="00FB2B00" w:rsidRDefault="00FB2B00" w:rsidP="002176B8">
            <w:pPr>
              <w:pStyle w:val="TAC"/>
              <w:rPr>
                <w:sz w:val="16"/>
                <w:szCs w:val="16"/>
                <w:lang w:val="en-GB"/>
              </w:rPr>
            </w:pPr>
            <w:r>
              <w:rPr>
                <w:sz w:val="16"/>
                <w:szCs w:val="16"/>
                <w:lang w:val="en-GB"/>
              </w:rPr>
              <w:t>CT-87e</w:t>
            </w:r>
          </w:p>
        </w:tc>
        <w:tc>
          <w:tcPr>
            <w:tcW w:w="1094" w:type="dxa"/>
            <w:shd w:val="solid" w:color="FFFFFF" w:fill="auto"/>
          </w:tcPr>
          <w:p w14:paraId="06133B5B" w14:textId="77777777" w:rsidR="00FB2B00" w:rsidRPr="002176B8" w:rsidRDefault="00FB2B00" w:rsidP="002176B8">
            <w:pPr>
              <w:pStyle w:val="TAC"/>
              <w:rPr>
                <w:sz w:val="16"/>
                <w:szCs w:val="16"/>
                <w:lang w:val="en-GB"/>
              </w:rPr>
            </w:pPr>
            <w:r w:rsidRPr="00FB2B00">
              <w:rPr>
                <w:sz w:val="16"/>
                <w:szCs w:val="16"/>
                <w:lang w:val="en-GB"/>
              </w:rPr>
              <w:t>CP-200121</w:t>
            </w:r>
          </w:p>
        </w:tc>
        <w:tc>
          <w:tcPr>
            <w:tcW w:w="500" w:type="dxa"/>
            <w:shd w:val="solid" w:color="FFFFFF" w:fill="auto"/>
          </w:tcPr>
          <w:p w14:paraId="2AD8C0BE" w14:textId="77777777" w:rsidR="00FB2B00" w:rsidRDefault="00FB2B00" w:rsidP="002176B8">
            <w:pPr>
              <w:pStyle w:val="TAL"/>
              <w:rPr>
                <w:sz w:val="16"/>
                <w:szCs w:val="16"/>
                <w:lang w:val="en-GB"/>
              </w:rPr>
            </w:pPr>
            <w:r>
              <w:rPr>
                <w:sz w:val="16"/>
                <w:szCs w:val="16"/>
                <w:lang w:val="en-GB"/>
              </w:rPr>
              <w:t>0089</w:t>
            </w:r>
          </w:p>
        </w:tc>
        <w:tc>
          <w:tcPr>
            <w:tcW w:w="440" w:type="dxa"/>
            <w:shd w:val="solid" w:color="FFFFFF" w:fill="auto"/>
          </w:tcPr>
          <w:p w14:paraId="5866F2B8" w14:textId="77777777" w:rsidR="00FB2B00" w:rsidRDefault="00FB2B00" w:rsidP="002176B8">
            <w:pPr>
              <w:pStyle w:val="TAR"/>
              <w:rPr>
                <w:sz w:val="16"/>
                <w:szCs w:val="16"/>
                <w:lang w:val="en-GB"/>
              </w:rPr>
            </w:pPr>
          </w:p>
        </w:tc>
        <w:tc>
          <w:tcPr>
            <w:tcW w:w="404" w:type="dxa"/>
            <w:shd w:val="solid" w:color="FFFFFF" w:fill="auto"/>
          </w:tcPr>
          <w:p w14:paraId="007A5171" w14:textId="77777777" w:rsidR="00FB2B00" w:rsidRDefault="00FB2B00" w:rsidP="002176B8">
            <w:pPr>
              <w:pStyle w:val="TAC"/>
              <w:rPr>
                <w:sz w:val="16"/>
                <w:szCs w:val="16"/>
                <w:lang w:val="en-GB"/>
              </w:rPr>
            </w:pPr>
            <w:r>
              <w:rPr>
                <w:sz w:val="16"/>
                <w:szCs w:val="16"/>
                <w:lang w:val="en-GB"/>
              </w:rPr>
              <w:t>F</w:t>
            </w:r>
          </w:p>
        </w:tc>
        <w:tc>
          <w:tcPr>
            <w:tcW w:w="4962" w:type="dxa"/>
            <w:shd w:val="solid" w:color="FFFFFF" w:fill="auto"/>
          </w:tcPr>
          <w:p w14:paraId="6F93124C"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7831DAEE" w14:textId="77777777" w:rsidR="00FB2B00" w:rsidRPr="00927818" w:rsidRDefault="00FB2B00" w:rsidP="002176B8">
            <w:pPr>
              <w:pStyle w:val="TAC"/>
              <w:rPr>
                <w:sz w:val="16"/>
                <w:szCs w:val="16"/>
                <w:lang w:val="en-GB"/>
              </w:rPr>
            </w:pPr>
            <w:r>
              <w:rPr>
                <w:sz w:val="16"/>
                <w:szCs w:val="16"/>
                <w:lang w:val="en-GB"/>
              </w:rPr>
              <w:t>16.3.0</w:t>
            </w:r>
          </w:p>
        </w:tc>
      </w:tr>
      <w:tr w:rsidR="00532D47" w:rsidRPr="006B0D02" w14:paraId="5FED07E2" w14:textId="77777777" w:rsidTr="00585B10">
        <w:tblPrEx>
          <w:tblCellMar>
            <w:top w:w="0" w:type="dxa"/>
            <w:bottom w:w="0" w:type="dxa"/>
          </w:tblCellMar>
        </w:tblPrEx>
        <w:tc>
          <w:tcPr>
            <w:tcW w:w="800" w:type="dxa"/>
            <w:shd w:val="solid" w:color="FFFFFF" w:fill="auto"/>
          </w:tcPr>
          <w:p w14:paraId="043824C6" w14:textId="77777777" w:rsidR="00532D47" w:rsidRDefault="00532D47" w:rsidP="00532D47">
            <w:pPr>
              <w:pStyle w:val="TAC"/>
              <w:rPr>
                <w:sz w:val="16"/>
                <w:szCs w:val="16"/>
                <w:lang w:val="en-GB"/>
              </w:rPr>
            </w:pPr>
            <w:r>
              <w:rPr>
                <w:sz w:val="16"/>
                <w:szCs w:val="16"/>
                <w:lang w:val="en-GB"/>
              </w:rPr>
              <w:t>2020-06</w:t>
            </w:r>
          </w:p>
        </w:tc>
        <w:tc>
          <w:tcPr>
            <w:tcW w:w="800" w:type="dxa"/>
            <w:shd w:val="solid" w:color="FFFFFF" w:fill="auto"/>
          </w:tcPr>
          <w:p w14:paraId="78E76A7C" w14:textId="77777777" w:rsidR="00532D47" w:rsidRDefault="00532D47" w:rsidP="00532D47">
            <w:pPr>
              <w:pStyle w:val="TAC"/>
              <w:rPr>
                <w:sz w:val="16"/>
                <w:szCs w:val="16"/>
                <w:lang w:val="en-GB"/>
              </w:rPr>
            </w:pPr>
            <w:r>
              <w:rPr>
                <w:sz w:val="16"/>
                <w:szCs w:val="16"/>
                <w:lang w:val="en-GB"/>
              </w:rPr>
              <w:t>CT-88e</w:t>
            </w:r>
          </w:p>
        </w:tc>
        <w:tc>
          <w:tcPr>
            <w:tcW w:w="1094" w:type="dxa"/>
            <w:shd w:val="solid" w:color="FFFFFF" w:fill="auto"/>
          </w:tcPr>
          <w:p w14:paraId="60ED1DD7" w14:textId="77777777" w:rsidR="00532D47" w:rsidRPr="00D54DD6" w:rsidRDefault="00532D47" w:rsidP="00D54DD6">
            <w:pPr>
              <w:spacing w:after="0"/>
              <w:jc w:val="center"/>
              <w:rPr>
                <w:rFonts w:ascii="Segoe UI" w:hAnsi="Segoe UI" w:cs="Segoe UI"/>
                <w:color w:val="333333"/>
                <w:sz w:val="18"/>
                <w:szCs w:val="18"/>
                <w:lang w:eastAsia="en-GB"/>
              </w:rPr>
            </w:pPr>
            <w:r w:rsidRPr="00D54DD6">
              <w:rPr>
                <w:rFonts w:ascii="Arial" w:hAnsi="Arial"/>
                <w:sz w:val="16"/>
                <w:szCs w:val="16"/>
              </w:rPr>
              <w:t>CP-201089</w:t>
            </w:r>
          </w:p>
        </w:tc>
        <w:tc>
          <w:tcPr>
            <w:tcW w:w="500" w:type="dxa"/>
            <w:shd w:val="solid" w:color="FFFFFF" w:fill="auto"/>
          </w:tcPr>
          <w:p w14:paraId="039EB89F" w14:textId="77777777" w:rsidR="00532D47" w:rsidRDefault="00532D47" w:rsidP="00532D47">
            <w:pPr>
              <w:pStyle w:val="TAL"/>
              <w:rPr>
                <w:sz w:val="16"/>
                <w:szCs w:val="16"/>
                <w:lang w:val="en-GB"/>
              </w:rPr>
            </w:pPr>
            <w:r>
              <w:rPr>
                <w:sz w:val="16"/>
                <w:szCs w:val="16"/>
                <w:lang w:val="en-GB"/>
              </w:rPr>
              <w:t>0092</w:t>
            </w:r>
          </w:p>
        </w:tc>
        <w:tc>
          <w:tcPr>
            <w:tcW w:w="440" w:type="dxa"/>
            <w:shd w:val="solid" w:color="FFFFFF" w:fill="auto"/>
          </w:tcPr>
          <w:p w14:paraId="7B1D545F" w14:textId="77777777" w:rsidR="00532D47" w:rsidRDefault="00532D47" w:rsidP="00532D47">
            <w:pPr>
              <w:pStyle w:val="TAR"/>
              <w:rPr>
                <w:sz w:val="16"/>
                <w:szCs w:val="16"/>
                <w:lang w:val="en-GB"/>
              </w:rPr>
            </w:pPr>
          </w:p>
        </w:tc>
        <w:tc>
          <w:tcPr>
            <w:tcW w:w="404" w:type="dxa"/>
            <w:shd w:val="solid" w:color="FFFFFF" w:fill="auto"/>
          </w:tcPr>
          <w:p w14:paraId="2F3AAB96" w14:textId="77777777" w:rsidR="00532D47" w:rsidRDefault="00532D47" w:rsidP="00532D47">
            <w:pPr>
              <w:pStyle w:val="TAC"/>
              <w:rPr>
                <w:sz w:val="16"/>
                <w:szCs w:val="16"/>
                <w:lang w:val="en-GB"/>
              </w:rPr>
            </w:pPr>
            <w:r>
              <w:rPr>
                <w:sz w:val="16"/>
                <w:szCs w:val="16"/>
                <w:lang w:val="en-GB"/>
              </w:rPr>
              <w:t>A</w:t>
            </w:r>
          </w:p>
        </w:tc>
        <w:tc>
          <w:tcPr>
            <w:tcW w:w="4962" w:type="dxa"/>
            <w:shd w:val="solid" w:color="FFFFFF" w:fill="auto"/>
          </w:tcPr>
          <w:p w14:paraId="78D562B2"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2D383243" w14:textId="77777777" w:rsidR="00532D47" w:rsidRDefault="00532D47" w:rsidP="00532D47">
            <w:pPr>
              <w:pStyle w:val="TAC"/>
              <w:rPr>
                <w:sz w:val="16"/>
                <w:szCs w:val="16"/>
                <w:lang w:val="en-GB"/>
              </w:rPr>
            </w:pPr>
            <w:r>
              <w:rPr>
                <w:sz w:val="16"/>
                <w:szCs w:val="16"/>
                <w:lang w:val="en-GB"/>
              </w:rPr>
              <w:t>16.4.0</w:t>
            </w:r>
          </w:p>
        </w:tc>
      </w:tr>
      <w:tr w:rsidR="008A1D82" w:rsidRPr="006B0D02" w14:paraId="7DA47933" w14:textId="77777777" w:rsidTr="00585B10">
        <w:tblPrEx>
          <w:tblCellMar>
            <w:top w:w="0" w:type="dxa"/>
            <w:bottom w:w="0" w:type="dxa"/>
          </w:tblCellMar>
        </w:tblPrEx>
        <w:tc>
          <w:tcPr>
            <w:tcW w:w="800" w:type="dxa"/>
            <w:shd w:val="solid" w:color="FFFFFF" w:fill="auto"/>
          </w:tcPr>
          <w:p w14:paraId="23545740" w14:textId="77777777" w:rsidR="008A1D82" w:rsidRDefault="008A1D82" w:rsidP="00532D47">
            <w:pPr>
              <w:pStyle w:val="TAC"/>
              <w:rPr>
                <w:sz w:val="16"/>
                <w:szCs w:val="16"/>
                <w:lang w:val="en-GB"/>
              </w:rPr>
            </w:pPr>
            <w:r>
              <w:rPr>
                <w:sz w:val="16"/>
                <w:szCs w:val="16"/>
                <w:lang w:val="en-GB"/>
              </w:rPr>
              <w:t>2021-06</w:t>
            </w:r>
          </w:p>
        </w:tc>
        <w:tc>
          <w:tcPr>
            <w:tcW w:w="800" w:type="dxa"/>
            <w:shd w:val="solid" w:color="FFFFFF" w:fill="auto"/>
          </w:tcPr>
          <w:p w14:paraId="75A3E62C" w14:textId="77777777" w:rsidR="008A1D82" w:rsidRDefault="008A1D82" w:rsidP="00532D47">
            <w:pPr>
              <w:pStyle w:val="TAC"/>
              <w:rPr>
                <w:sz w:val="16"/>
                <w:szCs w:val="16"/>
                <w:lang w:val="en-GB"/>
              </w:rPr>
            </w:pPr>
            <w:r>
              <w:rPr>
                <w:sz w:val="16"/>
                <w:szCs w:val="16"/>
                <w:lang w:val="en-GB"/>
              </w:rPr>
              <w:t>CT-92e</w:t>
            </w:r>
          </w:p>
        </w:tc>
        <w:tc>
          <w:tcPr>
            <w:tcW w:w="1094" w:type="dxa"/>
            <w:shd w:val="solid" w:color="FFFFFF" w:fill="auto"/>
          </w:tcPr>
          <w:p w14:paraId="2BC22178" w14:textId="77777777" w:rsidR="008A1D82" w:rsidRPr="00D54DD6" w:rsidRDefault="009E3A11" w:rsidP="00D54DD6">
            <w:pPr>
              <w:spacing w:after="0"/>
              <w:jc w:val="center"/>
              <w:rPr>
                <w:rFonts w:ascii="Arial" w:hAnsi="Arial"/>
                <w:sz w:val="16"/>
                <w:szCs w:val="16"/>
              </w:rPr>
            </w:pPr>
            <w:r>
              <w:rPr>
                <w:rFonts w:ascii="Arial" w:hAnsi="Arial"/>
                <w:sz w:val="16"/>
                <w:szCs w:val="16"/>
              </w:rPr>
              <w:t>CP-211125</w:t>
            </w:r>
          </w:p>
        </w:tc>
        <w:tc>
          <w:tcPr>
            <w:tcW w:w="500" w:type="dxa"/>
            <w:shd w:val="solid" w:color="FFFFFF" w:fill="auto"/>
          </w:tcPr>
          <w:p w14:paraId="518AB942" w14:textId="77777777" w:rsidR="008A1D82" w:rsidRDefault="009E3A11" w:rsidP="00532D47">
            <w:pPr>
              <w:pStyle w:val="TAL"/>
              <w:rPr>
                <w:sz w:val="16"/>
                <w:szCs w:val="16"/>
                <w:lang w:val="en-GB"/>
              </w:rPr>
            </w:pPr>
            <w:r>
              <w:rPr>
                <w:sz w:val="16"/>
                <w:szCs w:val="16"/>
                <w:lang w:val="en-GB"/>
              </w:rPr>
              <w:t>0122</w:t>
            </w:r>
          </w:p>
        </w:tc>
        <w:tc>
          <w:tcPr>
            <w:tcW w:w="440" w:type="dxa"/>
            <w:shd w:val="solid" w:color="FFFFFF" w:fill="auto"/>
          </w:tcPr>
          <w:p w14:paraId="51F1E973" w14:textId="77777777" w:rsidR="008A1D82" w:rsidRDefault="00B12457" w:rsidP="00532D47">
            <w:pPr>
              <w:pStyle w:val="TAR"/>
              <w:rPr>
                <w:sz w:val="16"/>
                <w:szCs w:val="16"/>
                <w:lang w:val="en-GB"/>
              </w:rPr>
            </w:pPr>
            <w:r>
              <w:rPr>
                <w:sz w:val="16"/>
                <w:szCs w:val="16"/>
                <w:lang w:val="en-GB"/>
              </w:rPr>
              <w:t>1</w:t>
            </w:r>
          </w:p>
        </w:tc>
        <w:tc>
          <w:tcPr>
            <w:tcW w:w="404" w:type="dxa"/>
            <w:shd w:val="solid" w:color="FFFFFF" w:fill="auto"/>
          </w:tcPr>
          <w:p w14:paraId="4895BDC3" w14:textId="77777777" w:rsidR="008A1D82" w:rsidRDefault="009E3A11" w:rsidP="00532D47">
            <w:pPr>
              <w:pStyle w:val="TAC"/>
              <w:rPr>
                <w:sz w:val="16"/>
                <w:szCs w:val="16"/>
                <w:lang w:val="en-GB"/>
              </w:rPr>
            </w:pPr>
            <w:r>
              <w:rPr>
                <w:sz w:val="16"/>
                <w:szCs w:val="16"/>
                <w:lang w:val="en-GB"/>
              </w:rPr>
              <w:t>A</w:t>
            </w:r>
          </w:p>
        </w:tc>
        <w:tc>
          <w:tcPr>
            <w:tcW w:w="4962" w:type="dxa"/>
            <w:shd w:val="solid" w:color="FFFFFF" w:fill="auto"/>
          </w:tcPr>
          <w:p w14:paraId="339DCBA4" w14:textId="77777777" w:rsidR="008A1D82" w:rsidRPr="00D54DD6" w:rsidRDefault="009E3A11" w:rsidP="00532D47">
            <w:pPr>
              <w:pStyle w:val="TAL"/>
              <w:rPr>
                <w:sz w:val="16"/>
                <w:szCs w:val="16"/>
              </w:rPr>
            </w:pPr>
            <w:r>
              <w:t>Corrections for MONP</w:t>
            </w:r>
          </w:p>
        </w:tc>
        <w:tc>
          <w:tcPr>
            <w:tcW w:w="708" w:type="dxa"/>
            <w:shd w:val="solid" w:color="FFFFFF" w:fill="auto"/>
          </w:tcPr>
          <w:p w14:paraId="479A1856" w14:textId="77777777" w:rsidR="008A1D82" w:rsidRDefault="009E3A11" w:rsidP="00532D47">
            <w:pPr>
              <w:pStyle w:val="TAC"/>
              <w:rPr>
                <w:sz w:val="16"/>
                <w:szCs w:val="16"/>
                <w:lang w:val="en-GB"/>
              </w:rPr>
            </w:pPr>
            <w:r>
              <w:rPr>
                <w:sz w:val="16"/>
                <w:szCs w:val="16"/>
                <w:lang w:val="en-GB"/>
              </w:rPr>
              <w:t>16.5.0</w:t>
            </w:r>
          </w:p>
        </w:tc>
      </w:tr>
    </w:tbl>
    <w:p w14:paraId="29CA9131" w14:textId="77777777" w:rsidR="003C3971" w:rsidRPr="004D3578" w:rsidRDefault="003C3971"/>
    <w:sectPr w:rsidR="003C3971" w:rsidRPr="004D3578">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9A71B2" w14:textId="77777777" w:rsidR="003846F2" w:rsidRDefault="003846F2">
      <w:r>
        <w:separator/>
      </w:r>
    </w:p>
  </w:endnote>
  <w:endnote w:type="continuationSeparator" w:id="0">
    <w:p w14:paraId="0A0102AD" w14:textId="77777777" w:rsidR="003846F2" w:rsidRDefault="003846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Gulim">
    <w:altName w:val="굴림"/>
    <w:panose1 w:val="020B0600000101010101"/>
    <w:charset w:val="81"/>
    <w:family w:val="roman"/>
    <w:pitch w:val="fixed"/>
    <w:sig w:usb0="00000001" w:usb1="09060000" w:usb2="00000010" w:usb3="00000000" w:csb0="00080000" w:csb1="00000000"/>
  </w:font>
  <w:font w:name="PMingLiU">
    <w:altName w:val="新細明體"/>
    <w:panose1 w:val="02010601000101010101"/>
    <w:charset w:val="88"/>
    <w:family w:val="auto"/>
    <w:pitch w:val="variable"/>
    <w:sig w:usb0="00000001" w:usb1="08080000" w:usb2="00000010" w:usb3="00000000" w:csb0="001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63F58D" w14:textId="77777777" w:rsidR="00585B10" w:rsidRDefault="00585B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AF72191" w14:textId="77777777" w:rsidR="003846F2" w:rsidRDefault="003846F2">
      <w:r>
        <w:separator/>
      </w:r>
    </w:p>
  </w:footnote>
  <w:footnote w:type="continuationSeparator" w:id="0">
    <w:p w14:paraId="3BBFD0A4" w14:textId="77777777" w:rsidR="003846F2" w:rsidRDefault="003846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B591EE" w14:textId="6838DEF9" w:rsidR="00585B10" w:rsidRDefault="00585B1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1FCE">
      <w:rPr>
        <w:rFonts w:ascii="Arial" w:hAnsi="Arial" w:cs="Arial"/>
        <w:b/>
        <w:noProof/>
        <w:sz w:val="18"/>
        <w:szCs w:val="18"/>
      </w:rPr>
      <w:t>3GPP TS 24.281 V16.5.0 (2021-06)</w:t>
    </w:r>
    <w:r>
      <w:rPr>
        <w:rFonts w:ascii="Arial" w:hAnsi="Arial" w:cs="Arial"/>
        <w:b/>
        <w:sz w:val="18"/>
        <w:szCs w:val="18"/>
      </w:rPr>
      <w:fldChar w:fldCharType="end"/>
    </w:r>
  </w:p>
  <w:p w14:paraId="51AC5C88" w14:textId="77777777" w:rsidR="00585B10" w:rsidRDefault="00585B1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438</w:t>
    </w:r>
    <w:r>
      <w:rPr>
        <w:rFonts w:ascii="Arial" w:hAnsi="Arial" w:cs="Arial"/>
        <w:b/>
        <w:sz w:val="18"/>
        <w:szCs w:val="18"/>
      </w:rPr>
      <w:fldChar w:fldCharType="end"/>
    </w:r>
  </w:p>
  <w:p w14:paraId="5C66BE06" w14:textId="6397E892" w:rsidR="00585B10" w:rsidRDefault="00585B1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1FCE">
      <w:rPr>
        <w:rFonts w:ascii="Arial" w:hAnsi="Arial" w:cs="Arial"/>
        <w:b/>
        <w:noProof/>
        <w:sz w:val="18"/>
        <w:szCs w:val="18"/>
      </w:rPr>
      <w:t>Release 16</w:t>
    </w:r>
    <w:r>
      <w:rPr>
        <w:rFonts w:ascii="Arial" w:hAnsi="Arial" w:cs="Arial"/>
        <w:b/>
        <w:sz w:val="18"/>
        <w:szCs w:val="18"/>
      </w:rPr>
      <w:fldChar w:fldCharType="end"/>
    </w:r>
  </w:p>
  <w:p w14:paraId="6C94C63E" w14:textId="77777777" w:rsidR="00585B10" w:rsidRDefault="00585B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2C2393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2C292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A64E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7"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8"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2"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lvlOverride w:ilvl="0"/>
  </w:num>
  <w:num w:numId="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9"/>
    <w:lvlOverride w:ilvl="0"/>
    <w:lvlOverride w:ilvl="1"/>
    <w:lvlOverride w:ilvl="2"/>
    <w:lvlOverride w:ilvl="3"/>
    <w:lvlOverride w:ilvl="4"/>
    <w:lvlOverride w:ilvl="5"/>
    <w:lvlOverride w:ilvl="6"/>
    <w:lvlOverride w:ilvl="7"/>
    <w:lvlOverride w:ilvl="8"/>
  </w:num>
  <w:num w:numId="7">
    <w:abstractNumId w:val="21"/>
    <w:lvlOverride w:ilvl="0"/>
    <w:lvlOverride w:ilvl="1"/>
    <w:lvlOverride w:ilvl="2"/>
    <w:lvlOverride w:ilvl="3"/>
    <w:lvlOverride w:ilvl="4"/>
    <w:lvlOverride w:ilvl="5"/>
    <w:lvlOverride w:ilvl="6"/>
    <w:lvlOverride w:ilvl="7"/>
    <w:lvlOverride w:ilvl="8"/>
  </w:num>
  <w:num w:numId="8">
    <w:abstractNumId w:val="27"/>
    <w:lvlOverride w:ilvl="0"/>
    <w:lvlOverride w:ilvl="1"/>
    <w:lvlOverride w:ilvl="2"/>
    <w:lvlOverride w:ilvl="3"/>
    <w:lvlOverride w:ilvl="4"/>
    <w:lvlOverride w:ilvl="5"/>
    <w:lvlOverride w:ilvl="6"/>
    <w:lvlOverride w:ilvl="7"/>
    <w:lvlOverride w:ilvl="8"/>
  </w:num>
  <w:num w:numId="9">
    <w:abstractNumId w:val="33"/>
  </w:num>
  <w:num w:numId="10">
    <w:abstractNumId w:val="41"/>
  </w:num>
  <w:num w:numId="11">
    <w:abstractNumId w:val="29"/>
  </w:num>
  <w:num w:numId="12">
    <w:abstractNumId w:val="23"/>
  </w:num>
  <w:num w:numId="13">
    <w:abstractNumId w:val="26"/>
  </w:num>
  <w:num w:numId="14">
    <w:abstractNumId w:val="36"/>
  </w:num>
  <w:num w:numId="15">
    <w:abstractNumId w:val="20"/>
  </w:num>
  <w:num w:numId="16">
    <w:abstractNumId w:val="31"/>
  </w:num>
  <w:num w:numId="17">
    <w:abstractNumId w:val="14"/>
  </w:num>
  <w:num w:numId="18">
    <w:abstractNumId w:val="42"/>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8"/>
  </w:num>
  <w:num w:numId="27">
    <w:abstractNumId w:val="18"/>
    <w:lvlOverride w:ilvl="0"/>
    <w:lvlOverride w:ilvl="1"/>
    <w:lvlOverride w:ilvl="2"/>
    <w:lvlOverride w:ilvl="3"/>
    <w:lvlOverride w:ilvl="4"/>
    <w:lvlOverride w:ilvl="5"/>
    <w:lvlOverride w:ilvl="6"/>
    <w:lvlOverride w:ilvl="7"/>
    <w:lvlOverride w:ilvl="8"/>
  </w:num>
  <w:num w:numId="28">
    <w:abstractNumId w:val="16"/>
  </w:num>
  <w:num w:numId="29">
    <w:abstractNumId w:val="2"/>
  </w:num>
  <w:num w:numId="30">
    <w:abstractNumId w:val="1"/>
  </w:num>
  <w:num w:numId="31">
    <w:abstractNumId w:val="0"/>
  </w:num>
  <w:num w:numId="32">
    <w:abstractNumId w:val="34"/>
  </w:num>
  <w:num w:numId="33">
    <w:abstractNumId w:val="35"/>
  </w:num>
  <w:num w:numId="34">
    <w:abstractNumId w:val="24"/>
  </w:num>
  <w:num w:numId="35">
    <w:abstractNumId w:val="38"/>
  </w:num>
  <w:num w:numId="36">
    <w:abstractNumId w:val="12"/>
  </w:num>
  <w:num w:numId="37">
    <w:abstractNumId w:val="28"/>
  </w:num>
  <w:num w:numId="38">
    <w:abstractNumId w:val="30"/>
  </w:num>
  <w:num w:numId="39">
    <w:abstractNumId w:val="22"/>
  </w:num>
  <w:num w:numId="40">
    <w:abstractNumId w:val="37"/>
  </w:num>
  <w:num w:numId="41">
    <w:abstractNumId w:val="32"/>
  </w:num>
  <w:num w:numId="42">
    <w:abstractNumId w:val="15"/>
  </w:num>
  <w:num w:numId="43">
    <w:abstractNumId w:val="13"/>
  </w:num>
  <w:num w:numId="44">
    <w:abstractNumId w:val="19"/>
  </w:num>
  <w:num w:numId="4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CEF"/>
    <w:rsid w:val="00010617"/>
    <w:rsid w:val="00012903"/>
    <w:rsid w:val="00033397"/>
    <w:rsid w:val="00040095"/>
    <w:rsid w:val="00051834"/>
    <w:rsid w:val="00071282"/>
    <w:rsid w:val="00075BF8"/>
    <w:rsid w:val="00080512"/>
    <w:rsid w:val="00081C89"/>
    <w:rsid w:val="000879D4"/>
    <w:rsid w:val="00090F90"/>
    <w:rsid w:val="00094C13"/>
    <w:rsid w:val="000A2FC9"/>
    <w:rsid w:val="000A6387"/>
    <w:rsid w:val="000D58AB"/>
    <w:rsid w:val="000D6032"/>
    <w:rsid w:val="000F699E"/>
    <w:rsid w:val="000F73C1"/>
    <w:rsid w:val="00120408"/>
    <w:rsid w:val="001216F4"/>
    <w:rsid w:val="00137FC6"/>
    <w:rsid w:val="00181D68"/>
    <w:rsid w:val="00186976"/>
    <w:rsid w:val="001B0FC1"/>
    <w:rsid w:val="001E339D"/>
    <w:rsid w:val="001F168B"/>
    <w:rsid w:val="001F3C13"/>
    <w:rsid w:val="0020638D"/>
    <w:rsid w:val="002067A5"/>
    <w:rsid w:val="0021662B"/>
    <w:rsid w:val="002176B8"/>
    <w:rsid w:val="002347A2"/>
    <w:rsid w:val="0023679F"/>
    <w:rsid w:val="002475F5"/>
    <w:rsid w:val="00251EBF"/>
    <w:rsid w:val="002770C3"/>
    <w:rsid w:val="00283FA1"/>
    <w:rsid w:val="002B50C5"/>
    <w:rsid w:val="002C18DA"/>
    <w:rsid w:val="002F0A58"/>
    <w:rsid w:val="002F33D7"/>
    <w:rsid w:val="00307927"/>
    <w:rsid w:val="003136B9"/>
    <w:rsid w:val="003172DC"/>
    <w:rsid w:val="00322D6A"/>
    <w:rsid w:val="00324308"/>
    <w:rsid w:val="0035462D"/>
    <w:rsid w:val="003654C6"/>
    <w:rsid w:val="0037392D"/>
    <w:rsid w:val="003846F2"/>
    <w:rsid w:val="003A6D07"/>
    <w:rsid w:val="003C27C1"/>
    <w:rsid w:val="003C3971"/>
    <w:rsid w:val="003C5050"/>
    <w:rsid w:val="003C6136"/>
    <w:rsid w:val="003D3586"/>
    <w:rsid w:val="003E4390"/>
    <w:rsid w:val="003F5F2E"/>
    <w:rsid w:val="004517F8"/>
    <w:rsid w:val="00456B50"/>
    <w:rsid w:val="004A1788"/>
    <w:rsid w:val="004B0FA7"/>
    <w:rsid w:val="004B2E76"/>
    <w:rsid w:val="004C0652"/>
    <w:rsid w:val="004C0D82"/>
    <w:rsid w:val="004D3578"/>
    <w:rsid w:val="004E213A"/>
    <w:rsid w:val="004E5CE9"/>
    <w:rsid w:val="004F4429"/>
    <w:rsid w:val="00532D47"/>
    <w:rsid w:val="00536648"/>
    <w:rsid w:val="00543E6C"/>
    <w:rsid w:val="005530A1"/>
    <w:rsid w:val="00557EEF"/>
    <w:rsid w:val="00564DD9"/>
    <w:rsid w:val="00565087"/>
    <w:rsid w:val="00585B10"/>
    <w:rsid w:val="005A7FA2"/>
    <w:rsid w:val="005D2E01"/>
    <w:rsid w:val="005E7568"/>
    <w:rsid w:val="005F0685"/>
    <w:rsid w:val="005F2A3E"/>
    <w:rsid w:val="00603C30"/>
    <w:rsid w:val="006060DB"/>
    <w:rsid w:val="00614FDF"/>
    <w:rsid w:val="00622EAA"/>
    <w:rsid w:val="00624153"/>
    <w:rsid w:val="006561A5"/>
    <w:rsid w:val="006637E0"/>
    <w:rsid w:val="00663E6F"/>
    <w:rsid w:val="00680473"/>
    <w:rsid w:val="006A2EB3"/>
    <w:rsid w:val="006A46E9"/>
    <w:rsid w:val="006C2AB9"/>
    <w:rsid w:val="006D6A0E"/>
    <w:rsid w:val="006E2AC6"/>
    <w:rsid w:val="006E3A78"/>
    <w:rsid w:val="006E5E95"/>
    <w:rsid w:val="006F639B"/>
    <w:rsid w:val="00701AA8"/>
    <w:rsid w:val="007063B0"/>
    <w:rsid w:val="00713AD3"/>
    <w:rsid w:val="00727EDE"/>
    <w:rsid w:val="00734A5B"/>
    <w:rsid w:val="00743852"/>
    <w:rsid w:val="00744E76"/>
    <w:rsid w:val="007469A7"/>
    <w:rsid w:val="0077121D"/>
    <w:rsid w:val="007721F6"/>
    <w:rsid w:val="00781F0F"/>
    <w:rsid w:val="00786869"/>
    <w:rsid w:val="007916BC"/>
    <w:rsid w:val="0079589D"/>
    <w:rsid w:val="00796A48"/>
    <w:rsid w:val="007A6DDD"/>
    <w:rsid w:val="007B4681"/>
    <w:rsid w:val="007C0261"/>
    <w:rsid w:val="007C0446"/>
    <w:rsid w:val="007C7488"/>
    <w:rsid w:val="007E14DE"/>
    <w:rsid w:val="007E329E"/>
    <w:rsid w:val="007E3BC7"/>
    <w:rsid w:val="007E6094"/>
    <w:rsid w:val="008028A4"/>
    <w:rsid w:val="00834723"/>
    <w:rsid w:val="008676D2"/>
    <w:rsid w:val="008768CA"/>
    <w:rsid w:val="0089567C"/>
    <w:rsid w:val="008A1D82"/>
    <w:rsid w:val="008B3D50"/>
    <w:rsid w:val="008C290B"/>
    <w:rsid w:val="009017A9"/>
    <w:rsid w:val="0090271F"/>
    <w:rsid w:val="00902E23"/>
    <w:rsid w:val="0090314A"/>
    <w:rsid w:val="00933879"/>
    <w:rsid w:val="00937BFD"/>
    <w:rsid w:val="0094202A"/>
    <w:rsid w:val="009426AF"/>
    <w:rsid w:val="00942EC2"/>
    <w:rsid w:val="00951DE8"/>
    <w:rsid w:val="00955C8C"/>
    <w:rsid w:val="00982A6C"/>
    <w:rsid w:val="009855D6"/>
    <w:rsid w:val="009A3F19"/>
    <w:rsid w:val="009A5FEF"/>
    <w:rsid w:val="009C2A90"/>
    <w:rsid w:val="009E3A11"/>
    <w:rsid w:val="009F1106"/>
    <w:rsid w:val="009F37B7"/>
    <w:rsid w:val="00A03B6C"/>
    <w:rsid w:val="00A10F02"/>
    <w:rsid w:val="00A164B4"/>
    <w:rsid w:val="00A2083A"/>
    <w:rsid w:val="00A2479A"/>
    <w:rsid w:val="00A30E2F"/>
    <w:rsid w:val="00A32764"/>
    <w:rsid w:val="00A331F7"/>
    <w:rsid w:val="00A36F16"/>
    <w:rsid w:val="00A41473"/>
    <w:rsid w:val="00A41BFA"/>
    <w:rsid w:val="00A42801"/>
    <w:rsid w:val="00A53724"/>
    <w:rsid w:val="00A54300"/>
    <w:rsid w:val="00A804A5"/>
    <w:rsid w:val="00A82346"/>
    <w:rsid w:val="00A90331"/>
    <w:rsid w:val="00AB5202"/>
    <w:rsid w:val="00AE1E2D"/>
    <w:rsid w:val="00AE4027"/>
    <w:rsid w:val="00AF31A8"/>
    <w:rsid w:val="00AF7F7F"/>
    <w:rsid w:val="00B01002"/>
    <w:rsid w:val="00B12457"/>
    <w:rsid w:val="00B15449"/>
    <w:rsid w:val="00B22F29"/>
    <w:rsid w:val="00B70C3A"/>
    <w:rsid w:val="00B72208"/>
    <w:rsid w:val="00B76A0A"/>
    <w:rsid w:val="00B96CDE"/>
    <w:rsid w:val="00BC0F7D"/>
    <w:rsid w:val="00BC252A"/>
    <w:rsid w:val="00BD57BD"/>
    <w:rsid w:val="00BE1959"/>
    <w:rsid w:val="00BE249C"/>
    <w:rsid w:val="00BE6E41"/>
    <w:rsid w:val="00BF342D"/>
    <w:rsid w:val="00C17A2F"/>
    <w:rsid w:val="00C2577E"/>
    <w:rsid w:val="00C32F32"/>
    <w:rsid w:val="00C33079"/>
    <w:rsid w:val="00C51D7D"/>
    <w:rsid w:val="00C53C3D"/>
    <w:rsid w:val="00C641A3"/>
    <w:rsid w:val="00C72833"/>
    <w:rsid w:val="00C816BC"/>
    <w:rsid w:val="00C90161"/>
    <w:rsid w:val="00C93F40"/>
    <w:rsid w:val="00CA3D0C"/>
    <w:rsid w:val="00CB06E7"/>
    <w:rsid w:val="00CB2122"/>
    <w:rsid w:val="00CB6FC4"/>
    <w:rsid w:val="00CC055E"/>
    <w:rsid w:val="00CD4CBB"/>
    <w:rsid w:val="00CD6A41"/>
    <w:rsid w:val="00D04259"/>
    <w:rsid w:val="00D258FA"/>
    <w:rsid w:val="00D33324"/>
    <w:rsid w:val="00D54DD6"/>
    <w:rsid w:val="00D73131"/>
    <w:rsid w:val="00D738D6"/>
    <w:rsid w:val="00D755EB"/>
    <w:rsid w:val="00D80019"/>
    <w:rsid w:val="00D87E00"/>
    <w:rsid w:val="00D9134D"/>
    <w:rsid w:val="00D95A94"/>
    <w:rsid w:val="00D97F19"/>
    <w:rsid w:val="00DA1C13"/>
    <w:rsid w:val="00DA7A03"/>
    <w:rsid w:val="00DB1818"/>
    <w:rsid w:val="00DC1804"/>
    <w:rsid w:val="00DC309B"/>
    <w:rsid w:val="00DC4DA2"/>
    <w:rsid w:val="00DD31F0"/>
    <w:rsid w:val="00DF2B1F"/>
    <w:rsid w:val="00DF2B6B"/>
    <w:rsid w:val="00DF30D6"/>
    <w:rsid w:val="00DF62CD"/>
    <w:rsid w:val="00E1285B"/>
    <w:rsid w:val="00E14666"/>
    <w:rsid w:val="00E26098"/>
    <w:rsid w:val="00E51AF2"/>
    <w:rsid w:val="00E60670"/>
    <w:rsid w:val="00E77645"/>
    <w:rsid w:val="00E849B1"/>
    <w:rsid w:val="00EA516F"/>
    <w:rsid w:val="00EA7942"/>
    <w:rsid w:val="00EC2110"/>
    <w:rsid w:val="00EC4A25"/>
    <w:rsid w:val="00ED0DCB"/>
    <w:rsid w:val="00EE5137"/>
    <w:rsid w:val="00EF1FCE"/>
    <w:rsid w:val="00F025A2"/>
    <w:rsid w:val="00F04712"/>
    <w:rsid w:val="00F22EC7"/>
    <w:rsid w:val="00F32371"/>
    <w:rsid w:val="00F33D41"/>
    <w:rsid w:val="00F37BB3"/>
    <w:rsid w:val="00F653B8"/>
    <w:rsid w:val="00F82BB7"/>
    <w:rsid w:val="00F868DC"/>
    <w:rsid w:val="00F9462A"/>
    <w:rsid w:val="00FA0E7E"/>
    <w:rsid w:val="00FA1266"/>
    <w:rsid w:val="00FB2B00"/>
    <w:rsid w:val="00FB400D"/>
    <w:rsid w:val="00FC1192"/>
    <w:rsid w:val="00FD69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B68690"/>
  <w15:chartTrackingRefBased/>
  <w15:docId w15:val="{51A57900-C751-4197-985B-F9056B87E1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annotation subjec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Header&#10;2"/>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heading&#10;4,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181D68"/>
    <w:pPr>
      <w:spacing w:after="0"/>
    </w:pPr>
    <w:rPr>
      <w:rFonts w:ascii="Tahoma" w:hAnsi="Tahoma" w:cs="Tahoma"/>
      <w:sz w:val="16"/>
      <w:szCs w:val="16"/>
    </w:rPr>
  </w:style>
  <w:style w:type="character" w:customStyle="1" w:styleId="BalloonTextChar">
    <w:name w:val="Balloon Text Char"/>
    <w:link w:val="BalloonText"/>
    <w:uiPriority w:val="99"/>
    <w:rsid w:val="00181D68"/>
    <w:rPr>
      <w:rFonts w:ascii="Tahoma" w:hAnsi="Tahoma" w:cs="Tahoma"/>
      <w:sz w:val="16"/>
      <w:szCs w:val="16"/>
      <w:lang w:eastAsia="en-US"/>
    </w:r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link w:val="Heading1"/>
    <w:rsid w:val="00F868DC"/>
    <w:rPr>
      <w:rFonts w:ascii="Arial" w:hAnsi="Arial"/>
      <w:sz w:val="36"/>
      <w:lang w:eastAsia="en-US" w:bidi="ar-SA"/>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1,heading 4 Char,I4 Char,l4 Char,heading&#10;4 Char,Heading No. L4 Char,heading4 Char,44 Char,4H Char"/>
    <w:link w:val="Heading4"/>
    <w:rsid w:val="00C53C3D"/>
    <w:rPr>
      <w:rFonts w:ascii="Arial" w:hAnsi="Arial"/>
      <w:sz w:val="24"/>
      <w:lang w:eastAsia="en-US"/>
    </w:rPr>
  </w:style>
  <w:style w:type="character" w:customStyle="1" w:styleId="EditorsNoteChar">
    <w:name w:val="Editor's Note Char"/>
    <w:aliases w:val="EN Char"/>
    <w:link w:val="EditorsNote"/>
    <w:rsid w:val="00C53C3D"/>
    <w:rPr>
      <w:color w:val="FF0000"/>
      <w:lang w:eastAsia="en-US"/>
    </w:rPr>
  </w:style>
  <w:style w:type="character" w:customStyle="1" w:styleId="EXChar">
    <w:name w:val="EX Char"/>
    <w:link w:val="EX"/>
    <w:locked/>
    <w:rsid w:val="00E849B1"/>
    <w:rPr>
      <w:lang w:eastAsia="en-US"/>
    </w:rPr>
  </w:style>
  <w:style w:type="character" w:customStyle="1" w:styleId="Heading5Char">
    <w:name w:val="Heading 5 Char"/>
    <w:aliases w:val="H5 Char1,h5 Char1,5 Char1,H5-Heading 5 Char1,Heading5 Char1,l5 Char1,heading5 Char1,H5 Char,h5 Char,5 Char,H5-Heading 5 Char,Heading5 Char,l5 Char,heading5 Char"/>
    <w:link w:val="Heading5"/>
    <w:rsid w:val="00E849B1"/>
    <w:rPr>
      <w:rFonts w:ascii="Arial" w:hAnsi="Arial"/>
      <w:sz w:val="22"/>
      <w:lang w:val="x-none" w:eastAsia="en-US"/>
    </w:rPr>
  </w:style>
  <w:style w:type="character" w:customStyle="1" w:styleId="B1Char2">
    <w:name w:val="B1 Char2"/>
    <w:link w:val="B1"/>
    <w:rsid w:val="00E849B1"/>
    <w:rPr>
      <w:lang w:eastAsia="en-US"/>
    </w:rPr>
  </w:style>
  <w:style w:type="paragraph" w:styleId="Index2">
    <w:name w:val="index 2"/>
    <w:basedOn w:val="Index1"/>
    <w:rsid w:val="00E849B1"/>
    <w:pPr>
      <w:ind w:left="284"/>
    </w:pPr>
  </w:style>
  <w:style w:type="paragraph" w:styleId="Index1">
    <w:name w:val="index 1"/>
    <w:basedOn w:val="Normal"/>
    <w:rsid w:val="00E849B1"/>
    <w:pPr>
      <w:keepLines/>
      <w:spacing w:after="0"/>
    </w:pPr>
    <w:rPr>
      <w:lang w:val="en-IN"/>
    </w:rPr>
  </w:style>
  <w:style w:type="paragraph" w:styleId="ListNumber2">
    <w:name w:val="List Number 2"/>
    <w:basedOn w:val="ListNumber"/>
    <w:rsid w:val="00E849B1"/>
    <w:pPr>
      <w:ind w:left="851"/>
    </w:pPr>
  </w:style>
  <w:style w:type="character" w:styleId="FootnoteReference">
    <w:name w:val="footnote reference"/>
    <w:rsid w:val="00E849B1"/>
    <w:rPr>
      <w:b/>
      <w:position w:val="6"/>
      <w:sz w:val="16"/>
    </w:rPr>
  </w:style>
  <w:style w:type="paragraph" w:styleId="FootnoteText">
    <w:name w:val="footnote text"/>
    <w:basedOn w:val="Normal"/>
    <w:link w:val="FootnoteTextChar"/>
    <w:uiPriority w:val="99"/>
    <w:rsid w:val="00E849B1"/>
    <w:pPr>
      <w:keepLines/>
      <w:spacing w:after="0"/>
      <w:ind w:left="454" w:hanging="454"/>
    </w:pPr>
    <w:rPr>
      <w:sz w:val="16"/>
      <w:lang w:val="en-IN"/>
    </w:rPr>
  </w:style>
  <w:style w:type="character" w:customStyle="1" w:styleId="FootnoteTextChar">
    <w:name w:val="Footnote Text Char"/>
    <w:link w:val="FootnoteText"/>
    <w:uiPriority w:val="99"/>
    <w:rsid w:val="00E849B1"/>
    <w:rPr>
      <w:sz w:val="16"/>
      <w:lang w:val="en-IN" w:eastAsia="en-US"/>
    </w:rPr>
  </w:style>
  <w:style w:type="paragraph" w:styleId="ListBullet2">
    <w:name w:val="List Bullet 2"/>
    <w:basedOn w:val="ListBullet"/>
    <w:rsid w:val="00E849B1"/>
    <w:pPr>
      <w:ind w:left="851"/>
    </w:pPr>
  </w:style>
  <w:style w:type="paragraph" w:styleId="ListBullet3">
    <w:name w:val="List Bullet 3"/>
    <w:basedOn w:val="ListBullet2"/>
    <w:rsid w:val="00E849B1"/>
    <w:pPr>
      <w:ind w:left="1135"/>
    </w:pPr>
  </w:style>
  <w:style w:type="paragraph" w:styleId="ListNumber">
    <w:name w:val="List Number"/>
    <w:basedOn w:val="List"/>
    <w:rsid w:val="00E849B1"/>
  </w:style>
  <w:style w:type="paragraph" w:styleId="List2">
    <w:name w:val="List 2"/>
    <w:basedOn w:val="List"/>
    <w:rsid w:val="00E849B1"/>
    <w:pPr>
      <w:ind w:left="851"/>
    </w:pPr>
  </w:style>
  <w:style w:type="paragraph" w:styleId="List3">
    <w:name w:val="List 3"/>
    <w:basedOn w:val="List2"/>
    <w:rsid w:val="00E849B1"/>
    <w:pPr>
      <w:ind w:left="1135"/>
    </w:pPr>
  </w:style>
  <w:style w:type="paragraph" w:styleId="List4">
    <w:name w:val="List 4"/>
    <w:basedOn w:val="List3"/>
    <w:rsid w:val="00E849B1"/>
    <w:pPr>
      <w:ind w:left="1418"/>
    </w:pPr>
  </w:style>
  <w:style w:type="paragraph" w:styleId="List5">
    <w:name w:val="List 5"/>
    <w:basedOn w:val="List4"/>
    <w:rsid w:val="00E849B1"/>
    <w:pPr>
      <w:ind w:left="1702"/>
    </w:pPr>
  </w:style>
  <w:style w:type="paragraph" w:styleId="List">
    <w:name w:val="List"/>
    <w:basedOn w:val="Normal"/>
    <w:rsid w:val="00E849B1"/>
    <w:pPr>
      <w:ind w:left="568" w:hanging="284"/>
    </w:pPr>
    <w:rPr>
      <w:lang w:val="en-IN"/>
    </w:rPr>
  </w:style>
  <w:style w:type="paragraph" w:styleId="ListBullet">
    <w:name w:val="List Bullet"/>
    <w:basedOn w:val="List"/>
    <w:rsid w:val="00E849B1"/>
  </w:style>
  <w:style w:type="paragraph" w:styleId="ListBullet4">
    <w:name w:val="List Bullet 4"/>
    <w:basedOn w:val="ListBullet3"/>
    <w:rsid w:val="00E849B1"/>
    <w:pPr>
      <w:ind w:left="1418"/>
    </w:pPr>
  </w:style>
  <w:style w:type="paragraph" w:styleId="ListBullet5">
    <w:name w:val="List Bullet 5"/>
    <w:basedOn w:val="ListBullet4"/>
    <w:rsid w:val="00E849B1"/>
    <w:pPr>
      <w:ind w:left="1702"/>
    </w:pPr>
  </w:style>
  <w:style w:type="paragraph" w:customStyle="1" w:styleId="CRCoverPage">
    <w:name w:val="CR Cover Page"/>
    <w:rsid w:val="00E849B1"/>
    <w:pPr>
      <w:spacing w:after="120"/>
    </w:pPr>
    <w:rPr>
      <w:rFonts w:ascii="Arial" w:hAnsi="Arial"/>
      <w:lang w:eastAsia="en-US"/>
    </w:rPr>
  </w:style>
  <w:style w:type="paragraph" w:customStyle="1" w:styleId="tdoc-header">
    <w:name w:val="tdoc-header"/>
    <w:rsid w:val="00E849B1"/>
    <w:rPr>
      <w:rFonts w:ascii="Arial" w:hAnsi="Arial"/>
      <w:noProof/>
      <w:sz w:val="24"/>
      <w:lang w:eastAsia="en-US"/>
    </w:rPr>
  </w:style>
  <w:style w:type="character" w:styleId="Hyperlink">
    <w:name w:val="Hyperlink"/>
    <w:rsid w:val="00E849B1"/>
    <w:rPr>
      <w:color w:val="0000FF"/>
      <w:u w:val="single"/>
    </w:rPr>
  </w:style>
  <w:style w:type="character" w:styleId="CommentReference">
    <w:name w:val="annotation reference"/>
    <w:rsid w:val="00E849B1"/>
    <w:rPr>
      <w:sz w:val="16"/>
    </w:rPr>
  </w:style>
  <w:style w:type="paragraph" w:styleId="CommentText">
    <w:name w:val="annotation text"/>
    <w:basedOn w:val="Normal"/>
    <w:link w:val="CommentTextChar"/>
    <w:uiPriority w:val="99"/>
    <w:rsid w:val="00E849B1"/>
    <w:rPr>
      <w:lang w:val="en-IN"/>
    </w:rPr>
  </w:style>
  <w:style w:type="character" w:customStyle="1" w:styleId="CommentTextChar">
    <w:name w:val="Comment Text Char"/>
    <w:link w:val="CommentText"/>
    <w:uiPriority w:val="99"/>
    <w:rsid w:val="00E849B1"/>
    <w:rPr>
      <w:lang w:val="en-IN" w:eastAsia="en-US"/>
    </w:rPr>
  </w:style>
  <w:style w:type="character" w:styleId="FollowedHyperlink">
    <w:name w:val="FollowedHyperlink"/>
    <w:rsid w:val="00E849B1"/>
    <w:rPr>
      <w:color w:val="800080"/>
      <w:u w:val="single"/>
    </w:rPr>
  </w:style>
  <w:style w:type="paragraph" w:styleId="CommentSubject">
    <w:name w:val="annotation subject"/>
    <w:basedOn w:val="CommentText"/>
    <w:next w:val="CommentText"/>
    <w:link w:val="CommentSubjectChar"/>
    <w:uiPriority w:val="99"/>
    <w:rsid w:val="00E849B1"/>
    <w:rPr>
      <w:b/>
      <w:bCs/>
    </w:rPr>
  </w:style>
  <w:style w:type="character" w:customStyle="1" w:styleId="CommentSubjectChar">
    <w:name w:val="Comment Subject Char"/>
    <w:link w:val="CommentSubject"/>
    <w:uiPriority w:val="99"/>
    <w:rsid w:val="00E849B1"/>
    <w:rPr>
      <w:b/>
      <w:bCs/>
      <w:lang w:val="en-IN" w:eastAsia="en-US"/>
    </w:rPr>
  </w:style>
  <w:style w:type="paragraph" w:styleId="DocumentMap">
    <w:name w:val="Document Map"/>
    <w:basedOn w:val="Normal"/>
    <w:link w:val="DocumentMapChar"/>
    <w:uiPriority w:val="99"/>
    <w:rsid w:val="00E849B1"/>
    <w:pPr>
      <w:shd w:val="clear" w:color="auto" w:fill="000080"/>
    </w:pPr>
    <w:rPr>
      <w:rFonts w:ascii="Tahoma" w:hAnsi="Tahoma" w:cs="Tahoma"/>
      <w:lang w:val="en-IN"/>
    </w:rPr>
  </w:style>
  <w:style w:type="character" w:customStyle="1" w:styleId="DocumentMapChar">
    <w:name w:val="Document Map Char"/>
    <w:link w:val="DocumentMap"/>
    <w:uiPriority w:val="99"/>
    <w:rsid w:val="00E849B1"/>
    <w:rPr>
      <w:rFonts w:ascii="Tahoma" w:hAnsi="Tahoma" w:cs="Tahoma"/>
      <w:shd w:val="clear" w:color="auto" w:fill="000080"/>
      <w:lang w:val="en-IN" w:eastAsia="en-US"/>
    </w:rPr>
  </w:style>
  <w:style w:type="character" w:customStyle="1" w:styleId="Heading6Char">
    <w:name w:val="Heading 6 Char"/>
    <w:link w:val="Heading6"/>
    <w:rsid w:val="00E849B1"/>
    <w:rPr>
      <w:rFonts w:ascii="Arial" w:hAnsi="Arial"/>
      <w:lang w:val="x-none" w:eastAsia="en-US"/>
    </w:rPr>
  </w:style>
  <w:style w:type="character" w:customStyle="1" w:styleId="Heading7Char">
    <w:name w:val="Heading 7 Char"/>
    <w:link w:val="Heading7"/>
    <w:rsid w:val="00E849B1"/>
    <w:rPr>
      <w:rFonts w:ascii="Arial" w:hAnsi="Arial"/>
      <w:lang w:val="x-none" w:eastAsia="en-US"/>
    </w:rPr>
  </w:style>
  <w:style w:type="character" w:customStyle="1" w:styleId="Heading8Char">
    <w:name w:val="Heading 8 Char"/>
    <w:link w:val="Heading8"/>
    <w:rsid w:val="00E849B1"/>
    <w:rPr>
      <w:rFonts w:ascii="Arial" w:hAnsi="Arial"/>
      <w:sz w:val="36"/>
      <w:lang w:eastAsia="en-US"/>
    </w:rPr>
  </w:style>
  <w:style w:type="character" w:customStyle="1" w:styleId="Heading9Char">
    <w:name w:val="Heading 9 Char"/>
    <w:link w:val="Heading9"/>
    <w:uiPriority w:val="99"/>
    <w:rsid w:val="00E849B1"/>
    <w:rPr>
      <w:rFonts w:ascii="Arial" w:hAnsi="Arial"/>
      <w:sz w:val="36"/>
      <w:lang w:eastAsia="en-US"/>
    </w:rPr>
  </w:style>
  <w:style w:type="paragraph" w:styleId="NormalWeb">
    <w:name w:val="Normal (Web)"/>
    <w:basedOn w:val="Normal"/>
    <w:uiPriority w:val="99"/>
    <w:unhideWhenUsed/>
    <w:rsid w:val="00E849B1"/>
    <w:pPr>
      <w:spacing w:before="100" w:beforeAutospacing="1" w:after="100" w:afterAutospacing="1"/>
    </w:pPr>
    <w:rPr>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E849B1"/>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E849B1"/>
    <w:rPr>
      <w:rFonts w:ascii="Cambria" w:eastAsia="Times New Roman" w:hAnsi="Cambria" w:cs="Times New Roman"/>
      <w:b/>
      <w:bCs/>
      <w:color w:val="4F81BD"/>
      <w:lang w:val="en-GB"/>
    </w:rPr>
  </w:style>
  <w:style w:type="character" w:customStyle="1" w:styleId="HeaderChar">
    <w:name w:val="Header Char"/>
    <w:link w:val="Header"/>
    <w:uiPriority w:val="99"/>
    <w:rsid w:val="00E849B1"/>
    <w:rPr>
      <w:rFonts w:ascii="Arial" w:hAnsi="Arial"/>
      <w:b/>
      <w:noProof/>
      <w:sz w:val="18"/>
      <w:lang w:eastAsia="ja-JP" w:bidi="ar-SA"/>
    </w:rPr>
  </w:style>
  <w:style w:type="character" w:customStyle="1" w:styleId="FooterChar">
    <w:name w:val="Footer Char"/>
    <w:link w:val="Footer"/>
    <w:uiPriority w:val="99"/>
    <w:rsid w:val="00E849B1"/>
    <w:rPr>
      <w:rFonts w:ascii="Arial" w:hAnsi="Arial"/>
      <w:b/>
      <w:i/>
      <w:noProof/>
      <w:sz w:val="18"/>
      <w:lang w:eastAsia="ja-JP"/>
    </w:rPr>
  </w:style>
  <w:style w:type="paragraph" w:styleId="Caption">
    <w:name w:val="caption"/>
    <w:basedOn w:val="Normal"/>
    <w:next w:val="Normal"/>
    <w:uiPriority w:val="99"/>
    <w:semiHidden/>
    <w:unhideWhenUsed/>
    <w:qFormat/>
    <w:rsid w:val="00E849B1"/>
    <w:rPr>
      <w:rFonts w:eastAsia="Malgun Gothic"/>
      <w:b/>
      <w:bCs/>
      <w:lang w:val="en-IN"/>
    </w:rPr>
  </w:style>
  <w:style w:type="paragraph" w:customStyle="1" w:styleId="After0pt">
    <w:name w:val="After:  0 pt"/>
    <w:basedOn w:val="Normal"/>
    <w:uiPriority w:val="99"/>
    <w:rsid w:val="00E849B1"/>
    <w:pPr>
      <w:spacing w:after="0"/>
    </w:pPr>
    <w:rPr>
      <w:lang w:val="en-IN"/>
    </w:rPr>
  </w:style>
  <w:style w:type="paragraph" w:styleId="ListParagraph">
    <w:name w:val="List Paragraph"/>
    <w:basedOn w:val="Normal"/>
    <w:uiPriority w:val="34"/>
    <w:qFormat/>
    <w:rsid w:val="00E849B1"/>
    <w:pPr>
      <w:ind w:leftChars="400" w:left="800"/>
    </w:pPr>
    <w:rPr>
      <w:rFonts w:eastAsia="Malgun Gothic"/>
      <w:lang w:val="en-IN"/>
    </w:rPr>
  </w:style>
  <w:style w:type="character" w:customStyle="1" w:styleId="NOChar">
    <w:name w:val="NO Char"/>
    <w:locked/>
    <w:rsid w:val="00E849B1"/>
    <w:rPr>
      <w:lang w:val="en-GB"/>
    </w:rPr>
  </w:style>
  <w:style w:type="character" w:customStyle="1" w:styleId="TALChar">
    <w:name w:val="TAL Char"/>
    <w:locked/>
    <w:rsid w:val="00E849B1"/>
    <w:rPr>
      <w:rFonts w:ascii="Arial" w:hAnsi="Arial" w:cs="Arial"/>
      <w:sz w:val="18"/>
      <w:lang w:val="en-GB"/>
    </w:rPr>
  </w:style>
  <w:style w:type="paragraph" w:customStyle="1" w:styleId="TOChead">
    <w:name w:val="TOChead"/>
    <w:basedOn w:val="Normal"/>
    <w:uiPriority w:val="99"/>
    <w:rsid w:val="00E849B1"/>
    <w:pPr>
      <w:spacing w:before="120" w:after="60"/>
    </w:pPr>
    <w:rPr>
      <w:rFonts w:ascii="Arial" w:eastAsia="SimSun" w:hAnsi="Arial"/>
      <w:b/>
      <w:bCs/>
      <w:sz w:val="36"/>
      <w:lang w:val="en-IN"/>
    </w:rPr>
  </w:style>
  <w:style w:type="paragraph" w:customStyle="1" w:styleId="NormalBullet">
    <w:name w:val="Normal Bullet"/>
    <w:basedOn w:val="Normal"/>
    <w:uiPriority w:val="99"/>
    <w:rsid w:val="00E849B1"/>
    <w:pPr>
      <w:numPr>
        <w:numId w:val="26"/>
      </w:numPr>
      <w:spacing w:after="60"/>
    </w:pPr>
    <w:rPr>
      <w:rFonts w:eastAsia="SimSun"/>
      <w:lang w:val="en-IN"/>
    </w:rPr>
  </w:style>
  <w:style w:type="paragraph" w:customStyle="1" w:styleId="ZDID">
    <w:name w:val="ZDID"/>
    <w:basedOn w:val="Normal"/>
    <w:uiPriority w:val="99"/>
    <w:rsid w:val="00E849B1"/>
    <w:pPr>
      <w:widowControl w:val="0"/>
      <w:spacing w:after="0"/>
      <w:jc w:val="right"/>
    </w:pPr>
    <w:rPr>
      <w:rFonts w:ascii="Arial" w:eastAsia="SimSun" w:hAnsi="Arial"/>
      <w:noProof/>
      <w:sz w:val="32"/>
      <w:lang w:val="en-IN"/>
    </w:rPr>
  </w:style>
  <w:style w:type="character" w:customStyle="1" w:styleId="B1Char">
    <w:name w:val="B1 Char"/>
    <w:locked/>
    <w:rsid w:val="00E849B1"/>
    <w:rPr>
      <w:lang w:val="en-GB" w:eastAsia="en-US"/>
    </w:rPr>
  </w:style>
  <w:style w:type="character" w:customStyle="1" w:styleId="B2Char">
    <w:name w:val="B2 Char"/>
    <w:link w:val="B2"/>
    <w:rsid w:val="00E849B1"/>
    <w:rPr>
      <w:lang w:eastAsia="en-US"/>
    </w:rPr>
  </w:style>
  <w:style w:type="character" w:customStyle="1" w:styleId="EXCar">
    <w:name w:val="EX Car"/>
    <w:locked/>
    <w:rsid w:val="00E849B1"/>
    <w:rPr>
      <w:rFonts w:ascii="Times New Roman" w:hAnsi="Times New Roman"/>
      <w:lang w:eastAsia="en-US"/>
    </w:rPr>
  </w:style>
  <w:style w:type="paragraph" w:customStyle="1" w:styleId="TOCsep">
    <w:name w:val="TOCsep"/>
    <w:basedOn w:val="Normal"/>
    <w:uiPriority w:val="99"/>
    <w:rsid w:val="00E849B1"/>
    <w:pPr>
      <w:spacing w:after="0"/>
    </w:pPr>
    <w:rPr>
      <w:rFonts w:eastAsia="SimSun"/>
      <w:sz w:val="8"/>
      <w:lang w:val="en-IN"/>
    </w:rPr>
  </w:style>
  <w:style w:type="character" w:customStyle="1" w:styleId="NOChar2">
    <w:name w:val="NO Char2"/>
    <w:link w:val="NO"/>
    <w:locked/>
    <w:rsid w:val="00E849B1"/>
    <w:rPr>
      <w:lang w:eastAsia="en-US"/>
    </w:rPr>
  </w:style>
  <w:style w:type="paragraph" w:styleId="TOCHeading">
    <w:name w:val="TOC Heading"/>
    <w:basedOn w:val="Heading1"/>
    <w:next w:val="Normal"/>
    <w:uiPriority w:val="39"/>
    <w:semiHidden/>
    <w:unhideWhenUsed/>
    <w:qFormat/>
    <w:rsid w:val="00E849B1"/>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E849B1"/>
    <w:rPr>
      <w:lang w:eastAsia="en-US"/>
    </w:rPr>
  </w:style>
  <w:style w:type="numbering" w:customStyle="1" w:styleId="NoList1">
    <w:name w:val="No List1"/>
    <w:next w:val="NoList"/>
    <w:uiPriority w:val="99"/>
    <w:semiHidden/>
    <w:unhideWhenUsed/>
    <w:rsid w:val="00E849B1"/>
  </w:style>
  <w:style w:type="table" w:styleId="TableGrid">
    <w:name w:val="Table Grid"/>
    <w:basedOn w:val="TableNormal"/>
    <w:rsid w:val="00E849B1"/>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E849B1"/>
  </w:style>
  <w:style w:type="numbering" w:customStyle="1" w:styleId="NoList2">
    <w:name w:val="No List2"/>
    <w:next w:val="NoList"/>
    <w:semiHidden/>
    <w:rsid w:val="00E849B1"/>
  </w:style>
  <w:style w:type="character" w:customStyle="1" w:styleId="TALZchn">
    <w:name w:val="TAL Zchn"/>
    <w:link w:val="TAL"/>
    <w:rsid w:val="00E849B1"/>
    <w:rPr>
      <w:rFonts w:ascii="Arial" w:hAnsi="Arial"/>
      <w:sz w:val="18"/>
      <w:lang w:eastAsia="en-US"/>
    </w:rPr>
  </w:style>
  <w:style w:type="character" w:customStyle="1" w:styleId="TACChar">
    <w:name w:val="TAC Char"/>
    <w:link w:val="TAC"/>
    <w:rsid w:val="00E849B1"/>
    <w:rPr>
      <w:rFonts w:ascii="Arial" w:hAnsi="Arial"/>
      <w:sz w:val="18"/>
      <w:lang w:eastAsia="en-US"/>
    </w:rPr>
  </w:style>
  <w:style w:type="character" w:customStyle="1" w:styleId="TAHChar">
    <w:name w:val="TAH Char"/>
    <w:link w:val="TAH"/>
    <w:rsid w:val="00E849B1"/>
    <w:rPr>
      <w:rFonts w:ascii="Arial" w:hAnsi="Arial"/>
      <w:b/>
      <w:sz w:val="18"/>
      <w:lang w:eastAsia="en-US"/>
    </w:rPr>
  </w:style>
  <w:style w:type="character" w:customStyle="1" w:styleId="THChar">
    <w:name w:val="TH Char"/>
    <w:link w:val="TH"/>
    <w:locked/>
    <w:rsid w:val="00E849B1"/>
    <w:rPr>
      <w:rFonts w:ascii="Arial" w:hAnsi="Arial"/>
      <w:b/>
      <w:lang w:eastAsia="en-US"/>
    </w:rPr>
  </w:style>
  <w:style w:type="character" w:customStyle="1" w:styleId="TFChar">
    <w:name w:val="TF Char"/>
    <w:link w:val="TF"/>
    <w:locked/>
    <w:rsid w:val="00E849B1"/>
    <w:rPr>
      <w:rFonts w:ascii="Arial" w:hAnsi="Arial"/>
      <w:b/>
      <w:lang w:eastAsia="en-US"/>
    </w:rPr>
  </w:style>
  <w:style w:type="character" w:customStyle="1" w:styleId="PLChar">
    <w:name w:val="PL Char"/>
    <w:link w:val="PL"/>
    <w:locked/>
    <w:rsid w:val="00E849B1"/>
    <w:rPr>
      <w:rFonts w:ascii="Courier New" w:hAnsi="Courier New"/>
      <w:noProof/>
      <w:sz w:val="16"/>
      <w:lang w:eastAsia="en-US" w:bidi="ar-SA"/>
    </w:rPr>
  </w:style>
  <w:style w:type="character" w:customStyle="1" w:styleId="B3Char">
    <w:name w:val="B3 Char"/>
    <w:link w:val="B3"/>
    <w:rsid w:val="00E849B1"/>
    <w:rPr>
      <w:lang w:eastAsia="en-US"/>
    </w:rPr>
  </w:style>
  <w:style w:type="character" w:styleId="UnresolvedMention">
    <w:name w:val="Unresolved Mention"/>
    <w:uiPriority w:val="99"/>
    <w:semiHidden/>
    <w:unhideWhenUsed/>
    <w:rsid w:val="00EF1F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9" Type="http://schemas.openxmlformats.org/officeDocument/2006/relationships/oleObject" Target="embeddings/Microsoft_Visio_2003-2010_Drawing8.vsd"/><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image" Target="media/image10.emf"/><Relationship Id="rId42" Type="http://schemas.openxmlformats.org/officeDocument/2006/relationships/hyperlink" Target="file:///C:\dev\null" TargetMode="External"/><Relationship Id="rId47" Type="http://schemas.openxmlformats.org/officeDocument/2006/relationships/hyperlink" Target="http://www.w3.org/2001/04/xmlenc#Content" TargetMode="External"/><Relationship Id="rId50"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7.emf"/><Relationship Id="rId33" Type="http://schemas.openxmlformats.org/officeDocument/2006/relationships/oleObject" Target="embeddings/Microsoft_Visio_2003-2010_Drawing5.vsd"/><Relationship Id="rId38" Type="http://schemas.openxmlformats.org/officeDocument/2006/relationships/image" Target="media/image12.emf"/><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hyperlink" Target="http://www.w3.org/TR/xmldsig-core" TargetMode="External"/><Relationship Id="rId41"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sip:" TargetMode="External"/><Relationship Id="rId32" Type="http://schemas.openxmlformats.org/officeDocument/2006/relationships/image" Target="media/image9.emf"/><Relationship Id="rId37" Type="http://schemas.openxmlformats.org/officeDocument/2006/relationships/oleObject" Target="embeddings/Microsoft_Visio_2003-2010_Drawing7.vsd"/><Relationship Id="rId40" Type="http://schemas.openxmlformats.org/officeDocument/2006/relationships/hyperlink" Target="file:///C:\dev\null" TargetMode="External"/><Relationship Id="rId45" Type="http://schemas.openxmlformats.org/officeDocument/2006/relationships/hyperlink" Target="http://www.w3.org/2001/04/xmlenc#" TargetMode="External"/><Relationship Id="rId53"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yperlink" Target="sip:" TargetMode="External"/><Relationship Id="rId28" Type="http://schemas.openxmlformats.org/officeDocument/2006/relationships/hyperlink" Target="http://www.w3.org/TR/xmldsig-core" TargetMode="External"/><Relationship Id="rId36" Type="http://schemas.openxmlformats.org/officeDocument/2006/relationships/image" Target="media/image11.emf"/><Relationship Id="rId49" Type="http://schemas.openxmlformats.org/officeDocument/2006/relationships/hyperlink" Target="http://www.w3.org/2001/04/xmlenc#Content" TargetMode="Externa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oleObject" Target="embeddings/oleObject1.bin"/><Relationship Id="rId44" Type="http://schemas.openxmlformats.org/officeDocument/2006/relationships/hyperlink" Target="file:///C:\dev\null" TargetMode="External"/><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yperlink" Target="http://www.w3.org/TR/xmldsig-core/" TargetMode="External"/><Relationship Id="rId22" Type="http://schemas.openxmlformats.org/officeDocument/2006/relationships/oleObject" Target="embeddings/Microsoft_Visio_2003-2010_Drawing3.vsd"/><Relationship Id="rId27" Type="http://schemas.openxmlformats.org/officeDocument/2006/relationships/hyperlink" Target="http://www.w3.org/TR/xmldsig-core" TargetMode="External"/><Relationship Id="rId30" Type="http://schemas.openxmlformats.org/officeDocument/2006/relationships/image" Target="media/image8.emf"/><Relationship Id="rId35" Type="http://schemas.openxmlformats.org/officeDocument/2006/relationships/oleObject" Target="embeddings/Microsoft_Visio_2003-2010_Drawing6.vsd"/><Relationship Id="rId43" Type="http://schemas.openxmlformats.org/officeDocument/2006/relationships/hyperlink" Target="file:///C:\dev\null" TargetMode="External"/><Relationship Id="rId48" Type="http://schemas.openxmlformats.org/officeDocument/2006/relationships/hyperlink" Target="http://www.w3.org/2001/04/xmlenc#" TargetMode="External"/><Relationship Id="rId8" Type="http://schemas.openxmlformats.org/officeDocument/2006/relationships/webSettings" Target="webSetting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7D66E77-7CBD-4340-B07C-4BA4718A8B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3.xml><?xml version="1.0" encoding="utf-8"?>
<ds:datastoreItem xmlns:ds="http://schemas.openxmlformats.org/officeDocument/2006/customXml" ds:itemID="{CA2D83AA-8487-4C03-9650-C0DBB17E013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203767</Words>
  <Characters>1161475</Characters>
  <Application>Microsoft Office Word</Application>
  <DocSecurity>0</DocSecurity>
  <Lines>9678</Lines>
  <Paragraphs>2725</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1362517</CharactersWithSpaces>
  <SharedDoc>false</SharedDoc>
  <HyperlinkBase/>
  <HLinks>
    <vt:vector size="102" baseType="variant">
      <vt:variant>
        <vt:i4>3080288</vt:i4>
      </vt:variant>
      <vt:variant>
        <vt:i4>3027</vt:i4>
      </vt:variant>
      <vt:variant>
        <vt:i4>0</vt:i4>
      </vt:variant>
      <vt:variant>
        <vt:i4>5</vt:i4>
      </vt:variant>
      <vt:variant>
        <vt:lpwstr>http://www.w3.org/2001/04/xmlenc</vt:lpwstr>
      </vt:variant>
      <vt:variant>
        <vt:lpwstr>Content</vt:lpwstr>
      </vt:variant>
      <vt:variant>
        <vt:i4>5898248</vt:i4>
      </vt:variant>
      <vt:variant>
        <vt:i4>3024</vt:i4>
      </vt:variant>
      <vt:variant>
        <vt:i4>0</vt:i4>
      </vt:variant>
      <vt:variant>
        <vt:i4>5</vt:i4>
      </vt:variant>
      <vt:variant>
        <vt:lpwstr>http://www.w3.org/2001/04/xmlenc</vt:lpwstr>
      </vt:variant>
      <vt:variant>
        <vt:lpwstr/>
      </vt:variant>
      <vt:variant>
        <vt:i4>3080288</vt:i4>
      </vt:variant>
      <vt:variant>
        <vt:i4>3021</vt:i4>
      </vt:variant>
      <vt:variant>
        <vt:i4>0</vt:i4>
      </vt:variant>
      <vt:variant>
        <vt:i4>5</vt:i4>
      </vt:variant>
      <vt:variant>
        <vt:lpwstr>http://www.w3.org/2001/04/xmlenc</vt:lpwstr>
      </vt:variant>
      <vt:variant>
        <vt:lpwstr>Content</vt:lpwstr>
      </vt:variant>
      <vt:variant>
        <vt:i4>5898248</vt:i4>
      </vt:variant>
      <vt:variant>
        <vt:i4>3018</vt:i4>
      </vt:variant>
      <vt:variant>
        <vt:i4>0</vt:i4>
      </vt:variant>
      <vt:variant>
        <vt:i4>5</vt:i4>
      </vt:variant>
      <vt:variant>
        <vt:lpwstr>http://www.w3.org/2001/04/xmlenc</vt:lpwstr>
      </vt:variant>
      <vt:variant>
        <vt:lpwstr/>
      </vt:variant>
      <vt:variant>
        <vt:i4>5898248</vt:i4>
      </vt:variant>
      <vt:variant>
        <vt:i4>3015</vt:i4>
      </vt:variant>
      <vt:variant>
        <vt:i4>0</vt:i4>
      </vt:variant>
      <vt:variant>
        <vt:i4>5</vt:i4>
      </vt:variant>
      <vt:variant>
        <vt:lpwstr>http://www.w3.org/2001/04/xmlenc</vt:lpwstr>
      </vt:variant>
      <vt:variant>
        <vt:lpwstr/>
      </vt:variant>
      <vt:variant>
        <vt:i4>1048592</vt:i4>
      </vt:variant>
      <vt:variant>
        <vt:i4>3012</vt:i4>
      </vt:variant>
      <vt:variant>
        <vt:i4>0</vt:i4>
      </vt:variant>
      <vt:variant>
        <vt:i4>5</vt:i4>
      </vt:variant>
      <vt:variant>
        <vt:lpwstr>\dev\null</vt:lpwstr>
      </vt:variant>
      <vt:variant>
        <vt:lpwstr/>
      </vt:variant>
      <vt:variant>
        <vt:i4>1048592</vt:i4>
      </vt:variant>
      <vt:variant>
        <vt:i4>3009</vt:i4>
      </vt:variant>
      <vt:variant>
        <vt:i4>0</vt:i4>
      </vt:variant>
      <vt:variant>
        <vt:i4>5</vt:i4>
      </vt:variant>
      <vt:variant>
        <vt:lpwstr>\dev\null</vt:lpwstr>
      </vt:variant>
      <vt:variant>
        <vt:lpwstr/>
      </vt:variant>
      <vt:variant>
        <vt:i4>1048592</vt:i4>
      </vt:variant>
      <vt:variant>
        <vt:i4>3006</vt:i4>
      </vt:variant>
      <vt:variant>
        <vt:i4>0</vt:i4>
      </vt:variant>
      <vt:variant>
        <vt:i4>5</vt:i4>
      </vt:variant>
      <vt:variant>
        <vt:lpwstr>\dev\null</vt:lpwstr>
      </vt:variant>
      <vt:variant>
        <vt:lpwstr/>
      </vt:variant>
      <vt:variant>
        <vt:i4>1048592</vt:i4>
      </vt:variant>
      <vt:variant>
        <vt:i4>3003</vt:i4>
      </vt:variant>
      <vt:variant>
        <vt:i4>0</vt:i4>
      </vt:variant>
      <vt:variant>
        <vt:i4>5</vt:i4>
      </vt:variant>
      <vt:variant>
        <vt:lpwstr>\dev\null</vt:lpwstr>
      </vt:variant>
      <vt:variant>
        <vt:lpwstr/>
      </vt:variant>
      <vt:variant>
        <vt:i4>1048592</vt:i4>
      </vt:variant>
      <vt:variant>
        <vt:i4>3000</vt:i4>
      </vt:variant>
      <vt:variant>
        <vt:i4>0</vt:i4>
      </vt:variant>
      <vt:variant>
        <vt:i4>5</vt:i4>
      </vt:variant>
      <vt:variant>
        <vt:lpwstr>\dev\null</vt:lpwstr>
      </vt:variant>
      <vt:variant>
        <vt:lpwstr/>
      </vt:variant>
      <vt:variant>
        <vt:i4>4980754</vt:i4>
      </vt:variant>
      <vt:variant>
        <vt:i4>2982</vt:i4>
      </vt:variant>
      <vt:variant>
        <vt:i4>0</vt:i4>
      </vt:variant>
      <vt:variant>
        <vt:i4>5</vt:i4>
      </vt:variant>
      <vt:variant>
        <vt:lpwstr>http://www.w3.org/TR/xmldsig-core</vt:lpwstr>
      </vt:variant>
      <vt:variant>
        <vt:lpwstr/>
      </vt:variant>
      <vt:variant>
        <vt:i4>4980754</vt:i4>
      </vt:variant>
      <vt:variant>
        <vt:i4>2979</vt:i4>
      </vt:variant>
      <vt:variant>
        <vt:i4>0</vt:i4>
      </vt:variant>
      <vt:variant>
        <vt:i4>5</vt:i4>
      </vt:variant>
      <vt:variant>
        <vt:lpwstr>http://www.w3.org/TR/xmldsig-core</vt:lpwstr>
      </vt:variant>
      <vt:variant>
        <vt:lpwstr/>
      </vt:variant>
      <vt:variant>
        <vt:i4>4980754</vt:i4>
      </vt:variant>
      <vt:variant>
        <vt:i4>2976</vt:i4>
      </vt:variant>
      <vt:variant>
        <vt:i4>0</vt:i4>
      </vt:variant>
      <vt:variant>
        <vt:i4>5</vt:i4>
      </vt:variant>
      <vt:variant>
        <vt:lpwstr>http://www.w3.org/TR/xmldsig-core</vt:lpwstr>
      </vt:variant>
      <vt:variant>
        <vt:lpwstr/>
      </vt:variant>
      <vt:variant>
        <vt:i4>5439491</vt:i4>
      </vt:variant>
      <vt:variant>
        <vt:i4>2970</vt:i4>
      </vt:variant>
      <vt:variant>
        <vt:i4>0</vt:i4>
      </vt:variant>
      <vt:variant>
        <vt:i4>5</vt:i4>
      </vt:variant>
      <vt:variant>
        <vt:lpwstr>sip:</vt:lpwstr>
      </vt:variant>
      <vt:variant>
        <vt:lpwstr/>
      </vt:variant>
      <vt:variant>
        <vt:i4>5439491</vt:i4>
      </vt:variant>
      <vt:variant>
        <vt:i4>2967</vt:i4>
      </vt:variant>
      <vt:variant>
        <vt:i4>0</vt:i4>
      </vt:variant>
      <vt:variant>
        <vt:i4>5</vt:i4>
      </vt:variant>
      <vt:variant>
        <vt:lpwstr>sip:</vt:lpwstr>
      </vt:variant>
      <vt:variant>
        <vt:lpwstr/>
      </vt:variant>
      <vt:variant>
        <vt:i4>6488183</vt:i4>
      </vt:variant>
      <vt:variant>
        <vt:i4>2952</vt:i4>
      </vt:variant>
      <vt:variant>
        <vt:i4>0</vt:i4>
      </vt:variant>
      <vt:variant>
        <vt:i4>5</vt:i4>
      </vt:variant>
      <vt:variant>
        <vt:lpwstr>http://www.w3.org/TR/xmldsig-core/</vt:lpwstr>
      </vt:variant>
      <vt:variant>
        <vt:lpwstr/>
      </vt:variant>
      <vt:variant>
        <vt:i4>6488171</vt:i4>
      </vt:variant>
      <vt:variant>
        <vt:i4>2949</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16)</dc:subject>
  <dc:creator>MCC Support</dc:creator>
  <cp:keywords>Mission Critical Services, Video</cp:keywords>
  <dc:description/>
  <cp:lastModifiedBy>24.519_CR0027R3_(Rel-17)_IIoT</cp:lastModifiedBy>
  <cp:revision>3</cp:revision>
  <dcterms:created xsi:type="dcterms:W3CDTF">2021-06-27T22:08:00Z</dcterms:created>
  <dcterms:modified xsi:type="dcterms:W3CDTF">2021-06-27T22:08:00Z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ies>
</file>