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41A0227A"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AA67BF">
              <w:t>9</w:t>
            </w:r>
            <w:r w:rsidRPr="00A1115A">
              <w:t>.</w:t>
            </w:r>
            <w:bookmarkEnd w:id="3"/>
            <w:r w:rsidR="00290004" w:rsidRPr="00A1115A">
              <w:t>0</w:t>
            </w:r>
            <w:r w:rsidRPr="00A1115A">
              <w:t xml:space="preserve"> </w:t>
            </w:r>
            <w:r w:rsidRPr="00A1115A">
              <w:rPr>
                <w:sz w:val="32"/>
              </w:rPr>
              <w:t>(</w:t>
            </w:r>
            <w:bookmarkStart w:id="4" w:name="issueDate"/>
            <w:r w:rsidR="00AA67BF" w:rsidRPr="00A1115A">
              <w:rPr>
                <w:sz w:val="32"/>
              </w:rPr>
              <w:t>202</w:t>
            </w:r>
            <w:r w:rsidR="00AA67BF">
              <w:rPr>
                <w:sz w:val="32"/>
              </w:rPr>
              <w:t>3</w:t>
            </w:r>
            <w:r w:rsidRPr="00A1115A">
              <w:rPr>
                <w:sz w:val="32"/>
              </w:rPr>
              <w:t>-</w:t>
            </w:r>
            <w:bookmarkEnd w:id="4"/>
            <w:r w:rsidR="00AA67BF">
              <w:rPr>
                <w:sz w:val="32"/>
              </w:rPr>
              <w:t>03</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6947A10D" w:rsidR="00E16509" w:rsidRPr="00A1115A" w:rsidRDefault="00E16509" w:rsidP="00133525">
            <w:pPr>
              <w:pStyle w:val="FP"/>
              <w:jc w:val="center"/>
              <w:rPr>
                <w:noProof/>
                <w:sz w:val="18"/>
              </w:rPr>
            </w:pPr>
            <w:r w:rsidRPr="00A1115A">
              <w:rPr>
                <w:noProof/>
                <w:sz w:val="18"/>
              </w:rPr>
              <w:t xml:space="preserve">© </w:t>
            </w:r>
            <w:r w:rsidR="00AA67BF" w:rsidRPr="00A1115A">
              <w:rPr>
                <w:noProof/>
                <w:sz w:val="18"/>
              </w:rPr>
              <w:t>202</w:t>
            </w:r>
            <w:r w:rsidR="00AA67BF">
              <w:rPr>
                <w:noProof/>
                <w:sz w:val="18"/>
              </w:rPr>
              <w:t>3</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5C132046" w14:textId="77777777" w:rsidR="0076341B" w:rsidRDefault="0076341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64C9F64B" w14:textId="77777777" w:rsidR="0076341B" w:rsidRDefault="0076341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32FA856C" w14:textId="77777777" w:rsidR="0076341B" w:rsidRDefault="0076341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4FDD4278" w14:textId="77777777" w:rsidR="0076341B" w:rsidRDefault="0076341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764BE54F" w14:textId="77777777" w:rsidR="0076341B" w:rsidRDefault="0076341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58A9013B" w14:textId="77777777" w:rsidR="0076341B" w:rsidRDefault="0076341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66A1263F" w14:textId="77777777" w:rsidR="0076341B" w:rsidRDefault="0076341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4F453BB7" w14:textId="77777777" w:rsidR="0076341B" w:rsidRDefault="0076341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2E10CCD9" w14:textId="77777777" w:rsidR="0076341B" w:rsidRDefault="0076341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558F73DA" w14:textId="77777777" w:rsidR="0076341B" w:rsidRDefault="0076341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7B5C55EC" w14:textId="77777777" w:rsidR="0076341B" w:rsidRDefault="0076341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205935DF" w14:textId="77777777" w:rsidR="0076341B" w:rsidRDefault="0076341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25</w:t>
      </w:r>
    </w:p>
    <w:p w14:paraId="19747EA9" w14:textId="77777777" w:rsidR="0076341B" w:rsidRDefault="0076341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252BDA49" w14:textId="77777777" w:rsidR="0076341B" w:rsidRDefault="0076341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1E61E189" w14:textId="77777777" w:rsidR="0076341B" w:rsidRDefault="0076341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2C161565" w14:textId="77777777" w:rsidR="0076341B" w:rsidRDefault="0076341B">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663F8840" w14:textId="77777777" w:rsidR="0076341B" w:rsidRDefault="0076341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2E5AE0CF" w14:textId="77777777" w:rsidR="0076341B" w:rsidRDefault="0076341B">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6F6F2BB4" w14:textId="77777777" w:rsidR="0076341B" w:rsidRDefault="0076341B">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4F45AC">
        <w:rPr>
          <w:bCs/>
        </w:rPr>
        <w:t>two bands)</w:t>
      </w:r>
      <w:r>
        <w:tab/>
        <w:t>29</w:t>
      </w:r>
    </w:p>
    <w:p w14:paraId="16EC95AC" w14:textId="77777777" w:rsidR="0076341B" w:rsidRDefault="0076341B">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4F45AC">
        <w:rPr>
          <w:bCs/>
        </w:rPr>
        <w:t>three bands)</w:t>
      </w:r>
      <w:r>
        <w:tab/>
        <w:t>35</w:t>
      </w:r>
    </w:p>
    <w:p w14:paraId="0D36B5F0" w14:textId="77777777" w:rsidR="0076341B" w:rsidRDefault="0076341B">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4F45AC">
        <w:rPr>
          <w:bCs/>
        </w:rPr>
        <w:t>four bands)</w:t>
      </w:r>
      <w:r>
        <w:tab/>
        <w:t>40</w:t>
      </w:r>
    </w:p>
    <w:p w14:paraId="06EE727C" w14:textId="77777777" w:rsidR="0076341B" w:rsidRDefault="0076341B">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4F45AC">
        <w:rPr>
          <w:bCs/>
        </w:rPr>
        <w:t>five bands)</w:t>
      </w:r>
      <w:r>
        <w:tab/>
        <w:t>42</w:t>
      </w:r>
    </w:p>
    <w:p w14:paraId="04AABEAA" w14:textId="77777777" w:rsidR="0076341B" w:rsidRDefault="0076341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4F45AC">
        <w:rPr>
          <w:lang w:val="en-US" w:eastAsia="zh-CN"/>
        </w:rPr>
        <w:t>C</w:t>
      </w:r>
      <w:r>
        <w:tab/>
        <w:t>42</w:t>
      </w:r>
    </w:p>
    <w:p w14:paraId="25613B67" w14:textId="77777777" w:rsidR="0076341B" w:rsidRDefault="0076341B">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1E30A860" w14:textId="77777777" w:rsidR="0076341B" w:rsidRDefault="0076341B">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4F45AC">
        <w:rPr>
          <w:shd w:val="clear" w:color="auto" w:fill="FFFFFF"/>
        </w:rPr>
        <w:t>Operating bands for UL MIMO</w:t>
      </w:r>
      <w:r>
        <w:tab/>
        <w:t>44</w:t>
      </w:r>
    </w:p>
    <w:p w14:paraId="4BB82911" w14:textId="77777777" w:rsidR="0076341B" w:rsidRDefault="0076341B">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45</w:t>
      </w:r>
    </w:p>
    <w:p w14:paraId="730C41DF" w14:textId="77777777" w:rsidR="0076341B" w:rsidRDefault="0076341B">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45</w:t>
      </w:r>
    </w:p>
    <w:p w14:paraId="3847F9E7" w14:textId="77777777" w:rsidR="0076341B" w:rsidRDefault="0076341B">
      <w:pPr>
        <w:pStyle w:val="TOC3"/>
        <w:rPr>
          <w:rFonts w:asciiTheme="minorHAnsi" w:eastAsiaTheme="minorEastAsia" w:hAnsiTheme="minorHAnsi" w:cstheme="minorBidi"/>
          <w:sz w:val="22"/>
          <w:szCs w:val="22"/>
          <w:lang w:eastAsia="en-GB"/>
        </w:rPr>
      </w:pPr>
      <w:r w:rsidRPr="004F45AC">
        <w:rPr>
          <w:rFonts w:eastAsiaTheme="minorEastAsia"/>
        </w:rPr>
        <w:t>5.2E.2</w:t>
      </w:r>
      <w:r>
        <w:rPr>
          <w:rFonts w:asciiTheme="minorHAnsi" w:eastAsiaTheme="minorEastAsia" w:hAnsiTheme="minorHAnsi" w:cstheme="minorBidi"/>
          <w:sz w:val="22"/>
          <w:szCs w:val="22"/>
          <w:lang w:eastAsia="en-GB"/>
        </w:rPr>
        <w:tab/>
      </w:r>
      <w:r w:rsidRPr="004F45AC">
        <w:rPr>
          <w:rFonts w:eastAsiaTheme="minorEastAsia"/>
        </w:rPr>
        <w:t>V2X operating bands for con-current operation</w:t>
      </w:r>
      <w:r>
        <w:tab/>
        <w:t>45</w:t>
      </w:r>
    </w:p>
    <w:p w14:paraId="3C4AF05B" w14:textId="77777777" w:rsidR="0076341B" w:rsidRDefault="0076341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46</w:t>
      </w:r>
    </w:p>
    <w:p w14:paraId="21F399F1" w14:textId="77777777" w:rsidR="0076341B" w:rsidRDefault="0076341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46</w:t>
      </w:r>
    </w:p>
    <w:p w14:paraId="196585F3" w14:textId="77777777" w:rsidR="0076341B" w:rsidRDefault="0076341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48</w:t>
      </w:r>
    </w:p>
    <w:p w14:paraId="66D0751F" w14:textId="77777777" w:rsidR="0076341B" w:rsidRDefault="0076341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48</w:t>
      </w:r>
    </w:p>
    <w:p w14:paraId="662A08CA" w14:textId="77777777" w:rsidR="0076341B" w:rsidRDefault="0076341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50</w:t>
      </w:r>
    </w:p>
    <w:p w14:paraId="75A0281D" w14:textId="77777777" w:rsidR="0076341B" w:rsidRDefault="0076341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50</w:t>
      </w:r>
    </w:p>
    <w:p w14:paraId="1C2FCE9B" w14:textId="77777777" w:rsidR="0076341B" w:rsidRDefault="0076341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54</w:t>
      </w:r>
    </w:p>
    <w:p w14:paraId="7115E3B3" w14:textId="77777777" w:rsidR="0076341B" w:rsidRDefault="0076341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55</w:t>
      </w:r>
    </w:p>
    <w:p w14:paraId="6FCD5099" w14:textId="77777777" w:rsidR="0076341B" w:rsidRDefault="0076341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55</w:t>
      </w:r>
    </w:p>
    <w:p w14:paraId="3299E01D" w14:textId="77777777" w:rsidR="0076341B" w:rsidRDefault="0076341B">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56</w:t>
      </w:r>
    </w:p>
    <w:p w14:paraId="54378CFA" w14:textId="77777777" w:rsidR="0076341B" w:rsidRDefault="0076341B">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56</w:t>
      </w:r>
    </w:p>
    <w:p w14:paraId="722847DB" w14:textId="77777777" w:rsidR="0076341B" w:rsidRDefault="0076341B">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57</w:t>
      </w:r>
    </w:p>
    <w:p w14:paraId="0E599220" w14:textId="77777777" w:rsidR="0076341B" w:rsidRDefault="0076341B">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57</w:t>
      </w:r>
    </w:p>
    <w:p w14:paraId="1D4788F4" w14:textId="77777777" w:rsidR="0076341B" w:rsidRDefault="0076341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58</w:t>
      </w:r>
    </w:p>
    <w:p w14:paraId="5C5DBC60" w14:textId="77777777" w:rsidR="0076341B" w:rsidRDefault="0076341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58</w:t>
      </w:r>
    </w:p>
    <w:p w14:paraId="13109082" w14:textId="77777777" w:rsidR="0076341B" w:rsidRDefault="0076341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60</w:t>
      </w:r>
    </w:p>
    <w:p w14:paraId="7D8498B3" w14:textId="77777777" w:rsidR="0076341B" w:rsidRDefault="0076341B">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62</w:t>
      </w:r>
    </w:p>
    <w:p w14:paraId="62E3042F" w14:textId="77777777" w:rsidR="0076341B" w:rsidRDefault="0076341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62</w:t>
      </w:r>
    </w:p>
    <w:p w14:paraId="3A247456" w14:textId="77777777" w:rsidR="0076341B" w:rsidRDefault="0076341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62</w:t>
      </w:r>
    </w:p>
    <w:p w14:paraId="238FEB59" w14:textId="77777777" w:rsidR="0076341B" w:rsidRDefault="0076341B">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62</w:t>
      </w:r>
    </w:p>
    <w:p w14:paraId="63448295" w14:textId="77777777" w:rsidR="0076341B" w:rsidRDefault="0076341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62</w:t>
      </w:r>
    </w:p>
    <w:p w14:paraId="56527262" w14:textId="77777777" w:rsidR="0076341B" w:rsidRDefault="0076341B">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62</w:t>
      </w:r>
    </w:p>
    <w:p w14:paraId="33FAF4CA" w14:textId="77777777" w:rsidR="0076341B" w:rsidRDefault="0076341B">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63</w:t>
      </w:r>
    </w:p>
    <w:p w14:paraId="3D8DC565" w14:textId="77777777" w:rsidR="0076341B" w:rsidRDefault="0076341B">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63</w:t>
      </w:r>
    </w:p>
    <w:p w14:paraId="02DA8FA2" w14:textId="77777777" w:rsidR="0076341B" w:rsidRDefault="0076341B">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67</w:t>
      </w:r>
    </w:p>
    <w:p w14:paraId="15C4E876" w14:textId="77777777" w:rsidR="0076341B" w:rsidRDefault="0076341B">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67</w:t>
      </w:r>
    </w:p>
    <w:p w14:paraId="3E16A999" w14:textId="77777777" w:rsidR="0076341B" w:rsidRDefault="0076341B">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68</w:t>
      </w:r>
    </w:p>
    <w:p w14:paraId="06751BF1" w14:textId="77777777" w:rsidR="0076341B" w:rsidRDefault="0076341B">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71</w:t>
      </w:r>
    </w:p>
    <w:p w14:paraId="55BD995B" w14:textId="77777777" w:rsidR="0076341B" w:rsidRDefault="0076341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72</w:t>
      </w:r>
    </w:p>
    <w:p w14:paraId="65B129B9" w14:textId="77777777" w:rsidR="0076341B" w:rsidRDefault="0076341B">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72</w:t>
      </w:r>
    </w:p>
    <w:p w14:paraId="589A8D1A" w14:textId="77777777" w:rsidR="0076341B" w:rsidRDefault="0076341B">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73</w:t>
      </w:r>
    </w:p>
    <w:p w14:paraId="3C23F1B1" w14:textId="77777777" w:rsidR="0076341B" w:rsidRDefault="0076341B">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73</w:t>
      </w:r>
    </w:p>
    <w:p w14:paraId="49FBE592" w14:textId="77777777" w:rsidR="0076341B" w:rsidRDefault="0076341B">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73</w:t>
      </w:r>
    </w:p>
    <w:p w14:paraId="5FA2FCCF"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5.4B</w:t>
      </w:r>
      <w:r>
        <w:rPr>
          <w:rFonts w:asciiTheme="minorHAnsi" w:eastAsiaTheme="minorEastAsia" w:hAnsiTheme="minorHAnsi" w:cstheme="minorBidi"/>
          <w:sz w:val="22"/>
          <w:szCs w:val="22"/>
          <w:lang w:eastAsia="en-GB"/>
        </w:rPr>
        <w:tab/>
      </w:r>
      <w:r>
        <w:t>Reserved</w:t>
      </w:r>
      <w:r>
        <w:tab/>
        <w:t>73</w:t>
      </w:r>
    </w:p>
    <w:p w14:paraId="0AC98B30"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5.4C</w:t>
      </w:r>
      <w:r>
        <w:rPr>
          <w:rFonts w:asciiTheme="minorHAnsi" w:eastAsiaTheme="minorEastAsia" w:hAnsiTheme="minorHAnsi" w:cstheme="minorBidi"/>
          <w:sz w:val="22"/>
          <w:szCs w:val="22"/>
          <w:lang w:eastAsia="en-GB"/>
        </w:rPr>
        <w:tab/>
      </w:r>
      <w:r>
        <w:t>Reserved</w:t>
      </w:r>
      <w:r>
        <w:tab/>
        <w:t>73</w:t>
      </w:r>
    </w:p>
    <w:p w14:paraId="70ED58D2" w14:textId="77777777" w:rsidR="0076341B" w:rsidRDefault="0076341B">
      <w:pPr>
        <w:pStyle w:val="TOC2"/>
        <w:rPr>
          <w:rFonts w:asciiTheme="minorHAnsi" w:eastAsiaTheme="minorEastAsia" w:hAnsiTheme="minorHAnsi" w:cstheme="minorBidi"/>
          <w:sz w:val="22"/>
          <w:szCs w:val="22"/>
          <w:lang w:eastAsia="en-GB"/>
        </w:rPr>
      </w:pPr>
      <w:r w:rsidRPr="004F45AC">
        <w:rPr>
          <w:lang w:val="fi-FI"/>
        </w:rPr>
        <w:t>5.4D</w:t>
      </w:r>
      <w:r>
        <w:rPr>
          <w:rFonts w:asciiTheme="minorHAnsi" w:eastAsiaTheme="minorEastAsia" w:hAnsiTheme="minorHAnsi" w:cstheme="minorBidi"/>
          <w:sz w:val="22"/>
          <w:szCs w:val="22"/>
          <w:lang w:eastAsia="en-GB"/>
        </w:rPr>
        <w:tab/>
      </w:r>
      <w:r>
        <w:t>Reserved</w:t>
      </w:r>
      <w:r>
        <w:tab/>
        <w:t>73</w:t>
      </w:r>
    </w:p>
    <w:p w14:paraId="5C756CD2" w14:textId="77777777" w:rsidR="0076341B" w:rsidRDefault="0076341B">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73</w:t>
      </w:r>
    </w:p>
    <w:p w14:paraId="1FDC89EF" w14:textId="77777777" w:rsidR="0076341B" w:rsidRDefault="0076341B">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73</w:t>
      </w:r>
    </w:p>
    <w:p w14:paraId="6AA460E6" w14:textId="77777777" w:rsidR="0076341B" w:rsidRDefault="0076341B">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74</w:t>
      </w:r>
    </w:p>
    <w:p w14:paraId="3F2657E8" w14:textId="77777777" w:rsidR="0076341B" w:rsidRDefault="0076341B">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74</w:t>
      </w:r>
    </w:p>
    <w:p w14:paraId="3D073EE4" w14:textId="77777777" w:rsidR="0076341B" w:rsidRDefault="0076341B">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74</w:t>
      </w:r>
    </w:p>
    <w:p w14:paraId="5A0481F9" w14:textId="77777777" w:rsidR="0076341B" w:rsidRDefault="0076341B">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74</w:t>
      </w:r>
    </w:p>
    <w:p w14:paraId="79FB22CB" w14:textId="77777777" w:rsidR="0076341B" w:rsidRDefault="0076341B">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74</w:t>
      </w:r>
    </w:p>
    <w:p w14:paraId="3272B0D2" w14:textId="77777777" w:rsidR="0076341B" w:rsidRDefault="0076341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74</w:t>
      </w:r>
    </w:p>
    <w:p w14:paraId="74F6317E" w14:textId="77777777" w:rsidR="0076341B" w:rsidRDefault="0076341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74</w:t>
      </w:r>
    </w:p>
    <w:p w14:paraId="23D59A5F" w14:textId="77777777" w:rsidR="0076341B" w:rsidRDefault="0076341B">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74</w:t>
      </w:r>
    </w:p>
    <w:p w14:paraId="5490020E" w14:textId="77777777" w:rsidR="0076341B" w:rsidRDefault="0076341B">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75</w:t>
      </w:r>
    </w:p>
    <w:p w14:paraId="33ABC13B" w14:textId="77777777" w:rsidR="0076341B" w:rsidRDefault="0076341B">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80</w:t>
      </w:r>
    </w:p>
    <w:p w14:paraId="5F20CEB8" w14:textId="77777777" w:rsidR="0076341B" w:rsidRDefault="0076341B">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84</w:t>
      </w:r>
    </w:p>
    <w:p w14:paraId="08A76454" w14:textId="77777777" w:rsidR="0076341B" w:rsidRDefault="0076341B">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4F45AC">
        <w:rPr>
          <w:bCs/>
        </w:rPr>
        <w:t>two bands)</w:t>
      </w:r>
      <w:r>
        <w:tab/>
        <w:t>84</w:t>
      </w:r>
    </w:p>
    <w:p w14:paraId="18C0AB2E" w14:textId="77777777" w:rsidR="0076341B" w:rsidRDefault="0076341B">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4F45AC">
        <w:rPr>
          <w:bCs/>
        </w:rPr>
        <w:t>three bands)</w:t>
      </w:r>
      <w:r>
        <w:tab/>
        <w:t>121</w:t>
      </w:r>
    </w:p>
    <w:p w14:paraId="3273D42F" w14:textId="77777777" w:rsidR="0076341B" w:rsidRDefault="0076341B">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4F45AC">
        <w:rPr>
          <w:bCs/>
        </w:rPr>
        <w:t>four bands)</w:t>
      </w:r>
      <w:r>
        <w:tab/>
        <w:t>184</w:t>
      </w:r>
    </w:p>
    <w:p w14:paraId="209FEC10" w14:textId="77777777" w:rsidR="0076341B" w:rsidRDefault="0076341B">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4F45AC">
        <w:rPr>
          <w:bCs/>
        </w:rPr>
        <w:t>five bands)</w:t>
      </w:r>
      <w:r>
        <w:tab/>
        <w:t>219</w:t>
      </w:r>
    </w:p>
    <w:p w14:paraId="322FE540" w14:textId="77777777" w:rsidR="0076341B" w:rsidRDefault="0076341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4F45AC">
        <w:rPr>
          <w:lang w:val="en-US" w:eastAsia="zh-CN"/>
        </w:rPr>
        <w:t>Configurations</w:t>
      </w:r>
      <w:r>
        <w:rPr>
          <w:lang w:eastAsia="en-GB"/>
        </w:rPr>
        <w:t xml:space="preserve"> for D</w:t>
      </w:r>
      <w:r w:rsidRPr="004F45AC">
        <w:rPr>
          <w:lang w:val="en-US" w:eastAsia="zh-CN"/>
        </w:rPr>
        <w:t>C</w:t>
      </w:r>
      <w:r>
        <w:tab/>
        <w:t>222</w:t>
      </w:r>
    </w:p>
    <w:p w14:paraId="727A8E01" w14:textId="77777777" w:rsidR="0076341B" w:rsidRDefault="0076341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228</w:t>
      </w:r>
    </w:p>
    <w:p w14:paraId="62A6C0AF" w14:textId="77777777" w:rsidR="0076341B" w:rsidRDefault="0076341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323AF163" w14:textId="77777777" w:rsidR="0076341B" w:rsidRDefault="0076341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1A4B2774" w14:textId="77777777" w:rsidR="0076341B" w:rsidRDefault="0076341B">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5035415D" w14:textId="77777777" w:rsidR="0076341B" w:rsidRDefault="0076341B">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26197DC7" w14:textId="77777777" w:rsidR="0076341B" w:rsidRDefault="0076341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3AFB11D6" w14:textId="77777777" w:rsidR="0076341B" w:rsidRDefault="0076341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4CE810B7" w14:textId="77777777" w:rsidR="0076341B" w:rsidRDefault="0076341B">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233</w:t>
      </w:r>
    </w:p>
    <w:p w14:paraId="7DD60B60" w14:textId="77777777" w:rsidR="0076341B" w:rsidRDefault="0076341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233</w:t>
      </w:r>
    </w:p>
    <w:p w14:paraId="177F6C58" w14:textId="77777777" w:rsidR="0076341B" w:rsidRDefault="0076341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236</w:t>
      </w:r>
    </w:p>
    <w:p w14:paraId="0E6C3939" w14:textId="77777777" w:rsidR="0076341B" w:rsidRDefault="0076341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236</w:t>
      </w:r>
    </w:p>
    <w:p w14:paraId="68DBFD98" w14:textId="77777777" w:rsidR="0076341B" w:rsidRDefault="0076341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241</w:t>
      </w:r>
    </w:p>
    <w:p w14:paraId="5A9CB1C5" w14:textId="77777777" w:rsidR="0076341B" w:rsidRDefault="0076341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242</w:t>
      </w:r>
    </w:p>
    <w:p w14:paraId="485CAE94" w14:textId="77777777" w:rsidR="0076341B" w:rsidRDefault="0076341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242</w:t>
      </w:r>
    </w:p>
    <w:p w14:paraId="26A23FB4" w14:textId="77777777" w:rsidR="0076341B" w:rsidRDefault="0076341B">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246</w:t>
      </w:r>
    </w:p>
    <w:p w14:paraId="3972B15C" w14:textId="77777777" w:rsidR="0076341B" w:rsidRDefault="0076341B">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247</w:t>
      </w:r>
    </w:p>
    <w:p w14:paraId="000AEF84" w14:textId="77777777" w:rsidR="0076341B" w:rsidRDefault="0076341B">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248</w:t>
      </w:r>
    </w:p>
    <w:p w14:paraId="3E934D4E" w14:textId="77777777" w:rsidR="0076341B" w:rsidRDefault="0076341B">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248</w:t>
      </w:r>
    </w:p>
    <w:p w14:paraId="34098593" w14:textId="77777777" w:rsidR="0076341B" w:rsidRDefault="0076341B">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249</w:t>
      </w:r>
    </w:p>
    <w:p w14:paraId="6C563084" w14:textId="77777777" w:rsidR="0076341B" w:rsidRDefault="0076341B">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249</w:t>
      </w:r>
    </w:p>
    <w:p w14:paraId="4190292C" w14:textId="77777777" w:rsidR="0076341B" w:rsidRDefault="0076341B">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250</w:t>
      </w:r>
    </w:p>
    <w:p w14:paraId="52884224" w14:textId="77777777" w:rsidR="0076341B" w:rsidRDefault="0076341B">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250</w:t>
      </w:r>
    </w:p>
    <w:p w14:paraId="505E5204" w14:textId="77777777" w:rsidR="0076341B" w:rsidRDefault="0076341B">
      <w:pPr>
        <w:pStyle w:val="TOC4"/>
        <w:rPr>
          <w:rFonts w:asciiTheme="minorHAnsi" w:eastAsiaTheme="minorEastAsia" w:hAnsiTheme="minorHAnsi" w:cstheme="minorBidi"/>
          <w:sz w:val="22"/>
          <w:szCs w:val="22"/>
          <w:lang w:eastAsia="en-GB"/>
        </w:rPr>
      </w:pPr>
      <w:r>
        <w:t>6.2.3.1</w:t>
      </w:r>
      <w:r w:rsidRPr="004F45AC">
        <w:rPr>
          <w:lang w:val="en-US" w:eastAsia="zh-CN"/>
        </w:rPr>
        <w:t>3</w:t>
      </w:r>
      <w:r>
        <w:rPr>
          <w:rFonts w:asciiTheme="minorHAnsi" w:eastAsiaTheme="minorEastAsia" w:hAnsiTheme="minorHAnsi" w:cstheme="minorBidi"/>
          <w:sz w:val="22"/>
          <w:szCs w:val="22"/>
          <w:lang w:eastAsia="en-GB"/>
        </w:rPr>
        <w:tab/>
      </w:r>
      <w:r>
        <w:t>A-MPR for NS_</w:t>
      </w:r>
      <w:r w:rsidRPr="004F45AC">
        <w:rPr>
          <w:lang w:val="en-US" w:eastAsia="zh-CN"/>
        </w:rPr>
        <w:t>18</w:t>
      </w:r>
      <w:r>
        <w:tab/>
        <w:t>251</w:t>
      </w:r>
    </w:p>
    <w:p w14:paraId="4D7D55B8" w14:textId="77777777" w:rsidR="0076341B" w:rsidRDefault="0076341B">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252</w:t>
      </w:r>
    </w:p>
    <w:p w14:paraId="5C4E4DC2" w14:textId="77777777" w:rsidR="0076341B" w:rsidRDefault="0076341B">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4F45AC">
        <w:rPr>
          <w:lang w:val="en-US" w:eastAsia="zh-CN"/>
        </w:rPr>
        <w:t>24</w:t>
      </w:r>
      <w:r>
        <w:tab/>
        <w:t>253</w:t>
      </w:r>
    </w:p>
    <w:p w14:paraId="4309E41E" w14:textId="77777777" w:rsidR="0076341B" w:rsidRDefault="0076341B">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254</w:t>
      </w:r>
    </w:p>
    <w:p w14:paraId="6D81282A" w14:textId="77777777" w:rsidR="0076341B" w:rsidRDefault="0076341B">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4F45AC">
        <w:rPr>
          <w:lang w:val="en-US" w:eastAsia="zh-CN"/>
        </w:rPr>
        <w:t>46</w:t>
      </w:r>
      <w:r>
        <w:tab/>
        <w:t>255</w:t>
      </w:r>
    </w:p>
    <w:p w14:paraId="0EEEC839" w14:textId="77777777" w:rsidR="0076341B" w:rsidRDefault="0076341B">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256</w:t>
      </w:r>
    </w:p>
    <w:p w14:paraId="7983FB02" w14:textId="77777777" w:rsidR="0076341B" w:rsidRDefault="0076341B">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257</w:t>
      </w:r>
    </w:p>
    <w:p w14:paraId="574186CB" w14:textId="77777777" w:rsidR="0076341B" w:rsidRDefault="0076341B">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4F45AC">
        <w:rPr>
          <w:lang w:val="en-US" w:eastAsia="zh-CN"/>
        </w:rPr>
        <w:t>44</w:t>
      </w:r>
      <w:r>
        <w:tab/>
        <w:t>259</w:t>
      </w:r>
    </w:p>
    <w:p w14:paraId="07DCF862" w14:textId="77777777" w:rsidR="0076341B" w:rsidRDefault="0076341B">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260</w:t>
      </w:r>
    </w:p>
    <w:p w14:paraId="43318AE3" w14:textId="77777777" w:rsidR="0076341B" w:rsidRDefault="0076341B">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260</w:t>
      </w:r>
    </w:p>
    <w:p w14:paraId="5EAA04A6" w14:textId="77777777" w:rsidR="0076341B" w:rsidRDefault="0076341B">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260</w:t>
      </w:r>
    </w:p>
    <w:p w14:paraId="3B813A82" w14:textId="77777777" w:rsidR="0076341B" w:rsidRDefault="0076341B">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261</w:t>
      </w:r>
    </w:p>
    <w:p w14:paraId="67AE5DC6" w14:textId="77777777" w:rsidR="0076341B" w:rsidRDefault="0076341B">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262</w:t>
      </w:r>
    </w:p>
    <w:p w14:paraId="275058E3" w14:textId="77777777" w:rsidR="0076341B" w:rsidRDefault="0076341B">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4F45AC">
        <w:rPr>
          <w:lang w:val="en-US" w:eastAsia="zh-CN"/>
        </w:rPr>
        <w:t>48</w:t>
      </w:r>
      <w:r>
        <w:tab/>
        <w:t>262</w:t>
      </w:r>
    </w:p>
    <w:p w14:paraId="506EBBC7" w14:textId="77777777" w:rsidR="0076341B" w:rsidRDefault="0076341B">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4F45AC">
        <w:rPr>
          <w:lang w:val="en-US" w:eastAsia="zh-CN"/>
        </w:rPr>
        <w:t>49</w:t>
      </w:r>
      <w:r>
        <w:tab/>
        <w:t>264</w:t>
      </w:r>
    </w:p>
    <w:p w14:paraId="4326ADCA" w14:textId="77777777" w:rsidR="0076341B" w:rsidRDefault="0076341B">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266</w:t>
      </w:r>
    </w:p>
    <w:p w14:paraId="3DE5F8D2" w14:textId="77777777" w:rsidR="0076341B" w:rsidRDefault="0076341B">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267</w:t>
      </w:r>
    </w:p>
    <w:p w14:paraId="3A877358" w14:textId="77777777" w:rsidR="0076341B" w:rsidRDefault="0076341B">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267</w:t>
      </w:r>
    </w:p>
    <w:p w14:paraId="7960D5C0" w14:textId="77777777" w:rsidR="0076341B" w:rsidRDefault="0076341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268</w:t>
      </w:r>
    </w:p>
    <w:p w14:paraId="12F51E57" w14:textId="77777777" w:rsidR="0076341B" w:rsidRDefault="0076341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271</w:t>
      </w:r>
    </w:p>
    <w:p w14:paraId="60999F2F" w14:textId="77777777" w:rsidR="0076341B" w:rsidRDefault="0076341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271</w:t>
      </w:r>
    </w:p>
    <w:p w14:paraId="007CB508" w14:textId="77777777" w:rsidR="0076341B" w:rsidRDefault="0076341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271</w:t>
      </w:r>
    </w:p>
    <w:p w14:paraId="4B39970C" w14:textId="77777777" w:rsidR="0076341B" w:rsidRDefault="0076341B">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271</w:t>
      </w:r>
    </w:p>
    <w:p w14:paraId="7B648877" w14:textId="77777777" w:rsidR="0076341B" w:rsidRDefault="0076341B">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271</w:t>
      </w:r>
    </w:p>
    <w:p w14:paraId="5AD4321E" w14:textId="77777777" w:rsidR="0076341B" w:rsidRDefault="0076341B">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277</w:t>
      </w:r>
    </w:p>
    <w:p w14:paraId="19939087" w14:textId="77777777" w:rsidR="0076341B" w:rsidRDefault="0076341B">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277</w:t>
      </w:r>
    </w:p>
    <w:p w14:paraId="4D1C4689" w14:textId="77777777" w:rsidR="0076341B" w:rsidRDefault="0076341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277</w:t>
      </w:r>
    </w:p>
    <w:p w14:paraId="50CAD826" w14:textId="77777777" w:rsidR="0076341B" w:rsidRDefault="0076341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277</w:t>
      </w:r>
    </w:p>
    <w:p w14:paraId="10D3169B" w14:textId="77777777" w:rsidR="0076341B" w:rsidRDefault="0076341B">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280</w:t>
      </w:r>
    </w:p>
    <w:p w14:paraId="0D16E1E6" w14:textId="77777777" w:rsidR="0076341B" w:rsidRDefault="0076341B">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280</w:t>
      </w:r>
    </w:p>
    <w:p w14:paraId="41E4E0C3" w14:textId="77777777" w:rsidR="0076341B" w:rsidRDefault="0076341B">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281</w:t>
      </w:r>
    </w:p>
    <w:p w14:paraId="048F7920" w14:textId="77777777" w:rsidR="0076341B" w:rsidRDefault="0076341B">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281</w:t>
      </w:r>
    </w:p>
    <w:p w14:paraId="0F2683C4" w14:textId="77777777" w:rsidR="0076341B" w:rsidRDefault="0076341B">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282</w:t>
      </w:r>
    </w:p>
    <w:p w14:paraId="5399A016" w14:textId="77777777" w:rsidR="0076341B" w:rsidRDefault="0076341B">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282</w:t>
      </w:r>
    </w:p>
    <w:p w14:paraId="479F5A70" w14:textId="77777777" w:rsidR="0076341B" w:rsidRDefault="0076341B">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282</w:t>
      </w:r>
    </w:p>
    <w:p w14:paraId="475D4A7C" w14:textId="77777777" w:rsidR="0076341B" w:rsidRDefault="0076341B">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283</w:t>
      </w:r>
    </w:p>
    <w:p w14:paraId="60FF620B" w14:textId="77777777" w:rsidR="0076341B" w:rsidRDefault="0076341B">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283</w:t>
      </w:r>
    </w:p>
    <w:p w14:paraId="40612885" w14:textId="77777777" w:rsidR="0076341B" w:rsidRDefault="0076341B">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283</w:t>
      </w:r>
    </w:p>
    <w:p w14:paraId="6A5C5F10" w14:textId="77777777" w:rsidR="0076341B" w:rsidRDefault="0076341B">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283</w:t>
      </w:r>
    </w:p>
    <w:p w14:paraId="74B7E677" w14:textId="77777777" w:rsidR="0076341B" w:rsidRDefault="0076341B">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284</w:t>
      </w:r>
    </w:p>
    <w:p w14:paraId="4E115486" w14:textId="77777777" w:rsidR="0076341B" w:rsidRDefault="0076341B">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284</w:t>
      </w:r>
    </w:p>
    <w:p w14:paraId="09E464BC" w14:textId="77777777" w:rsidR="0076341B" w:rsidRDefault="0076341B">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284</w:t>
      </w:r>
    </w:p>
    <w:p w14:paraId="19F941C9" w14:textId="77777777" w:rsidR="0076341B" w:rsidRDefault="0076341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284</w:t>
      </w:r>
    </w:p>
    <w:p w14:paraId="0A5D8C6C" w14:textId="77777777" w:rsidR="0076341B" w:rsidRDefault="0076341B">
      <w:pPr>
        <w:pStyle w:val="TOC4"/>
        <w:rPr>
          <w:rFonts w:asciiTheme="minorHAnsi" w:eastAsiaTheme="minorEastAsia" w:hAnsiTheme="minorHAnsi" w:cstheme="minorBidi"/>
          <w:sz w:val="22"/>
          <w:szCs w:val="22"/>
          <w:lang w:eastAsia="en-GB"/>
        </w:rPr>
      </w:pPr>
      <w:r>
        <w:t>6.2A.3.1</w:t>
      </w:r>
      <w:r>
        <w:rPr>
          <w:rFonts w:asciiTheme="minorHAnsi" w:eastAsiaTheme="minorEastAsia" w:hAnsiTheme="minorHAnsi" w:cstheme="minorBidi"/>
          <w:sz w:val="22"/>
          <w:szCs w:val="22"/>
          <w:lang w:eastAsia="en-GB"/>
        </w:rPr>
        <w:tab/>
      </w:r>
      <w:r>
        <w:t xml:space="preserve"> UE additional maximum output power reduction for Intra-band CA</w:t>
      </w:r>
      <w:r>
        <w:tab/>
        <w:t>284</w:t>
      </w:r>
    </w:p>
    <w:p w14:paraId="41E0BAE4" w14:textId="77777777" w:rsidR="0076341B" w:rsidRDefault="0076341B">
      <w:pPr>
        <w:pStyle w:val="TOC5"/>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284</w:t>
      </w:r>
    </w:p>
    <w:p w14:paraId="656E8462" w14:textId="77777777" w:rsidR="0076341B" w:rsidRDefault="0076341B">
      <w:pPr>
        <w:pStyle w:val="TOC6"/>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285</w:t>
      </w:r>
    </w:p>
    <w:p w14:paraId="5BD98F59" w14:textId="77777777" w:rsidR="0076341B" w:rsidRDefault="0076341B">
      <w:pPr>
        <w:pStyle w:val="TOC7"/>
        <w:rPr>
          <w:rFonts w:asciiTheme="minorHAnsi" w:eastAsiaTheme="minorEastAsia" w:hAnsiTheme="minorHAnsi" w:cstheme="minorBidi"/>
          <w:sz w:val="22"/>
          <w:szCs w:val="22"/>
          <w:lang w:eastAsia="en-GB"/>
        </w:rPr>
      </w:pPr>
      <w:r>
        <w:t>6.2A.3.1.1.1.2</w:t>
      </w:r>
      <w:r>
        <w:rPr>
          <w:rFonts w:asciiTheme="minorHAnsi" w:eastAsiaTheme="minorEastAsia" w:hAnsiTheme="minorHAnsi" w:cstheme="minorBidi"/>
          <w:sz w:val="22"/>
          <w:szCs w:val="22"/>
          <w:lang w:eastAsia="en-GB"/>
        </w:rPr>
        <w:tab/>
      </w:r>
      <w:r>
        <w:t>Non-contiguous allocations</w:t>
      </w:r>
      <w:r>
        <w:tab/>
        <w:t>286</w:t>
      </w:r>
    </w:p>
    <w:p w14:paraId="445D2AD0" w14:textId="77777777" w:rsidR="0076341B" w:rsidRDefault="0076341B">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291</w:t>
      </w:r>
    </w:p>
    <w:p w14:paraId="45405377" w14:textId="77777777" w:rsidR="0076341B" w:rsidRDefault="0076341B">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294</w:t>
      </w:r>
    </w:p>
    <w:p w14:paraId="4FCED745" w14:textId="77777777" w:rsidR="0076341B" w:rsidRDefault="0076341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298</w:t>
      </w:r>
    </w:p>
    <w:p w14:paraId="4D254024" w14:textId="77777777" w:rsidR="0076341B" w:rsidRDefault="0076341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298</w:t>
      </w:r>
    </w:p>
    <w:p w14:paraId="291A8942" w14:textId="77777777" w:rsidR="0076341B" w:rsidRDefault="0076341B">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298</w:t>
      </w:r>
    </w:p>
    <w:p w14:paraId="7A107D31" w14:textId="77777777" w:rsidR="0076341B" w:rsidRDefault="0076341B">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300</w:t>
      </w:r>
    </w:p>
    <w:p w14:paraId="659FC74C" w14:textId="77777777" w:rsidR="0076341B" w:rsidRDefault="0076341B">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303</w:t>
      </w:r>
    </w:p>
    <w:p w14:paraId="3DAD8A3F" w14:textId="77777777" w:rsidR="0076341B" w:rsidRDefault="0076341B">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306</w:t>
      </w:r>
    </w:p>
    <w:p w14:paraId="459D7258" w14:textId="77777777" w:rsidR="0076341B" w:rsidRDefault="0076341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F45AC">
        <w:rPr>
          <w:vertAlign w:val="subscript"/>
        </w:rPr>
        <w:t xml:space="preserve">IB,c </w:t>
      </w:r>
      <w:r>
        <w:t>for CA</w:t>
      </w:r>
      <w:r>
        <w:tab/>
        <w:t>306</w:t>
      </w:r>
    </w:p>
    <w:p w14:paraId="4438838B" w14:textId="77777777" w:rsidR="0076341B" w:rsidRDefault="0076341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306</w:t>
      </w:r>
    </w:p>
    <w:p w14:paraId="471B42B6" w14:textId="77777777" w:rsidR="0076341B" w:rsidRDefault="0076341B">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306</w:t>
      </w:r>
    </w:p>
    <w:p w14:paraId="7BDB2A70" w14:textId="77777777" w:rsidR="0076341B" w:rsidRDefault="0076341B">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(two bands)</w:t>
      </w:r>
      <w:r>
        <w:tab/>
        <w:t>306</w:t>
      </w:r>
    </w:p>
    <w:p w14:paraId="21F8013A" w14:textId="77777777" w:rsidR="0076341B" w:rsidRDefault="0076341B">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(three bands)</w:t>
      </w:r>
      <w:r>
        <w:tab/>
        <w:t>314</w:t>
      </w:r>
    </w:p>
    <w:p w14:paraId="4253CF55" w14:textId="77777777" w:rsidR="0076341B" w:rsidRDefault="0076341B">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(four bands)</w:t>
      </w:r>
      <w:r>
        <w:tab/>
        <w:t>324</w:t>
      </w:r>
    </w:p>
    <w:p w14:paraId="2445D1BD" w14:textId="77777777" w:rsidR="0076341B" w:rsidRDefault="0076341B">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4F45AC">
        <w:rPr>
          <w:vertAlign w:val="subscript"/>
        </w:rPr>
        <w:t>IB,c</w:t>
      </w:r>
      <w:r>
        <w:t xml:space="preserve"> for Inter-band CA (five bands)</w:t>
      </w:r>
      <w:r>
        <w:tab/>
        <w:t>330</w:t>
      </w:r>
    </w:p>
    <w:p w14:paraId="258BFBAE" w14:textId="77777777" w:rsidR="0076341B" w:rsidRDefault="0076341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330</w:t>
      </w:r>
    </w:p>
    <w:p w14:paraId="064308A6" w14:textId="77777777" w:rsidR="0076341B" w:rsidRDefault="0076341B">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330</w:t>
      </w:r>
    </w:p>
    <w:p w14:paraId="54AF71E4" w14:textId="77777777" w:rsidR="0076341B" w:rsidRDefault="0076341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330</w:t>
      </w:r>
    </w:p>
    <w:p w14:paraId="69B10A66" w14:textId="77777777" w:rsidR="0076341B" w:rsidRDefault="0076341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331</w:t>
      </w:r>
    </w:p>
    <w:p w14:paraId="47E8CB56" w14:textId="77777777" w:rsidR="0076341B" w:rsidRDefault="0076341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331</w:t>
      </w:r>
    </w:p>
    <w:p w14:paraId="48CD8BBE" w14:textId="77777777" w:rsidR="0076341B" w:rsidRDefault="0076341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332</w:t>
      </w:r>
    </w:p>
    <w:p w14:paraId="1076C846" w14:textId="77777777" w:rsidR="0076341B" w:rsidRDefault="0076341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4F45AC">
        <w:rPr>
          <w:vertAlign w:val="subscript"/>
        </w:rPr>
        <w:t xml:space="preserve">IB,c </w:t>
      </w:r>
      <w:r>
        <w:t>for NR-DC</w:t>
      </w:r>
      <w:r>
        <w:tab/>
        <w:t>336</w:t>
      </w:r>
    </w:p>
    <w:p w14:paraId="37EDED83" w14:textId="77777777" w:rsidR="0076341B" w:rsidRDefault="0076341B">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336</w:t>
      </w:r>
    </w:p>
    <w:p w14:paraId="3DBD8A64" w14:textId="77777777" w:rsidR="0076341B" w:rsidRDefault="0076341B">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336</w:t>
      </w:r>
    </w:p>
    <w:p w14:paraId="2B72E2F7" w14:textId="77777777" w:rsidR="0076341B" w:rsidRDefault="0076341B">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4F45AC">
        <w:rPr>
          <w:vertAlign w:val="subscript"/>
        </w:rPr>
        <w:t>IB,c</w:t>
      </w:r>
      <w:r>
        <w:tab/>
        <w:t>337</w:t>
      </w:r>
    </w:p>
    <w:p w14:paraId="7179DFE4" w14:textId="77777777" w:rsidR="0076341B" w:rsidRDefault="0076341B">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339</w:t>
      </w:r>
    </w:p>
    <w:p w14:paraId="6B8F1693"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339</w:t>
      </w:r>
    </w:p>
    <w:p w14:paraId="6B620334" w14:textId="77777777" w:rsidR="0076341B" w:rsidRDefault="0076341B">
      <w:pPr>
        <w:pStyle w:val="TOC3"/>
        <w:rPr>
          <w:rFonts w:asciiTheme="minorHAnsi" w:eastAsiaTheme="minorEastAsia" w:hAnsiTheme="minorHAnsi" w:cstheme="minorBidi"/>
          <w:sz w:val="22"/>
          <w:szCs w:val="22"/>
          <w:lang w:eastAsia="en-GB"/>
        </w:rPr>
      </w:pPr>
      <w:r>
        <w:lastRenderedPageBreak/>
        <w:t>6.2</w:t>
      </w:r>
      <w:r w:rsidRPr="004F45AC">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340</w:t>
      </w:r>
    </w:p>
    <w:p w14:paraId="2A21E132"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4F45AC">
        <w:rPr>
          <w:rFonts w:eastAsia="SimSun"/>
          <w:lang w:eastAsia="zh-CN"/>
        </w:rPr>
        <w:t xml:space="preserve"> for UL MIMO</w:t>
      </w:r>
      <w:r>
        <w:tab/>
        <w:t>341</w:t>
      </w:r>
    </w:p>
    <w:p w14:paraId="70C90604" w14:textId="77777777" w:rsidR="0076341B" w:rsidRDefault="0076341B">
      <w:pPr>
        <w:pStyle w:val="TOC3"/>
        <w:rPr>
          <w:rFonts w:asciiTheme="minorHAnsi" w:eastAsiaTheme="minorEastAsia" w:hAnsiTheme="minorHAnsi" w:cstheme="minorBidi"/>
          <w:sz w:val="22"/>
          <w:szCs w:val="22"/>
          <w:lang w:eastAsia="en-GB"/>
        </w:rPr>
      </w:pPr>
      <w:r>
        <w:t>6.2</w:t>
      </w:r>
      <w:r w:rsidRPr="004F45AC">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4F45AC">
        <w:rPr>
          <w:rFonts w:eastAsia="SimSun"/>
          <w:lang w:eastAsia="zh-CN"/>
        </w:rPr>
        <w:t xml:space="preserve"> for </w:t>
      </w:r>
      <w:r>
        <w:t>UL MIMO</w:t>
      </w:r>
      <w:r>
        <w:tab/>
        <w:t>342</w:t>
      </w:r>
    </w:p>
    <w:p w14:paraId="6AF8B2E6" w14:textId="77777777" w:rsidR="0076341B" w:rsidRDefault="0076341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342</w:t>
      </w:r>
    </w:p>
    <w:p w14:paraId="61F40DAD" w14:textId="77777777" w:rsidR="0076341B" w:rsidRDefault="0076341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342</w:t>
      </w:r>
    </w:p>
    <w:p w14:paraId="6ABD83E1" w14:textId="77777777" w:rsidR="0076341B" w:rsidRDefault="0076341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342</w:t>
      </w:r>
    </w:p>
    <w:p w14:paraId="03794D5F" w14:textId="77777777" w:rsidR="0076341B" w:rsidRDefault="0076341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343</w:t>
      </w:r>
    </w:p>
    <w:p w14:paraId="5F99E7F0" w14:textId="77777777" w:rsidR="0076341B" w:rsidRDefault="0076341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344</w:t>
      </w:r>
    </w:p>
    <w:p w14:paraId="2E63C565" w14:textId="77777777" w:rsidR="0076341B" w:rsidRDefault="0076341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344</w:t>
      </w:r>
    </w:p>
    <w:p w14:paraId="44987A0D" w14:textId="77777777" w:rsidR="0076341B" w:rsidRDefault="0076341B">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344</w:t>
      </w:r>
    </w:p>
    <w:p w14:paraId="288F0DB4" w14:textId="77777777" w:rsidR="0076341B" w:rsidRDefault="0076341B">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346</w:t>
      </w:r>
    </w:p>
    <w:p w14:paraId="130D8916" w14:textId="77777777" w:rsidR="0076341B" w:rsidRDefault="0076341B">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349</w:t>
      </w:r>
    </w:p>
    <w:p w14:paraId="0950CA8A" w14:textId="77777777" w:rsidR="0076341B" w:rsidRDefault="0076341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349</w:t>
      </w:r>
    </w:p>
    <w:p w14:paraId="7B76D6C9" w14:textId="77777777" w:rsidR="0076341B" w:rsidRDefault="0076341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349</w:t>
      </w:r>
    </w:p>
    <w:p w14:paraId="191AE83D" w14:textId="77777777" w:rsidR="0076341B" w:rsidRDefault="0076341B">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350</w:t>
      </w:r>
    </w:p>
    <w:p w14:paraId="384C3285" w14:textId="77777777" w:rsidR="0076341B" w:rsidRDefault="0076341B">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353</w:t>
      </w:r>
    </w:p>
    <w:p w14:paraId="5E3AE14C" w14:textId="77777777" w:rsidR="0076341B" w:rsidRDefault="0076341B">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354</w:t>
      </w:r>
    </w:p>
    <w:p w14:paraId="13E1F74E" w14:textId="77777777" w:rsidR="0076341B" w:rsidRDefault="0076341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355</w:t>
      </w:r>
    </w:p>
    <w:p w14:paraId="5ED924E1" w14:textId="77777777" w:rsidR="0076341B" w:rsidRDefault="0076341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355</w:t>
      </w:r>
    </w:p>
    <w:p w14:paraId="4B68B8C2" w14:textId="77777777" w:rsidR="0076341B" w:rsidRDefault="0076341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356</w:t>
      </w:r>
    </w:p>
    <w:p w14:paraId="0B84CF55" w14:textId="77777777" w:rsidR="0076341B" w:rsidRDefault="0076341B">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356</w:t>
      </w:r>
    </w:p>
    <w:p w14:paraId="0112B617" w14:textId="77777777" w:rsidR="0076341B" w:rsidRDefault="0076341B">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359</w:t>
      </w:r>
    </w:p>
    <w:p w14:paraId="45E04B66" w14:textId="77777777" w:rsidR="0076341B" w:rsidRDefault="0076341B">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359</w:t>
      </w:r>
    </w:p>
    <w:p w14:paraId="48B966FD" w14:textId="77777777" w:rsidR="0076341B" w:rsidRDefault="0076341B">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360</w:t>
      </w:r>
    </w:p>
    <w:p w14:paraId="0BB0E289" w14:textId="77777777" w:rsidR="0076341B" w:rsidRDefault="0076341B">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360</w:t>
      </w:r>
    </w:p>
    <w:p w14:paraId="1BEF6775" w14:textId="77777777" w:rsidR="0076341B" w:rsidRDefault="0076341B">
      <w:pPr>
        <w:pStyle w:val="TOC4"/>
        <w:rPr>
          <w:rFonts w:asciiTheme="minorHAnsi" w:eastAsiaTheme="minorEastAsia" w:hAnsiTheme="minorHAnsi" w:cstheme="minorBidi"/>
          <w:sz w:val="22"/>
          <w:szCs w:val="22"/>
          <w:lang w:eastAsia="en-GB"/>
        </w:rPr>
      </w:pPr>
      <w:r>
        <w:t>6.2F.1A.2</w:t>
      </w:r>
      <w:r>
        <w:rPr>
          <w:rFonts w:asciiTheme="minorHAnsi" w:eastAsiaTheme="minorEastAsia" w:hAnsiTheme="minorHAnsi" w:cstheme="minorBidi"/>
          <w:sz w:val="22"/>
          <w:szCs w:val="22"/>
          <w:lang w:eastAsia="en-GB"/>
        </w:rPr>
        <w:tab/>
      </w:r>
      <w:r>
        <w:rPr>
          <w:lang w:eastAsia="zh-CN"/>
        </w:rPr>
        <w:t xml:space="preserve">UE </w:t>
      </w:r>
      <w:r>
        <w:t>maximum output power for intra-band contiguous CA</w:t>
      </w:r>
      <w:r>
        <w:tab/>
        <w:t>360</w:t>
      </w:r>
    </w:p>
    <w:p w14:paraId="4A60A422" w14:textId="77777777" w:rsidR="0076341B" w:rsidRDefault="0076341B">
      <w:pPr>
        <w:pStyle w:val="TOC3"/>
        <w:rPr>
          <w:rFonts w:asciiTheme="minorHAnsi" w:eastAsiaTheme="minorEastAsia" w:hAnsiTheme="minorHAnsi" w:cstheme="minorBidi"/>
          <w:sz w:val="22"/>
          <w:szCs w:val="22"/>
          <w:lang w:eastAsia="en-GB"/>
        </w:rPr>
      </w:pPr>
      <w:r>
        <w:t>6.2F.1</w:t>
      </w:r>
      <w:r w:rsidRPr="004F45AC">
        <w:rPr>
          <w:rFonts w:eastAsia="SimSun"/>
          <w:lang w:val="en-US" w:eastAsia="zh-CN"/>
        </w:rPr>
        <w:t>B</w:t>
      </w:r>
      <w:r>
        <w:rPr>
          <w:rFonts w:asciiTheme="minorHAnsi" w:eastAsiaTheme="minorEastAsia" w:hAnsiTheme="minorHAnsi" w:cstheme="minorBidi"/>
          <w:sz w:val="22"/>
          <w:szCs w:val="22"/>
          <w:lang w:eastAsia="en-GB"/>
        </w:rPr>
        <w:tab/>
      </w:r>
      <w:r>
        <w:t xml:space="preserve">UE maximum output power for </w:t>
      </w:r>
      <w:r w:rsidRPr="004F45AC">
        <w:rPr>
          <w:rFonts w:eastAsia="SimSun"/>
          <w:lang w:val="en-US" w:eastAsia="zh-CN"/>
        </w:rPr>
        <w:t>NR-DC</w:t>
      </w:r>
      <w:r>
        <w:tab/>
        <w:t>360</w:t>
      </w:r>
    </w:p>
    <w:p w14:paraId="788581C4" w14:textId="77777777" w:rsidR="0076341B" w:rsidRDefault="0076341B">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360</w:t>
      </w:r>
    </w:p>
    <w:p w14:paraId="34D03F1B" w14:textId="77777777" w:rsidR="0076341B" w:rsidRDefault="0076341B">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361</w:t>
      </w:r>
    </w:p>
    <w:p w14:paraId="3411AEE0" w14:textId="77777777" w:rsidR="0076341B" w:rsidRDefault="0076341B">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362</w:t>
      </w:r>
    </w:p>
    <w:p w14:paraId="256E8677" w14:textId="77777777" w:rsidR="0076341B" w:rsidRDefault="0076341B">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362</w:t>
      </w:r>
    </w:p>
    <w:p w14:paraId="1C295AD3"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lang w:eastAsia="zh-CN"/>
        </w:rPr>
        <w:t>6.2F.2A.2</w:t>
      </w:r>
      <w:r>
        <w:rPr>
          <w:rFonts w:asciiTheme="minorHAnsi" w:eastAsiaTheme="minorEastAsia" w:hAnsiTheme="minorHAnsi" w:cstheme="minorBidi"/>
          <w:sz w:val="22"/>
          <w:szCs w:val="22"/>
          <w:lang w:eastAsia="en-GB"/>
        </w:rPr>
        <w:tab/>
      </w:r>
      <w:r w:rsidRPr="004F45AC">
        <w:rPr>
          <w:rFonts w:eastAsia="SimSun"/>
          <w:lang w:eastAsia="zh-CN"/>
        </w:rPr>
        <w:t>UE maximum output power reduction for intra-band contiguous CA</w:t>
      </w:r>
      <w:r>
        <w:tab/>
        <w:t>362</w:t>
      </w:r>
    </w:p>
    <w:p w14:paraId="798E1116" w14:textId="77777777" w:rsidR="0076341B" w:rsidRDefault="0076341B">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364</w:t>
      </w:r>
    </w:p>
    <w:p w14:paraId="5A328149" w14:textId="77777777" w:rsidR="0076341B" w:rsidRDefault="0076341B">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365</w:t>
      </w:r>
    </w:p>
    <w:p w14:paraId="5E96B6F1" w14:textId="77777777" w:rsidR="0076341B" w:rsidRDefault="0076341B">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365</w:t>
      </w:r>
    </w:p>
    <w:p w14:paraId="56F52B31" w14:textId="77777777" w:rsidR="0076341B" w:rsidRDefault="0076341B">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366</w:t>
      </w:r>
    </w:p>
    <w:p w14:paraId="1686E95E" w14:textId="77777777" w:rsidR="0076341B" w:rsidRDefault="0076341B">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366</w:t>
      </w:r>
    </w:p>
    <w:p w14:paraId="50B38A92" w14:textId="77777777" w:rsidR="0076341B" w:rsidRDefault="0076341B">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367</w:t>
      </w:r>
    </w:p>
    <w:p w14:paraId="12D7F190" w14:textId="77777777" w:rsidR="0076341B" w:rsidRDefault="0076341B">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367</w:t>
      </w:r>
    </w:p>
    <w:p w14:paraId="015AD1B8" w14:textId="77777777" w:rsidR="0076341B" w:rsidRDefault="0076341B">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368</w:t>
      </w:r>
    </w:p>
    <w:p w14:paraId="142C405C" w14:textId="77777777" w:rsidR="0076341B" w:rsidRDefault="0076341B">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368</w:t>
      </w:r>
    </w:p>
    <w:p w14:paraId="00ADCBF7" w14:textId="77777777" w:rsidR="0076341B" w:rsidRDefault="0076341B">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369</w:t>
      </w:r>
    </w:p>
    <w:p w14:paraId="267666BC" w14:textId="77777777" w:rsidR="0076341B" w:rsidRDefault="0076341B">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370</w:t>
      </w:r>
    </w:p>
    <w:p w14:paraId="27500BA2" w14:textId="77777777" w:rsidR="0076341B" w:rsidRDefault="0076341B">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371</w:t>
      </w:r>
    </w:p>
    <w:p w14:paraId="44DB1E91" w14:textId="77777777" w:rsidR="0076341B" w:rsidRDefault="0076341B">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371</w:t>
      </w:r>
    </w:p>
    <w:p w14:paraId="25307CEA" w14:textId="77777777" w:rsidR="0076341B" w:rsidRDefault="0076341B">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372</w:t>
      </w:r>
    </w:p>
    <w:p w14:paraId="5034E77C" w14:textId="77777777" w:rsidR="0076341B" w:rsidRDefault="0076341B">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372</w:t>
      </w:r>
    </w:p>
    <w:p w14:paraId="18A16F05" w14:textId="77777777" w:rsidR="0076341B" w:rsidRDefault="0076341B">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372</w:t>
      </w:r>
    </w:p>
    <w:p w14:paraId="042CC6AC" w14:textId="77777777" w:rsidR="0076341B" w:rsidRDefault="0076341B">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372</w:t>
      </w:r>
    </w:p>
    <w:p w14:paraId="44CE5C45" w14:textId="77777777" w:rsidR="0076341B" w:rsidRDefault="0076341B">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372</w:t>
      </w:r>
    </w:p>
    <w:p w14:paraId="3BB6AE37"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6.2G</w:t>
      </w:r>
      <w:r>
        <w:rPr>
          <w:rFonts w:asciiTheme="minorHAnsi" w:eastAsiaTheme="minorEastAsia" w:hAnsiTheme="minorHAnsi" w:cstheme="minorBidi"/>
          <w:sz w:val="22"/>
          <w:szCs w:val="22"/>
          <w:lang w:eastAsia="en-GB"/>
        </w:rPr>
        <w:tab/>
      </w:r>
      <w:r w:rsidRPr="004F45AC">
        <w:rPr>
          <w:rFonts w:eastAsia="MS Mincho"/>
        </w:rPr>
        <w:t>Transmitter power for Tx Diversity</w:t>
      </w:r>
      <w:r>
        <w:tab/>
        <w:t>373</w:t>
      </w:r>
    </w:p>
    <w:p w14:paraId="6A464414"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6.2G.1</w:t>
      </w:r>
      <w:r>
        <w:rPr>
          <w:rFonts w:asciiTheme="minorHAnsi" w:eastAsiaTheme="minorEastAsia" w:hAnsiTheme="minorHAnsi" w:cstheme="minorBidi"/>
          <w:sz w:val="22"/>
          <w:szCs w:val="22"/>
          <w:lang w:eastAsia="en-GB"/>
        </w:rPr>
        <w:tab/>
      </w:r>
      <w:r w:rsidRPr="004F45AC">
        <w:rPr>
          <w:rFonts w:eastAsia="MS Mincho"/>
        </w:rPr>
        <w:t xml:space="preserve"> </w:t>
      </w:r>
      <w:r w:rsidRPr="004F45AC">
        <w:rPr>
          <w:rFonts w:eastAsia="MS Mincho"/>
          <w:lang w:eastAsia="zh-CN"/>
        </w:rPr>
        <w:t xml:space="preserve">UE </w:t>
      </w:r>
      <w:r w:rsidRPr="004F45AC">
        <w:rPr>
          <w:rFonts w:eastAsia="MS Mincho"/>
        </w:rPr>
        <w:t>maximum output power for Tx Diversity</w:t>
      </w:r>
      <w:r>
        <w:tab/>
        <w:t>373</w:t>
      </w:r>
    </w:p>
    <w:p w14:paraId="24AE93C6"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6.2G.2</w:t>
      </w:r>
      <w:r>
        <w:rPr>
          <w:rFonts w:asciiTheme="minorHAnsi" w:eastAsiaTheme="minorEastAsia" w:hAnsiTheme="minorHAnsi" w:cstheme="minorBidi"/>
          <w:sz w:val="22"/>
          <w:szCs w:val="22"/>
          <w:lang w:eastAsia="en-GB"/>
        </w:rPr>
        <w:tab/>
      </w:r>
      <w:r w:rsidRPr="004F45AC">
        <w:rPr>
          <w:rFonts w:eastAsia="MS Mincho"/>
        </w:rPr>
        <w:t xml:space="preserve"> </w:t>
      </w:r>
      <w:r w:rsidRPr="004F45AC">
        <w:rPr>
          <w:rFonts w:eastAsia="MS Mincho"/>
          <w:lang w:eastAsia="zh-CN"/>
        </w:rPr>
        <w:t xml:space="preserve">UE </w:t>
      </w:r>
      <w:r w:rsidRPr="004F45AC">
        <w:rPr>
          <w:rFonts w:eastAsia="MS Mincho"/>
        </w:rPr>
        <w:t>maximum output power reduction for Tx Diversity</w:t>
      </w:r>
      <w:r>
        <w:tab/>
        <w:t>373</w:t>
      </w:r>
    </w:p>
    <w:p w14:paraId="5867EAF8"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F45AC">
        <w:rPr>
          <w:rFonts w:eastAsia="MS Mincho"/>
        </w:rPr>
        <w:t xml:space="preserve"> Tx Diversity</w:t>
      </w:r>
      <w:r>
        <w:tab/>
        <w:t>373</w:t>
      </w:r>
    </w:p>
    <w:p w14:paraId="25AE1658"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6.2G.4</w:t>
      </w:r>
      <w:r>
        <w:rPr>
          <w:rFonts w:asciiTheme="minorHAnsi" w:eastAsiaTheme="minorEastAsia" w:hAnsiTheme="minorHAnsi" w:cstheme="minorBidi"/>
          <w:sz w:val="22"/>
          <w:szCs w:val="22"/>
          <w:lang w:eastAsia="en-GB"/>
        </w:rPr>
        <w:tab/>
      </w:r>
      <w:r w:rsidRPr="004F45AC">
        <w:rPr>
          <w:rFonts w:eastAsia="MS Mincho"/>
        </w:rPr>
        <w:t>Configured transmitted power for Tx Diversity</w:t>
      </w:r>
      <w:r>
        <w:tab/>
        <w:t>373</w:t>
      </w:r>
    </w:p>
    <w:p w14:paraId="229BF72D"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6.2H</w:t>
      </w:r>
      <w:r>
        <w:rPr>
          <w:rFonts w:asciiTheme="minorHAnsi" w:eastAsiaTheme="minorEastAsia" w:hAnsiTheme="minorHAnsi" w:cstheme="minorBidi"/>
          <w:sz w:val="22"/>
          <w:szCs w:val="22"/>
          <w:lang w:eastAsia="en-GB"/>
        </w:rPr>
        <w:tab/>
      </w:r>
      <w:r w:rsidRPr="004F45AC">
        <w:rPr>
          <w:rFonts w:eastAsia="MS Mincho"/>
        </w:rPr>
        <w:t>Transmitter power for CA with UL MIMO</w:t>
      </w:r>
      <w:r>
        <w:tab/>
        <w:t>374</w:t>
      </w:r>
    </w:p>
    <w:p w14:paraId="54663E95"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6.2H.1</w:t>
      </w:r>
      <w:r>
        <w:rPr>
          <w:rFonts w:asciiTheme="minorHAnsi" w:eastAsiaTheme="minorEastAsia" w:hAnsiTheme="minorHAnsi" w:cstheme="minorBidi"/>
          <w:sz w:val="22"/>
          <w:szCs w:val="22"/>
          <w:lang w:eastAsia="en-GB"/>
        </w:rPr>
        <w:tab/>
      </w:r>
      <w:r w:rsidRPr="004F45AC">
        <w:rPr>
          <w:rFonts w:eastAsia="MS Mincho"/>
        </w:rPr>
        <w:t>Transmitter power for intra-band UL contiguous CA with UL MIMO</w:t>
      </w:r>
      <w:r>
        <w:tab/>
        <w:t>374</w:t>
      </w:r>
    </w:p>
    <w:p w14:paraId="717BADAC"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6.2H.1.1</w:t>
      </w:r>
      <w:r>
        <w:rPr>
          <w:rFonts w:asciiTheme="minorHAnsi" w:eastAsiaTheme="minorEastAsia" w:hAnsiTheme="minorHAnsi" w:cstheme="minorBidi"/>
          <w:sz w:val="22"/>
          <w:szCs w:val="22"/>
          <w:lang w:eastAsia="en-GB"/>
        </w:rPr>
        <w:tab/>
      </w:r>
      <w:r w:rsidRPr="004F45AC">
        <w:rPr>
          <w:rFonts w:eastAsia="MS Mincho"/>
          <w:lang w:eastAsia="zh-CN"/>
        </w:rPr>
        <w:t xml:space="preserve">UE </w:t>
      </w:r>
      <w:r w:rsidRPr="004F45AC">
        <w:rPr>
          <w:rFonts w:eastAsia="MS Mincho"/>
        </w:rPr>
        <w:t>maximum output power for intra-band UL contiguous CA with UL MIMO</w:t>
      </w:r>
      <w:r>
        <w:tab/>
        <w:t>374</w:t>
      </w:r>
    </w:p>
    <w:p w14:paraId="30C28DA1"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6.2H.1.2</w:t>
      </w:r>
      <w:r>
        <w:rPr>
          <w:rFonts w:asciiTheme="minorHAnsi" w:eastAsiaTheme="minorEastAsia" w:hAnsiTheme="minorHAnsi" w:cstheme="minorBidi"/>
          <w:sz w:val="22"/>
          <w:szCs w:val="22"/>
          <w:lang w:eastAsia="en-GB"/>
        </w:rPr>
        <w:tab/>
      </w:r>
      <w:r w:rsidRPr="004F45AC">
        <w:rPr>
          <w:rFonts w:eastAsia="MS Mincho"/>
          <w:lang w:eastAsia="zh-CN"/>
        </w:rPr>
        <w:t xml:space="preserve">UE </w:t>
      </w:r>
      <w:r w:rsidRPr="004F45AC">
        <w:rPr>
          <w:rFonts w:eastAsia="MS Mincho"/>
        </w:rPr>
        <w:t>maximum output power reduction for intra-band UL contiguous CA with UL MIMO</w:t>
      </w:r>
      <w:r>
        <w:tab/>
        <w:t>374</w:t>
      </w:r>
    </w:p>
    <w:p w14:paraId="32C033EE"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F45AC">
        <w:rPr>
          <w:rFonts w:eastAsia="MS Mincho"/>
        </w:rPr>
        <w:t xml:space="preserve"> intra-band UL contiguous CA with UL MIMO</w:t>
      </w:r>
      <w:r>
        <w:tab/>
        <w:t>375</w:t>
      </w:r>
    </w:p>
    <w:p w14:paraId="1294EE28"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6.2H.1.4</w:t>
      </w:r>
      <w:r>
        <w:rPr>
          <w:rFonts w:asciiTheme="minorHAnsi" w:eastAsiaTheme="minorEastAsia" w:hAnsiTheme="minorHAnsi" w:cstheme="minorBidi"/>
          <w:sz w:val="22"/>
          <w:szCs w:val="22"/>
          <w:lang w:eastAsia="en-GB"/>
        </w:rPr>
        <w:tab/>
      </w:r>
      <w:r w:rsidRPr="004F45AC">
        <w:rPr>
          <w:rFonts w:eastAsia="MS Mincho"/>
        </w:rPr>
        <w:t>Configured transmitted power for intra-band UL contiguous CA with UL MIMO</w:t>
      </w:r>
      <w:r>
        <w:tab/>
        <w:t>375</w:t>
      </w:r>
    </w:p>
    <w:p w14:paraId="76812CF3" w14:textId="77777777" w:rsidR="0076341B" w:rsidRDefault="0076341B">
      <w:pPr>
        <w:pStyle w:val="TOC2"/>
        <w:rPr>
          <w:rFonts w:asciiTheme="minorHAnsi" w:eastAsiaTheme="minorEastAsia" w:hAnsiTheme="minorHAnsi" w:cstheme="minorBidi"/>
          <w:sz w:val="22"/>
          <w:szCs w:val="22"/>
          <w:lang w:eastAsia="en-GB"/>
        </w:rPr>
      </w:pPr>
      <w:r>
        <w:lastRenderedPageBreak/>
        <w:t>6.2I</w:t>
      </w:r>
      <w:r>
        <w:rPr>
          <w:rFonts w:asciiTheme="minorHAnsi" w:eastAsiaTheme="minorEastAsia" w:hAnsiTheme="minorHAnsi" w:cstheme="minorBidi"/>
          <w:sz w:val="22"/>
          <w:szCs w:val="22"/>
          <w:lang w:eastAsia="en-GB"/>
        </w:rPr>
        <w:tab/>
      </w:r>
      <w:r>
        <w:t>Transmitter power for RedCap</w:t>
      </w:r>
      <w:r>
        <w:tab/>
        <w:t>375</w:t>
      </w:r>
    </w:p>
    <w:p w14:paraId="54A65DDD" w14:textId="77777777" w:rsidR="0076341B" w:rsidRDefault="0076341B">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375</w:t>
      </w:r>
    </w:p>
    <w:p w14:paraId="0D6BBD3B" w14:textId="77777777" w:rsidR="0076341B" w:rsidRDefault="0076341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376</w:t>
      </w:r>
    </w:p>
    <w:p w14:paraId="79474105" w14:textId="77777777" w:rsidR="0076341B" w:rsidRDefault="0076341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376</w:t>
      </w:r>
    </w:p>
    <w:p w14:paraId="3D964CAF" w14:textId="77777777" w:rsidR="0076341B" w:rsidRDefault="0076341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376</w:t>
      </w:r>
    </w:p>
    <w:p w14:paraId="4A08B6C2" w14:textId="77777777" w:rsidR="0076341B" w:rsidRDefault="0076341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376</w:t>
      </w:r>
    </w:p>
    <w:p w14:paraId="4B57FA81" w14:textId="77777777" w:rsidR="0076341B" w:rsidRDefault="0076341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376</w:t>
      </w:r>
    </w:p>
    <w:p w14:paraId="09321264" w14:textId="77777777" w:rsidR="0076341B" w:rsidRDefault="0076341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377</w:t>
      </w:r>
    </w:p>
    <w:p w14:paraId="60F82C8A" w14:textId="77777777" w:rsidR="0076341B" w:rsidRDefault="0076341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377</w:t>
      </w:r>
    </w:p>
    <w:p w14:paraId="2BD19C66" w14:textId="77777777" w:rsidR="0076341B" w:rsidRDefault="0076341B">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377</w:t>
      </w:r>
    </w:p>
    <w:p w14:paraId="2369CEF9" w14:textId="77777777" w:rsidR="0076341B" w:rsidRDefault="0076341B">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379</w:t>
      </w:r>
    </w:p>
    <w:p w14:paraId="2D35D8BC" w14:textId="77777777" w:rsidR="0076341B" w:rsidRDefault="0076341B">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379</w:t>
      </w:r>
    </w:p>
    <w:p w14:paraId="05C87992" w14:textId="77777777" w:rsidR="0076341B" w:rsidRDefault="0076341B">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380</w:t>
      </w:r>
    </w:p>
    <w:p w14:paraId="76EC7E46" w14:textId="77777777" w:rsidR="0076341B" w:rsidRDefault="0076341B">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381</w:t>
      </w:r>
    </w:p>
    <w:p w14:paraId="69B53206" w14:textId="77777777" w:rsidR="0076341B" w:rsidRDefault="0076341B">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382</w:t>
      </w:r>
    </w:p>
    <w:p w14:paraId="674CEDEA" w14:textId="77777777" w:rsidR="0076341B" w:rsidRDefault="0076341B">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383</w:t>
      </w:r>
    </w:p>
    <w:p w14:paraId="0D500CC4" w14:textId="77777777" w:rsidR="0076341B" w:rsidRDefault="0076341B">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383</w:t>
      </w:r>
    </w:p>
    <w:p w14:paraId="53067E1D" w14:textId="77777777" w:rsidR="0076341B" w:rsidRDefault="0076341B">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383</w:t>
      </w:r>
    </w:p>
    <w:p w14:paraId="3B21003E" w14:textId="77777777" w:rsidR="0076341B" w:rsidRDefault="0076341B">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383</w:t>
      </w:r>
    </w:p>
    <w:p w14:paraId="7C131EF7" w14:textId="77777777" w:rsidR="0076341B" w:rsidRDefault="0076341B">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384</w:t>
      </w:r>
    </w:p>
    <w:p w14:paraId="0497DEC6" w14:textId="77777777" w:rsidR="0076341B" w:rsidRDefault="0076341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384</w:t>
      </w:r>
    </w:p>
    <w:p w14:paraId="5149FAEA" w14:textId="77777777" w:rsidR="0076341B" w:rsidRDefault="0076341B">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384</w:t>
      </w:r>
    </w:p>
    <w:p w14:paraId="1E2BCA90"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6.3A.1.1</w:t>
      </w:r>
      <w:r>
        <w:rPr>
          <w:rFonts w:asciiTheme="minorHAnsi" w:eastAsiaTheme="minorEastAsia" w:hAnsiTheme="minorHAnsi" w:cstheme="minorBidi"/>
          <w:sz w:val="22"/>
          <w:szCs w:val="22"/>
          <w:lang w:eastAsia="en-GB"/>
        </w:rPr>
        <w:tab/>
      </w:r>
      <w:r w:rsidRPr="004F45AC">
        <w:rPr>
          <w:rFonts w:eastAsia="SimSun"/>
        </w:rPr>
        <w:t>Minimum output power for intra-band contiguous CA</w:t>
      </w:r>
      <w:r>
        <w:tab/>
        <w:t>384</w:t>
      </w:r>
    </w:p>
    <w:p w14:paraId="1106AAD7" w14:textId="77777777" w:rsidR="0076341B" w:rsidRDefault="0076341B">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384</w:t>
      </w:r>
    </w:p>
    <w:p w14:paraId="47D4BA3E" w14:textId="77777777" w:rsidR="0076341B" w:rsidRDefault="0076341B">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384</w:t>
      </w:r>
    </w:p>
    <w:p w14:paraId="46F9C8F2" w14:textId="77777777" w:rsidR="0076341B" w:rsidRDefault="0076341B">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385</w:t>
      </w:r>
    </w:p>
    <w:p w14:paraId="779EBF62" w14:textId="77777777" w:rsidR="0076341B" w:rsidRDefault="0076341B">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385</w:t>
      </w:r>
    </w:p>
    <w:p w14:paraId="2020F9C8" w14:textId="77777777" w:rsidR="0076341B" w:rsidRDefault="0076341B">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385</w:t>
      </w:r>
    </w:p>
    <w:p w14:paraId="2C1B25C7" w14:textId="77777777" w:rsidR="0076341B" w:rsidRDefault="0076341B">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385</w:t>
      </w:r>
    </w:p>
    <w:p w14:paraId="28851F02" w14:textId="77777777" w:rsidR="0076341B" w:rsidRDefault="0076341B">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385</w:t>
      </w:r>
    </w:p>
    <w:p w14:paraId="16034FCB" w14:textId="77777777" w:rsidR="0076341B" w:rsidRDefault="0076341B">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385</w:t>
      </w:r>
    </w:p>
    <w:p w14:paraId="1818DDD7" w14:textId="77777777" w:rsidR="0076341B" w:rsidRDefault="0076341B">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385</w:t>
      </w:r>
    </w:p>
    <w:p w14:paraId="0D033256" w14:textId="77777777" w:rsidR="0076341B" w:rsidRDefault="0076341B">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385</w:t>
      </w:r>
    </w:p>
    <w:p w14:paraId="4EAECDAE" w14:textId="77777777" w:rsidR="0076341B" w:rsidRDefault="0076341B">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386</w:t>
      </w:r>
    </w:p>
    <w:p w14:paraId="23156E25" w14:textId="77777777" w:rsidR="0076341B" w:rsidRDefault="0076341B">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386</w:t>
      </w:r>
    </w:p>
    <w:p w14:paraId="082F446E" w14:textId="77777777" w:rsidR="0076341B" w:rsidRDefault="0076341B">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386</w:t>
      </w:r>
    </w:p>
    <w:p w14:paraId="1860F246" w14:textId="77777777" w:rsidR="0076341B" w:rsidRDefault="0076341B">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386</w:t>
      </w:r>
    </w:p>
    <w:p w14:paraId="5A3B37C0"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3.3</w:t>
      </w:r>
      <w:r>
        <w:rPr>
          <w:rFonts w:asciiTheme="minorHAnsi" w:eastAsiaTheme="minorEastAsia" w:hAnsiTheme="minorHAnsi" w:cstheme="minorBidi"/>
          <w:sz w:val="22"/>
          <w:szCs w:val="22"/>
          <w:lang w:eastAsia="en-GB"/>
        </w:rPr>
        <w:tab/>
      </w:r>
      <w:r w:rsidRPr="004F45AC">
        <w:rPr>
          <w:rFonts w:eastAsia="SimSun"/>
        </w:rPr>
        <w:t xml:space="preserve">Time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carriers with </w:t>
      </w:r>
      <w:r w:rsidRPr="004F45AC">
        <w:rPr>
          <w:rFonts w:eastAsia="SimSun"/>
        </w:rPr>
        <w:t xml:space="preserve">two </w:t>
      </w:r>
      <w:r w:rsidRPr="004F45AC">
        <w:rPr>
          <w:rFonts w:eastAsia="SimSun"/>
          <w:lang w:eastAsia="zh-CN"/>
        </w:rPr>
        <w:t>transmit antenna connectors</w:t>
      </w:r>
      <w:r>
        <w:tab/>
        <w:t>387</w:t>
      </w:r>
    </w:p>
    <w:p w14:paraId="2CD6B62A"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3.4</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one uplink band with one transmit antenna connector and one uplink </w:t>
      </w:r>
      <w:r w:rsidRPr="004F45AC">
        <w:rPr>
          <w:rFonts w:eastAsia="SimSun"/>
        </w:rPr>
        <w:t>band</w:t>
      </w:r>
      <w:r w:rsidRPr="004F45AC">
        <w:rPr>
          <w:rFonts w:eastAsia="SimSun"/>
          <w:lang w:eastAsia="zh-CN"/>
        </w:rPr>
        <w:t xml:space="preserve"> </w:t>
      </w:r>
      <w:r w:rsidRPr="004F45AC">
        <w:rPr>
          <w:rFonts w:eastAsia="SimSun"/>
        </w:rPr>
        <w:t>with</w:t>
      </w:r>
      <w:r w:rsidRPr="004F45AC">
        <w:rPr>
          <w:rFonts w:eastAsia="SimSun"/>
          <w:lang w:eastAsia="zh-CN"/>
        </w:rPr>
        <w:t xml:space="preserve"> </w:t>
      </w:r>
      <w:r w:rsidRPr="004F45AC">
        <w:rPr>
          <w:rFonts w:eastAsia="SimSun"/>
        </w:rPr>
        <w:t xml:space="preserve">two </w:t>
      </w:r>
      <w:r w:rsidRPr="004F45AC">
        <w:rPr>
          <w:rFonts w:eastAsia="SimSun"/>
          <w:lang w:eastAsia="zh-CN"/>
        </w:rPr>
        <w:t>transmit antenna connectors</w:t>
      </w:r>
      <w:r>
        <w:tab/>
        <w:t>388</w:t>
      </w:r>
    </w:p>
    <w:p w14:paraId="441734EF" w14:textId="77777777" w:rsidR="0076341B" w:rsidRDefault="0076341B">
      <w:pPr>
        <w:pStyle w:val="TOC5"/>
        <w:rPr>
          <w:rFonts w:asciiTheme="minorHAnsi" w:eastAsiaTheme="minorEastAsia" w:hAnsiTheme="minorHAnsi" w:cstheme="minorBidi"/>
          <w:sz w:val="22"/>
          <w:szCs w:val="22"/>
          <w:lang w:eastAsia="en-GB"/>
        </w:rPr>
      </w:pPr>
      <w:r w:rsidRPr="004F45AC">
        <w:rPr>
          <w:rFonts w:eastAsia="SimSun"/>
        </w:rPr>
        <w:t>6.3A.3.</w:t>
      </w:r>
      <w:r w:rsidRPr="004F45AC">
        <w:rPr>
          <w:rFonts w:eastAsia="SimSun"/>
          <w:lang w:eastAsia="zh-CN"/>
        </w:rPr>
        <w:t>3.5</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bands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389</w:t>
      </w:r>
    </w:p>
    <w:p w14:paraId="4956A032" w14:textId="77777777" w:rsidR="0076341B" w:rsidRDefault="0076341B">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390</w:t>
      </w:r>
    </w:p>
    <w:p w14:paraId="1B4C832C" w14:textId="77777777" w:rsidR="0076341B" w:rsidRDefault="0076341B">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390</w:t>
      </w:r>
    </w:p>
    <w:p w14:paraId="6150DCC4" w14:textId="77777777" w:rsidR="0076341B" w:rsidRDefault="0076341B">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390</w:t>
      </w:r>
    </w:p>
    <w:p w14:paraId="7632245D" w14:textId="77777777" w:rsidR="0076341B" w:rsidRDefault="0076341B">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390</w:t>
      </w:r>
    </w:p>
    <w:p w14:paraId="7CAA09D4" w14:textId="77777777" w:rsidR="0076341B" w:rsidRDefault="0076341B">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390</w:t>
      </w:r>
    </w:p>
    <w:p w14:paraId="22480892" w14:textId="77777777" w:rsidR="0076341B" w:rsidRDefault="0076341B">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391</w:t>
      </w:r>
    </w:p>
    <w:p w14:paraId="407D9AF0" w14:textId="77777777" w:rsidR="0076341B" w:rsidRDefault="0076341B">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391</w:t>
      </w:r>
    </w:p>
    <w:p w14:paraId="2DADB11F" w14:textId="77777777" w:rsidR="0076341B" w:rsidRDefault="0076341B">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391</w:t>
      </w:r>
    </w:p>
    <w:p w14:paraId="7B70B41F" w14:textId="77777777" w:rsidR="0076341B" w:rsidRDefault="0076341B">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391</w:t>
      </w:r>
    </w:p>
    <w:p w14:paraId="2DBAFC81" w14:textId="77777777" w:rsidR="0076341B" w:rsidRDefault="0076341B">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391</w:t>
      </w:r>
    </w:p>
    <w:p w14:paraId="7975A26C" w14:textId="77777777" w:rsidR="0076341B" w:rsidRDefault="0076341B">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391</w:t>
      </w:r>
    </w:p>
    <w:p w14:paraId="30E506F7" w14:textId="77777777" w:rsidR="0076341B" w:rsidRDefault="0076341B">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391</w:t>
      </w:r>
    </w:p>
    <w:p w14:paraId="5D4903C7" w14:textId="77777777" w:rsidR="0076341B" w:rsidRDefault="0076341B">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391</w:t>
      </w:r>
    </w:p>
    <w:p w14:paraId="5522BF29" w14:textId="77777777" w:rsidR="0076341B" w:rsidRDefault="0076341B">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392</w:t>
      </w:r>
    </w:p>
    <w:p w14:paraId="310C67E1" w14:textId="77777777" w:rsidR="0076341B" w:rsidRDefault="0076341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392</w:t>
      </w:r>
    </w:p>
    <w:p w14:paraId="43F9F05D" w14:textId="77777777" w:rsidR="0076341B" w:rsidRDefault="0076341B">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392</w:t>
      </w:r>
    </w:p>
    <w:p w14:paraId="66870084" w14:textId="77777777" w:rsidR="0076341B" w:rsidRDefault="0076341B">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392</w:t>
      </w:r>
    </w:p>
    <w:p w14:paraId="642BB4E6" w14:textId="77777777" w:rsidR="0076341B" w:rsidRDefault="0076341B">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392</w:t>
      </w:r>
    </w:p>
    <w:p w14:paraId="7BC7B970" w14:textId="77777777" w:rsidR="0076341B" w:rsidRDefault="0076341B">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392</w:t>
      </w:r>
    </w:p>
    <w:p w14:paraId="3821EE61" w14:textId="77777777" w:rsidR="0076341B" w:rsidRDefault="0076341B">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392</w:t>
      </w:r>
    </w:p>
    <w:p w14:paraId="08C2E046"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lastRenderedPageBreak/>
        <w:t>6.3C.3.</w:t>
      </w:r>
      <w:r w:rsidRPr="004F45AC">
        <w:rPr>
          <w:rFonts w:eastAsia="SimSun"/>
          <w:lang w:eastAsia="zh-CN"/>
        </w:rPr>
        <w:t>2</w:t>
      </w:r>
      <w:r>
        <w:rPr>
          <w:rFonts w:asciiTheme="minorHAnsi" w:eastAsiaTheme="minorEastAsia" w:hAnsiTheme="minorHAnsi" w:cstheme="minorBidi"/>
          <w:sz w:val="22"/>
          <w:szCs w:val="22"/>
          <w:lang w:eastAsia="en-GB"/>
        </w:rPr>
        <w:tab/>
      </w:r>
      <w:r w:rsidRPr="004F45AC">
        <w:rPr>
          <w:rFonts w:eastAsia="SimSun"/>
        </w:rPr>
        <w:t xml:space="preserve">Time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carriers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393</w:t>
      </w:r>
    </w:p>
    <w:p w14:paraId="37229986"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6.3C.3.</w:t>
      </w:r>
      <w:r w:rsidRPr="004F45AC">
        <w:rPr>
          <w:rFonts w:eastAsia="SimSun"/>
          <w:lang w:eastAsia="zh-CN"/>
        </w:rPr>
        <w:t>3</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one uplink band with one transmit antenna </w:t>
      </w:r>
      <w:r w:rsidRPr="004F45AC">
        <w:rPr>
          <w:rFonts w:eastAsia="SimSun"/>
        </w:rPr>
        <w:t>connector</w:t>
      </w:r>
      <w:r w:rsidRPr="004F45AC">
        <w:rPr>
          <w:rFonts w:eastAsia="SimSun"/>
          <w:lang w:eastAsia="zh-CN"/>
        </w:rPr>
        <w:t xml:space="preserve"> and one uplink </w:t>
      </w:r>
      <w:r w:rsidRPr="004F45AC">
        <w:rPr>
          <w:rFonts w:eastAsia="SimSun"/>
        </w:rPr>
        <w:t>band</w:t>
      </w:r>
      <w:r w:rsidRPr="004F45AC">
        <w:rPr>
          <w:rFonts w:eastAsia="SimSun"/>
          <w:lang w:eastAsia="zh-CN"/>
        </w:rPr>
        <w:t xml:space="preserve"> </w:t>
      </w:r>
      <w:r w:rsidRPr="004F45AC">
        <w:rPr>
          <w:rFonts w:eastAsia="SimSun"/>
        </w:rPr>
        <w:t>with</w:t>
      </w:r>
      <w:r w:rsidRPr="004F45AC">
        <w:rPr>
          <w:rFonts w:eastAsia="SimSun"/>
          <w:lang w:eastAsia="zh-CN"/>
        </w:rPr>
        <w:t xml:space="preserve"> </w:t>
      </w:r>
      <w:r w:rsidRPr="004F45AC">
        <w:rPr>
          <w:rFonts w:eastAsia="SimSun"/>
        </w:rPr>
        <w:t xml:space="preserve">two </w:t>
      </w:r>
      <w:r w:rsidRPr="004F45AC">
        <w:rPr>
          <w:rFonts w:eastAsia="SimSun"/>
          <w:lang w:eastAsia="zh-CN"/>
        </w:rPr>
        <w:t>transmit antenna connectors</w:t>
      </w:r>
      <w:r>
        <w:tab/>
        <w:t>394</w:t>
      </w:r>
    </w:p>
    <w:p w14:paraId="45687715" w14:textId="77777777" w:rsidR="0076341B" w:rsidRDefault="0076341B">
      <w:pPr>
        <w:pStyle w:val="TOC4"/>
        <w:rPr>
          <w:rFonts w:asciiTheme="minorHAnsi" w:eastAsiaTheme="minorEastAsia" w:hAnsiTheme="minorHAnsi" w:cstheme="minorBidi"/>
          <w:sz w:val="22"/>
          <w:szCs w:val="22"/>
          <w:lang w:eastAsia="en-GB"/>
        </w:rPr>
      </w:pPr>
      <w:r w:rsidRPr="004F45AC">
        <w:rPr>
          <w:rFonts w:eastAsia="SimSun"/>
        </w:rPr>
        <w:t>6.3C.3.</w:t>
      </w:r>
      <w:r w:rsidRPr="004F45AC">
        <w:rPr>
          <w:rFonts w:eastAsia="SimSun"/>
          <w:lang w:eastAsia="zh-CN"/>
        </w:rPr>
        <w:t>4</w:t>
      </w:r>
      <w:r>
        <w:rPr>
          <w:rFonts w:asciiTheme="minorHAnsi" w:eastAsiaTheme="minorEastAsia" w:hAnsiTheme="minorHAnsi" w:cstheme="minorBidi"/>
          <w:sz w:val="22"/>
          <w:szCs w:val="22"/>
          <w:lang w:eastAsia="en-GB"/>
        </w:rPr>
        <w:tab/>
      </w:r>
      <w:r w:rsidRPr="004F45AC">
        <w:rPr>
          <w:rFonts w:eastAsia="SimSun"/>
          <w:lang w:eastAsia="zh-CN"/>
        </w:rPr>
        <w:t>T</w:t>
      </w:r>
      <w:r w:rsidRPr="004F45AC">
        <w:rPr>
          <w:rFonts w:eastAsia="SimSun"/>
        </w:rPr>
        <w:t xml:space="preserve">ime mask for </w:t>
      </w:r>
      <w:r w:rsidRPr="004F45AC">
        <w:rPr>
          <w:rFonts w:eastAsia="SimSun"/>
          <w:lang w:eastAsia="zh-CN"/>
        </w:rPr>
        <w:t>s</w:t>
      </w:r>
      <w:r w:rsidRPr="004F45AC">
        <w:rPr>
          <w:rFonts w:eastAsia="SimSun"/>
        </w:rPr>
        <w:t xml:space="preserve">witching between </w:t>
      </w:r>
      <w:r w:rsidRPr="004F45AC">
        <w:rPr>
          <w:rFonts w:eastAsia="SimSun"/>
          <w:lang w:eastAsia="zh-CN"/>
        </w:rPr>
        <w:t xml:space="preserve">two uplink bands with </w:t>
      </w:r>
      <w:r w:rsidRPr="004F45AC">
        <w:rPr>
          <w:rFonts w:eastAsia="SimSun"/>
        </w:rPr>
        <w:t xml:space="preserve">two </w:t>
      </w:r>
      <w:r w:rsidRPr="004F45AC">
        <w:rPr>
          <w:rFonts w:eastAsia="SimSun"/>
          <w:lang w:eastAsia="zh-CN"/>
        </w:rPr>
        <w:t xml:space="preserve">transmit antenna </w:t>
      </w:r>
      <w:r w:rsidRPr="004F45AC">
        <w:rPr>
          <w:rFonts w:eastAsia="SimSun"/>
        </w:rPr>
        <w:t>connectors</w:t>
      </w:r>
      <w:r>
        <w:tab/>
        <w:t>394</w:t>
      </w:r>
    </w:p>
    <w:p w14:paraId="53AD2C75" w14:textId="77777777" w:rsidR="0076341B" w:rsidRDefault="0076341B">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395</w:t>
      </w:r>
    </w:p>
    <w:p w14:paraId="358F5773" w14:textId="77777777" w:rsidR="0076341B" w:rsidRDefault="0076341B">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395</w:t>
      </w:r>
    </w:p>
    <w:p w14:paraId="571AB38A" w14:textId="77777777" w:rsidR="0076341B" w:rsidRDefault="0076341B">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395</w:t>
      </w:r>
    </w:p>
    <w:p w14:paraId="36668A07" w14:textId="77777777" w:rsidR="0076341B" w:rsidRDefault="0076341B">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396</w:t>
      </w:r>
    </w:p>
    <w:p w14:paraId="16CA00AB" w14:textId="77777777" w:rsidR="0076341B" w:rsidRDefault="0076341B">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396</w:t>
      </w:r>
    </w:p>
    <w:p w14:paraId="5E885698" w14:textId="77777777" w:rsidR="0076341B" w:rsidRDefault="0076341B">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396</w:t>
      </w:r>
    </w:p>
    <w:p w14:paraId="2F6EE115" w14:textId="77777777" w:rsidR="0076341B" w:rsidRDefault="0076341B">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396</w:t>
      </w:r>
    </w:p>
    <w:p w14:paraId="4BBDB0A1" w14:textId="77777777" w:rsidR="0076341B" w:rsidRDefault="0076341B">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396</w:t>
      </w:r>
    </w:p>
    <w:p w14:paraId="472DEDB3" w14:textId="77777777" w:rsidR="0076341B" w:rsidRDefault="0076341B">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396</w:t>
      </w:r>
    </w:p>
    <w:p w14:paraId="4804C45E" w14:textId="77777777" w:rsidR="0076341B" w:rsidRDefault="0076341B">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397</w:t>
      </w:r>
    </w:p>
    <w:p w14:paraId="79EE29E7" w14:textId="77777777" w:rsidR="0076341B" w:rsidRDefault="0076341B">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397</w:t>
      </w:r>
    </w:p>
    <w:p w14:paraId="40CA885E" w14:textId="77777777" w:rsidR="0076341B" w:rsidRDefault="0076341B">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397</w:t>
      </w:r>
    </w:p>
    <w:p w14:paraId="34DE44F5" w14:textId="77777777" w:rsidR="0076341B" w:rsidRDefault="0076341B">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397</w:t>
      </w:r>
    </w:p>
    <w:p w14:paraId="4E08376E" w14:textId="77777777" w:rsidR="0076341B" w:rsidRDefault="0076341B">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397</w:t>
      </w:r>
    </w:p>
    <w:p w14:paraId="2C435B4B" w14:textId="77777777" w:rsidR="0076341B" w:rsidRDefault="0076341B">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397</w:t>
      </w:r>
    </w:p>
    <w:p w14:paraId="2F12080A" w14:textId="77777777" w:rsidR="0076341B" w:rsidRDefault="0076341B">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398</w:t>
      </w:r>
    </w:p>
    <w:p w14:paraId="61CB3F86" w14:textId="77777777" w:rsidR="0076341B" w:rsidRDefault="0076341B">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399</w:t>
      </w:r>
    </w:p>
    <w:p w14:paraId="4D50D3FE" w14:textId="77777777" w:rsidR="0076341B" w:rsidRDefault="0076341B">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400</w:t>
      </w:r>
    </w:p>
    <w:p w14:paraId="30E188B9" w14:textId="77777777" w:rsidR="0076341B" w:rsidRDefault="0076341B">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400</w:t>
      </w:r>
    </w:p>
    <w:p w14:paraId="5746E5B1" w14:textId="77777777" w:rsidR="0076341B" w:rsidRDefault="0076341B">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400</w:t>
      </w:r>
    </w:p>
    <w:p w14:paraId="55E691E3" w14:textId="77777777" w:rsidR="0076341B" w:rsidRDefault="0076341B">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400</w:t>
      </w:r>
    </w:p>
    <w:p w14:paraId="0977A276" w14:textId="77777777" w:rsidR="0076341B" w:rsidRDefault="0076341B">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400</w:t>
      </w:r>
    </w:p>
    <w:p w14:paraId="4DA0390C" w14:textId="77777777" w:rsidR="0076341B" w:rsidRDefault="0076341B">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400</w:t>
      </w:r>
    </w:p>
    <w:p w14:paraId="16B95355" w14:textId="77777777" w:rsidR="0076341B" w:rsidRDefault="0076341B">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400</w:t>
      </w:r>
    </w:p>
    <w:p w14:paraId="5EBEB2C7" w14:textId="77777777" w:rsidR="0076341B" w:rsidRDefault="0076341B">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400</w:t>
      </w:r>
    </w:p>
    <w:p w14:paraId="54DD6065" w14:textId="77777777" w:rsidR="0076341B" w:rsidRDefault="0076341B">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400</w:t>
      </w:r>
    </w:p>
    <w:p w14:paraId="4BC7F64E" w14:textId="77777777" w:rsidR="0076341B" w:rsidRDefault="0076341B">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400</w:t>
      </w:r>
    </w:p>
    <w:p w14:paraId="5140F297" w14:textId="77777777" w:rsidR="0076341B" w:rsidRDefault="0076341B">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401</w:t>
      </w:r>
    </w:p>
    <w:p w14:paraId="43A7660B" w14:textId="77777777" w:rsidR="0076341B" w:rsidRDefault="0076341B">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401</w:t>
      </w:r>
    </w:p>
    <w:p w14:paraId="08029003" w14:textId="77777777" w:rsidR="0076341B" w:rsidRDefault="0076341B">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401</w:t>
      </w:r>
    </w:p>
    <w:p w14:paraId="655B78A9" w14:textId="77777777" w:rsidR="0076341B" w:rsidRDefault="0076341B">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401</w:t>
      </w:r>
    </w:p>
    <w:p w14:paraId="0130E6BB" w14:textId="77777777" w:rsidR="0076341B" w:rsidRDefault="0076341B">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401</w:t>
      </w:r>
    </w:p>
    <w:p w14:paraId="4C1046A9" w14:textId="77777777" w:rsidR="0076341B" w:rsidRDefault="0076341B">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401</w:t>
      </w:r>
    </w:p>
    <w:p w14:paraId="27739A1D" w14:textId="77777777" w:rsidR="0076341B" w:rsidRDefault="0076341B">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401</w:t>
      </w:r>
    </w:p>
    <w:p w14:paraId="18EC0BE0" w14:textId="77777777" w:rsidR="0076341B" w:rsidRDefault="0076341B">
      <w:pPr>
        <w:pStyle w:val="TOC3"/>
        <w:rPr>
          <w:rFonts w:asciiTheme="minorHAnsi" w:eastAsiaTheme="minorEastAsia" w:hAnsiTheme="minorHAnsi" w:cstheme="minorBidi"/>
          <w:sz w:val="22"/>
          <w:szCs w:val="22"/>
          <w:lang w:eastAsia="en-GB"/>
        </w:rPr>
      </w:pPr>
      <w:r>
        <w:t>6.3F.4</w:t>
      </w:r>
      <w:r w:rsidRPr="004F45AC">
        <w:rPr>
          <w:rFonts w:eastAsia="SimSun"/>
          <w:lang w:val="en-US" w:eastAsia="zh-CN"/>
        </w:rPr>
        <w:t>A</w:t>
      </w:r>
      <w:r>
        <w:rPr>
          <w:rFonts w:asciiTheme="minorHAnsi" w:eastAsiaTheme="minorEastAsia" w:hAnsiTheme="minorHAnsi" w:cstheme="minorBidi"/>
          <w:sz w:val="22"/>
          <w:szCs w:val="22"/>
          <w:lang w:eastAsia="en-GB"/>
        </w:rPr>
        <w:tab/>
      </w:r>
      <w:r>
        <w:t>Power control</w:t>
      </w:r>
      <w:r w:rsidRPr="004F45AC">
        <w:rPr>
          <w:rFonts w:eastAsia="SimSun"/>
          <w:lang w:val="en-US" w:eastAsia="zh-CN"/>
        </w:rPr>
        <w:t xml:space="preserve"> for inter-band CA</w:t>
      </w:r>
      <w:r>
        <w:tab/>
        <w:t>401</w:t>
      </w:r>
    </w:p>
    <w:p w14:paraId="329052D6" w14:textId="77777777" w:rsidR="0076341B" w:rsidRDefault="0076341B">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4F45AC">
        <w:rPr>
          <w:rFonts w:eastAsia="MS Mincho"/>
        </w:rPr>
        <w:t>Tx Diversity</w:t>
      </w:r>
      <w:r>
        <w:tab/>
        <w:t>402</w:t>
      </w:r>
    </w:p>
    <w:p w14:paraId="65C6BA00"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6.3G.1</w:t>
      </w:r>
      <w:r>
        <w:rPr>
          <w:rFonts w:asciiTheme="minorHAnsi" w:eastAsiaTheme="minorEastAsia" w:hAnsiTheme="minorHAnsi" w:cstheme="minorBidi"/>
          <w:sz w:val="22"/>
          <w:szCs w:val="22"/>
          <w:lang w:eastAsia="en-GB"/>
        </w:rPr>
        <w:tab/>
      </w:r>
      <w:r w:rsidRPr="004F45AC">
        <w:rPr>
          <w:rFonts w:eastAsia="MS Mincho"/>
        </w:rPr>
        <w:t>Minimum output power for Tx Diversity</w:t>
      </w:r>
      <w:r>
        <w:tab/>
        <w:t>402</w:t>
      </w:r>
    </w:p>
    <w:p w14:paraId="13DA7F2C" w14:textId="77777777" w:rsidR="0076341B" w:rsidRDefault="0076341B">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402</w:t>
      </w:r>
    </w:p>
    <w:p w14:paraId="404D8769" w14:textId="77777777" w:rsidR="0076341B" w:rsidRDefault="0076341B">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402</w:t>
      </w:r>
    </w:p>
    <w:p w14:paraId="7950AB78" w14:textId="77777777" w:rsidR="0076341B" w:rsidRDefault="0076341B">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402</w:t>
      </w:r>
    </w:p>
    <w:p w14:paraId="26CF231D" w14:textId="77777777" w:rsidR="0076341B" w:rsidRDefault="0076341B">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4F45AC">
        <w:rPr>
          <w:rFonts w:eastAsia="MS Mincho"/>
        </w:rPr>
        <w:t>CA with UL MIMO</w:t>
      </w:r>
      <w:r>
        <w:tab/>
        <w:t>402</w:t>
      </w:r>
    </w:p>
    <w:p w14:paraId="7382E793" w14:textId="77777777" w:rsidR="0076341B" w:rsidRDefault="0076341B">
      <w:pPr>
        <w:pStyle w:val="TOC3"/>
        <w:rPr>
          <w:rFonts w:asciiTheme="minorHAnsi" w:eastAsiaTheme="minorEastAsia" w:hAnsiTheme="minorHAnsi" w:cstheme="minorBidi"/>
          <w:sz w:val="22"/>
          <w:szCs w:val="22"/>
          <w:lang w:eastAsia="en-GB"/>
        </w:rPr>
      </w:pPr>
      <w:r w:rsidRPr="004F45AC">
        <w:rPr>
          <w:rFonts w:eastAsia="MS Mincho"/>
        </w:rPr>
        <w:t>6.3H.1</w:t>
      </w:r>
      <w:r>
        <w:rPr>
          <w:rFonts w:asciiTheme="minorHAnsi" w:eastAsiaTheme="minorEastAsia" w:hAnsiTheme="minorHAnsi" w:cstheme="minorBidi"/>
          <w:sz w:val="22"/>
          <w:szCs w:val="22"/>
          <w:lang w:eastAsia="en-GB"/>
        </w:rPr>
        <w:tab/>
      </w:r>
      <w:r w:rsidRPr="004F45AC">
        <w:rPr>
          <w:rFonts w:eastAsia="MS Mincho"/>
        </w:rPr>
        <w:t>Output power dynamics for intra-band UL contiguous CA with UL MIMO</w:t>
      </w:r>
      <w:r>
        <w:tab/>
        <w:t>402</w:t>
      </w:r>
    </w:p>
    <w:p w14:paraId="7FFADCA6"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6.3H.1.1</w:t>
      </w:r>
      <w:r>
        <w:rPr>
          <w:rFonts w:asciiTheme="minorHAnsi" w:eastAsiaTheme="minorEastAsia" w:hAnsiTheme="minorHAnsi" w:cstheme="minorBidi"/>
          <w:sz w:val="22"/>
          <w:szCs w:val="22"/>
          <w:lang w:eastAsia="en-GB"/>
        </w:rPr>
        <w:tab/>
      </w:r>
      <w:r w:rsidRPr="004F45AC">
        <w:rPr>
          <w:rFonts w:eastAsia="MS Mincho"/>
        </w:rPr>
        <w:t>Minimum output power for intra-band UL contiguous CA with UL MIMO</w:t>
      </w:r>
      <w:r>
        <w:tab/>
        <w:t>402</w:t>
      </w:r>
    </w:p>
    <w:p w14:paraId="55EFBC06" w14:textId="77777777" w:rsidR="0076341B" w:rsidRDefault="0076341B">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4F45AC">
        <w:rPr>
          <w:rFonts w:eastAsia="MS Mincho"/>
        </w:rPr>
        <w:t>intra-band UL contiguous CA with UL MIMO</w:t>
      </w:r>
      <w:r>
        <w:tab/>
        <w:t>402</w:t>
      </w:r>
    </w:p>
    <w:p w14:paraId="690D056C" w14:textId="77777777" w:rsidR="0076341B" w:rsidRDefault="0076341B">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4F45AC">
        <w:rPr>
          <w:rFonts w:eastAsia="MS Mincho"/>
        </w:rPr>
        <w:t>intra-band UL contiguous CA with UL MIMO</w:t>
      </w:r>
      <w:r>
        <w:tab/>
        <w:t>402</w:t>
      </w:r>
    </w:p>
    <w:p w14:paraId="3395F8DF" w14:textId="77777777" w:rsidR="0076341B" w:rsidRDefault="0076341B">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4F45AC">
        <w:rPr>
          <w:rFonts w:eastAsia="MS Mincho"/>
        </w:rPr>
        <w:t>intra-band UL contiguous CA with UL MIMO</w:t>
      </w:r>
      <w:r>
        <w:tab/>
        <w:t>403</w:t>
      </w:r>
    </w:p>
    <w:p w14:paraId="1B79476C" w14:textId="77777777" w:rsidR="0076341B" w:rsidRDefault="0076341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403</w:t>
      </w:r>
    </w:p>
    <w:p w14:paraId="16B5CDDB" w14:textId="77777777" w:rsidR="0076341B" w:rsidRDefault="0076341B">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403</w:t>
      </w:r>
    </w:p>
    <w:p w14:paraId="57A7194F" w14:textId="77777777" w:rsidR="0076341B" w:rsidRDefault="0076341B">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403</w:t>
      </w:r>
    </w:p>
    <w:p w14:paraId="4082C1DE" w14:textId="77777777" w:rsidR="0076341B" w:rsidRDefault="0076341B">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403</w:t>
      </w:r>
    </w:p>
    <w:p w14:paraId="73543724" w14:textId="77777777" w:rsidR="0076341B" w:rsidRDefault="0076341B">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403</w:t>
      </w:r>
    </w:p>
    <w:p w14:paraId="00D44396" w14:textId="77777777" w:rsidR="0076341B" w:rsidRDefault="0076341B">
      <w:pPr>
        <w:pStyle w:val="TOC4"/>
        <w:rPr>
          <w:rFonts w:asciiTheme="minorHAnsi" w:eastAsiaTheme="minorEastAsia" w:hAnsiTheme="minorHAnsi" w:cstheme="minorBidi"/>
          <w:sz w:val="22"/>
          <w:szCs w:val="22"/>
          <w:lang w:eastAsia="en-GB"/>
        </w:rPr>
      </w:pPr>
      <w:r w:rsidRPr="004F45AC">
        <w:rPr>
          <w:rFonts w:eastAsia="MS Mincho"/>
        </w:rPr>
        <w:t>6.4.2.1a</w:t>
      </w:r>
      <w:r>
        <w:rPr>
          <w:rFonts w:asciiTheme="minorHAnsi" w:eastAsiaTheme="minorEastAsia" w:hAnsiTheme="minorHAnsi" w:cstheme="minorBidi"/>
          <w:sz w:val="22"/>
          <w:szCs w:val="22"/>
          <w:lang w:eastAsia="en-GB"/>
        </w:rPr>
        <w:tab/>
      </w:r>
      <w:r w:rsidRPr="004F45AC">
        <w:rPr>
          <w:rFonts w:eastAsia="MS Mincho"/>
        </w:rPr>
        <w:t>Error Vector Magnitude including symbols with transient period</w:t>
      </w:r>
      <w:r>
        <w:tab/>
        <w:t>404</w:t>
      </w:r>
    </w:p>
    <w:p w14:paraId="6A318D5C" w14:textId="77777777" w:rsidR="0076341B" w:rsidRDefault="0076341B">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405</w:t>
      </w:r>
    </w:p>
    <w:p w14:paraId="0A08E149" w14:textId="77777777" w:rsidR="0076341B" w:rsidRDefault="0076341B">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405</w:t>
      </w:r>
    </w:p>
    <w:p w14:paraId="11B76AD0" w14:textId="77777777" w:rsidR="0076341B" w:rsidRDefault="0076341B">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406</w:t>
      </w:r>
    </w:p>
    <w:p w14:paraId="4489775E" w14:textId="77777777" w:rsidR="0076341B" w:rsidRDefault="0076341B">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407</w:t>
      </w:r>
    </w:p>
    <w:p w14:paraId="68B527C3" w14:textId="77777777" w:rsidR="0076341B" w:rsidRDefault="0076341B">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408</w:t>
      </w:r>
    </w:p>
    <w:p w14:paraId="08C36326" w14:textId="77777777" w:rsidR="0076341B" w:rsidRDefault="0076341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409</w:t>
      </w:r>
    </w:p>
    <w:p w14:paraId="4ABF4D38" w14:textId="77777777" w:rsidR="0076341B" w:rsidRDefault="0076341B">
      <w:pPr>
        <w:pStyle w:val="TOC3"/>
        <w:rPr>
          <w:rFonts w:asciiTheme="minorHAnsi" w:eastAsiaTheme="minorEastAsia" w:hAnsiTheme="minorHAnsi" w:cstheme="minorBidi"/>
          <w:sz w:val="22"/>
          <w:szCs w:val="22"/>
          <w:lang w:eastAsia="en-GB"/>
        </w:rPr>
      </w:pPr>
      <w:r>
        <w:lastRenderedPageBreak/>
        <w:t>6.4A.1</w:t>
      </w:r>
      <w:r>
        <w:rPr>
          <w:rFonts w:asciiTheme="minorHAnsi" w:eastAsiaTheme="minorEastAsia" w:hAnsiTheme="minorHAnsi" w:cstheme="minorBidi"/>
          <w:sz w:val="22"/>
          <w:szCs w:val="22"/>
          <w:lang w:eastAsia="en-GB"/>
        </w:rPr>
        <w:tab/>
      </w:r>
      <w:r>
        <w:t>Frequency error for CA</w:t>
      </w:r>
      <w:r>
        <w:tab/>
        <w:t>409</w:t>
      </w:r>
    </w:p>
    <w:p w14:paraId="280241D3" w14:textId="77777777" w:rsidR="0076341B" w:rsidRDefault="0076341B">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409</w:t>
      </w:r>
    </w:p>
    <w:p w14:paraId="79A40561" w14:textId="77777777" w:rsidR="0076341B" w:rsidRDefault="0076341B">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410</w:t>
      </w:r>
    </w:p>
    <w:p w14:paraId="246F5041" w14:textId="77777777" w:rsidR="0076341B" w:rsidRDefault="0076341B">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410</w:t>
      </w:r>
    </w:p>
    <w:p w14:paraId="5D668462" w14:textId="77777777" w:rsidR="0076341B" w:rsidRDefault="0076341B">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410</w:t>
      </w:r>
    </w:p>
    <w:p w14:paraId="40F19B56" w14:textId="77777777" w:rsidR="0076341B" w:rsidRDefault="0076341B">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410</w:t>
      </w:r>
    </w:p>
    <w:p w14:paraId="0FE11620" w14:textId="77777777" w:rsidR="0076341B" w:rsidRDefault="0076341B">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410</w:t>
      </w:r>
    </w:p>
    <w:p w14:paraId="491A81F9" w14:textId="77777777" w:rsidR="0076341B" w:rsidRDefault="0076341B">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410</w:t>
      </w:r>
    </w:p>
    <w:p w14:paraId="18F8F7B7" w14:textId="77777777" w:rsidR="0076341B" w:rsidRDefault="0076341B">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410</w:t>
      </w:r>
    </w:p>
    <w:p w14:paraId="2243DB2F" w14:textId="77777777" w:rsidR="0076341B" w:rsidRDefault="0076341B">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411</w:t>
      </w:r>
    </w:p>
    <w:p w14:paraId="203C5A4A" w14:textId="77777777" w:rsidR="0076341B" w:rsidRDefault="0076341B">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414</w:t>
      </w:r>
    </w:p>
    <w:p w14:paraId="466095E9" w14:textId="77777777" w:rsidR="0076341B" w:rsidRDefault="0076341B">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414</w:t>
      </w:r>
    </w:p>
    <w:p w14:paraId="0263DAFF" w14:textId="77777777" w:rsidR="0076341B" w:rsidRDefault="0076341B">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414</w:t>
      </w:r>
    </w:p>
    <w:p w14:paraId="4BD529D3" w14:textId="77777777" w:rsidR="0076341B" w:rsidRDefault="0076341B">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414</w:t>
      </w:r>
    </w:p>
    <w:p w14:paraId="4BB25E8B" w14:textId="77777777" w:rsidR="0076341B" w:rsidRDefault="0076341B">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415</w:t>
      </w:r>
    </w:p>
    <w:p w14:paraId="14E1D1A4" w14:textId="77777777" w:rsidR="0076341B" w:rsidRDefault="0076341B">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415</w:t>
      </w:r>
    </w:p>
    <w:p w14:paraId="36343D92" w14:textId="77777777" w:rsidR="0076341B" w:rsidRDefault="0076341B">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415</w:t>
      </w:r>
    </w:p>
    <w:p w14:paraId="0D2ADE56" w14:textId="77777777" w:rsidR="0076341B" w:rsidRDefault="0076341B">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416</w:t>
      </w:r>
    </w:p>
    <w:p w14:paraId="40A049FB" w14:textId="77777777" w:rsidR="0076341B" w:rsidRDefault="0076341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416</w:t>
      </w:r>
    </w:p>
    <w:p w14:paraId="6042F9A0" w14:textId="77777777" w:rsidR="0076341B" w:rsidRDefault="0076341B">
      <w:pPr>
        <w:pStyle w:val="TOC2"/>
        <w:rPr>
          <w:rFonts w:asciiTheme="minorHAnsi" w:eastAsiaTheme="minorEastAsia" w:hAnsiTheme="minorHAnsi" w:cstheme="minorBidi"/>
          <w:sz w:val="22"/>
          <w:szCs w:val="22"/>
          <w:lang w:eastAsia="en-GB"/>
        </w:rPr>
      </w:pPr>
      <w:r>
        <w:t>6.4C</w:t>
      </w:r>
      <w:r>
        <w:rPr>
          <w:rFonts w:asciiTheme="minorHAnsi" w:eastAsiaTheme="minorEastAsia" w:hAnsiTheme="minorHAnsi" w:cstheme="minorBidi"/>
          <w:sz w:val="22"/>
          <w:szCs w:val="22"/>
          <w:lang w:eastAsia="en-GB"/>
        </w:rPr>
        <w:tab/>
      </w:r>
      <w:r>
        <w:t>Transmit signal quality for SUL</w:t>
      </w:r>
      <w:r>
        <w:tab/>
        <w:t>416</w:t>
      </w:r>
    </w:p>
    <w:p w14:paraId="046F47FE" w14:textId="77777777" w:rsidR="0076341B" w:rsidRDefault="0076341B">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416</w:t>
      </w:r>
    </w:p>
    <w:p w14:paraId="3C299F16" w14:textId="77777777" w:rsidR="0076341B" w:rsidRDefault="0076341B">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416</w:t>
      </w:r>
    </w:p>
    <w:p w14:paraId="23C8D13B" w14:textId="77777777" w:rsidR="0076341B" w:rsidRDefault="0076341B">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416</w:t>
      </w:r>
    </w:p>
    <w:p w14:paraId="6A0F8DC9" w14:textId="77777777" w:rsidR="0076341B" w:rsidRDefault="0076341B">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417</w:t>
      </w:r>
    </w:p>
    <w:p w14:paraId="71BF518D" w14:textId="77777777" w:rsidR="0076341B" w:rsidRDefault="0076341B">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417</w:t>
      </w:r>
    </w:p>
    <w:p w14:paraId="53A87FE3" w14:textId="77777777" w:rsidR="0076341B" w:rsidRDefault="0076341B">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417</w:t>
      </w:r>
    </w:p>
    <w:p w14:paraId="023F1670" w14:textId="77777777" w:rsidR="0076341B" w:rsidRDefault="0076341B">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417</w:t>
      </w:r>
    </w:p>
    <w:p w14:paraId="494C7A8A" w14:textId="77777777" w:rsidR="0076341B" w:rsidRDefault="0076341B">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417</w:t>
      </w:r>
    </w:p>
    <w:p w14:paraId="1605CE4A" w14:textId="77777777" w:rsidR="0076341B" w:rsidRDefault="0076341B">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417</w:t>
      </w:r>
    </w:p>
    <w:p w14:paraId="77C7A24E" w14:textId="77777777" w:rsidR="0076341B" w:rsidRDefault="0076341B">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417</w:t>
      </w:r>
    </w:p>
    <w:p w14:paraId="40AA77BB" w14:textId="77777777" w:rsidR="0076341B" w:rsidRDefault="0076341B">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418</w:t>
      </w:r>
    </w:p>
    <w:p w14:paraId="66C02243" w14:textId="77777777" w:rsidR="0076341B" w:rsidRDefault="0076341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418</w:t>
      </w:r>
    </w:p>
    <w:p w14:paraId="73EF62AB" w14:textId="77777777" w:rsidR="0076341B" w:rsidRDefault="0076341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418</w:t>
      </w:r>
    </w:p>
    <w:p w14:paraId="41A91D67" w14:textId="77777777" w:rsidR="0076341B" w:rsidRDefault="0076341B">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418</w:t>
      </w:r>
    </w:p>
    <w:p w14:paraId="0FD9C5D2" w14:textId="77777777" w:rsidR="0076341B" w:rsidRDefault="0076341B">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419</w:t>
      </w:r>
    </w:p>
    <w:p w14:paraId="3086D51E" w14:textId="77777777" w:rsidR="0076341B" w:rsidRDefault="0076341B">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419</w:t>
      </w:r>
    </w:p>
    <w:p w14:paraId="3FAAB2D8" w14:textId="77777777" w:rsidR="0076341B" w:rsidRDefault="0076341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419</w:t>
      </w:r>
    </w:p>
    <w:p w14:paraId="129BE53C" w14:textId="77777777" w:rsidR="0076341B" w:rsidRDefault="0076341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419</w:t>
      </w:r>
    </w:p>
    <w:p w14:paraId="01B5DD55" w14:textId="77777777" w:rsidR="0076341B" w:rsidRDefault="0076341B">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419</w:t>
      </w:r>
    </w:p>
    <w:p w14:paraId="38F8B1A3" w14:textId="77777777" w:rsidR="0076341B" w:rsidRDefault="0076341B">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419</w:t>
      </w:r>
    </w:p>
    <w:p w14:paraId="37C3970E" w14:textId="77777777" w:rsidR="0076341B" w:rsidRDefault="0076341B">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419</w:t>
      </w:r>
    </w:p>
    <w:p w14:paraId="6586C096" w14:textId="77777777" w:rsidR="0076341B" w:rsidRDefault="0076341B">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419</w:t>
      </w:r>
    </w:p>
    <w:p w14:paraId="7D9725C9" w14:textId="77777777" w:rsidR="0076341B" w:rsidRDefault="0076341B">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420</w:t>
      </w:r>
    </w:p>
    <w:p w14:paraId="2A91946B" w14:textId="77777777" w:rsidR="0076341B" w:rsidRDefault="0076341B">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420</w:t>
      </w:r>
    </w:p>
    <w:p w14:paraId="2DF7A537" w14:textId="77777777" w:rsidR="0076341B" w:rsidRDefault="0076341B">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420</w:t>
      </w:r>
    </w:p>
    <w:p w14:paraId="1089E861" w14:textId="77777777" w:rsidR="0076341B" w:rsidRDefault="0076341B">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420</w:t>
      </w:r>
    </w:p>
    <w:p w14:paraId="15A489F6" w14:textId="77777777" w:rsidR="0076341B" w:rsidRDefault="0076341B">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420</w:t>
      </w:r>
    </w:p>
    <w:p w14:paraId="644D6919" w14:textId="77777777" w:rsidR="0076341B" w:rsidRDefault="0076341B">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420</w:t>
      </w:r>
    </w:p>
    <w:p w14:paraId="08C5CFE8" w14:textId="77777777" w:rsidR="0076341B" w:rsidRDefault="0076341B">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420</w:t>
      </w:r>
    </w:p>
    <w:p w14:paraId="27C5B95F" w14:textId="77777777" w:rsidR="0076341B" w:rsidRDefault="0076341B">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421</w:t>
      </w:r>
    </w:p>
    <w:p w14:paraId="67652CEE" w14:textId="77777777" w:rsidR="0076341B" w:rsidRDefault="0076341B">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421</w:t>
      </w:r>
    </w:p>
    <w:p w14:paraId="2F7981E0" w14:textId="77777777" w:rsidR="0076341B" w:rsidRDefault="0076341B">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421</w:t>
      </w:r>
    </w:p>
    <w:p w14:paraId="637838ED" w14:textId="77777777" w:rsidR="0076341B" w:rsidRDefault="0076341B">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422</w:t>
      </w:r>
    </w:p>
    <w:p w14:paraId="162CD20A" w14:textId="77777777" w:rsidR="0076341B" w:rsidRDefault="0076341B">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422</w:t>
      </w:r>
    </w:p>
    <w:p w14:paraId="5082795D" w14:textId="77777777" w:rsidR="0076341B" w:rsidRDefault="0076341B">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422</w:t>
      </w:r>
    </w:p>
    <w:p w14:paraId="3876B350" w14:textId="77777777" w:rsidR="0076341B" w:rsidRDefault="0076341B">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422</w:t>
      </w:r>
    </w:p>
    <w:p w14:paraId="3CC9C553" w14:textId="77777777" w:rsidR="0076341B" w:rsidRDefault="0076341B">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423</w:t>
      </w:r>
    </w:p>
    <w:p w14:paraId="23A3E303" w14:textId="77777777" w:rsidR="0076341B" w:rsidRDefault="0076341B">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423</w:t>
      </w:r>
    </w:p>
    <w:p w14:paraId="6148A61B" w14:textId="77777777" w:rsidR="0076341B" w:rsidRDefault="0076341B">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423</w:t>
      </w:r>
    </w:p>
    <w:p w14:paraId="3B19469B" w14:textId="77777777" w:rsidR="0076341B" w:rsidRDefault="0076341B">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4F45AC">
        <w:rPr>
          <w:rFonts w:eastAsia="MS Mincho"/>
        </w:rPr>
        <w:t>intra-band UL contiguous CA with UL MIMO</w:t>
      </w:r>
      <w:r>
        <w:tab/>
        <w:t>423</w:t>
      </w:r>
    </w:p>
    <w:p w14:paraId="53B67842" w14:textId="77777777" w:rsidR="0076341B" w:rsidRDefault="0076341B">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423</w:t>
      </w:r>
    </w:p>
    <w:p w14:paraId="1A304E8D" w14:textId="77777777" w:rsidR="0076341B" w:rsidRDefault="0076341B">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423</w:t>
      </w:r>
    </w:p>
    <w:p w14:paraId="4A423124" w14:textId="77777777" w:rsidR="0076341B" w:rsidRDefault="0076341B">
      <w:pPr>
        <w:pStyle w:val="TOC5"/>
        <w:rPr>
          <w:rFonts w:asciiTheme="minorHAnsi" w:eastAsiaTheme="minorEastAsia" w:hAnsiTheme="minorHAnsi" w:cstheme="minorBidi"/>
          <w:sz w:val="22"/>
          <w:szCs w:val="22"/>
          <w:lang w:eastAsia="en-GB"/>
        </w:rPr>
      </w:pPr>
      <w:r>
        <w:lastRenderedPageBreak/>
        <w:t>6.4H.1.2.2</w:t>
      </w:r>
      <w:r>
        <w:rPr>
          <w:rFonts w:asciiTheme="minorHAnsi" w:eastAsiaTheme="minorEastAsia" w:hAnsiTheme="minorHAnsi" w:cstheme="minorBidi"/>
          <w:sz w:val="22"/>
          <w:szCs w:val="22"/>
          <w:lang w:eastAsia="en-GB"/>
        </w:rPr>
        <w:tab/>
      </w:r>
      <w:r>
        <w:t>Carrier leakage</w:t>
      </w:r>
      <w:r>
        <w:tab/>
        <w:t>423</w:t>
      </w:r>
    </w:p>
    <w:p w14:paraId="68641B93" w14:textId="77777777" w:rsidR="0076341B" w:rsidRDefault="0076341B">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423</w:t>
      </w:r>
    </w:p>
    <w:p w14:paraId="6382CD03" w14:textId="77777777" w:rsidR="0076341B" w:rsidRDefault="0076341B">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4F45AC">
        <w:rPr>
          <w:rFonts w:eastAsia="MS Mincho"/>
        </w:rPr>
        <w:t>intra-band UL contiguous CA with UL MIMO</w:t>
      </w:r>
      <w:r>
        <w:tab/>
        <w:t>423</w:t>
      </w:r>
    </w:p>
    <w:p w14:paraId="2BFFDA89" w14:textId="77777777" w:rsidR="0076341B" w:rsidRDefault="0076341B">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4F45AC">
        <w:rPr>
          <w:rFonts w:eastAsia="MS Mincho"/>
        </w:rPr>
        <w:t>intra-band UL contiguous CA with UL MIMO</w:t>
      </w:r>
      <w:r>
        <w:tab/>
        <w:t>424</w:t>
      </w:r>
    </w:p>
    <w:p w14:paraId="116F8992" w14:textId="77777777" w:rsidR="0076341B" w:rsidRDefault="0076341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424</w:t>
      </w:r>
    </w:p>
    <w:p w14:paraId="7EFD6AAB" w14:textId="77777777" w:rsidR="0076341B" w:rsidRDefault="0076341B">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424</w:t>
      </w:r>
    </w:p>
    <w:p w14:paraId="5AF23102" w14:textId="77777777" w:rsidR="0076341B" w:rsidRDefault="0076341B">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424</w:t>
      </w:r>
    </w:p>
    <w:p w14:paraId="184F028E" w14:textId="77777777" w:rsidR="0076341B" w:rsidRDefault="0076341B">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424</w:t>
      </w:r>
    </w:p>
    <w:p w14:paraId="2A21B97C" w14:textId="77777777" w:rsidR="0076341B" w:rsidRDefault="0076341B">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424</w:t>
      </w:r>
    </w:p>
    <w:p w14:paraId="6AD590DA" w14:textId="77777777" w:rsidR="0076341B" w:rsidRDefault="0076341B">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425</w:t>
      </w:r>
    </w:p>
    <w:p w14:paraId="1E22EDF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6.5.2.3.1</w:t>
      </w:r>
      <w:r>
        <w:rPr>
          <w:rFonts w:asciiTheme="minorHAnsi" w:eastAsiaTheme="minorEastAsia" w:hAnsiTheme="minorHAnsi" w:cstheme="minorBidi"/>
          <w:sz w:val="22"/>
          <w:szCs w:val="22"/>
          <w:lang w:eastAsia="en-GB"/>
        </w:rPr>
        <w:tab/>
      </w:r>
      <w:r w:rsidRPr="004F45AC">
        <w:rPr>
          <w:snapToGrid w:val="0"/>
        </w:rPr>
        <w:t>Requirements for network signalling value "NS_35"</w:t>
      </w:r>
      <w:r>
        <w:tab/>
        <w:t>425</w:t>
      </w:r>
    </w:p>
    <w:p w14:paraId="3D10C0E0" w14:textId="77777777" w:rsidR="0076341B" w:rsidRDefault="0076341B">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425</w:t>
      </w:r>
    </w:p>
    <w:p w14:paraId="46C43388" w14:textId="77777777" w:rsidR="0076341B" w:rsidRDefault="0076341B">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426</w:t>
      </w:r>
    </w:p>
    <w:p w14:paraId="6FF9C04B" w14:textId="77777777" w:rsidR="0076341B" w:rsidRDefault="0076341B">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427</w:t>
      </w:r>
    </w:p>
    <w:p w14:paraId="5B52FFE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6.5.2.3.5</w:t>
      </w:r>
      <w:r>
        <w:rPr>
          <w:rFonts w:asciiTheme="minorHAnsi" w:eastAsiaTheme="minorEastAsia" w:hAnsiTheme="minorHAnsi" w:cstheme="minorBidi"/>
          <w:sz w:val="22"/>
          <w:szCs w:val="22"/>
          <w:lang w:eastAsia="en-GB"/>
        </w:rPr>
        <w:tab/>
      </w:r>
      <w:r w:rsidRPr="004F45AC">
        <w:rPr>
          <w:snapToGrid w:val="0"/>
        </w:rPr>
        <w:t>Void</w:t>
      </w:r>
      <w:r>
        <w:tab/>
        <w:t>427</w:t>
      </w:r>
    </w:p>
    <w:p w14:paraId="1A30D22F" w14:textId="77777777" w:rsidR="0076341B" w:rsidRDefault="0076341B">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427</w:t>
      </w:r>
    </w:p>
    <w:p w14:paraId="5DFC198F"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6.5.2.3.7</w:t>
      </w:r>
      <w:r>
        <w:rPr>
          <w:rFonts w:asciiTheme="minorHAnsi" w:eastAsiaTheme="minorEastAsia" w:hAnsiTheme="minorHAnsi" w:cstheme="minorBidi"/>
          <w:sz w:val="22"/>
          <w:szCs w:val="22"/>
          <w:lang w:eastAsia="en-GB"/>
        </w:rPr>
        <w:tab/>
      </w:r>
      <w:r w:rsidRPr="004F45AC">
        <w:rPr>
          <w:snapToGrid w:val="0"/>
        </w:rPr>
        <w:t>Void</w:t>
      </w:r>
      <w:r>
        <w:tab/>
        <w:t>427</w:t>
      </w:r>
    </w:p>
    <w:p w14:paraId="2B6D5D8A" w14:textId="77777777" w:rsidR="0076341B" w:rsidRDefault="0076341B">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427</w:t>
      </w:r>
    </w:p>
    <w:p w14:paraId="1DAA41C4" w14:textId="77777777" w:rsidR="0076341B" w:rsidRDefault="0076341B">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428</w:t>
      </w:r>
    </w:p>
    <w:p w14:paraId="27A9AC62" w14:textId="77777777" w:rsidR="0076341B" w:rsidRDefault="0076341B">
      <w:pPr>
        <w:pStyle w:val="TOC4"/>
        <w:rPr>
          <w:rFonts w:asciiTheme="minorHAnsi" w:eastAsiaTheme="minorEastAsia" w:hAnsiTheme="minorHAnsi" w:cstheme="minorBidi"/>
          <w:sz w:val="22"/>
          <w:szCs w:val="22"/>
          <w:lang w:eastAsia="en-GB"/>
        </w:rPr>
      </w:pPr>
      <w:r w:rsidRPr="004F45AC">
        <w:rPr>
          <w:snapToGrid w:val="0"/>
        </w:rPr>
        <w:t>6.5.2.4</w:t>
      </w:r>
      <w:r>
        <w:rPr>
          <w:rFonts w:asciiTheme="minorHAnsi" w:eastAsiaTheme="minorEastAsia" w:hAnsiTheme="minorHAnsi" w:cstheme="minorBidi"/>
          <w:sz w:val="22"/>
          <w:szCs w:val="22"/>
          <w:lang w:eastAsia="en-GB"/>
        </w:rPr>
        <w:tab/>
      </w:r>
      <w:r w:rsidRPr="004F45AC">
        <w:rPr>
          <w:snapToGrid w:val="0"/>
        </w:rPr>
        <w:t>Adjacent channel leakage ratio</w:t>
      </w:r>
      <w:r>
        <w:tab/>
        <w:t>428</w:t>
      </w:r>
    </w:p>
    <w:p w14:paraId="3346FD93"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6.5.2.4.1</w:t>
      </w:r>
      <w:r>
        <w:rPr>
          <w:rFonts w:asciiTheme="minorHAnsi" w:eastAsiaTheme="minorEastAsia" w:hAnsiTheme="minorHAnsi" w:cstheme="minorBidi"/>
          <w:sz w:val="22"/>
          <w:szCs w:val="22"/>
          <w:lang w:eastAsia="en-GB"/>
        </w:rPr>
        <w:tab/>
      </w:r>
      <w:r w:rsidRPr="004F45AC">
        <w:rPr>
          <w:snapToGrid w:val="0"/>
        </w:rPr>
        <w:t>NR ACLR</w:t>
      </w:r>
      <w:r>
        <w:tab/>
        <w:t>428</w:t>
      </w:r>
    </w:p>
    <w:p w14:paraId="457ABF4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6.5.2.4.2</w:t>
      </w:r>
      <w:r>
        <w:rPr>
          <w:rFonts w:asciiTheme="minorHAnsi" w:eastAsiaTheme="minorEastAsia" w:hAnsiTheme="minorHAnsi" w:cstheme="minorBidi"/>
          <w:sz w:val="22"/>
          <w:szCs w:val="22"/>
          <w:lang w:eastAsia="en-GB"/>
        </w:rPr>
        <w:tab/>
      </w:r>
      <w:r w:rsidRPr="004F45AC">
        <w:rPr>
          <w:snapToGrid w:val="0"/>
        </w:rPr>
        <w:t>UTRA ACLR</w:t>
      </w:r>
      <w:r>
        <w:tab/>
        <w:t>429</w:t>
      </w:r>
    </w:p>
    <w:p w14:paraId="1109D114" w14:textId="77777777" w:rsidR="0076341B" w:rsidRDefault="0076341B">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429</w:t>
      </w:r>
    </w:p>
    <w:p w14:paraId="40A6B984" w14:textId="77777777" w:rsidR="0076341B" w:rsidRDefault="0076341B">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429</w:t>
      </w:r>
    </w:p>
    <w:p w14:paraId="5727E135" w14:textId="77777777" w:rsidR="0076341B" w:rsidRDefault="0076341B">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430</w:t>
      </w:r>
    </w:p>
    <w:p w14:paraId="2FF78971" w14:textId="77777777" w:rsidR="0076341B" w:rsidRDefault="0076341B">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430</w:t>
      </w:r>
    </w:p>
    <w:p w14:paraId="46609010" w14:textId="77777777" w:rsidR="0076341B" w:rsidRDefault="0076341B">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438</w:t>
      </w:r>
    </w:p>
    <w:p w14:paraId="018391C1" w14:textId="77777777" w:rsidR="0076341B" w:rsidRDefault="0076341B">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438</w:t>
      </w:r>
    </w:p>
    <w:p w14:paraId="2F7B47B8" w14:textId="77777777" w:rsidR="0076341B" w:rsidRDefault="0076341B">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Yu Mincho"/>
        </w:rPr>
        <w:t>"</w:t>
      </w:r>
      <w:r>
        <w:t>NS_17</w:t>
      </w:r>
      <w:r w:rsidRPr="004F45AC">
        <w:rPr>
          <w:rFonts w:eastAsia="Yu Mincho"/>
        </w:rPr>
        <w:t>"</w:t>
      </w:r>
      <w:r>
        <w:tab/>
        <w:t>439</w:t>
      </w:r>
    </w:p>
    <w:p w14:paraId="277B36F0" w14:textId="77777777" w:rsidR="0076341B" w:rsidRDefault="0076341B">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439</w:t>
      </w:r>
    </w:p>
    <w:p w14:paraId="3CF7530B" w14:textId="77777777" w:rsidR="0076341B" w:rsidRDefault="0076341B">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439</w:t>
      </w:r>
    </w:p>
    <w:p w14:paraId="77399184" w14:textId="77777777" w:rsidR="0076341B" w:rsidRDefault="0076341B">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4F45AC">
        <w:rPr>
          <w:rFonts w:eastAsia="SimSun"/>
        </w:rPr>
        <w:t>"</w:t>
      </w:r>
      <w:r>
        <w:t>NS_43</w:t>
      </w:r>
      <w:r w:rsidRPr="004F45AC">
        <w:rPr>
          <w:rFonts w:eastAsia="SimSun"/>
        </w:rPr>
        <w:t>" and “NS_43U”</w:t>
      </w:r>
      <w:r>
        <w:tab/>
        <w:t>439</w:t>
      </w:r>
    </w:p>
    <w:p w14:paraId="7690663E" w14:textId="77777777" w:rsidR="0076341B" w:rsidRDefault="0076341B">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NS_37</w:t>
      </w:r>
      <w:r w:rsidRPr="004F45AC">
        <w:rPr>
          <w:rFonts w:eastAsia="SimSun"/>
        </w:rPr>
        <w:t>"</w:t>
      </w:r>
      <w:r>
        <w:tab/>
        <w:t>440</w:t>
      </w:r>
    </w:p>
    <w:p w14:paraId="1CAF4AF1" w14:textId="77777777" w:rsidR="0076341B" w:rsidRDefault="0076341B">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NS_38</w:t>
      </w:r>
      <w:r w:rsidRPr="004F45AC">
        <w:rPr>
          <w:rFonts w:eastAsia="SimSun"/>
        </w:rPr>
        <w:t>"</w:t>
      </w:r>
      <w:r>
        <w:tab/>
        <w:t>440</w:t>
      </w:r>
    </w:p>
    <w:p w14:paraId="0BDAC11E" w14:textId="77777777" w:rsidR="0076341B" w:rsidRDefault="0076341B">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NS_39</w:t>
      </w:r>
      <w:r w:rsidRPr="004F45AC">
        <w:rPr>
          <w:rFonts w:eastAsia="SimSun"/>
        </w:rPr>
        <w:t>"</w:t>
      </w:r>
      <w:r>
        <w:tab/>
        <w:t>440</w:t>
      </w:r>
    </w:p>
    <w:p w14:paraId="622F4CE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6.5.3.3.9</w:t>
      </w:r>
      <w:r>
        <w:rPr>
          <w:rFonts w:asciiTheme="minorHAnsi" w:eastAsiaTheme="minorEastAsia" w:hAnsiTheme="minorHAnsi" w:cstheme="minorBidi"/>
          <w:sz w:val="22"/>
          <w:szCs w:val="22"/>
          <w:lang w:eastAsia="en-GB"/>
        </w:rPr>
        <w:tab/>
      </w:r>
      <w:r w:rsidRPr="004F45AC">
        <w:rPr>
          <w:snapToGrid w:val="0"/>
        </w:rPr>
        <w:t xml:space="preserve">Requirement for network signalling value </w:t>
      </w:r>
      <w:r w:rsidRPr="004F45AC">
        <w:rPr>
          <w:rFonts w:eastAsia="SimSun"/>
        </w:rPr>
        <w:t>"</w:t>
      </w:r>
      <w:r w:rsidRPr="004F45AC">
        <w:rPr>
          <w:snapToGrid w:val="0"/>
        </w:rPr>
        <w:t>NS_40"</w:t>
      </w:r>
      <w:r>
        <w:tab/>
        <w:t>440</w:t>
      </w:r>
    </w:p>
    <w:p w14:paraId="4BA60BD0" w14:textId="77777777" w:rsidR="0076341B" w:rsidRDefault="0076341B">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4F45AC">
        <w:rPr>
          <w:rFonts w:eastAsia="SimSun"/>
        </w:rPr>
        <w:t>"</w:t>
      </w:r>
      <w:r>
        <w:t>NS_41</w:t>
      </w:r>
      <w:r w:rsidRPr="004F45AC">
        <w:rPr>
          <w:rFonts w:eastAsia="SimSun"/>
        </w:rPr>
        <w:t>"</w:t>
      </w:r>
      <w:r>
        <w:tab/>
        <w:t>441</w:t>
      </w:r>
    </w:p>
    <w:p w14:paraId="3C2018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6.5.3.3.11</w:t>
      </w:r>
      <w:r>
        <w:rPr>
          <w:rFonts w:asciiTheme="minorHAnsi" w:eastAsiaTheme="minorEastAsia" w:hAnsiTheme="minorHAnsi" w:cstheme="minorBidi"/>
          <w:sz w:val="22"/>
          <w:szCs w:val="22"/>
          <w:lang w:eastAsia="en-GB"/>
        </w:rPr>
        <w:tab/>
      </w:r>
      <w:r w:rsidRPr="004F45AC">
        <w:rPr>
          <w:snapToGrid w:val="0"/>
        </w:rPr>
        <w:t>Requirement for network signalling value "NS_42"</w:t>
      </w:r>
      <w:r>
        <w:tab/>
        <w:t>441</w:t>
      </w:r>
    </w:p>
    <w:p w14:paraId="366671C9" w14:textId="77777777" w:rsidR="0076341B" w:rsidRDefault="0076341B">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4F45AC">
        <w:rPr>
          <w:rFonts w:cs="v5.0.0"/>
        </w:rPr>
        <w:t>"</w:t>
      </w:r>
      <w:r>
        <w:t>NS_21</w:t>
      </w:r>
      <w:r w:rsidRPr="004F45AC">
        <w:rPr>
          <w:rFonts w:cs="v5.0.0"/>
        </w:rPr>
        <w:t>"</w:t>
      </w:r>
      <w:r>
        <w:tab/>
        <w:t>441</w:t>
      </w:r>
    </w:p>
    <w:p w14:paraId="1327F8E6" w14:textId="77777777" w:rsidR="0076341B" w:rsidRDefault="0076341B">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4F45AC">
        <w:rPr>
          <w:rFonts w:cs="v5.0.0"/>
        </w:rPr>
        <w:t>"</w:t>
      </w:r>
      <w:r>
        <w:t>NS_24</w:t>
      </w:r>
      <w:r w:rsidRPr="004F45AC">
        <w:rPr>
          <w:rFonts w:cs="v5.0.0"/>
        </w:rPr>
        <w:t>"</w:t>
      </w:r>
      <w:r>
        <w:tab/>
        <w:t>442</w:t>
      </w:r>
    </w:p>
    <w:p w14:paraId="7F8450F7" w14:textId="77777777" w:rsidR="0076341B" w:rsidRDefault="0076341B">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4F45AC">
        <w:rPr>
          <w:snapToGrid w:val="0"/>
        </w:rPr>
        <w:t>"</w:t>
      </w:r>
      <w:r>
        <w:t>NS_27"</w:t>
      </w:r>
      <w:r>
        <w:tab/>
        <w:t>442</w:t>
      </w:r>
    </w:p>
    <w:p w14:paraId="1223038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6.5.3.3.15</w:t>
      </w:r>
      <w:r>
        <w:rPr>
          <w:rFonts w:asciiTheme="minorHAnsi" w:eastAsiaTheme="minorEastAsia" w:hAnsiTheme="minorHAnsi" w:cstheme="minorBidi"/>
          <w:sz w:val="22"/>
          <w:szCs w:val="22"/>
          <w:lang w:eastAsia="en-GB"/>
        </w:rPr>
        <w:tab/>
      </w:r>
      <w:r w:rsidRPr="004F45AC">
        <w:rPr>
          <w:snapToGrid w:val="0"/>
        </w:rPr>
        <w:t>Requirement for network signalling value "NS_47"</w:t>
      </w:r>
      <w:r>
        <w:tab/>
        <w:t>442</w:t>
      </w:r>
    </w:p>
    <w:p w14:paraId="644B05D1"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6.5.3.3.16</w:t>
      </w:r>
      <w:r>
        <w:rPr>
          <w:rFonts w:asciiTheme="minorHAnsi" w:eastAsiaTheme="minorEastAsia" w:hAnsiTheme="minorHAnsi" w:cstheme="minorBidi"/>
          <w:sz w:val="22"/>
          <w:szCs w:val="22"/>
          <w:lang w:eastAsia="en-GB"/>
        </w:rPr>
        <w:tab/>
      </w:r>
      <w:r w:rsidRPr="004F45AC">
        <w:rPr>
          <w:snapToGrid w:val="0"/>
        </w:rPr>
        <w:t>Requirement for network signalling value "NS_50"</w:t>
      </w:r>
      <w:r>
        <w:tab/>
        <w:t>443</w:t>
      </w:r>
    </w:p>
    <w:p w14:paraId="2D2B1079"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6.5.3.3.17</w:t>
      </w:r>
      <w:r>
        <w:rPr>
          <w:rFonts w:asciiTheme="minorHAnsi" w:eastAsiaTheme="minorEastAsia" w:hAnsiTheme="minorHAnsi" w:cstheme="minorBidi"/>
          <w:sz w:val="22"/>
          <w:szCs w:val="22"/>
          <w:lang w:eastAsia="en-GB"/>
        </w:rPr>
        <w:tab/>
      </w:r>
      <w:r w:rsidRPr="004F45AC">
        <w:rPr>
          <w:snapToGrid w:val="0"/>
        </w:rPr>
        <w:t>Requirement for network signalling value "NS_12"</w:t>
      </w:r>
      <w:r>
        <w:tab/>
        <w:t>443</w:t>
      </w:r>
    </w:p>
    <w:p w14:paraId="6823BA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6.5.3.3.18</w:t>
      </w:r>
      <w:r>
        <w:rPr>
          <w:rFonts w:asciiTheme="minorHAnsi" w:eastAsiaTheme="minorEastAsia" w:hAnsiTheme="minorHAnsi" w:cstheme="minorBidi"/>
          <w:sz w:val="22"/>
          <w:szCs w:val="22"/>
          <w:lang w:eastAsia="en-GB"/>
        </w:rPr>
        <w:tab/>
      </w:r>
      <w:r w:rsidRPr="004F45AC">
        <w:rPr>
          <w:snapToGrid w:val="0"/>
        </w:rPr>
        <w:t>Requirement for network signalling value "NS_13"</w:t>
      </w:r>
      <w:r>
        <w:tab/>
        <w:t>443</w:t>
      </w:r>
    </w:p>
    <w:p w14:paraId="3DC4800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6.5.3.3.19</w:t>
      </w:r>
      <w:r>
        <w:rPr>
          <w:rFonts w:asciiTheme="minorHAnsi" w:eastAsiaTheme="minorEastAsia" w:hAnsiTheme="minorHAnsi" w:cstheme="minorBidi"/>
          <w:sz w:val="22"/>
          <w:szCs w:val="22"/>
          <w:lang w:eastAsia="en-GB"/>
        </w:rPr>
        <w:tab/>
      </w:r>
      <w:r w:rsidRPr="004F45AC">
        <w:rPr>
          <w:snapToGrid w:val="0"/>
        </w:rPr>
        <w:t>Requirement for network signalling value "NS_14"</w:t>
      </w:r>
      <w:r>
        <w:tab/>
        <w:t>444</w:t>
      </w:r>
    </w:p>
    <w:p w14:paraId="366FB0C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6.5.3.3.20</w:t>
      </w:r>
      <w:r>
        <w:rPr>
          <w:rFonts w:asciiTheme="minorHAnsi" w:eastAsiaTheme="minorEastAsia" w:hAnsiTheme="minorHAnsi" w:cstheme="minorBidi"/>
          <w:sz w:val="22"/>
          <w:szCs w:val="22"/>
          <w:lang w:eastAsia="en-GB"/>
        </w:rPr>
        <w:tab/>
      </w:r>
      <w:r w:rsidRPr="004F45AC">
        <w:rPr>
          <w:snapToGrid w:val="0"/>
        </w:rPr>
        <w:t>Requirement for network signalling value "NS_15"</w:t>
      </w:r>
      <w:r>
        <w:tab/>
        <w:t>444</w:t>
      </w:r>
    </w:p>
    <w:p w14:paraId="75DCC8C2" w14:textId="77777777" w:rsidR="0076341B" w:rsidRDefault="0076341B">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444</w:t>
      </w:r>
    </w:p>
    <w:p w14:paraId="320EA2DA"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6.5.3.3.22</w:t>
      </w:r>
      <w:r>
        <w:rPr>
          <w:rFonts w:asciiTheme="minorHAnsi" w:eastAsiaTheme="minorEastAsia" w:hAnsiTheme="minorHAnsi" w:cstheme="minorBidi"/>
          <w:sz w:val="22"/>
          <w:szCs w:val="22"/>
          <w:lang w:eastAsia="en-GB"/>
        </w:rPr>
        <w:tab/>
      </w:r>
      <w:r w:rsidRPr="004F45AC">
        <w:rPr>
          <w:snapToGrid w:val="0"/>
        </w:rPr>
        <w:t>Requirement for network signalling values "NS_48" and "NS_51"</w:t>
      </w:r>
      <w:r>
        <w:tab/>
        <w:t>445</w:t>
      </w:r>
    </w:p>
    <w:p w14:paraId="768A601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6.5.3.3.23</w:t>
      </w:r>
      <w:r>
        <w:rPr>
          <w:rFonts w:asciiTheme="minorHAnsi" w:eastAsiaTheme="minorEastAsia" w:hAnsiTheme="minorHAnsi" w:cstheme="minorBidi"/>
          <w:sz w:val="22"/>
          <w:szCs w:val="22"/>
          <w:lang w:eastAsia="en-GB"/>
        </w:rPr>
        <w:tab/>
      </w:r>
      <w:r w:rsidRPr="004F45AC">
        <w:rPr>
          <w:snapToGrid w:val="0"/>
        </w:rPr>
        <w:t>Requirement for network signalling value "NS_49"</w:t>
      </w:r>
      <w:r>
        <w:tab/>
        <w:t>445</w:t>
      </w:r>
    </w:p>
    <w:p w14:paraId="3594EC22" w14:textId="77777777" w:rsidR="0076341B" w:rsidRDefault="0076341B">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445</w:t>
      </w:r>
    </w:p>
    <w:p w14:paraId="2D339A69" w14:textId="77777777" w:rsidR="0076341B" w:rsidRDefault="0076341B">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446</w:t>
      </w:r>
    </w:p>
    <w:p w14:paraId="2FB7819E" w14:textId="77777777" w:rsidR="0076341B" w:rsidRDefault="0076341B">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446</w:t>
      </w:r>
    </w:p>
    <w:p w14:paraId="2DF44B36" w14:textId="77777777" w:rsidR="0076341B" w:rsidRDefault="0076341B">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446</w:t>
      </w:r>
    </w:p>
    <w:p w14:paraId="0FF63508" w14:textId="77777777" w:rsidR="0076341B" w:rsidRDefault="0076341B">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447</w:t>
      </w:r>
    </w:p>
    <w:p w14:paraId="735D2249" w14:textId="77777777" w:rsidR="0076341B" w:rsidRDefault="0076341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447</w:t>
      </w:r>
    </w:p>
    <w:p w14:paraId="56F93511" w14:textId="77777777" w:rsidR="0076341B" w:rsidRDefault="0076341B">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447</w:t>
      </w:r>
    </w:p>
    <w:p w14:paraId="3175B268" w14:textId="77777777" w:rsidR="0076341B" w:rsidRDefault="0076341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448</w:t>
      </w:r>
    </w:p>
    <w:p w14:paraId="0B4A0279" w14:textId="77777777" w:rsidR="0076341B" w:rsidRDefault="0076341B">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448</w:t>
      </w:r>
    </w:p>
    <w:p w14:paraId="314D8265" w14:textId="77777777" w:rsidR="0076341B" w:rsidRDefault="0076341B">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448</w:t>
      </w:r>
    </w:p>
    <w:p w14:paraId="05903D81" w14:textId="77777777" w:rsidR="0076341B" w:rsidRDefault="0076341B">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448</w:t>
      </w:r>
    </w:p>
    <w:p w14:paraId="0994250E" w14:textId="77777777" w:rsidR="0076341B" w:rsidRDefault="0076341B">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448</w:t>
      </w:r>
    </w:p>
    <w:p w14:paraId="135E3D7D" w14:textId="77777777" w:rsidR="0076341B" w:rsidRDefault="0076341B">
      <w:pPr>
        <w:pStyle w:val="TOC3"/>
        <w:rPr>
          <w:rFonts w:asciiTheme="minorHAnsi" w:eastAsiaTheme="minorEastAsia" w:hAnsiTheme="minorHAnsi" w:cstheme="minorBidi"/>
          <w:sz w:val="22"/>
          <w:szCs w:val="22"/>
          <w:lang w:eastAsia="en-GB"/>
        </w:rPr>
      </w:pPr>
      <w:r>
        <w:lastRenderedPageBreak/>
        <w:t>6.5A.2</w:t>
      </w:r>
      <w:r>
        <w:rPr>
          <w:rFonts w:asciiTheme="minorHAnsi" w:eastAsiaTheme="minorEastAsia" w:hAnsiTheme="minorHAnsi" w:cstheme="minorBidi"/>
          <w:sz w:val="22"/>
          <w:szCs w:val="22"/>
          <w:lang w:eastAsia="en-GB"/>
        </w:rPr>
        <w:tab/>
      </w:r>
      <w:r>
        <w:t>Out of band emission for CA</w:t>
      </w:r>
      <w:r>
        <w:tab/>
        <w:t>448</w:t>
      </w:r>
    </w:p>
    <w:p w14:paraId="2169AF1E" w14:textId="77777777" w:rsidR="0076341B" w:rsidRDefault="0076341B">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448</w:t>
      </w:r>
    </w:p>
    <w:p w14:paraId="6E6FC90B" w14:textId="77777777" w:rsidR="0076341B" w:rsidRDefault="0076341B">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448</w:t>
      </w:r>
    </w:p>
    <w:p w14:paraId="51809F36" w14:textId="77777777" w:rsidR="0076341B" w:rsidRDefault="0076341B">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4F45AC">
        <w:rPr>
          <w:rFonts w:eastAsia="SimSun"/>
          <w:lang w:val="en-US" w:eastAsia="zh-CN"/>
        </w:rPr>
        <w:t>A</w:t>
      </w:r>
      <w:r>
        <w:tab/>
        <w:t>448</w:t>
      </w:r>
    </w:p>
    <w:p w14:paraId="4E68A9F7" w14:textId="77777777" w:rsidR="0076341B" w:rsidRDefault="0076341B">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449</w:t>
      </w:r>
    </w:p>
    <w:p w14:paraId="204D5049" w14:textId="77777777" w:rsidR="0076341B" w:rsidRDefault="0076341B">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449</w:t>
      </w:r>
    </w:p>
    <w:p w14:paraId="510DB50B" w14:textId="77777777" w:rsidR="0076341B" w:rsidRDefault="0076341B">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449</w:t>
      </w:r>
    </w:p>
    <w:p w14:paraId="15E74D80" w14:textId="77777777" w:rsidR="0076341B" w:rsidRDefault="0076341B">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449</w:t>
      </w:r>
    </w:p>
    <w:p w14:paraId="6594ED8E" w14:textId="77777777" w:rsidR="0076341B" w:rsidRDefault="0076341B">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449</w:t>
      </w:r>
    </w:p>
    <w:p w14:paraId="1D6A5A6C" w14:textId="77777777" w:rsidR="0076341B" w:rsidRDefault="0076341B">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450</w:t>
      </w:r>
    </w:p>
    <w:p w14:paraId="141BA20D" w14:textId="77777777" w:rsidR="0076341B" w:rsidRDefault="0076341B">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450</w:t>
      </w:r>
    </w:p>
    <w:p w14:paraId="032484C6" w14:textId="77777777" w:rsidR="0076341B" w:rsidRDefault="0076341B">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450</w:t>
      </w:r>
    </w:p>
    <w:p w14:paraId="2B064E50" w14:textId="77777777" w:rsidR="0076341B" w:rsidRDefault="0076341B">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450</w:t>
      </w:r>
    </w:p>
    <w:p w14:paraId="2BF71740" w14:textId="77777777" w:rsidR="0076341B" w:rsidRDefault="0076341B">
      <w:pPr>
        <w:pStyle w:val="TOC5"/>
        <w:rPr>
          <w:rFonts w:asciiTheme="minorHAnsi" w:eastAsiaTheme="minorEastAsia" w:hAnsiTheme="minorHAnsi" w:cstheme="minorBidi"/>
          <w:sz w:val="22"/>
          <w:szCs w:val="22"/>
          <w:lang w:eastAsia="en-GB"/>
        </w:rPr>
      </w:pPr>
      <w:r w:rsidRPr="004F45AC">
        <w:rPr>
          <w:lang w:val="sv-FI"/>
        </w:rPr>
        <w:t>6.5A.2.4.2</w:t>
      </w:r>
      <w:r>
        <w:rPr>
          <w:rFonts w:asciiTheme="minorHAnsi" w:eastAsiaTheme="minorEastAsia" w:hAnsiTheme="minorHAnsi" w:cstheme="minorBidi"/>
          <w:sz w:val="22"/>
          <w:szCs w:val="22"/>
          <w:lang w:eastAsia="en-GB"/>
        </w:rPr>
        <w:tab/>
      </w:r>
      <w:r w:rsidRPr="004F45AC">
        <w:rPr>
          <w:lang w:val="sv-FI"/>
        </w:rPr>
        <w:t>UTRA ACLR</w:t>
      </w:r>
      <w:r>
        <w:tab/>
        <w:t>452</w:t>
      </w:r>
    </w:p>
    <w:p w14:paraId="4143C7F8" w14:textId="77777777" w:rsidR="0076341B" w:rsidRDefault="0076341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452</w:t>
      </w:r>
    </w:p>
    <w:p w14:paraId="605B4723" w14:textId="77777777" w:rsidR="0076341B" w:rsidRDefault="0076341B">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452</w:t>
      </w:r>
    </w:p>
    <w:p w14:paraId="28C505F3" w14:textId="77777777" w:rsidR="0076341B" w:rsidRDefault="0076341B">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453</w:t>
      </w:r>
    </w:p>
    <w:p w14:paraId="2981F4E6" w14:textId="77777777" w:rsidR="0076341B" w:rsidRDefault="0076341B">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453</w:t>
      </w:r>
    </w:p>
    <w:p w14:paraId="799CE92D" w14:textId="77777777" w:rsidR="0076341B" w:rsidRDefault="0076341B">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455</w:t>
      </w:r>
    </w:p>
    <w:p w14:paraId="13AA6A72" w14:textId="77777777" w:rsidR="0076341B" w:rsidRDefault="0076341B">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455</w:t>
      </w:r>
    </w:p>
    <w:p w14:paraId="0BC25E13"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6.5A.3.2.4</w:t>
      </w:r>
      <w:r>
        <w:rPr>
          <w:rFonts w:asciiTheme="minorHAnsi" w:eastAsiaTheme="minorEastAsia" w:hAnsiTheme="minorHAnsi" w:cstheme="minorBidi"/>
          <w:sz w:val="22"/>
          <w:szCs w:val="22"/>
          <w:lang w:eastAsia="en-GB"/>
        </w:rPr>
        <w:tab/>
      </w:r>
      <w:r w:rsidRPr="004F45AC">
        <w:rPr>
          <w:lang w:val="fi-FI"/>
        </w:rPr>
        <w:t>Void</w:t>
      </w:r>
      <w:r>
        <w:tab/>
        <w:t>477</w:t>
      </w:r>
    </w:p>
    <w:p w14:paraId="3A9FBD65"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6.5A.3.2.5</w:t>
      </w:r>
      <w:r>
        <w:rPr>
          <w:rFonts w:asciiTheme="minorHAnsi" w:eastAsiaTheme="minorEastAsia" w:hAnsiTheme="minorHAnsi" w:cstheme="minorBidi"/>
          <w:sz w:val="22"/>
          <w:szCs w:val="22"/>
          <w:lang w:eastAsia="en-GB"/>
        </w:rPr>
        <w:tab/>
      </w:r>
      <w:r w:rsidRPr="004F45AC">
        <w:rPr>
          <w:lang w:val="fi-FI"/>
        </w:rPr>
        <w:t>Void</w:t>
      </w:r>
      <w:r>
        <w:tab/>
        <w:t>477</w:t>
      </w:r>
    </w:p>
    <w:p w14:paraId="1D3191E7" w14:textId="77777777" w:rsidR="0076341B" w:rsidRDefault="0076341B">
      <w:pPr>
        <w:pStyle w:val="TOC5"/>
        <w:rPr>
          <w:rFonts w:asciiTheme="minorHAnsi" w:eastAsiaTheme="minorEastAsia" w:hAnsiTheme="minorHAnsi" w:cstheme="minorBidi"/>
          <w:sz w:val="22"/>
          <w:szCs w:val="22"/>
          <w:lang w:eastAsia="en-GB"/>
        </w:rPr>
      </w:pPr>
      <w:r w:rsidRPr="004F45AC">
        <w:rPr>
          <w:lang w:val="fi-FI"/>
        </w:rPr>
        <w:t>6.5A.3.2.6</w:t>
      </w:r>
      <w:r>
        <w:rPr>
          <w:rFonts w:asciiTheme="minorHAnsi" w:eastAsiaTheme="minorEastAsia" w:hAnsiTheme="minorHAnsi" w:cstheme="minorBidi"/>
          <w:sz w:val="22"/>
          <w:szCs w:val="22"/>
          <w:lang w:eastAsia="en-GB"/>
        </w:rPr>
        <w:tab/>
      </w:r>
      <w:r w:rsidRPr="004F45AC">
        <w:rPr>
          <w:lang w:val="fi-FI"/>
        </w:rPr>
        <w:t>Void</w:t>
      </w:r>
      <w:r>
        <w:tab/>
        <w:t>477</w:t>
      </w:r>
    </w:p>
    <w:p w14:paraId="11B705F7" w14:textId="77777777" w:rsidR="0076341B" w:rsidRDefault="0076341B">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477</w:t>
      </w:r>
    </w:p>
    <w:p w14:paraId="356C8D4D" w14:textId="77777777" w:rsidR="0076341B" w:rsidRDefault="0076341B">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477</w:t>
      </w:r>
    </w:p>
    <w:p w14:paraId="2075A222" w14:textId="77777777" w:rsidR="0076341B" w:rsidRDefault="0076341B">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478</w:t>
      </w:r>
    </w:p>
    <w:p w14:paraId="5BD9C00D" w14:textId="77777777" w:rsidR="0076341B" w:rsidRDefault="0076341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478</w:t>
      </w:r>
    </w:p>
    <w:p w14:paraId="4BA99A6C" w14:textId="77777777" w:rsidR="0076341B" w:rsidRDefault="0076341B">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478</w:t>
      </w:r>
    </w:p>
    <w:p w14:paraId="44960A0F" w14:textId="77777777" w:rsidR="0076341B" w:rsidRDefault="0076341B">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478</w:t>
      </w:r>
    </w:p>
    <w:p w14:paraId="4B0CBFB5" w14:textId="77777777" w:rsidR="0076341B" w:rsidRDefault="0076341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479</w:t>
      </w:r>
    </w:p>
    <w:p w14:paraId="43236FED" w14:textId="77777777" w:rsidR="0076341B" w:rsidRDefault="0076341B">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479</w:t>
      </w:r>
    </w:p>
    <w:p w14:paraId="4189A386" w14:textId="77777777" w:rsidR="0076341B" w:rsidRDefault="0076341B">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479</w:t>
      </w:r>
    </w:p>
    <w:p w14:paraId="58533002" w14:textId="77777777" w:rsidR="0076341B" w:rsidRDefault="0076341B">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479</w:t>
      </w:r>
    </w:p>
    <w:p w14:paraId="0A659EE3" w14:textId="77777777" w:rsidR="0076341B" w:rsidRDefault="0076341B">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479</w:t>
      </w:r>
    </w:p>
    <w:p w14:paraId="778D1BFD" w14:textId="77777777" w:rsidR="0076341B" w:rsidRDefault="0076341B">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480</w:t>
      </w:r>
    </w:p>
    <w:p w14:paraId="7B77BB95" w14:textId="77777777" w:rsidR="0076341B" w:rsidRDefault="0076341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480</w:t>
      </w:r>
    </w:p>
    <w:p w14:paraId="3B643AF1" w14:textId="77777777" w:rsidR="0076341B" w:rsidRDefault="0076341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480</w:t>
      </w:r>
    </w:p>
    <w:p w14:paraId="0F35F41D" w14:textId="77777777" w:rsidR="0076341B" w:rsidRDefault="0076341B">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480</w:t>
      </w:r>
    </w:p>
    <w:p w14:paraId="23E2B7BB" w14:textId="77777777" w:rsidR="0076341B" w:rsidRDefault="0076341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480</w:t>
      </w:r>
    </w:p>
    <w:p w14:paraId="4BAF4771" w14:textId="77777777" w:rsidR="0076341B" w:rsidRDefault="0076341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480</w:t>
      </w:r>
    </w:p>
    <w:p w14:paraId="1E5490F8" w14:textId="77777777" w:rsidR="0076341B" w:rsidRDefault="0076341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480</w:t>
      </w:r>
    </w:p>
    <w:p w14:paraId="2D4A488C" w14:textId="77777777" w:rsidR="0076341B" w:rsidRDefault="0076341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481</w:t>
      </w:r>
    </w:p>
    <w:p w14:paraId="15CDDD28" w14:textId="77777777" w:rsidR="0076341B" w:rsidRDefault="0076341B">
      <w:pPr>
        <w:pStyle w:val="TOC5"/>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5</w:t>
      </w:r>
      <w:r w:rsidRPr="004F45AC">
        <w:rPr>
          <w:rFonts w:eastAsiaTheme="minorEastAsia"/>
        </w:rPr>
        <w:t>E.2.2.1</w:t>
      </w:r>
      <w:r>
        <w:rPr>
          <w:rFonts w:asciiTheme="minorHAnsi" w:eastAsiaTheme="minorEastAsia" w:hAnsiTheme="minorHAnsi" w:cstheme="minorBidi"/>
          <w:sz w:val="22"/>
          <w:szCs w:val="22"/>
          <w:lang w:eastAsia="en-GB"/>
        </w:rPr>
        <w:tab/>
      </w:r>
      <w:r w:rsidRPr="004F45AC">
        <w:rPr>
          <w:rFonts w:eastAsiaTheme="minorEastAsia"/>
        </w:rPr>
        <w:t>General</w:t>
      </w:r>
      <w:r>
        <w:tab/>
        <w:t>481</w:t>
      </w:r>
    </w:p>
    <w:p w14:paraId="15AA0726" w14:textId="77777777" w:rsidR="0076341B" w:rsidRDefault="0076341B">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481</w:t>
      </w:r>
    </w:p>
    <w:p w14:paraId="36E0F873" w14:textId="77777777" w:rsidR="0076341B" w:rsidRDefault="0076341B">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481</w:t>
      </w:r>
    </w:p>
    <w:p w14:paraId="6FA81DB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6.5E.2.3.1</w:t>
      </w:r>
      <w:r>
        <w:rPr>
          <w:rFonts w:asciiTheme="minorHAnsi" w:eastAsiaTheme="minorEastAsia" w:hAnsiTheme="minorHAnsi" w:cstheme="minorBidi"/>
          <w:sz w:val="22"/>
          <w:szCs w:val="22"/>
          <w:lang w:eastAsia="en-GB"/>
        </w:rPr>
        <w:tab/>
      </w:r>
      <w:r w:rsidRPr="004F45AC">
        <w:rPr>
          <w:snapToGrid w:val="0"/>
        </w:rPr>
        <w:t>Requirements for network signalling value "NS_33"</w:t>
      </w:r>
      <w:r>
        <w:tab/>
        <w:t>481</w:t>
      </w:r>
    </w:p>
    <w:p w14:paraId="1F89737D"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6.5E.2.3.2</w:t>
      </w:r>
      <w:r>
        <w:rPr>
          <w:rFonts w:asciiTheme="minorHAnsi" w:eastAsiaTheme="minorEastAsia" w:hAnsiTheme="minorHAnsi" w:cstheme="minorBidi"/>
          <w:sz w:val="22"/>
          <w:szCs w:val="22"/>
          <w:lang w:eastAsia="en-GB"/>
        </w:rPr>
        <w:tab/>
      </w:r>
      <w:r w:rsidRPr="004F45AC">
        <w:rPr>
          <w:snapToGrid w:val="0"/>
        </w:rPr>
        <w:t>Requirements for network signalling value "NS_52"</w:t>
      </w:r>
      <w:r>
        <w:tab/>
        <w:t>481</w:t>
      </w:r>
    </w:p>
    <w:p w14:paraId="77205341"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6.5E.2.3.3</w:t>
      </w:r>
      <w:r>
        <w:rPr>
          <w:rFonts w:asciiTheme="minorHAnsi" w:eastAsiaTheme="minorEastAsia" w:hAnsiTheme="minorHAnsi" w:cstheme="minorBidi"/>
          <w:sz w:val="22"/>
          <w:szCs w:val="22"/>
          <w:lang w:eastAsia="en-GB"/>
        </w:rPr>
        <w:tab/>
      </w:r>
      <w:r w:rsidRPr="004F45AC">
        <w:rPr>
          <w:snapToGrid w:val="0"/>
        </w:rPr>
        <w:t>Requirements for network signalling value "NS_06"</w:t>
      </w:r>
      <w:r>
        <w:tab/>
        <w:t>482</w:t>
      </w:r>
    </w:p>
    <w:p w14:paraId="2E26E471" w14:textId="77777777" w:rsidR="0076341B" w:rsidRDefault="0076341B">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482</w:t>
      </w:r>
    </w:p>
    <w:p w14:paraId="25169865" w14:textId="77777777" w:rsidR="0076341B" w:rsidRDefault="0076341B">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482</w:t>
      </w:r>
    </w:p>
    <w:p w14:paraId="6EE13042" w14:textId="77777777" w:rsidR="0076341B" w:rsidRDefault="0076341B">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482</w:t>
      </w:r>
    </w:p>
    <w:p w14:paraId="50053E73" w14:textId="77777777" w:rsidR="0076341B" w:rsidRDefault="0076341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483</w:t>
      </w:r>
    </w:p>
    <w:p w14:paraId="74399FF6" w14:textId="77777777" w:rsidR="0076341B" w:rsidRDefault="0076341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483</w:t>
      </w:r>
    </w:p>
    <w:p w14:paraId="61BA8691" w14:textId="77777777" w:rsidR="0076341B" w:rsidRDefault="0076341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483</w:t>
      </w:r>
    </w:p>
    <w:p w14:paraId="4BC95F96" w14:textId="77777777" w:rsidR="0076341B" w:rsidRDefault="0076341B">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483</w:t>
      </w:r>
    </w:p>
    <w:p w14:paraId="0764E173" w14:textId="77777777" w:rsidR="0076341B" w:rsidRDefault="0076341B">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485</w:t>
      </w:r>
    </w:p>
    <w:p w14:paraId="4429B818" w14:textId="77777777" w:rsidR="0076341B" w:rsidRDefault="0076341B">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485</w:t>
      </w:r>
    </w:p>
    <w:p w14:paraId="0F8836DB" w14:textId="77777777" w:rsidR="0076341B" w:rsidRDefault="0076341B">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485</w:t>
      </w:r>
    </w:p>
    <w:p w14:paraId="77AD23A1" w14:textId="77777777" w:rsidR="0076341B" w:rsidRDefault="0076341B">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485</w:t>
      </w:r>
    </w:p>
    <w:p w14:paraId="483CE0E8" w14:textId="77777777" w:rsidR="0076341B" w:rsidRDefault="0076341B">
      <w:pPr>
        <w:pStyle w:val="TOC3"/>
        <w:rPr>
          <w:rFonts w:asciiTheme="minorHAnsi" w:eastAsiaTheme="minorEastAsia" w:hAnsiTheme="minorHAnsi" w:cstheme="minorBidi"/>
          <w:sz w:val="22"/>
          <w:szCs w:val="22"/>
          <w:lang w:eastAsia="en-GB"/>
        </w:rPr>
      </w:pPr>
      <w:r w:rsidRPr="004F45AC">
        <w:rPr>
          <w:lang w:val="sv-FI"/>
        </w:rPr>
        <w:t>6.5E.4</w:t>
      </w:r>
      <w:r>
        <w:rPr>
          <w:rFonts w:asciiTheme="minorHAnsi" w:eastAsiaTheme="minorEastAsia" w:hAnsiTheme="minorHAnsi" w:cstheme="minorBidi"/>
          <w:sz w:val="22"/>
          <w:szCs w:val="22"/>
          <w:lang w:eastAsia="en-GB"/>
        </w:rPr>
        <w:tab/>
      </w:r>
      <w:r w:rsidRPr="004F45AC">
        <w:rPr>
          <w:lang w:val="sv-FI"/>
        </w:rPr>
        <w:t>Transmit intermodulation</w:t>
      </w:r>
      <w:r>
        <w:tab/>
        <w:t>485</w:t>
      </w:r>
    </w:p>
    <w:p w14:paraId="628D0337" w14:textId="77777777" w:rsidR="0076341B" w:rsidRDefault="0076341B">
      <w:pPr>
        <w:pStyle w:val="TOC4"/>
        <w:rPr>
          <w:rFonts w:asciiTheme="minorHAnsi" w:eastAsiaTheme="minorEastAsia" w:hAnsiTheme="minorHAnsi" w:cstheme="minorBidi"/>
          <w:sz w:val="22"/>
          <w:szCs w:val="22"/>
          <w:lang w:eastAsia="en-GB"/>
        </w:rPr>
      </w:pPr>
      <w:r w:rsidRPr="004F45AC">
        <w:rPr>
          <w:lang w:val="sv-FI"/>
        </w:rPr>
        <w:t>6.5E.4.1</w:t>
      </w:r>
      <w:r>
        <w:rPr>
          <w:rFonts w:asciiTheme="minorHAnsi" w:eastAsiaTheme="minorEastAsia" w:hAnsiTheme="minorHAnsi" w:cstheme="minorBidi"/>
          <w:sz w:val="22"/>
          <w:szCs w:val="22"/>
          <w:lang w:eastAsia="en-GB"/>
        </w:rPr>
        <w:tab/>
      </w:r>
      <w:r w:rsidRPr="004F45AC">
        <w:rPr>
          <w:lang w:val="sv-FI"/>
        </w:rPr>
        <w:t>General</w:t>
      </w:r>
      <w:r>
        <w:tab/>
        <w:t>485</w:t>
      </w:r>
    </w:p>
    <w:p w14:paraId="56C13423" w14:textId="77777777" w:rsidR="0076341B" w:rsidRDefault="0076341B">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485</w:t>
      </w:r>
    </w:p>
    <w:p w14:paraId="4CFA16C7" w14:textId="77777777" w:rsidR="0076341B" w:rsidRDefault="0076341B">
      <w:pPr>
        <w:pStyle w:val="TOC2"/>
        <w:rPr>
          <w:rFonts w:asciiTheme="minorHAnsi" w:eastAsiaTheme="minorEastAsia" w:hAnsiTheme="minorHAnsi" w:cstheme="minorBidi"/>
          <w:sz w:val="22"/>
          <w:szCs w:val="22"/>
          <w:lang w:eastAsia="en-GB"/>
        </w:rPr>
      </w:pPr>
      <w:r>
        <w:lastRenderedPageBreak/>
        <w:t>6.5F</w:t>
      </w:r>
      <w:r>
        <w:rPr>
          <w:rFonts w:asciiTheme="minorHAnsi" w:eastAsiaTheme="minorEastAsia" w:hAnsiTheme="minorHAnsi" w:cstheme="minorBidi"/>
          <w:sz w:val="22"/>
          <w:szCs w:val="22"/>
          <w:lang w:eastAsia="en-GB"/>
        </w:rPr>
        <w:tab/>
      </w:r>
      <w:r>
        <w:t>Output RF spectrum emissions for shared spectrum channel access</w:t>
      </w:r>
      <w:r>
        <w:tab/>
        <w:t>486</w:t>
      </w:r>
    </w:p>
    <w:p w14:paraId="3148B7FF" w14:textId="77777777" w:rsidR="0076341B" w:rsidRDefault="0076341B">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486</w:t>
      </w:r>
    </w:p>
    <w:p w14:paraId="4DC77419" w14:textId="77777777" w:rsidR="0076341B" w:rsidRDefault="0076341B">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486</w:t>
      </w:r>
    </w:p>
    <w:p w14:paraId="77BDC157" w14:textId="77777777" w:rsidR="0076341B" w:rsidRDefault="0076341B">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486</w:t>
      </w:r>
    </w:p>
    <w:p w14:paraId="45AF13C7" w14:textId="77777777" w:rsidR="0076341B" w:rsidRDefault="0076341B">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486</w:t>
      </w:r>
    </w:p>
    <w:p w14:paraId="689685CB" w14:textId="77777777" w:rsidR="0076341B" w:rsidRDefault="0076341B">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486</w:t>
      </w:r>
    </w:p>
    <w:p w14:paraId="7197A80A" w14:textId="77777777" w:rsidR="0076341B" w:rsidRDefault="0076341B">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487</w:t>
      </w:r>
    </w:p>
    <w:p w14:paraId="62168C08" w14:textId="77777777" w:rsidR="0076341B" w:rsidRDefault="0076341B">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487</w:t>
      </w:r>
    </w:p>
    <w:p w14:paraId="1606E740" w14:textId="77777777" w:rsidR="0076341B" w:rsidRDefault="0076341B">
      <w:pPr>
        <w:pStyle w:val="TOC4"/>
        <w:rPr>
          <w:rFonts w:asciiTheme="minorHAnsi" w:eastAsiaTheme="minorEastAsia" w:hAnsiTheme="minorHAnsi" w:cstheme="minorBidi"/>
          <w:sz w:val="22"/>
          <w:szCs w:val="22"/>
          <w:lang w:eastAsia="en-GB"/>
        </w:rPr>
      </w:pPr>
      <w:r w:rsidRPr="004F45AC">
        <w:rPr>
          <w:snapToGrid w:val="0"/>
        </w:rPr>
        <w:t>6.5F.2.4</w:t>
      </w:r>
      <w:r>
        <w:rPr>
          <w:rFonts w:asciiTheme="minorHAnsi" w:eastAsiaTheme="minorEastAsia" w:hAnsiTheme="minorHAnsi" w:cstheme="minorBidi"/>
          <w:sz w:val="22"/>
          <w:szCs w:val="22"/>
          <w:lang w:eastAsia="en-GB"/>
        </w:rPr>
        <w:tab/>
      </w:r>
      <w:r w:rsidRPr="004F45AC">
        <w:rPr>
          <w:snapToGrid w:val="0"/>
        </w:rPr>
        <w:t>Adjacent channel leakage ratio</w:t>
      </w:r>
      <w:r>
        <w:tab/>
        <w:t>487</w:t>
      </w:r>
    </w:p>
    <w:p w14:paraId="21E23BA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6.5F.2.4.0</w:t>
      </w:r>
      <w:r>
        <w:rPr>
          <w:rFonts w:asciiTheme="minorHAnsi" w:eastAsiaTheme="minorEastAsia" w:hAnsiTheme="minorHAnsi" w:cstheme="minorBidi"/>
          <w:sz w:val="22"/>
          <w:szCs w:val="22"/>
          <w:lang w:eastAsia="en-GB"/>
        </w:rPr>
        <w:tab/>
      </w:r>
      <w:r w:rsidRPr="004F45AC">
        <w:rPr>
          <w:snapToGrid w:val="0"/>
        </w:rPr>
        <w:t>General</w:t>
      </w:r>
      <w:r>
        <w:tab/>
        <w:t>487</w:t>
      </w:r>
    </w:p>
    <w:p w14:paraId="7F170806"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6.5F.2.4.1</w:t>
      </w:r>
      <w:r>
        <w:rPr>
          <w:rFonts w:asciiTheme="minorHAnsi" w:eastAsiaTheme="minorEastAsia" w:hAnsiTheme="minorHAnsi" w:cstheme="minorBidi"/>
          <w:sz w:val="22"/>
          <w:szCs w:val="22"/>
          <w:lang w:eastAsia="en-GB"/>
        </w:rPr>
        <w:tab/>
      </w:r>
      <w:r w:rsidRPr="004F45AC">
        <w:rPr>
          <w:snapToGrid w:val="0"/>
        </w:rPr>
        <w:t>Shared spectrum channel access ACLR</w:t>
      </w:r>
      <w:r>
        <w:tab/>
        <w:t>487</w:t>
      </w:r>
    </w:p>
    <w:p w14:paraId="319BBB4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6.5F.2.4.2</w:t>
      </w:r>
      <w:r>
        <w:rPr>
          <w:rFonts w:asciiTheme="minorHAnsi" w:eastAsiaTheme="minorEastAsia" w:hAnsiTheme="minorHAnsi" w:cstheme="minorBidi"/>
          <w:sz w:val="22"/>
          <w:szCs w:val="22"/>
          <w:lang w:eastAsia="en-GB"/>
        </w:rPr>
        <w:tab/>
      </w:r>
      <w:r>
        <w:t>Additional requirement for network signalled value "NS_29"</w:t>
      </w:r>
      <w:r>
        <w:tab/>
        <w:t>487</w:t>
      </w:r>
    </w:p>
    <w:p w14:paraId="3E6C5840" w14:textId="77777777" w:rsidR="0076341B" w:rsidRDefault="0076341B">
      <w:pPr>
        <w:pStyle w:val="TOC3"/>
        <w:rPr>
          <w:rFonts w:asciiTheme="minorHAnsi" w:eastAsiaTheme="minorEastAsia" w:hAnsiTheme="minorHAnsi" w:cstheme="minorBidi"/>
          <w:sz w:val="22"/>
          <w:szCs w:val="22"/>
          <w:lang w:eastAsia="en-GB"/>
        </w:rPr>
      </w:pPr>
      <w:r>
        <w:t>6.5F.2</w:t>
      </w:r>
      <w:r w:rsidRPr="004F45AC">
        <w:rPr>
          <w:rFonts w:eastAsia="SimSun"/>
          <w:lang w:val="en-US" w:eastAsia="zh-CN"/>
        </w:rPr>
        <w:t>A</w:t>
      </w:r>
      <w:r>
        <w:rPr>
          <w:rFonts w:asciiTheme="minorHAnsi" w:eastAsiaTheme="minorEastAsia" w:hAnsiTheme="minorHAnsi" w:cstheme="minorBidi"/>
          <w:sz w:val="22"/>
          <w:szCs w:val="22"/>
          <w:lang w:eastAsia="en-GB"/>
        </w:rPr>
        <w:tab/>
      </w:r>
      <w:r>
        <w:t>Out of band emission</w:t>
      </w:r>
      <w:r w:rsidRPr="004F45AC">
        <w:rPr>
          <w:rFonts w:eastAsia="SimSun"/>
          <w:lang w:val="en-US" w:eastAsia="zh-CN"/>
        </w:rPr>
        <w:t xml:space="preserve"> for CA</w:t>
      </w:r>
      <w:r>
        <w:tab/>
        <w:t>488</w:t>
      </w:r>
    </w:p>
    <w:p w14:paraId="5D8277B3" w14:textId="77777777" w:rsidR="0076341B" w:rsidRDefault="0076341B">
      <w:pPr>
        <w:pStyle w:val="TOC4"/>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w:t>
      </w:r>
      <w:r>
        <w:rPr>
          <w:rFonts w:asciiTheme="minorHAnsi" w:eastAsiaTheme="minorEastAsia" w:hAnsiTheme="minorHAnsi" w:cstheme="minorBidi"/>
          <w:sz w:val="22"/>
          <w:szCs w:val="22"/>
          <w:lang w:eastAsia="en-GB"/>
        </w:rPr>
        <w:tab/>
      </w:r>
      <w:r>
        <w:t>Spectrum emission mask for CA</w:t>
      </w:r>
      <w:r>
        <w:tab/>
        <w:t>488</w:t>
      </w:r>
    </w:p>
    <w:p w14:paraId="7136EFCE"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1.1</w:t>
      </w:r>
      <w:r>
        <w:rPr>
          <w:rFonts w:asciiTheme="minorHAnsi" w:eastAsiaTheme="minorEastAsia" w:hAnsiTheme="minorHAnsi" w:cstheme="minorBidi"/>
          <w:sz w:val="22"/>
          <w:szCs w:val="22"/>
          <w:lang w:eastAsia="en-GB"/>
        </w:rPr>
        <w:tab/>
      </w:r>
      <w:r>
        <w:t>Spectrum emission mask for Inter-band CA</w:t>
      </w:r>
      <w:r>
        <w:tab/>
        <w:t>488</w:t>
      </w:r>
    </w:p>
    <w:p w14:paraId="639AB39C"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w:t>
      </w:r>
      <w:r>
        <w:rPr>
          <w:rFonts w:asciiTheme="minorHAnsi" w:eastAsiaTheme="minorEastAsia" w:hAnsiTheme="minorHAnsi" w:cstheme="minorBidi"/>
          <w:sz w:val="22"/>
          <w:szCs w:val="22"/>
          <w:lang w:eastAsia="en-GB"/>
        </w:rPr>
        <w:tab/>
      </w:r>
      <w:r>
        <w:t>Spectrum emission mask for Intra-band contiguous CA</w:t>
      </w:r>
      <w:r>
        <w:tab/>
        <w:t>488</w:t>
      </w:r>
    </w:p>
    <w:p w14:paraId="40E95897" w14:textId="77777777" w:rsidR="0076341B" w:rsidRDefault="0076341B">
      <w:pPr>
        <w:pStyle w:val="TOC6"/>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1.2.1</w:t>
      </w:r>
      <w:r>
        <w:rPr>
          <w:rFonts w:asciiTheme="minorHAnsi" w:eastAsiaTheme="minorEastAsia" w:hAnsiTheme="minorHAnsi" w:cstheme="minorBidi"/>
          <w:sz w:val="22"/>
          <w:szCs w:val="22"/>
          <w:lang w:eastAsia="en-GB"/>
        </w:rPr>
        <w:tab/>
      </w:r>
      <w:r>
        <w:t>General</w:t>
      </w:r>
      <w:r>
        <w:tab/>
        <w:t>488</w:t>
      </w:r>
    </w:p>
    <w:p w14:paraId="52F8686E" w14:textId="77777777" w:rsidR="0076341B" w:rsidRDefault="0076341B">
      <w:pPr>
        <w:pStyle w:val="TOC6"/>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1.2.2</w:t>
      </w:r>
      <w:r>
        <w:rPr>
          <w:rFonts w:asciiTheme="minorHAnsi" w:eastAsiaTheme="minorEastAsia" w:hAnsiTheme="minorHAnsi" w:cstheme="minorBidi"/>
          <w:sz w:val="22"/>
          <w:szCs w:val="22"/>
          <w:lang w:eastAsia="en-GB"/>
        </w:rPr>
        <w:tab/>
      </w:r>
      <w:r>
        <w:t>Intra-band contiguous CA spectrum emission mask for non-transmitted channels</w:t>
      </w:r>
      <w:r>
        <w:tab/>
        <w:t>489</w:t>
      </w:r>
    </w:p>
    <w:p w14:paraId="1ECB1A0E" w14:textId="77777777" w:rsidR="0076341B" w:rsidRDefault="0076341B">
      <w:pPr>
        <w:pStyle w:val="TOC4"/>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2</w:t>
      </w:r>
      <w:r>
        <w:rPr>
          <w:rFonts w:asciiTheme="minorHAnsi" w:eastAsiaTheme="minorEastAsia" w:hAnsiTheme="minorHAnsi" w:cstheme="minorBidi"/>
          <w:sz w:val="22"/>
          <w:szCs w:val="22"/>
          <w:lang w:eastAsia="en-GB"/>
        </w:rPr>
        <w:tab/>
      </w:r>
      <w:r w:rsidRPr="004F45AC">
        <w:rPr>
          <w:snapToGrid w:val="0"/>
        </w:rPr>
        <w:t>Adjacent channel leakage ratio</w:t>
      </w:r>
      <w:r w:rsidRPr="004F45AC">
        <w:rPr>
          <w:rFonts w:eastAsia="SimSun"/>
          <w:snapToGrid w:val="0"/>
          <w:lang w:val="en-US" w:eastAsia="zh-CN"/>
        </w:rPr>
        <w:t xml:space="preserve"> </w:t>
      </w:r>
      <w:r>
        <w:t xml:space="preserve">for </w:t>
      </w:r>
      <w:r w:rsidRPr="004F45AC">
        <w:rPr>
          <w:rFonts w:eastAsia="SimSun"/>
          <w:lang w:val="en-US" w:eastAsia="zh-CN"/>
        </w:rPr>
        <w:t>CA</w:t>
      </w:r>
      <w:r>
        <w:tab/>
        <w:t>489</w:t>
      </w:r>
    </w:p>
    <w:p w14:paraId="70B3599C"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lang w:val="en-US" w:eastAsia="zh-CN"/>
        </w:rPr>
        <w:t>A</w:t>
      </w:r>
      <w:r>
        <w:t>.</w:t>
      </w:r>
      <w:r w:rsidRPr="004F45AC">
        <w:rPr>
          <w:rFonts w:eastAsia="SimSun"/>
          <w:lang w:val="en-US" w:eastAsia="zh-CN"/>
        </w:rPr>
        <w:t>2.1</w:t>
      </w:r>
      <w:r>
        <w:rPr>
          <w:rFonts w:asciiTheme="minorHAnsi" w:eastAsiaTheme="minorEastAsia" w:hAnsiTheme="minorHAnsi" w:cstheme="minorBidi"/>
          <w:sz w:val="22"/>
          <w:szCs w:val="22"/>
          <w:lang w:eastAsia="en-GB"/>
        </w:rPr>
        <w:tab/>
      </w:r>
      <w:r w:rsidRPr="004F45AC">
        <w:rPr>
          <w:snapToGrid w:val="0"/>
        </w:rPr>
        <w:t>Adjacent channel leakage ratio</w:t>
      </w:r>
      <w:r w:rsidRPr="004F45AC">
        <w:rPr>
          <w:rFonts w:eastAsia="SimSun"/>
          <w:snapToGrid w:val="0"/>
          <w:lang w:val="en-US" w:eastAsia="zh-CN"/>
        </w:rPr>
        <w:t xml:space="preserve"> </w:t>
      </w:r>
      <w:r>
        <w:t xml:space="preserve">for </w:t>
      </w:r>
      <w:r w:rsidRPr="004F45AC">
        <w:rPr>
          <w:rFonts w:eastAsia="SimSun"/>
          <w:lang w:val="en-US" w:eastAsia="zh-CN"/>
        </w:rPr>
        <w:t>inter-band CA</w:t>
      </w:r>
      <w:r>
        <w:tab/>
        <w:t>489</w:t>
      </w:r>
    </w:p>
    <w:p w14:paraId="2B819D4D" w14:textId="77777777" w:rsidR="0076341B" w:rsidRDefault="0076341B">
      <w:pPr>
        <w:pStyle w:val="TOC5"/>
        <w:rPr>
          <w:rFonts w:asciiTheme="minorHAnsi" w:eastAsiaTheme="minorEastAsia" w:hAnsiTheme="minorHAnsi" w:cstheme="minorBidi"/>
          <w:sz w:val="22"/>
          <w:szCs w:val="22"/>
          <w:lang w:eastAsia="en-GB"/>
        </w:rPr>
      </w:pPr>
      <w:r>
        <w:t>6.5F.2</w:t>
      </w:r>
      <w:r w:rsidRPr="004F45AC">
        <w:rPr>
          <w:rFonts w:eastAsia="SimSun"/>
        </w:rPr>
        <w:t>A</w:t>
      </w:r>
      <w:r>
        <w:t>.</w:t>
      </w:r>
      <w:r w:rsidRPr="004F45AC">
        <w:rPr>
          <w:rFonts w:eastAsia="SimSun"/>
        </w:rPr>
        <w:t>2.2</w:t>
      </w:r>
      <w:r>
        <w:rPr>
          <w:rFonts w:asciiTheme="minorHAnsi" w:eastAsiaTheme="minorEastAsia" w:hAnsiTheme="minorHAnsi" w:cstheme="minorBidi"/>
          <w:sz w:val="22"/>
          <w:szCs w:val="22"/>
          <w:lang w:eastAsia="en-GB"/>
        </w:rPr>
        <w:tab/>
      </w:r>
      <w:r>
        <w:t>Adjacent channel leakage ratio for intra-band contiguous CA</w:t>
      </w:r>
      <w:r>
        <w:tab/>
        <w:t>489</w:t>
      </w:r>
    </w:p>
    <w:p w14:paraId="267C4E8B" w14:textId="77777777" w:rsidR="0076341B" w:rsidRDefault="0076341B">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489</w:t>
      </w:r>
    </w:p>
    <w:p w14:paraId="09DDED7C" w14:textId="77777777" w:rsidR="0076341B" w:rsidRDefault="0076341B">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489</w:t>
      </w:r>
    </w:p>
    <w:p w14:paraId="21EC705C" w14:textId="77777777" w:rsidR="0076341B" w:rsidRDefault="0076341B">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490</w:t>
      </w:r>
    </w:p>
    <w:p w14:paraId="069F49C0" w14:textId="77777777" w:rsidR="0076341B" w:rsidRDefault="0076341B">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490</w:t>
      </w:r>
    </w:p>
    <w:p w14:paraId="27DCF370" w14:textId="77777777" w:rsidR="0076341B" w:rsidRDefault="0076341B">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490</w:t>
      </w:r>
    </w:p>
    <w:p w14:paraId="6273DB5D" w14:textId="77777777" w:rsidR="0076341B" w:rsidRDefault="0076341B">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490</w:t>
      </w:r>
    </w:p>
    <w:p w14:paraId="11B36A29" w14:textId="77777777" w:rsidR="0076341B" w:rsidRDefault="0076341B">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490</w:t>
      </w:r>
    </w:p>
    <w:p w14:paraId="2AFC6589" w14:textId="77777777" w:rsidR="0076341B" w:rsidRDefault="0076341B">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490</w:t>
      </w:r>
    </w:p>
    <w:p w14:paraId="2FD00CEA" w14:textId="77777777" w:rsidR="0076341B" w:rsidRDefault="0076341B">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492</w:t>
      </w:r>
    </w:p>
    <w:p w14:paraId="5B8C462C" w14:textId="77777777" w:rsidR="0076341B" w:rsidRDefault="0076341B">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493</w:t>
      </w:r>
    </w:p>
    <w:p w14:paraId="2F6CE5A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6.5F.3.3.5</w:t>
      </w:r>
      <w:r>
        <w:rPr>
          <w:rFonts w:asciiTheme="minorHAnsi" w:eastAsiaTheme="minorEastAsia" w:hAnsiTheme="minorHAnsi" w:cstheme="minorBidi"/>
          <w:sz w:val="22"/>
          <w:szCs w:val="22"/>
          <w:lang w:eastAsia="en-GB"/>
        </w:rPr>
        <w:tab/>
      </w:r>
      <w:r w:rsidRPr="004F45AC">
        <w:rPr>
          <w:snapToGrid w:val="0"/>
        </w:rPr>
        <w:t>Requirements for network signalling value "NS_53" or "NS_54" or "NS_60"</w:t>
      </w:r>
      <w:r>
        <w:tab/>
        <w:t>494</w:t>
      </w:r>
    </w:p>
    <w:p w14:paraId="7FB3A93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6.5F.3.3.6</w:t>
      </w:r>
      <w:r>
        <w:rPr>
          <w:rFonts w:asciiTheme="minorHAnsi" w:eastAsiaTheme="minorEastAsia" w:hAnsiTheme="minorHAnsi" w:cstheme="minorBidi"/>
          <w:sz w:val="22"/>
          <w:szCs w:val="22"/>
          <w:lang w:eastAsia="en-GB"/>
        </w:rPr>
        <w:tab/>
      </w:r>
      <w:r w:rsidRPr="004F45AC">
        <w:rPr>
          <w:snapToGrid w:val="0"/>
        </w:rPr>
        <w:t>Requirements for network signalling value "NS_58"</w:t>
      </w:r>
      <w:r>
        <w:tab/>
        <w:t>494</w:t>
      </w:r>
    </w:p>
    <w:p w14:paraId="2A705404"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6.5F.3.3.7</w:t>
      </w:r>
      <w:r>
        <w:rPr>
          <w:rFonts w:asciiTheme="minorHAnsi" w:eastAsiaTheme="minorEastAsia" w:hAnsiTheme="minorHAnsi" w:cstheme="minorBidi"/>
          <w:sz w:val="22"/>
          <w:szCs w:val="22"/>
          <w:lang w:eastAsia="en-GB"/>
        </w:rPr>
        <w:tab/>
      </w:r>
      <w:r w:rsidRPr="004F45AC">
        <w:rPr>
          <w:snapToGrid w:val="0"/>
        </w:rPr>
        <w:t>Requirements for network signalling value "NS_61"</w:t>
      </w:r>
      <w:r>
        <w:tab/>
        <w:t>494</w:t>
      </w:r>
    </w:p>
    <w:p w14:paraId="3253E29D" w14:textId="77777777" w:rsidR="0076341B" w:rsidRDefault="0076341B">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494</w:t>
      </w:r>
    </w:p>
    <w:p w14:paraId="57296D9C" w14:textId="77777777" w:rsidR="0076341B" w:rsidRDefault="0076341B">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495</w:t>
      </w:r>
    </w:p>
    <w:p w14:paraId="6B5EEBEF" w14:textId="77777777" w:rsidR="0076341B" w:rsidRDefault="0076341B">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495</w:t>
      </w:r>
    </w:p>
    <w:p w14:paraId="338E301A" w14:textId="77777777" w:rsidR="0076341B" w:rsidRDefault="0076341B">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495</w:t>
      </w:r>
    </w:p>
    <w:p w14:paraId="70D82E15" w14:textId="77777777" w:rsidR="0076341B" w:rsidRDefault="0076341B">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495</w:t>
      </w:r>
    </w:p>
    <w:p w14:paraId="306CD743" w14:textId="77777777" w:rsidR="0076341B" w:rsidRDefault="0076341B">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495</w:t>
      </w:r>
    </w:p>
    <w:p w14:paraId="5A8AF417" w14:textId="77777777" w:rsidR="0076341B" w:rsidRDefault="0076341B">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495</w:t>
      </w:r>
    </w:p>
    <w:p w14:paraId="1FC2EC86" w14:textId="77777777" w:rsidR="0076341B" w:rsidRDefault="0076341B">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495</w:t>
      </w:r>
    </w:p>
    <w:p w14:paraId="13F8A62D" w14:textId="77777777" w:rsidR="0076341B" w:rsidRDefault="0076341B">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495</w:t>
      </w:r>
    </w:p>
    <w:p w14:paraId="450BC97D" w14:textId="77777777" w:rsidR="0076341B" w:rsidRDefault="0076341B">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495</w:t>
      </w:r>
    </w:p>
    <w:p w14:paraId="703DA2A3" w14:textId="77777777" w:rsidR="0076341B" w:rsidRDefault="0076341B">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496</w:t>
      </w:r>
    </w:p>
    <w:p w14:paraId="07954C71" w14:textId="77777777" w:rsidR="0076341B" w:rsidRDefault="0076341B">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496</w:t>
      </w:r>
    </w:p>
    <w:p w14:paraId="05A23D08" w14:textId="77777777" w:rsidR="0076341B" w:rsidRDefault="0076341B">
      <w:pPr>
        <w:pStyle w:val="TOC2"/>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6</w:t>
      </w:r>
      <w:r>
        <w:rPr>
          <w:rFonts w:asciiTheme="minorHAnsi" w:eastAsiaTheme="minorEastAsia" w:hAnsiTheme="minorHAnsi" w:cstheme="minorBidi"/>
          <w:sz w:val="22"/>
          <w:szCs w:val="22"/>
          <w:lang w:eastAsia="en-GB"/>
        </w:rPr>
        <w:tab/>
      </w:r>
      <w:r w:rsidRPr="004F45AC">
        <w:rPr>
          <w:rFonts w:eastAsiaTheme="minorEastAsia"/>
        </w:rPr>
        <w:t>Void</w:t>
      </w:r>
      <w:r>
        <w:tab/>
        <w:t>496</w:t>
      </w:r>
    </w:p>
    <w:p w14:paraId="3C0C154D" w14:textId="77777777" w:rsidR="0076341B" w:rsidRDefault="0076341B">
      <w:pPr>
        <w:pStyle w:val="TOC2"/>
        <w:rPr>
          <w:rFonts w:asciiTheme="minorHAnsi" w:eastAsiaTheme="minorEastAsia" w:hAnsiTheme="minorHAnsi" w:cstheme="minorBidi"/>
          <w:sz w:val="22"/>
          <w:szCs w:val="22"/>
          <w:lang w:eastAsia="en-GB"/>
        </w:rPr>
      </w:pPr>
      <w:r w:rsidRPr="004F45AC">
        <w:rPr>
          <w:rFonts w:eastAsiaTheme="minorEastAsia"/>
        </w:rPr>
        <w:t>6.</w:t>
      </w:r>
      <w:r w:rsidRPr="004F45AC">
        <w:rPr>
          <w:rFonts w:eastAsiaTheme="minorEastAsia"/>
          <w:lang w:eastAsia="zh-CN"/>
        </w:rPr>
        <w:t>6E</w:t>
      </w:r>
      <w:r>
        <w:rPr>
          <w:rFonts w:asciiTheme="minorHAnsi" w:eastAsiaTheme="minorEastAsia" w:hAnsiTheme="minorHAnsi" w:cstheme="minorBidi"/>
          <w:sz w:val="22"/>
          <w:szCs w:val="22"/>
          <w:lang w:eastAsia="en-GB"/>
        </w:rPr>
        <w:tab/>
      </w:r>
      <w:r w:rsidRPr="004F45AC">
        <w:rPr>
          <w:rFonts w:eastAsiaTheme="minorEastAsia"/>
        </w:rPr>
        <w:t>Time alignment error</w:t>
      </w:r>
      <w:r>
        <w:tab/>
        <w:t>496</w:t>
      </w:r>
    </w:p>
    <w:p w14:paraId="369A0A0F" w14:textId="77777777" w:rsidR="0076341B" w:rsidRDefault="0076341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497</w:t>
      </w:r>
    </w:p>
    <w:p w14:paraId="4E80A82E" w14:textId="77777777" w:rsidR="0076341B" w:rsidRDefault="0076341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497</w:t>
      </w:r>
    </w:p>
    <w:p w14:paraId="38C0D889" w14:textId="77777777" w:rsidR="0076341B" w:rsidRDefault="0076341B">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497</w:t>
      </w:r>
    </w:p>
    <w:p w14:paraId="593FC1DB" w14:textId="77777777" w:rsidR="0076341B" w:rsidRDefault="0076341B">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498</w:t>
      </w:r>
    </w:p>
    <w:p w14:paraId="7DFCD056" w14:textId="77777777" w:rsidR="0076341B" w:rsidRDefault="0076341B">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498</w:t>
      </w:r>
    </w:p>
    <w:p w14:paraId="66D17504" w14:textId="77777777" w:rsidR="0076341B" w:rsidRDefault="0076341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498</w:t>
      </w:r>
    </w:p>
    <w:p w14:paraId="0C830B60" w14:textId="77777777" w:rsidR="0076341B" w:rsidRDefault="0076341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498</w:t>
      </w:r>
    </w:p>
    <w:p w14:paraId="1A580B17" w14:textId="77777777" w:rsidR="0076341B" w:rsidRDefault="0076341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498</w:t>
      </w:r>
    </w:p>
    <w:p w14:paraId="3EAE2116" w14:textId="77777777" w:rsidR="0076341B" w:rsidRDefault="0076341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498</w:t>
      </w:r>
    </w:p>
    <w:p w14:paraId="39381785" w14:textId="77777777" w:rsidR="0076341B" w:rsidRDefault="0076341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4F45AC">
        <w:rPr>
          <w:vertAlign w:val="subscript"/>
        </w:rPr>
        <w:t>IB,c</w:t>
      </w:r>
      <w:r>
        <w:tab/>
        <w:t>509</w:t>
      </w:r>
    </w:p>
    <w:p w14:paraId="37EB0A94" w14:textId="77777777" w:rsidR="0076341B" w:rsidRDefault="0076341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509</w:t>
      </w:r>
    </w:p>
    <w:p w14:paraId="4F01B19F" w14:textId="77777777" w:rsidR="0076341B" w:rsidRDefault="0076341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509</w:t>
      </w:r>
    </w:p>
    <w:p w14:paraId="0F080325" w14:textId="77777777" w:rsidR="0076341B" w:rsidRDefault="0076341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509</w:t>
      </w:r>
    </w:p>
    <w:p w14:paraId="416D68E0" w14:textId="77777777" w:rsidR="0076341B" w:rsidRDefault="0076341B">
      <w:pPr>
        <w:pStyle w:val="TOC4"/>
        <w:rPr>
          <w:rFonts w:asciiTheme="minorHAnsi" w:eastAsiaTheme="minorEastAsia" w:hAnsiTheme="minorHAnsi" w:cstheme="minorBidi"/>
          <w:sz w:val="22"/>
          <w:szCs w:val="22"/>
          <w:lang w:eastAsia="en-GB"/>
        </w:rPr>
      </w:pPr>
      <w:r>
        <w:lastRenderedPageBreak/>
        <w:t>7.3A.2.1</w:t>
      </w:r>
      <w:r>
        <w:rPr>
          <w:rFonts w:asciiTheme="minorHAnsi" w:eastAsiaTheme="minorEastAsia" w:hAnsiTheme="minorHAnsi" w:cstheme="minorBidi"/>
          <w:sz w:val="22"/>
          <w:szCs w:val="22"/>
          <w:lang w:eastAsia="en-GB"/>
        </w:rPr>
        <w:tab/>
      </w:r>
      <w:r>
        <w:t>Reference sensitivity power level for Intra-band contiguous CA</w:t>
      </w:r>
      <w:r>
        <w:tab/>
        <w:t>509</w:t>
      </w:r>
    </w:p>
    <w:p w14:paraId="1D5D2953" w14:textId="77777777" w:rsidR="0076341B" w:rsidRDefault="0076341B">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510</w:t>
      </w:r>
    </w:p>
    <w:p w14:paraId="1A0727BA" w14:textId="77777777" w:rsidR="0076341B" w:rsidRDefault="0076341B">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511</w:t>
      </w:r>
    </w:p>
    <w:p w14:paraId="1F8BC47E" w14:textId="77777777" w:rsidR="0076341B" w:rsidRDefault="0076341B">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511</w:t>
      </w:r>
    </w:p>
    <w:p w14:paraId="4FFDD8E9" w14:textId="77777777" w:rsidR="0076341B" w:rsidRDefault="0076341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F45AC">
        <w:rPr>
          <w:vertAlign w:val="subscript"/>
        </w:rPr>
        <w:t>IB,c</w:t>
      </w:r>
      <w:r>
        <w:t xml:space="preserve"> for CA</w:t>
      </w:r>
      <w:r>
        <w:tab/>
        <w:t>512</w:t>
      </w:r>
    </w:p>
    <w:p w14:paraId="587732E4" w14:textId="77777777" w:rsidR="0076341B" w:rsidRDefault="0076341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512</w:t>
      </w:r>
    </w:p>
    <w:p w14:paraId="6FE84345" w14:textId="77777777" w:rsidR="0076341B" w:rsidRDefault="0076341B">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4F45AC">
        <w:rPr>
          <w:vertAlign w:val="subscript"/>
        </w:rPr>
        <w:t xml:space="preserve">IB,c </w:t>
      </w:r>
      <w:r>
        <w:t>for Inter-band CA</w:t>
      </w:r>
      <w:r>
        <w:tab/>
        <w:t>512</w:t>
      </w:r>
    </w:p>
    <w:p w14:paraId="3C69A43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7.3A.3.2.1</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two bands</w:t>
      </w:r>
      <w:r>
        <w:tab/>
        <w:t>513</w:t>
      </w:r>
    </w:p>
    <w:p w14:paraId="3BCE302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7.3A.3.2.2</w:t>
      </w:r>
      <w:r>
        <w:rPr>
          <w:rFonts w:asciiTheme="minorHAnsi" w:eastAsiaTheme="minorEastAsia" w:hAnsiTheme="minorHAnsi" w:cstheme="minorBidi"/>
          <w:sz w:val="22"/>
          <w:szCs w:val="22"/>
          <w:lang w:eastAsia="en-GB"/>
        </w:rPr>
        <w:tab/>
      </w:r>
      <w:r w:rsidRPr="004F45AC">
        <w:rPr>
          <w:snapToGrid w:val="0"/>
        </w:rPr>
        <w:t>Void</w:t>
      </w:r>
      <w:r>
        <w:tab/>
        <w:t>517</w:t>
      </w:r>
    </w:p>
    <w:p w14:paraId="7019C492"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3</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three</w:t>
      </w:r>
      <w:r w:rsidRPr="004F45AC">
        <w:rPr>
          <w:snapToGrid w:val="0"/>
        </w:rPr>
        <w:t xml:space="preserve"> bands</w:t>
      </w:r>
      <w:r>
        <w:tab/>
        <w:t>517</w:t>
      </w:r>
    </w:p>
    <w:p w14:paraId="2796F9AB"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4</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four</w:t>
      </w:r>
      <w:r w:rsidRPr="004F45AC">
        <w:rPr>
          <w:snapToGrid w:val="0"/>
        </w:rPr>
        <w:t xml:space="preserve"> bands</w:t>
      </w:r>
      <w:r>
        <w:tab/>
        <w:t>526</w:t>
      </w:r>
    </w:p>
    <w:p w14:paraId="65F4ECDC"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7.3A.3.2.</w:t>
      </w:r>
      <w:r w:rsidRPr="004F45AC">
        <w:rPr>
          <w:snapToGrid w:val="0"/>
          <w:lang w:eastAsia="zh-CN"/>
        </w:rPr>
        <w:t>5</w:t>
      </w:r>
      <w:r>
        <w:rPr>
          <w:rFonts w:asciiTheme="minorHAnsi" w:eastAsiaTheme="minorEastAsia" w:hAnsiTheme="minorHAnsi" w:cstheme="minorBidi"/>
          <w:sz w:val="22"/>
          <w:szCs w:val="22"/>
          <w:lang w:eastAsia="en-GB"/>
        </w:rPr>
        <w:tab/>
      </w:r>
      <w:r w:rsidRPr="004F45AC">
        <w:rPr>
          <w:snapToGrid w:val="0"/>
        </w:rPr>
        <w:t>ΔR</w:t>
      </w:r>
      <w:r w:rsidRPr="004F45AC">
        <w:rPr>
          <w:snapToGrid w:val="0"/>
          <w:vertAlign w:val="subscript"/>
        </w:rPr>
        <w:t>IB,c</w:t>
      </w:r>
      <w:r w:rsidRPr="004F45AC">
        <w:rPr>
          <w:snapToGrid w:val="0"/>
        </w:rPr>
        <w:t xml:space="preserve"> for </w:t>
      </w:r>
      <w:r w:rsidRPr="004F45AC">
        <w:rPr>
          <w:snapToGrid w:val="0"/>
          <w:lang w:eastAsia="zh-CN"/>
        </w:rPr>
        <w:t>five</w:t>
      </w:r>
      <w:r w:rsidRPr="004F45AC">
        <w:rPr>
          <w:snapToGrid w:val="0"/>
        </w:rPr>
        <w:t xml:space="preserve"> bands</w:t>
      </w:r>
      <w:r>
        <w:tab/>
        <w:t>532</w:t>
      </w:r>
    </w:p>
    <w:p w14:paraId="002FA8AA" w14:textId="77777777" w:rsidR="0076341B" w:rsidRDefault="0076341B">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4F45AC">
        <w:rPr>
          <w:vertAlign w:val="subscript"/>
        </w:rPr>
        <w:t xml:space="preserve">IB,c </w:t>
      </w:r>
      <w:r>
        <w:t>for Intra-band CA</w:t>
      </w:r>
      <w:r>
        <w:tab/>
        <w:t>532</w:t>
      </w:r>
    </w:p>
    <w:p w14:paraId="3F663516" w14:textId="77777777" w:rsidR="0076341B" w:rsidRDefault="0076341B">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532</w:t>
      </w:r>
    </w:p>
    <w:p w14:paraId="4F0F50BA" w14:textId="77777777" w:rsidR="0076341B" w:rsidRDefault="0076341B">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541</w:t>
      </w:r>
    </w:p>
    <w:p w14:paraId="1998DF97" w14:textId="77777777" w:rsidR="0076341B" w:rsidRDefault="0076341B">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568</w:t>
      </w:r>
    </w:p>
    <w:p w14:paraId="18C66C8A" w14:textId="77777777" w:rsidR="0076341B" w:rsidRDefault="0076341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572</w:t>
      </w:r>
    </w:p>
    <w:p w14:paraId="0F3EA4F4" w14:textId="77777777" w:rsidR="0076341B" w:rsidRDefault="0076341B">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572</w:t>
      </w:r>
    </w:p>
    <w:p w14:paraId="714AEEAB" w14:textId="77777777" w:rsidR="0076341B" w:rsidRDefault="0076341B">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572</w:t>
      </w:r>
    </w:p>
    <w:p w14:paraId="62B301A4" w14:textId="77777777" w:rsidR="0076341B" w:rsidRDefault="0076341B">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572</w:t>
      </w:r>
    </w:p>
    <w:p w14:paraId="0852E399" w14:textId="77777777" w:rsidR="0076341B" w:rsidRDefault="0076341B">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4F45AC">
        <w:rPr>
          <w:vertAlign w:val="subscript"/>
        </w:rPr>
        <w:t>IB,c</w:t>
      </w:r>
      <w:r>
        <w:t xml:space="preserve"> for SUL</w:t>
      </w:r>
      <w:r>
        <w:tab/>
        <w:t>576</w:t>
      </w:r>
    </w:p>
    <w:p w14:paraId="6EF21116" w14:textId="77777777" w:rsidR="0076341B" w:rsidRDefault="0076341B">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576</w:t>
      </w:r>
    </w:p>
    <w:p w14:paraId="57867526" w14:textId="77777777" w:rsidR="0076341B" w:rsidRDefault="0076341B">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576</w:t>
      </w:r>
    </w:p>
    <w:p w14:paraId="5C490BE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7.3C.3.2.1</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two bands</w:t>
      </w:r>
      <w:r>
        <w:tab/>
        <w:t>576</w:t>
      </w:r>
    </w:p>
    <w:p w14:paraId="795A28E7"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7.3C.3.2.2</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three bands</w:t>
      </w:r>
      <w:r>
        <w:tab/>
        <w:t>577</w:t>
      </w:r>
    </w:p>
    <w:p w14:paraId="12E02885" w14:textId="77777777" w:rsidR="0076341B" w:rsidRDefault="0076341B">
      <w:pPr>
        <w:pStyle w:val="TOC5"/>
        <w:rPr>
          <w:rFonts w:asciiTheme="minorHAnsi" w:eastAsiaTheme="minorEastAsia" w:hAnsiTheme="minorHAnsi" w:cstheme="minorBidi"/>
          <w:sz w:val="22"/>
          <w:szCs w:val="22"/>
          <w:lang w:eastAsia="en-GB"/>
        </w:rPr>
      </w:pPr>
      <w:r w:rsidRPr="004F45AC">
        <w:rPr>
          <w:snapToGrid w:val="0"/>
        </w:rPr>
        <w:t>7.3C.3.2.3</w:t>
      </w:r>
      <w:r>
        <w:rPr>
          <w:rFonts w:asciiTheme="minorHAnsi" w:eastAsiaTheme="minorEastAsia" w:hAnsiTheme="minorHAnsi" w:cstheme="minorBidi"/>
          <w:sz w:val="22"/>
          <w:szCs w:val="22"/>
          <w:lang w:eastAsia="en-GB"/>
        </w:rPr>
        <w:tab/>
      </w:r>
      <w:r w:rsidRPr="004F45AC">
        <w:rPr>
          <w:snapToGrid w:val="0"/>
        </w:rPr>
        <w:t>ΔR</w:t>
      </w:r>
      <w:r w:rsidRPr="004F45AC">
        <w:rPr>
          <w:vertAlign w:val="subscript"/>
        </w:rPr>
        <w:t xml:space="preserve">IB,c  </w:t>
      </w:r>
      <w:r w:rsidRPr="004F45AC">
        <w:rPr>
          <w:snapToGrid w:val="0"/>
        </w:rPr>
        <w:t>for four bands</w:t>
      </w:r>
      <w:r>
        <w:tab/>
        <w:t>577</w:t>
      </w:r>
    </w:p>
    <w:p w14:paraId="3C7F40DF" w14:textId="77777777" w:rsidR="0076341B" w:rsidRDefault="0076341B">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577</w:t>
      </w:r>
    </w:p>
    <w:p w14:paraId="78E87A95" w14:textId="77777777" w:rsidR="0076341B" w:rsidRDefault="0076341B">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578</w:t>
      </w:r>
    </w:p>
    <w:p w14:paraId="09B3A297" w14:textId="77777777" w:rsidR="0076341B" w:rsidRDefault="0076341B">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578</w:t>
      </w:r>
    </w:p>
    <w:p w14:paraId="4B712317" w14:textId="77777777" w:rsidR="0076341B" w:rsidRDefault="0076341B">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578</w:t>
      </w:r>
    </w:p>
    <w:p w14:paraId="4E5C17F3" w14:textId="77777777" w:rsidR="0076341B" w:rsidRDefault="0076341B">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579</w:t>
      </w:r>
    </w:p>
    <w:p w14:paraId="3E0FA303" w14:textId="77777777" w:rsidR="0076341B" w:rsidRDefault="0076341B">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580</w:t>
      </w:r>
    </w:p>
    <w:p w14:paraId="78ED8CD8" w14:textId="77777777" w:rsidR="0076341B" w:rsidRDefault="0076341B">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580</w:t>
      </w:r>
    </w:p>
    <w:p w14:paraId="4C4123BE" w14:textId="77777777" w:rsidR="0076341B" w:rsidRDefault="0076341B">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581</w:t>
      </w:r>
    </w:p>
    <w:p w14:paraId="7A0511CD" w14:textId="77777777" w:rsidR="0076341B" w:rsidRDefault="0076341B">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Void</w:t>
      </w:r>
      <w:r>
        <w:tab/>
        <w:t>581</w:t>
      </w:r>
    </w:p>
    <w:p w14:paraId="2F88E740" w14:textId="77777777" w:rsidR="0076341B" w:rsidRDefault="0076341B">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Void</w:t>
      </w:r>
      <w:r>
        <w:tab/>
        <w:t>582</w:t>
      </w:r>
    </w:p>
    <w:p w14:paraId="321C4CCE" w14:textId="77777777" w:rsidR="0076341B" w:rsidRDefault="0076341B">
      <w:pPr>
        <w:pStyle w:val="TOC3"/>
        <w:rPr>
          <w:rFonts w:asciiTheme="minorHAnsi" w:eastAsiaTheme="minorEastAsia" w:hAnsiTheme="minorHAnsi" w:cstheme="minorBidi"/>
          <w:sz w:val="22"/>
          <w:szCs w:val="22"/>
          <w:lang w:eastAsia="en-GB"/>
        </w:rPr>
      </w:pPr>
      <w:r>
        <w:t>7.3F.4A</w:t>
      </w:r>
      <w:r>
        <w:rPr>
          <w:rFonts w:asciiTheme="minorHAnsi" w:eastAsiaTheme="minorEastAsia" w:hAnsiTheme="minorHAnsi" w:cstheme="minorBidi"/>
          <w:sz w:val="22"/>
          <w:szCs w:val="22"/>
          <w:lang w:eastAsia="en-GB"/>
        </w:rPr>
        <w:tab/>
      </w:r>
      <w:r>
        <w:t>S</w:t>
      </w:r>
      <w:r w:rsidRPr="004F45AC">
        <w:rPr>
          <w:rFonts w:eastAsia="MS Mincho"/>
        </w:rPr>
        <w:t>hared</w:t>
      </w:r>
      <w:r>
        <w:t xml:space="preserve"> spectrum channel access CA</w:t>
      </w:r>
      <w:r>
        <w:tab/>
        <w:t>582</w:t>
      </w:r>
    </w:p>
    <w:p w14:paraId="02BB4A6A" w14:textId="77777777" w:rsidR="0076341B" w:rsidRDefault="0076341B">
      <w:pPr>
        <w:pStyle w:val="TOC4"/>
        <w:rPr>
          <w:rFonts w:asciiTheme="minorHAnsi" w:eastAsiaTheme="minorEastAsia" w:hAnsiTheme="minorHAnsi" w:cstheme="minorBidi"/>
          <w:sz w:val="22"/>
          <w:szCs w:val="22"/>
          <w:lang w:eastAsia="en-GB"/>
        </w:rPr>
      </w:pPr>
      <w:r>
        <w:t>7.3F.4A.1</w:t>
      </w:r>
      <w:r>
        <w:rPr>
          <w:rFonts w:asciiTheme="minorHAnsi" w:eastAsiaTheme="minorEastAsia" w:hAnsiTheme="minorHAnsi" w:cstheme="minorBidi"/>
          <w:sz w:val="22"/>
          <w:szCs w:val="22"/>
          <w:lang w:eastAsia="en-GB"/>
        </w:rPr>
        <w:tab/>
      </w:r>
      <w:r>
        <w:t>Intra-band contiguous shared spectrum channel access CA</w:t>
      </w:r>
      <w:r>
        <w:tab/>
        <w:t>582</w:t>
      </w:r>
    </w:p>
    <w:p w14:paraId="6622743C" w14:textId="77777777" w:rsidR="0076341B" w:rsidRDefault="0076341B">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Void</w:t>
      </w:r>
      <w:r>
        <w:tab/>
        <w:t>582</w:t>
      </w:r>
    </w:p>
    <w:p w14:paraId="52D216B0" w14:textId="77777777" w:rsidR="0076341B" w:rsidRDefault="0076341B">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Void</w:t>
      </w:r>
      <w:r>
        <w:tab/>
        <w:t>582</w:t>
      </w:r>
    </w:p>
    <w:p w14:paraId="60BD3634" w14:textId="77777777" w:rsidR="0076341B" w:rsidRDefault="0076341B">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Void</w:t>
      </w:r>
      <w:r>
        <w:tab/>
        <w:t>582</w:t>
      </w:r>
    </w:p>
    <w:p w14:paraId="55D541AE" w14:textId="77777777" w:rsidR="0076341B" w:rsidRDefault="0076341B">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Void</w:t>
      </w:r>
      <w:r>
        <w:tab/>
        <w:t>582</w:t>
      </w:r>
    </w:p>
    <w:p w14:paraId="7145936A" w14:textId="77777777" w:rsidR="0076341B" w:rsidRDefault="0076341B">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582</w:t>
      </w:r>
    </w:p>
    <w:p w14:paraId="1535363B" w14:textId="77777777" w:rsidR="0076341B" w:rsidRDefault="0076341B">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Void</w:t>
      </w:r>
      <w:r>
        <w:tab/>
        <w:t>582</w:t>
      </w:r>
    </w:p>
    <w:p w14:paraId="356E3E7D" w14:textId="77777777" w:rsidR="0076341B" w:rsidRDefault="0076341B">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Void</w:t>
      </w:r>
      <w:r>
        <w:tab/>
        <w:t>582</w:t>
      </w:r>
    </w:p>
    <w:p w14:paraId="61601F12" w14:textId="77777777" w:rsidR="0076341B" w:rsidRDefault="0076341B">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582</w:t>
      </w:r>
    </w:p>
    <w:p w14:paraId="3F94D154" w14:textId="77777777" w:rsidR="0076341B" w:rsidRDefault="0076341B">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582</w:t>
      </w:r>
    </w:p>
    <w:p w14:paraId="4B2F4A8C" w14:textId="77777777" w:rsidR="0076341B" w:rsidRDefault="0076341B">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582</w:t>
      </w:r>
    </w:p>
    <w:p w14:paraId="704BBE30" w14:textId="77777777" w:rsidR="0076341B" w:rsidRDefault="0076341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590</w:t>
      </w:r>
    </w:p>
    <w:p w14:paraId="24CC35C5" w14:textId="77777777" w:rsidR="0076341B" w:rsidRDefault="0076341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590</w:t>
      </w:r>
    </w:p>
    <w:p w14:paraId="493783A2" w14:textId="77777777" w:rsidR="0076341B" w:rsidRDefault="0076341B">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590</w:t>
      </w:r>
    </w:p>
    <w:p w14:paraId="71C1B91D" w14:textId="77777777" w:rsidR="0076341B" w:rsidRDefault="0076341B">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591</w:t>
      </w:r>
    </w:p>
    <w:p w14:paraId="2FE77084" w14:textId="77777777" w:rsidR="0076341B" w:rsidRDefault="0076341B">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591</w:t>
      </w:r>
    </w:p>
    <w:p w14:paraId="5CD44FD8" w14:textId="77777777" w:rsidR="0076341B" w:rsidRDefault="0076341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591</w:t>
      </w:r>
    </w:p>
    <w:p w14:paraId="5807EDC7" w14:textId="77777777" w:rsidR="0076341B" w:rsidRDefault="0076341B">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591</w:t>
      </w:r>
    </w:p>
    <w:p w14:paraId="4339E31A" w14:textId="77777777" w:rsidR="0076341B" w:rsidRDefault="0076341B">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591</w:t>
      </w:r>
    </w:p>
    <w:p w14:paraId="1ECA474C" w14:textId="77777777" w:rsidR="0076341B" w:rsidRDefault="0076341B">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591</w:t>
      </w:r>
    </w:p>
    <w:p w14:paraId="511DE2D5" w14:textId="77777777" w:rsidR="0076341B" w:rsidRDefault="0076341B">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592</w:t>
      </w:r>
    </w:p>
    <w:p w14:paraId="0293F660" w14:textId="77777777" w:rsidR="0076341B" w:rsidRDefault="0076341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592</w:t>
      </w:r>
    </w:p>
    <w:p w14:paraId="015F710F" w14:textId="77777777" w:rsidR="0076341B" w:rsidRDefault="0076341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594</w:t>
      </w:r>
    </w:p>
    <w:p w14:paraId="4580F80F" w14:textId="77777777" w:rsidR="0076341B" w:rsidRDefault="0076341B">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594</w:t>
      </w:r>
    </w:p>
    <w:p w14:paraId="7FB93D58" w14:textId="77777777" w:rsidR="0076341B" w:rsidRDefault="0076341B">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596</w:t>
      </w:r>
    </w:p>
    <w:p w14:paraId="00734744" w14:textId="77777777" w:rsidR="0076341B" w:rsidRDefault="0076341B">
      <w:pPr>
        <w:pStyle w:val="TOC3"/>
        <w:rPr>
          <w:rFonts w:asciiTheme="minorHAnsi" w:eastAsiaTheme="minorEastAsia" w:hAnsiTheme="minorHAnsi" w:cstheme="minorBidi"/>
          <w:sz w:val="22"/>
          <w:szCs w:val="22"/>
          <w:lang w:eastAsia="en-GB"/>
        </w:rPr>
      </w:pPr>
      <w:r>
        <w:lastRenderedPageBreak/>
        <w:t>7.5A.3</w:t>
      </w:r>
      <w:r>
        <w:rPr>
          <w:rFonts w:asciiTheme="minorHAnsi" w:eastAsiaTheme="minorEastAsia" w:hAnsiTheme="minorHAnsi" w:cstheme="minorBidi"/>
          <w:sz w:val="22"/>
          <w:szCs w:val="22"/>
          <w:lang w:eastAsia="en-GB"/>
        </w:rPr>
        <w:tab/>
      </w:r>
      <w:r>
        <w:t>Adjacent channel selectivity Inter-band CA</w:t>
      </w:r>
      <w:r>
        <w:tab/>
        <w:t>597</w:t>
      </w:r>
    </w:p>
    <w:p w14:paraId="6181BD90" w14:textId="77777777" w:rsidR="0076341B" w:rsidRDefault="0076341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597</w:t>
      </w:r>
    </w:p>
    <w:p w14:paraId="4952308E" w14:textId="77777777" w:rsidR="0076341B" w:rsidRDefault="0076341B">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597</w:t>
      </w:r>
    </w:p>
    <w:p w14:paraId="711D8476" w14:textId="77777777" w:rsidR="0076341B" w:rsidRDefault="0076341B">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597</w:t>
      </w:r>
    </w:p>
    <w:p w14:paraId="146F8AA5" w14:textId="77777777" w:rsidR="0076341B" w:rsidRDefault="0076341B">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597</w:t>
      </w:r>
    </w:p>
    <w:p w14:paraId="1626A573" w14:textId="77777777" w:rsidR="0076341B" w:rsidRDefault="0076341B">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599</w:t>
      </w:r>
    </w:p>
    <w:p w14:paraId="63A5E785" w14:textId="77777777" w:rsidR="0076341B" w:rsidRDefault="0076341B">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 for shared spectrum channel access</w:t>
      </w:r>
      <w:r>
        <w:tab/>
        <w:t>599</w:t>
      </w:r>
    </w:p>
    <w:p w14:paraId="6EAFC2BD" w14:textId="77777777" w:rsidR="0076341B" w:rsidRDefault="0076341B">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599</w:t>
      </w:r>
    </w:p>
    <w:p w14:paraId="67CEBC4D" w14:textId="77777777" w:rsidR="0076341B" w:rsidRDefault="0076341B">
      <w:pPr>
        <w:pStyle w:val="TOC3"/>
        <w:rPr>
          <w:rFonts w:asciiTheme="minorHAnsi" w:eastAsiaTheme="minorEastAsia" w:hAnsiTheme="minorHAnsi" w:cstheme="minorBidi"/>
          <w:sz w:val="22"/>
          <w:szCs w:val="22"/>
          <w:lang w:eastAsia="en-GB"/>
        </w:rPr>
      </w:pPr>
      <w:r>
        <w:t>7.5F.1A</w:t>
      </w:r>
      <w:r>
        <w:rPr>
          <w:rFonts w:asciiTheme="minorHAnsi" w:eastAsiaTheme="minorEastAsia" w:hAnsiTheme="minorHAnsi" w:cstheme="minorBidi"/>
          <w:sz w:val="22"/>
          <w:szCs w:val="22"/>
          <w:lang w:eastAsia="en-GB"/>
        </w:rPr>
        <w:tab/>
      </w:r>
      <w:r>
        <w:t>Adjacent channel selectivity for shared spectrum channel access CA</w:t>
      </w:r>
      <w:r>
        <w:tab/>
        <w:t>600</w:t>
      </w:r>
    </w:p>
    <w:p w14:paraId="011AC8B1" w14:textId="77777777" w:rsidR="0076341B" w:rsidRDefault="0076341B">
      <w:pPr>
        <w:pStyle w:val="TOC4"/>
        <w:rPr>
          <w:rFonts w:asciiTheme="minorHAnsi" w:eastAsiaTheme="minorEastAsia" w:hAnsiTheme="minorHAnsi" w:cstheme="minorBidi"/>
          <w:sz w:val="22"/>
          <w:szCs w:val="22"/>
          <w:lang w:eastAsia="en-GB"/>
        </w:rPr>
      </w:pPr>
      <w:r>
        <w:t>7.5F.1A.1</w:t>
      </w:r>
      <w:r>
        <w:rPr>
          <w:rFonts w:asciiTheme="minorHAnsi" w:eastAsiaTheme="minorEastAsia" w:hAnsiTheme="minorHAnsi" w:cstheme="minorBidi"/>
          <w:sz w:val="22"/>
          <w:szCs w:val="22"/>
          <w:lang w:eastAsia="en-GB"/>
        </w:rPr>
        <w:tab/>
      </w:r>
      <w:r>
        <w:t>Intra-band contiguous shared spectrum channel access CA</w:t>
      </w:r>
      <w:r>
        <w:tab/>
        <w:t>600</w:t>
      </w:r>
    </w:p>
    <w:p w14:paraId="7B91E54B" w14:textId="77777777" w:rsidR="0076341B" w:rsidRDefault="0076341B">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Void</w:t>
      </w:r>
      <w:r>
        <w:tab/>
        <w:t>601</w:t>
      </w:r>
    </w:p>
    <w:p w14:paraId="27167AE4" w14:textId="77777777" w:rsidR="0076341B" w:rsidRDefault="0076341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601</w:t>
      </w:r>
    </w:p>
    <w:p w14:paraId="24753999" w14:textId="77777777" w:rsidR="0076341B" w:rsidRDefault="0076341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601</w:t>
      </w:r>
    </w:p>
    <w:p w14:paraId="402F61F9" w14:textId="77777777" w:rsidR="0076341B" w:rsidRDefault="0076341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601</w:t>
      </w:r>
    </w:p>
    <w:p w14:paraId="74CE5A8E" w14:textId="77777777" w:rsidR="0076341B" w:rsidRDefault="0076341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603</w:t>
      </w:r>
    </w:p>
    <w:p w14:paraId="2B74F645" w14:textId="77777777" w:rsidR="0076341B" w:rsidRDefault="0076341B">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606</w:t>
      </w:r>
    </w:p>
    <w:p w14:paraId="41187222" w14:textId="77777777" w:rsidR="0076341B" w:rsidRDefault="0076341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607</w:t>
      </w:r>
    </w:p>
    <w:p w14:paraId="61DF5D9D" w14:textId="77777777" w:rsidR="0076341B" w:rsidRDefault="0076341B">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607</w:t>
      </w:r>
    </w:p>
    <w:p w14:paraId="51173304" w14:textId="77777777" w:rsidR="0076341B" w:rsidRDefault="0076341B">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607</w:t>
      </w:r>
    </w:p>
    <w:p w14:paraId="020CF846" w14:textId="77777777" w:rsidR="0076341B" w:rsidRDefault="0076341B">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607</w:t>
      </w:r>
    </w:p>
    <w:p w14:paraId="469D4469" w14:textId="77777777" w:rsidR="0076341B" w:rsidRDefault="0076341B">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609</w:t>
      </w:r>
    </w:p>
    <w:p w14:paraId="1A5645B8" w14:textId="77777777" w:rsidR="0076341B" w:rsidRDefault="0076341B">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609</w:t>
      </w:r>
    </w:p>
    <w:p w14:paraId="7ABD5897" w14:textId="77777777" w:rsidR="0076341B" w:rsidRDefault="0076341B">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610</w:t>
      </w:r>
    </w:p>
    <w:p w14:paraId="4CFC9443" w14:textId="77777777" w:rsidR="0076341B" w:rsidRDefault="0076341B">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610</w:t>
      </w:r>
    </w:p>
    <w:p w14:paraId="10D0AE7A" w14:textId="77777777" w:rsidR="0076341B" w:rsidRDefault="0076341B">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611</w:t>
      </w:r>
    </w:p>
    <w:p w14:paraId="30C23385" w14:textId="77777777" w:rsidR="0076341B" w:rsidRDefault="0076341B">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611</w:t>
      </w:r>
    </w:p>
    <w:p w14:paraId="253F4DCF" w14:textId="77777777" w:rsidR="0076341B" w:rsidRDefault="0076341B">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613</w:t>
      </w:r>
    </w:p>
    <w:p w14:paraId="0898C589" w14:textId="77777777" w:rsidR="0076341B" w:rsidRDefault="0076341B">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613</w:t>
      </w:r>
    </w:p>
    <w:p w14:paraId="67DEC93F" w14:textId="77777777" w:rsidR="0076341B" w:rsidRDefault="0076341B">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613</w:t>
      </w:r>
    </w:p>
    <w:p w14:paraId="68DB63BB" w14:textId="77777777" w:rsidR="0076341B" w:rsidRDefault="0076341B">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613</w:t>
      </w:r>
    </w:p>
    <w:p w14:paraId="438DE1B6" w14:textId="77777777" w:rsidR="0076341B" w:rsidRDefault="0076341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614</w:t>
      </w:r>
    </w:p>
    <w:p w14:paraId="3518E8B9" w14:textId="77777777" w:rsidR="0076341B" w:rsidRDefault="0076341B">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614</w:t>
      </w:r>
    </w:p>
    <w:p w14:paraId="17A4C060" w14:textId="77777777" w:rsidR="0076341B" w:rsidRDefault="0076341B">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614</w:t>
      </w:r>
    </w:p>
    <w:p w14:paraId="2674DB13" w14:textId="77777777" w:rsidR="0076341B" w:rsidRDefault="0076341B">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614</w:t>
      </w:r>
    </w:p>
    <w:p w14:paraId="6C052438" w14:textId="77777777" w:rsidR="0076341B" w:rsidRDefault="0076341B">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614</w:t>
      </w:r>
    </w:p>
    <w:p w14:paraId="1C4B5AA7" w14:textId="77777777" w:rsidR="0076341B" w:rsidRDefault="0076341B">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615</w:t>
      </w:r>
    </w:p>
    <w:p w14:paraId="11E17823" w14:textId="77777777" w:rsidR="0076341B" w:rsidRDefault="0076341B">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615</w:t>
      </w:r>
    </w:p>
    <w:p w14:paraId="11CA846D" w14:textId="77777777" w:rsidR="0076341B" w:rsidRDefault="0076341B">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615</w:t>
      </w:r>
    </w:p>
    <w:p w14:paraId="2146F56F" w14:textId="77777777" w:rsidR="0076341B" w:rsidRDefault="0076341B">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615</w:t>
      </w:r>
    </w:p>
    <w:p w14:paraId="3A4260C4" w14:textId="77777777" w:rsidR="0076341B" w:rsidRDefault="0076341B">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615</w:t>
      </w:r>
    </w:p>
    <w:p w14:paraId="1F8716F2" w14:textId="77777777" w:rsidR="0076341B" w:rsidRDefault="0076341B">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615</w:t>
      </w:r>
    </w:p>
    <w:p w14:paraId="1C88104B" w14:textId="77777777" w:rsidR="0076341B" w:rsidRDefault="0076341B">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616</w:t>
      </w:r>
    </w:p>
    <w:p w14:paraId="2AE5C093" w14:textId="77777777" w:rsidR="0076341B" w:rsidRDefault="0076341B">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616</w:t>
      </w:r>
    </w:p>
    <w:p w14:paraId="4B198B23" w14:textId="77777777" w:rsidR="0076341B" w:rsidRDefault="0076341B">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616</w:t>
      </w:r>
    </w:p>
    <w:p w14:paraId="2DFB9F59" w14:textId="77777777" w:rsidR="0076341B" w:rsidRDefault="0076341B">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617</w:t>
      </w:r>
    </w:p>
    <w:p w14:paraId="291CE6CF" w14:textId="77777777" w:rsidR="0076341B" w:rsidRDefault="0076341B">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 for shared spectrum channel access</w:t>
      </w:r>
      <w:r>
        <w:tab/>
        <w:t>617</w:t>
      </w:r>
    </w:p>
    <w:p w14:paraId="54CF65FE" w14:textId="77777777" w:rsidR="0076341B" w:rsidRDefault="0076341B">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617</w:t>
      </w:r>
    </w:p>
    <w:p w14:paraId="3388B676" w14:textId="77777777" w:rsidR="0076341B" w:rsidRDefault="0076341B">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617</w:t>
      </w:r>
    </w:p>
    <w:p w14:paraId="1ECCAA01" w14:textId="77777777" w:rsidR="0076341B" w:rsidRDefault="0076341B">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617</w:t>
      </w:r>
    </w:p>
    <w:p w14:paraId="2CA2B9BD" w14:textId="77777777" w:rsidR="0076341B" w:rsidRDefault="0076341B">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Void</w:t>
      </w:r>
      <w:r>
        <w:tab/>
        <w:t>618</w:t>
      </w:r>
    </w:p>
    <w:p w14:paraId="79BC452C" w14:textId="77777777" w:rsidR="0076341B" w:rsidRDefault="0076341B">
      <w:pPr>
        <w:pStyle w:val="TOC3"/>
        <w:rPr>
          <w:rFonts w:asciiTheme="minorHAnsi" w:eastAsiaTheme="minorEastAsia" w:hAnsiTheme="minorHAnsi" w:cstheme="minorBidi"/>
          <w:sz w:val="22"/>
          <w:szCs w:val="22"/>
          <w:lang w:eastAsia="en-GB"/>
        </w:rPr>
      </w:pPr>
      <w:r>
        <w:t>7.6F.2A</w:t>
      </w:r>
      <w:r>
        <w:rPr>
          <w:rFonts w:asciiTheme="minorHAnsi" w:eastAsiaTheme="minorEastAsia" w:hAnsiTheme="minorHAnsi" w:cstheme="minorBidi"/>
          <w:sz w:val="22"/>
          <w:szCs w:val="22"/>
          <w:lang w:eastAsia="en-GB"/>
        </w:rPr>
        <w:tab/>
      </w:r>
      <w:r>
        <w:t>In-band blocking for shared spectrum CA</w:t>
      </w:r>
      <w:r>
        <w:tab/>
        <w:t>618</w:t>
      </w:r>
    </w:p>
    <w:p w14:paraId="46B6AE0F" w14:textId="77777777" w:rsidR="0076341B" w:rsidRDefault="0076341B">
      <w:pPr>
        <w:pStyle w:val="TOC4"/>
        <w:rPr>
          <w:rFonts w:asciiTheme="minorHAnsi" w:eastAsiaTheme="minorEastAsia" w:hAnsiTheme="minorHAnsi" w:cstheme="minorBidi"/>
          <w:sz w:val="22"/>
          <w:szCs w:val="22"/>
          <w:lang w:eastAsia="en-GB"/>
        </w:rPr>
      </w:pPr>
      <w:r>
        <w:t>7.6F.2A.1</w:t>
      </w:r>
      <w:r>
        <w:rPr>
          <w:rFonts w:asciiTheme="minorHAnsi" w:eastAsiaTheme="minorEastAsia" w:hAnsiTheme="minorHAnsi" w:cstheme="minorBidi"/>
          <w:sz w:val="22"/>
          <w:szCs w:val="22"/>
          <w:lang w:eastAsia="en-GB"/>
        </w:rPr>
        <w:tab/>
      </w:r>
      <w:r>
        <w:t>Intra-band contiguous shared spectrum channel access CA</w:t>
      </w:r>
      <w:r>
        <w:tab/>
        <w:t>618</w:t>
      </w:r>
    </w:p>
    <w:p w14:paraId="69403FB3" w14:textId="77777777" w:rsidR="0076341B" w:rsidRDefault="0076341B">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619</w:t>
      </w:r>
    </w:p>
    <w:p w14:paraId="60D8B674" w14:textId="77777777" w:rsidR="0076341B" w:rsidRDefault="0076341B">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619</w:t>
      </w:r>
    </w:p>
    <w:p w14:paraId="74DC66B7" w14:textId="77777777" w:rsidR="0076341B" w:rsidRDefault="0076341B">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Void</w:t>
      </w:r>
      <w:r>
        <w:tab/>
        <w:t>620</w:t>
      </w:r>
    </w:p>
    <w:p w14:paraId="465D6DDF" w14:textId="77777777" w:rsidR="0076341B" w:rsidRDefault="0076341B">
      <w:pPr>
        <w:pStyle w:val="TOC3"/>
        <w:rPr>
          <w:rFonts w:asciiTheme="minorHAnsi" w:eastAsiaTheme="minorEastAsia" w:hAnsiTheme="minorHAnsi" w:cstheme="minorBidi"/>
          <w:sz w:val="22"/>
          <w:szCs w:val="22"/>
          <w:lang w:eastAsia="en-GB"/>
        </w:rPr>
      </w:pPr>
      <w:r>
        <w:t>7.6F.3A</w:t>
      </w:r>
      <w:r>
        <w:rPr>
          <w:rFonts w:asciiTheme="minorHAnsi" w:eastAsiaTheme="minorEastAsia" w:hAnsiTheme="minorHAnsi" w:cstheme="minorBidi"/>
          <w:sz w:val="22"/>
          <w:szCs w:val="22"/>
          <w:lang w:eastAsia="en-GB"/>
        </w:rPr>
        <w:tab/>
      </w:r>
      <w:r>
        <w:t>Out-of-band blocking for shared spectrum CA</w:t>
      </w:r>
      <w:r>
        <w:tab/>
        <w:t>620</w:t>
      </w:r>
    </w:p>
    <w:p w14:paraId="094CD35D" w14:textId="77777777" w:rsidR="0076341B" w:rsidRDefault="0076341B">
      <w:pPr>
        <w:pStyle w:val="TOC4"/>
        <w:rPr>
          <w:rFonts w:asciiTheme="minorHAnsi" w:eastAsiaTheme="minorEastAsia" w:hAnsiTheme="minorHAnsi" w:cstheme="minorBidi"/>
          <w:sz w:val="22"/>
          <w:szCs w:val="22"/>
          <w:lang w:eastAsia="en-GB"/>
        </w:rPr>
      </w:pPr>
      <w:r>
        <w:t>7.6F.3A.1</w:t>
      </w:r>
      <w:r>
        <w:rPr>
          <w:rFonts w:asciiTheme="minorHAnsi" w:eastAsiaTheme="minorEastAsia" w:hAnsiTheme="minorHAnsi" w:cstheme="minorBidi"/>
          <w:sz w:val="22"/>
          <w:szCs w:val="22"/>
          <w:lang w:eastAsia="en-GB"/>
        </w:rPr>
        <w:tab/>
      </w:r>
      <w:r>
        <w:t>Intra-band contiguous shared spectrum channel access CA</w:t>
      </w:r>
      <w:r>
        <w:tab/>
        <w:t>620</w:t>
      </w:r>
    </w:p>
    <w:p w14:paraId="635557F9" w14:textId="77777777" w:rsidR="0076341B" w:rsidRDefault="0076341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621</w:t>
      </w:r>
    </w:p>
    <w:p w14:paraId="5C1CC658" w14:textId="77777777" w:rsidR="0076341B" w:rsidRDefault="0076341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622</w:t>
      </w:r>
    </w:p>
    <w:p w14:paraId="56F20478" w14:textId="77777777" w:rsidR="0076341B" w:rsidRDefault="0076341B">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622</w:t>
      </w:r>
    </w:p>
    <w:p w14:paraId="1DA25C04" w14:textId="77777777" w:rsidR="0076341B" w:rsidRDefault="0076341B">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622</w:t>
      </w:r>
    </w:p>
    <w:p w14:paraId="78B0D8EC" w14:textId="77777777" w:rsidR="0076341B" w:rsidRDefault="0076341B">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622</w:t>
      </w:r>
    </w:p>
    <w:p w14:paraId="337EBCE9" w14:textId="77777777" w:rsidR="0076341B" w:rsidRDefault="0076341B">
      <w:pPr>
        <w:pStyle w:val="TOC2"/>
        <w:rPr>
          <w:rFonts w:asciiTheme="minorHAnsi" w:eastAsiaTheme="minorEastAsia" w:hAnsiTheme="minorHAnsi" w:cstheme="minorBidi"/>
          <w:sz w:val="22"/>
          <w:szCs w:val="22"/>
          <w:lang w:eastAsia="en-GB"/>
        </w:rPr>
      </w:pPr>
      <w:r>
        <w:lastRenderedPageBreak/>
        <w:t>7.7B</w:t>
      </w:r>
      <w:r>
        <w:rPr>
          <w:rFonts w:asciiTheme="minorHAnsi" w:eastAsiaTheme="minorEastAsia" w:hAnsiTheme="minorHAnsi" w:cstheme="minorBidi"/>
          <w:sz w:val="22"/>
          <w:szCs w:val="22"/>
          <w:lang w:eastAsia="en-GB"/>
        </w:rPr>
        <w:tab/>
      </w:r>
      <w:r>
        <w:t>Spurious response for NR-DC</w:t>
      </w:r>
      <w:r>
        <w:tab/>
        <w:t>623</w:t>
      </w:r>
    </w:p>
    <w:p w14:paraId="20221522" w14:textId="77777777" w:rsidR="0076341B" w:rsidRDefault="0076341B">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623</w:t>
      </w:r>
    </w:p>
    <w:p w14:paraId="56916EB3" w14:textId="77777777" w:rsidR="0076341B" w:rsidRDefault="0076341B">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623</w:t>
      </w:r>
    </w:p>
    <w:p w14:paraId="2450AF75" w14:textId="77777777" w:rsidR="0076341B" w:rsidRDefault="0076341B">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623</w:t>
      </w:r>
    </w:p>
    <w:p w14:paraId="4667DA98" w14:textId="77777777" w:rsidR="0076341B" w:rsidRDefault="0076341B">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623</w:t>
      </w:r>
    </w:p>
    <w:p w14:paraId="1939D0D0" w14:textId="77777777" w:rsidR="0076341B" w:rsidRDefault="0076341B">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623</w:t>
      </w:r>
    </w:p>
    <w:p w14:paraId="5A0C7C00" w14:textId="77777777" w:rsidR="0076341B" w:rsidRDefault="0076341B">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623</w:t>
      </w:r>
    </w:p>
    <w:p w14:paraId="2BFDEDEF" w14:textId="77777777" w:rsidR="0076341B" w:rsidRDefault="0076341B">
      <w:pPr>
        <w:pStyle w:val="TOC3"/>
        <w:rPr>
          <w:rFonts w:asciiTheme="minorHAnsi" w:eastAsiaTheme="minorEastAsia" w:hAnsiTheme="minorHAnsi" w:cstheme="minorBidi"/>
          <w:sz w:val="22"/>
          <w:szCs w:val="22"/>
          <w:lang w:eastAsia="en-GB"/>
        </w:rPr>
      </w:pPr>
      <w:r>
        <w:t>7.7F.1A</w:t>
      </w:r>
      <w:r>
        <w:rPr>
          <w:rFonts w:asciiTheme="minorHAnsi" w:eastAsiaTheme="minorEastAsia" w:hAnsiTheme="minorHAnsi" w:cstheme="minorBidi"/>
          <w:sz w:val="22"/>
          <w:szCs w:val="22"/>
          <w:lang w:eastAsia="en-GB"/>
        </w:rPr>
        <w:tab/>
      </w:r>
      <w:r>
        <w:t>Spurious response for shared spectrum channel access CA</w:t>
      </w:r>
      <w:r>
        <w:tab/>
        <w:t>624</w:t>
      </w:r>
    </w:p>
    <w:p w14:paraId="479DACCF" w14:textId="77777777" w:rsidR="0076341B" w:rsidRDefault="0076341B">
      <w:pPr>
        <w:pStyle w:val="TOC4"/>
        <w:rPr>
          <w:rFonts w:asciiTheme="minorHAnsi" w:eastAsiaTheme="minorEastAsia" w:hAnsiTheme="minorHAnsi" w:cstheme="minorBidi"/>
          <w:sz w:val="22"/>
          <w:szCs w:val="22"/>
          <w:lang w:eastAsia="en-GB"/>
        </w:rPr>
      </w:pPr>
      <w:r>
        <w:t>7.7F.1A.1</w:t>
      </w:r>
      <w:r>
        <w:rPr>
          <w:rFonts w:asciiTheme="minorHAnsi" w:eastAsiaTheme="minorEastAsia" w:hAnsiTheme="minorHAnsi" w:cstheme="minorBidi"/>
          <w:sz w:val="22"/>
          <w:szCs w:val="22"/>
          <w:lang w:eastAsia="en-GB"/>
        </w:rPr>
        <w:tab/>
      </w:r>
      <w:r>
        <w:t>Intra-band contiguous shared spectrum channel access CA</w:t>
      </w:r>
      <w:r>
        <w:tab/>
        <w:t>624</w:t>
      </w:r>
    </w:p>
    <w:p w14:paraId="06FB69E1" w14:textId="77777777" w:rsidR="0076341B" w:rsidRDefault="0076341B">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Void</w:t>
      </w:r>
      <w:r>
        <w:tab/>
        <w:t>624</w:t>
      </w:r>
    </w:p>
    <w:p w14:paraId="761986B2" w14:textId="77777777" w:rsidR="0076341B" w:rsidRDefault="0076341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625</w:t>
      </w:r>
    </w:p>
    <w:p w14:paraId="4C515014" w14:textId="77777777" w:rsidR="0076341B" w:rsidRDefault="0076341B">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625</w:t>
      </w:r>
    </w:p>
    <w:p w14:paraId="6679DB04" w14:textId="77777777" w:rsidR="0076341B" w:rsidRDefault="0076341B">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625</w:t>
      </w:r>
    </w:p>
    <w:p w14:paraId="6BD41ACB" w14:textId="77777777" w:rsidR="0076341B" w:rsidRDefault="0076341B">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627</w:t>
      </w:r>
    </w:p>
    <w:p w14:paraId="4314BEA1" w14:textId="77777777" w:rsidR="0076341B" w:rsidRDefault="0076341B">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627</w:t>
      </w:r>
    </w:p>
    <w:p w14:paraId="0DE1FB16" w14:textId="77777777" w:rsidR="0076341B" w:rsidRDefault="0076341B">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627</w:t>
      </w:r>
    </w:p>
    <w:p w14:paraId="316A313E" w14:textId="77777777" w:rsidR="0076341B" w:rsidRDefault="0076341B">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627</w:t>
      </w:r>
    </w:p>
    <w:p w14:paraId="51EFDE7B" w14:textId="77777777" w:rsidR="0076341B" w:rsidRDefault="0076341B">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628</w:t>
      </w:r>
    </w:p>
    <w:p w14:paraId="7A36EF0B" w14:textId="77777777" w:rsidR="0076341B" w:rsidRDefault="0076341B">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628</w:t>
      </w:r>
    </w:p>
    <w:p w14:paraId="287D7B73" w14:textId="77777777" w:rsidR="0076341B" w:rsidRDefault="0076341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628</w:t>
      </w:r>
    </w:p>
    <w:p w14:paraId="70F5A764" w14:textId="77777777" w:rsidR="0076341B" w:rsidRDefault="0076341B">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629</w:t>
      </w:r>
    </w:p>
    <w:p w14:paraId="1B23A583" w14:textId="77777777" w:rsidR="0076341B" w:rsidRDefault="0076341B">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629</w:t>
      </w:r>
    </w:p>
    <w:p w14:paraId="41914192" w14:textId="77777777" w:rsidR="0076341B" w:rsidRDefault="0076341B">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629</w:t>
      </w:r>
    </w:p>
    <w:p w14:paraId="7C8D539B" w14:textId="77777777" w:rsidR="0076341B" w:rsidRDefault="0076341B">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629</w:t>
      </w:r>
    </w:p>
    <w:p w14:paraId="54CD4BC8" w14:textId="77777777" w:rsidR="0076341B" w:rsidRDefault="0076341B">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629</w:t>
      </w:r>
    </w:p>
    <w:p w14:paraId="62E115D7" w14:textId="77777777" w:rsidR="0076341B" w:rsidRDefault="0076341B">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630</w:t>
      </w:r>
    </w:p>
    <w:p w14:paraId="700FBF4E" w14:textId="77777777" w:rsidR="0076341B" w:rsidRDefault="0076341B">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630</w:t>
      </w:r>
    </w:p>
    <w:p w14:paraId="272B0A40" w14:textId="77777777" w:rsidR="0076341B" w:rsidRDefault="0076341B">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630</w:t>
      </w:r>
    </w:p>
    <w:p w14:paraId="3934F6EB" w14:textId="77777777" w:rsidR="0076341B" w:rsidRDefault="0076341B">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630</w:t>
      </w:r>
    </w:p>
    <w:p w14:paraId="3FF15BA7" w14:textId="77777777" w:rsidR="0076341B" w:rsidRDefault="0076341B">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631</w:t>
      </w:r>
    </w:p>
    <w:p w14:paraId="2955FE0B" w14:textId="77777777" w:rsidR="0076341B" w:rsidRDefault="0076341B">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631</w:t>
      </w:r>
    </w:p>
    <w:p w14:paraId="62FFC6CF" w14:textId="77777777" w:rsidR="0076341B" w:rsidRDefault="0076341B">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631</w:t>
      </w:r>
    </w:p>
    <w:p w14:paraId="097AD2BD" w14:textId="77777777" w:rsidR="0076341B" w:rsidRDefault="0076341B">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631</w:t>
      </w:r>
    </w:p>
    <w:p w14:paraId="47F3407A" w14:textId="77777777" w:rsidR="0076341B" w:rsidRDefault="0076341B">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631</w:t>
      </w:r>
    </w:p>
    <w:p w14:paraId="59FD5B6A" w14:textId="77777777" w:rsidR="0076341B" w:rsidRDefault="0076341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632</w:t>
      </w:r>
    </w:p>
    <w:p w14:paraId="67A8DC34" w14:textId="77777777" w:rsidR="0076341B" w:rsidRDefault="0076341B">
      <w:pPr>
        <w:pStyle w:val="TOC8"/>
        <w:rPr>
          <w:rFonts w:asciiTheme="minorHAnsi" w:eastAsiaTheme="minorEastAsia" w:hAnsiTheme="minorHAnsi" w:cstheme="minorBidi"/>
          <w:b w:val="0"/>
          <w:szCs w:val="22"/>
          <w:lang w:eastAsia="en-GB"/>
        </w:rPr>
      </w:pPr>
      <w:r>
        <w:t>Annex A (normative): Measurement channels</w:t>
      </w:r>
      <w:r>
        <w:tab/>
        <w:t>626</w:t>
      </w:r>
    </w:p>
    <w:p w14:paraId="5414A9E8" w14:textId="77777777" w:rsidR="0076341B" w:rsidRDefault="0076341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37C6FC27" w14:textId="77777777" w:rsidR="0076341B" w:rsidRDefault="0076341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67C439F5" w14:textId="77777777" w:rsidR="0076341B" w:rsidRDefault="0076341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6DF06B61" w14:textId="77777777" w:rsidR="0076341B" w:rsidRDefault="0076341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3B546059" w14:textId="77777777" w:rsidR="0076341B" w:rsidRDefault="0076341B">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2F0116C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A.2.2.2</w:t>
      </w:r>
      <w:r>
        <w:rPr>
          <w:rFonts w:asciiTheme="minorHAnsi" w:eastAsiaTheme="minorEastAsia" w:hAnsiTheme="minorHAnsi" w:cstheme="minorBidi"/>
          <w:sz w:val="22"/>
          <w:szCs w:val="22"/>
          <w:lang w:eastAsia="en-GB"/>
        </w:rPr>
        <w:tab/>
      </w:r>
      <w:r w:rsidRPr="004F45AC">
        <w:rPr>
          <w:snapToGrid w:val="0"/>
        </w:rPr>
        <w:t>DFT-s-OFDM QPSK</w:t>
      </w:r>
      <w:r>
        <w:tab/>
        <w:t>629</w:t>
      </w:r>
    </w:p>
    <w:p w14:paraId="57D32E46"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A.2.2.3</w:t>
      </w:r>
      <w:r>
        <w:rPr>
          <w:rFonts w:asciiTheme="minorHAnsi" w:eastAsiaTheme="minorEastAsia" w:hAnsiTheme="minorHAnsi" w:cstheme="minorBidi"/>
          <w:sz w:val="22"/>
          <w:szCs w:val="22"/>
          <w:lang w:eastAsia="en-GB"/>
        </w:rPr>
        <w:tab/>
      </w:r>
      <w:r w:rsidRPr="004F45AC">
        <w:rPr>
          <w:snapToGrid w:val="0"/>
        </w:rPr>
        <w:t>DFT-s-OFDM 16QAM</w:t>
      </w:r>
      <w:r>
        <w:tab/>
        <w:t>629</w:t>
      </w:r>
    </w:p>
    <w:p w14:paraId="5BA321CC"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A.2.2.4</w:t>
      </w:r>
      <w:r>
        <w:rPr>
          <w:rFonts w:asciiTheme="minorHAnsi" w:eastAsiaTheme="minorEastAsia" w:hAnsiTheme="minorHAnsi" w:cstheme="minorBidi"/>
          <w:sz w:val="22"/>
          <w:szCs w:val="22"/>
          <w:lang w:eastAsia="en-GB"/>
        </w:rPr>
        <w:tab/>
      </w:r>
      <w:r w:rsidRPr="004F45AC">
        <w:rPr>
          <w:snapToGrid w:val="0"/>
        </w:rPr>
        <w:t>DFT-s-OFDM 64QAM</w:t>
      </w:r>
      <w:r>
        <w:tab/>
        <w:t>631</w:t>
      </w:r>
    </w:p>
    <w:p w14:paraId="1C547E4E"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A.2.2.5</w:t>
      </w:r>
      <w:r>
        <w:rPr>
          <w:rFonts w:asciiTheme="minorHAnsi" w:eastAsiaTheme="minorEastAsia" w:hAnsiTheme="minorHAnsi" w:cstheme="minorBidi"/>
          <w:sz w:val="22"/>
          <w:szCs w:val="22"/>
          <w:lang w:eastAsia="en-GB"/>
        </w:rPr>
        <w:tab/>
      </w:r>
      <w:r w:rsidRPr="004F45AC">
        <w:rPr>
          <w:snapToGrid w:val="0"/>
        </w:rPr>
        <w:t>DFT-s-OFDM 256QAM</w:t>
      </w:r>
      <w:r>
        <w:tab/>
        <w:t>633</w:t>
      </w:r>
    </w:p>
    <w:p w14:paraId="707E3F17"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A.2.2.6</w:t>
      </w:r>
      <w:r>
        <w:rPr>
          <w:rFonts w:asciiTheme="minorHAnsi" w:eastAsiaTheme="minorEastAsia" w:hAnsiTheme="minorHAnsi" w:cstheme="minorBidi"/>
          <w:sz w:val="22"/>
          <w:szCs w:val="22"/>
          <w:lang w:eastAsia="en-GB"/>
        </w:rPr>
        <w:tab/>
      </w:r>
      <w:r w:rsidRPr="004F45AC">
        <w:rPr>
          <w:snapToGrid w:val="0"/>
        </w:rPr>
        <w:t>CP-OFDM QPSK</w:t>
      </w:r>
      <w:r>
        <w:tab/>
        <w:t>635</w:t>
      </w:r>
    </w:p>
    <w:p w14:paraId="36473D82"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A.2.2.7</w:t>
      </w:r>
      <w:r>
        <w:rPr>
          <w:rFonts w:asciiTheme="minorHAnsi" w:eastAsiaTheme="minorEastAsia" w:hAnsiTheme="minorHAnsi" w:cstheme="minorBidi"/>
          <w:sz w:val="22"/>
          <w:szCs w:val="22"/>
          <w:lang w:eastAsia="en-GB"/>
        </w:rPr>
        <w:tab/>
      </w:r>
      <w:r w:rsidRPr="004F45AC">
        <w:rPr>
          <w:snapToGrid w:val="0"/>
        </w:rPr>
        <w:t>CP-OFDM 16QAM</w:t>
      </w:r>
      <w:r>
        <w:tab/>
        <w:t>637</w:t>
      </w:r>
    </w:p>
    <w:p w14:paraId="660F6A48"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A.2.2.8</w:t>
      </w:r>
      <w:r>
        <w:rPr>
          <w:rFonts w:asciiTheme="minorHAnsi" w:eastAsiaTheme="minorEastAsia" w:hAnsiTheme="minorHAnsi" w:cstheme="minorBidi"/>
          <w:sz w:val="22"/>
          <w:szCs w:val="22"/>
          <w:lang w:eastAsia="en-GB"/>
        </w:rPr>
        <w:tab/>
      </w:r>
      <w:r w:rsidRPr="004F45AC">
        <w:rPr>
          <w:snapToGrid w:val="0"/>
        </w:rPr>
        <w:t>CP-OFDM 64QAM</w:t>
      </w:r>
      <w:r>
        <w:tab/>
        <w:t>639</w:t>
      </w:r>
    </w:p>
    <w:p w14:paraId="786D45FD" w14:textId="77777777" w:rsidR="0076341B" w:rsidRDefault="0076341B">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641</w:t>
      </w:r>
    </w:p>
    <w:p w14:paraId="1322E217" w14:textId="77777777" w:rsidR="0076341B" w:rsidRDefault="0076341B">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3C48447A"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A.2.3.1</w:t>
      </w:r>
      <w:r>
        <w:rPr>
          <w:rFonts w:asciiTheme="minorHAnsi" w:eastAsiaTheme="minorEastAsia" w:hAnsiTheme="minorHAnsi" w:cstheme="minorBidi"/>
          <w:sz w:val="22"/>
          <w:szCs w:val="22"/>
          <w:lang w:eastAsia="en-GB"/>
        </w:rPr>
        <w:tab/>
      </w:r>
      <w:r w:rsidRPr="004F45AC">
        <w:rPr>
          <w:snapToGrid w:val="0"/>
        </w:rPr>
        <w:t>DFT-s-OFDM Pi/2-BPSK</w:t>
      </w:r>
      <w:r>
        <w:tab/>
        <w:t>643</w:t>
      </w:r>
    </w:p>
    <w:p w14:paraId="3B77D808"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A.2.3.2</w:t>
      </w:r>
      <w:r>
        <w:rPr>
          <w:rFonts w:asciiTheme="minorHAnsi" w:eastAsiaTheme="minorEastAsia" w:hAnsiTheme="minorHAnsi" w:cstheme="minorBidi"/>
          <w:sz w:val="22"/>
          <w:szCs w:val="22"/>
          <w:lang w:eastAsia="en-GB"/>
        </w:rPr>
        <w:tab/>
      </w:r>
      <w:r w:rsidRPr="004F45AC">
        <w:rPr>
          <w:snapToGrid w:val="0"/>
        </w:rPr>
        <w:t>DFT-s-OFDM QPSK</w:t>
      </w:r>
      <w:r>
        <w:tab/>
        <w:t>643</w:t>
      </w:r>
    </w:p>
    <w:p w14:paraId="7FA7915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A.2.3.3</w:t>
      </w:r>
      <w:r>
        <w:rPr>
          <w:rFonts w:asciiTheme="minorHAnsi" w:eastAsiaTheme="minorEastAsia" w:hAnsiTheme="minorHAnsi" w:cstheme="minorBidi"/>
          <w:sz w:val="22"/>
          <w:szCs w:val="22"/>
          <w:lang w:eastAsia="en-GB"/>
        </w:rPr>
        <w:tab/>
      </w:r>
      <w:r w:rsidRPr="004F45AC">
        <w:rPr>
          <w:snapToGrid w:val="0"/>
        </w:rPr>
        <w:t>DFT-s-OFDM 16QAM</w:t>
      </w:r>
      <w:r>
        <w:tab/>
        <w:t>643</w:t>
      </w:r>
    </w:p>
    <w:p w14:paraId="5A7F4F55"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A.2.3.4</w:t>
      </w:r>
      <w:r>
        <w:rPr>
          <w:rFonts w:asciiTheme="minorHAnsi" w:eastAsiaTheme="minorEastAsia" w:hAnsiTheme="minorHAnsi" w:cstheme="minorBidi"/>
          <w:sz w:val="22"/>
          <w:szCs w:val="22"/>
          <w:lang w:eastAsia="en-GB"/>
        </w:rPr>
        <w:tab/>
      </w:r>
      <w:r w:rsidRPr="004F45AC">
        <w:rPr>
          <w:snapToGrid w:val="0"/>
        </w:rPr>
        <w:t>DFT-s-OFDM 64QAM</w:t>
      </w:r>
      <w:r>
        <w:tab/>
        <w:t>643</w:t>
      </w:r>
    </w:p>
    <w:p w14:paraId="6113479E"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A.2.3.5</w:t>
      </w:r>
      <w:r>
        <w:rPr>
          <w:rFonts w:asciiTheme="minorHAnsi" w:eastAsiaTheme="minorEastAsia" w:hAnsiTheme="minorHAnsi" w:cstheme="minorBidi"/>
          <w:sz w:val="22"/>
          <w:szCs w:val="22"/>
          <w:lang w:eastAsia="en-GB"/>
        </w:rPr>
        <w:tab/>
      </w:r>
      <w:r w:rsidRPr="004F45AC">
        <w:rPr>
          <w:snapToGrid w:val="0"/>
        </w:rPr>
        <w:t>DFT-s-OFDM 256QAM</w:t>
      </w:r>
      <w:r>
        <w:tab/>
        <w:t>644</w:t>
      </w:r>
    </w:p>
    <w:p w14:paraId="3BAF6D23"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A.2.3.6</w:t>
      </w:r>
      <w:r>
        <w:rPr>
          <w:rFonts w:asciiTheme="minorHAnsi" w:eastAsiaTheme="minorEastAsia" w:hAnsiTheme="minorHAnsi" w:cstheme="minorBidi"/>
          <w:sz w:val="22"/>
          <w:szCs w:val="22"/>
          <w:lang w:eastAsia="en-GB"/>
        </w:rPr>
        <w:tab/>
      </w:r>
      <w:r w:rsidRPr="004F45AC">
        <w:rPr>
          <w:snapToGrid w:val="0"/>
        </w:rPr>
        <w:t>CP-OFDM QPSK</w:t>
      </w:r>
      <w:r>
        <w:tab/>
        <w:t>644</w:t>
      </w:r>
    </w:p>
    <w:p w14:paraId="53FAB167"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A.2.3.7</w:t>
      </w:r>
      <w:r>
        <w:rPr>
          <w:rFonts w:asciiTheme="minorHAnsi" w:eastAsiaTheme="minorEastAsia" w:hAnsiTheme="minorHAnsi" w:cstheme="minorBidi"/>
          <w:sz w:val="22"/>
          <w:szCs w:val="22"/>
          <w:lang w:eastAsia="en-GB"/>
        </w:rPr>
        <w:tab/>
      </w:r>
      <w:r w:rsidRPr="004F45AC">
        <w:rPr>
          <w:snapToGrid w:val="0"/>
        </w:rPr>
        <w:t>CP-OFDM 16QAM</w:t>
      </w:r>
      <w:r>
        <w:tab/>
        <w:t>644</w:t>
      </w:r>
    </w:p>
    <w:p w14:paraId="5374A68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A.2.3.8</w:t>
      </w:r>
      <w:r>
        <w:rPr>
          <w:rFonts w:asciiTheme="minorHAnsi" w:eastAsiaTheme="minorEastAsia" w:hAnsiTheme="minorHAnsi" w:cstheme="minorBidi"/>
          <w:sz w:val="22"/>
          <w:szCs w:val="22"/>
          <w:lang w:eastAsia="en-GB"/>
        </w:rPr>
        <w:tab/>
      </w:r>
      <w:r w:rsidRPr="004F45AC">
        <w:rPr>
          <w:snapToGrid w:val="0"/>
        </w:rPr>
        <w:t>CP-OFDM 64QAM</w:t>
      </w:r>
      <w:r>
        <w:tab/>
        <w:t>644</w:t>
      </w:r>
    </w:p>
    <w:p w14:paraId="3D24F796"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A.2.3.9</w:t>
      </w:r>
      <w:r>
        <w:rPr>
          <w:rFonts w:asciiTheme="minorHAnsi" w:eastAsiaTheme="minorEastAsia" w:hAnsiTheme="minorHAnsi" w:cstheme="minorBidi"/>
          <w:sz w:val="22"/>
          <w:szCs w:val="22"/>
          <w:lang w:eastAsia="en-GB"/>
        </w:rPr>
        <w:tab/>
      </w:r>
      <w:r w:rsidRPr="004F45AC">
        <w:rPr>
          <w:snapToGrid w:val="0"/>
        </w:rPr>
        <w:t>CP-OFDM 256QAM</w:t>
      </w:r>
      <w:r>
        <w:tab/>
        <w:t>645</w:t>
      </w:r>
    </w:p>
    <w:p w14:paraId="4E3B02F8" w14:textId="77777777" w:rsidR="0076341B" w:rsidRDefault="0076341B">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646</w:t>
      </w:r>
    </w:p>
    <w:p w14:paraId="48EDB6E4" w14:textId="77777777" w:rsidR="0076341B" w:rsidRDefault="0076341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628E17A7" w14:textId="77777777" w:rsidR="0076341B" w:rsidRDefault="0076341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648</w:t>
      </w:r>
    </w:p>
    <w:p w14:paraId="002E3ECF" w14:textId="77777777" w:rsidR="0076341B" w:rsidRDefault="0076341B">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648</w:t>
      </w:r>
    </w:p>
    <w:p w14:paraId="092C3636" w14:textId="77777777" w:rsidR="0076341B" w:rsidRDefault="0076341B">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649</w:t>
      </w:r>
    </w:p>
    <w:p w14:paraId="00287324" w14:textId="77777777" w:rsidR="0076341B" w:rsidRDefault="0076341B">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652</w:t>
      </w:r>
    </w:p>
    <w:p w14:paraId="2AD5CC70" w14:textId="77777777" w:rsidR="0076341B" w:rsidRDefault="0076341B">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655</w:t>
      </w:r>
    </w:p>
    <w:p w14:paraId="6710C140" w14:textId="77777777" w:rsidR="0076341B" w:rsidRDefault="0076341B">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658</w:t>
      </w:r>
    </w:p>
    <w:p w14:paraId="08D2B05F" w14:textId="77777777" w:rsidR="0076341B" w:rsidRDefault="0076341B">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661</w:t>
      </w:r>
    </w:p>
    <w:p w14:paraId="15C4EEE7" w14:textId="77777777" w:rsidR="0076341B" w:rsidRDefault="0076341B">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661</w:t>
      </w:r>
    </w:p>
    <w:p w14:paraId="3F0DC4D9" w14:textId="77777777" w:rsidR="0076341B" w:rsidRDefault="0076341B">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662</w:t>
      </w:r>
    </w:p>
    <w:p w14:paraId="0E4583C4" w14:textId="77777777" w:rsidR="0076341B" w:rsidRDefault="0076341B">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665</w:t>
      </w:r>
    </w:p>
    <w:p w14:paraId="1BDC9BE5" w14:textId="77777777" w:rsidR="0076341B" w:rsidRDefault="0076341B">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668</w:t>
      </w:r>
    </w:p>
    <w:p w14:paraId="795561AD" w14:textId="77777777" w:rsidR="0076341B" w:rsidRDefault="0076341B">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671</w:t>
      </w:r>
    </w:p>
    <w:p w14:paraId="5B91209C" w14:textId="77777777" w:rsidR="0076341B" w:rsidRDefault="0076341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674</w:t>
      </w:r>
    </w:p>
    <w:p w14:paraId="699CD6C3" w14:textId="77777777" w:rsidR="0076341B" w:rsidRDefault="0076341B">
      <w:pPr>
        <w:pStyle w:val="TOC1"/>
        <w:rPr>
          <w:rFonts w:asciiTheme="minorHAnsi" w:eastAsiaTheme="minorEastAsia" w:hAnsiTheme="minorHAnsi" w:cstheme="minorBidi"/>
          <w:szCs w:val="22"/>
          <w:lang w:eastAsia="en-GB"/>
        </w:rPr>
      </w:pPr>
      <w:r w:rsidRPr="004F45AC">
        <w:rPr>
          <w:lang w:val="it-IT"/>
        </w:rPr>
        <w:t>A.5</w:t>
      </w:r>
      <w:r>
        <w:rPr>
          <w:rFonts w:asciiTheme="minorHAnsi" w:eastAsiaTheme="minorEastAsia" w:hAnsiTheme="minorHAnsi" w:cstheme="minorBidi"/>
          <w:szCs w:val="22"/>
          <w:lang w:eastAsia="en-GB"/>
        </w:rPr>
        <w:tab/>
      </w:r>
      <w:r w:rsidRPr="004F45AC">
        <w:rPr>
          <w:lang w:val="it-IT"/>
        </w:rPr>
        <w:t>OFDMA Channel Noise Generator (OCNG)</w:t>
      </w:r>
      <w:r>
        <w:tab/>
        <w:t>674</w:t>
      </w:r>
    </w:p>
    <w:p w14:paraId="40E7EBBA" w14:textId="77777777" w:rsidR="0076341B" w:rsidRDefault="0076341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674</w:t>
      </w:r>
    </w:p>
    <w:p w14:paraId="1C4B2633"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A.5.1.1</w:t>
      </w:r>
      <w:r>
        <w:rPr>
          <w:rFonts w:asciiTheme="minorHAnsi" w:eastAsiaTheme="minorEastAsia" w:hAnsiTheme="minorHAnsi" w:cstheme="minorBidi"/>
          <w:sz w:val="22"/>
          <w:szCs w:val="22"/>
          <w:lang w:eastAsia="en-GB"/>
        </w:rPr>
        <w:tab/>
      </w:r>
      <w:r w:rsidRPr="004F45AC">
        <w:rPr>
          <w:snapToGrid w:val="0"/>
        </w:rPr>
        <w:t>OCNG FDD pattern 1: Generic OCNG FDD Pattern for all unused REs</w:t>
      </w:r>
      <w:r>
        <w:tab/>
        <w:t>674</w:t>
      </w:r>
    </w:p>
    <w:p w14:paraId="0A052E06" w14:textId="77777777" w:rsidR="0076341B" w:rsidRDefault="0076341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674</w:t>
      </w:r>
    </w:p>
    <w:p w14:paraId="03C35834" w14:textId="77777777" w:rsidR="0076341B" w:rsidRDefault="0076341B">
      <w:pPr>
        <w:pStyle w:val="TOC3"/>
        <w:rPr>
          <w:rFonts w:asciiTheme="minorHAnsi" w:eastAsiaTheme="minorEastAsia" w:hAnsiTheme="minorHAnsi" w:cstheme="minorBidi"/>
          <w:sz w:val="22"/>
          <w:szCs w:val="22"/>
          <w:lang w:eastAsia="en-GB"/>
        </w:rPr>
      </w:pPr>
      <w:r w:rsidRPr="004F45AC">
        <w:rPr>
          <w:snapToGrid w:val="0"/>
        </w:rPr>
        <w:t>A.5.2.1</w:t>
      </w:r>
      <w:r>
        <w:rPr>
          <w:rFonts w:asciiTheme="minorHAnsi" w:eastAsiaTheme="minorEastAsia" w:hAnsiTheme="minorHAnsi" w:cstheme="minorBidi"/>
          <w:sz w:val="22"/>
          <w:szCs w:val="22"/>
          <w:lang w:eastAsia="en-GB"/>
        </w:rPr>
        <w:tab/>
      </w:r>
      <w:r w:rsidRPr="004F45AC">
        <w:rPr>
          <w:snapToGrid w:val="0"/>
        </w:rPr>
        <w:t>OCNG TDD pattern 1: Generic OCNG TDD Pattern for all unused REs</w:t>
      </w:r>
      <w:r>
        <w:tab/>
        <w:t>674</w:t>
      </w:r>
    </w:p>
    <w:p w14:paraId="781B62F5" w14:textId="77777777" w:rsidR="0076341B" w:rsidRDefault="0076341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675</w:t>
      </w:r>
    </w:p>
    <w:p w14:paraId="4DB04751" w14:textId="77777777" w:rsidR="0076341B" w:rsidRDefault="0076341B">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675</w:t>
      </w:r>
    </w:p>
    <w:p w14:paraId="7EACC111" w14:textId="77777777" w:rsidR="0076341B" w:rsidRDefault="0076341B">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675</w:t>
      </w:r>
    </w:p>
    <w:p w14:paraId="4477B6CA" w14:textId="77777777" w:rsidR="0076341B" w:rsidRDefault="0076341B">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675</w:t>
      </w:r>
    </w:p>
    <w:p w14:paraId="3FAC48E9" w14:textId="77777777" w:rsidR="0076341B" w:rsidRDefault="0076341B">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677</w:t>
      </w:r>
    </w:p>
    <w:p w14:paraId="4F75F134" w14:textId="77777777" w:rsidR="0076341B" w:rsidRDefault="0076341B">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678</w:t>
      </w:r>
    </w:p>
    <w:p w14:paraId="7AB33A91" w14:textId="77777777" w:rsidR="0076341B" w:rsidRDefault="0076341B">
      <w:pPr>
        <w:pStyle w:val="TOC8"/>
        <w:rPr>
          <w:rFonts w:asciiTheme="minorHAnsi" w:eastAsiaTheme="minorEastAsia" w:hAnsiTheme="minorHAnsi" w:cstheme="minorBidi"/>
          <w:b w:val="0"/>
          <w:szCs w:val="22"/>
          <w:lang w:eastAsia="en-GB"/>
        </w:rPr>
      </w:pPr>
      <w:r>
        <w:t>Annex B (informative): Void</w:t>
      </w:r>
      <w:r>
        <w:tab/>
        <w:t>680</w:t>
      </w:r>
    </w:p>
    <w:p w14:paraId="48DAD558" w14:textId="77777777" w:rsidR="0076341B" w:rsidRDefault="0076341B">
      <w:pPr>
        <w:pStyle w:val="TOC8"/>
        <w:rPr>
          <w:rFonts w:asciiTheme="minorHAnsi" w:eastAsiaTheme="minorEastAsia" w:hAnsiTheme="minorHAnsi" w:cstheme="minorBidi"/>
          <w:b w:val="0"/>
          <w:szCs w:val="22"/>
          <w:lang w:eastAsia="en-GB"/>
        </w:rPr>
      </w:pPr>
      <w:r>
        <w:t>Annex C (informative): Downlink physical channels</w:t>
      </w:r>
      <w:r>
        <w:tab/>
        <w:t>681</w:t>
      </w:r>
    </w:p>
    <w:p w14:paraId="0E3776CD" w14:textId="77777777" w:rsidR="0076341B" w:rsidRDefault="0076341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681</w:t>
      </w:r>
    </w:p>
    <w:p w14:paraId="00D5442F" w14:textId="77777777" w:rsidR="0076341B" w:rsidRDefault="0076341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681</w:t>
      </w:r>
    </w:p>
    <w:p w14:paraId="10A56AE9"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C.3</w:t>
      </w:r>
      <w:r>
        <w:rPr>
          <w:rFonts w:asciiTheme="minorHAnsi" w:eastAsiaTheme="minorEastAsia" w:hAnsiTheme="minorHAnsi" w:cstheme="minorBidi"/>
          <w:szCs w:val="22"/>
          <w:lang w:eastAsia="en-GB"/>
        </w:rPr>
        <w:tab/>
      </w:r>
      <w:r w:rsidRPr="004F45AC">
        <w:rPr>
          <w:rFonts w:eastAsia="Yu Mincho"/>
        </w:rPr>
        <w:t>Connection</w:t>
      </w:r>
      <w:r>
        <w:tab/>
        <w:t>681</w:t>
      </w:r>
    </w:p>
    <w:p w14:paraId="35032A17" w14:textId="77777777" w:rsidR="0076341B" w:rsidRDefault="0076341B">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681</w:t>
      </w:r>
    </w:p>
    <w:p w14:paraId="5572713C" w14:textId="77777777" w:rsidR="0076341B" w:rsidRDefault="0076341B">
      <w:pPr>
        <w:pStyle w:val="TOC8"/>
        <w:rPr>
          <w:rFonts w:asciiTheme="minorHAnsi" w:eastAsiaTheme="minorEastAsia" w:hAnsiTheme="minorHAnsi" w:cstheme="minorBidi"/>
          <w:b w:val="0"/>
          <w:szCs w:val="22"/>
          <w:lang w:eastAsia="en-GB"/>
        </w:rPr>
      </w:pPr>
      <w:r w:rsidRPr="004F45AC">
        <w:rPr>
          <w:rFonts w:eastAsia="Yu Mincho"/>
        </w:rPr>
        <w:t>Annex D</w:t>
      </w:r>
      <w:r>
        <w:t xml:space="preserve"> (normative)</w:t>
      </w:r>
      <w:r w:rsidRPr="004F45AC">
        <w:rPr>
          <w:rFonts w:eastAsia="Yu Mincho"/>
        </w:rPr>
        <w:t>: Characteristics of the interfering signal</w:t>
      </w:r>
      <w:r>
        <w:tab/>
        <w:t>683</w:t>
      </w:r>
    </w:p>
    <w:p w14:paraId="226EE7D3"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D.1 General</w:t>
      </w:r>
      <w:r>
        <w:tab/>
        <w:t>683</w:t>
      </w:r>
    </w:p>
    <w:p w14:paraId="13C03D5B" w14:textId="77777777" w:rsidR="0076341B" w:rsidRDefault="0076341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683</w:t>
      </w:r>
    </w:p>
    <w:p w14:paraId="50FE8C45" w14:textId="77777777" w:rsidR="0076341B" w:rsidRDefault="0076341B">
      <w:pPr>
        <w:pStyle w:val="TOC8"/>
        <w:rPr>
          <w:rFonts w:asciiTheme="minorHAnsi" w:eastAsiaTheme="minorEastAsia" w:hAnsiTheme="minorHAnsi" w:cstheme="minorBidi"/>
          <w:b w:val="0"/>
          <w:szCs w:val="22"/>
          <w:lang w:eastAsia="en-GB"/>
        </w:rPr>
      </w:pPr>
      <w:r w:rsidRPr="004F45AC">
        <w:rPr>
          <w:rFonts w:eastAsia="Yu Mincho"/>
        </w:rPr>
        <w:t>Annex E (normative):  Environmental conditions</w:t>
      </w:r>
      <w:r>
        <w:tab/>
        <w:t>684</w:t>
      </w:r>
    </w:p>
    <w:p w14:paraId="50582675"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E.1</w:t>
      </w:r>
      <w:r>
        <w:rPr>
          <w:rFonts w:asciiTheme="minorHAnsi" w:eastAsiaTheme="minorEastAsia" w:hAnsiTheme="minorHAnsi" w:cstheme="minorBidi"/>
          <w:szCs w:val="22"/>
          <w:lang w:eastAsia="en-GB"/>
        </w:rPr>
        <w:tab/>
      </w:r>
      <w:r w:rsidRPr="004F45AC">
        <w:rPr>
          <w:rFonts w:eastAsia="Yu Mincho"/>
        </w:rPr>
        <w:t>General</w:t>
      </w:r>
      <w:r>
        <w:tab/>
        <w:t>684</w:t>
      </w:r>
    </w:p>
    <w:p w14:paraId="60C825DA" w14:textId="77777777" w:rsidR="0076341B" w:rsidRDefault="0076341B">
      <w:pPr>
        <w:pStyle w:val="TOC1"/>
        <w:rPr>
          <w:rFonts w:asciiTheme="minorHAnsi" w:eastAsiaTheme="minorEastAsia" w:hAnsiTheme="minorHAnsi" w:cstheme="minorBidi"/>
          <w:szCs w:val="22"/>
          <w:lang w:eastAsia="en-GB"/>
        </w:rPr>
      </w:pPr>
      <w:r w:rsidRPr="004F45AC">
        <w:rPr>
          <w:rFonts w:eastAsia="Yu Mincho"/>
        </w:rPr>
        <w:t>E.2</w:t>
      </w:r>
      <w:r>
        <w:rPr>
          <w:rFonts w:asciiTheme="minorHAnsi" w:eastAsiaTheme="minorEastAsia" w:hAnsiTheme="minorHAnsi" w:cstheme="minorBidi"/>
          <w:szCs w:val="22"/>
          <w:lang w:eastAsia="en-GB"/>
        </w:rPr>
        <w:tab/>
      </w:r>
      <w:r w:rsidRPr="004F45AC">
        <w:rPr>
          <w:rFonts w:eastAsia="Yu Mincho"/>
        </w:rPr>
        <w:t>Environmental</w:t>
      </w:r>
      <w:r>
        <w:tab/>
        <w:t>684</w:t>
      </w:r>
    </w:p>
    <w:p w14:paraId="796103BE"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E.2.1</w:t>
      </w:r>
      <w:r>
        <w:rPr>
          <w:rFonts w:asciiTheme="minorHAnsi" w:eastAsiaTheme="minorEastAsia" w:hAnsiTheme="minorHAnsi" w:cstheme="minorBidi"/>
          <w:sz w:val="22"/>
          <w:szCs w:val="22"/>
          <w:lang w:eastAsia="en-GB"/>
        </w:rPr>
        <w:tab/>
      </w:r>
      <w:r w:rsidRPr="004F45AC">
        <w:rPr>
          <w:rFonts w:eastAsia="Yu Mincho"/>
        </w:rPr>
        <w:t>Temperature</w:t>
      </w:r>
      <w:r>
        <w:tab/>
        <w:t>684</w:t>
      </w:r>
    </w:p>
    <w:p w14:paraId="19D99147"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E.2.2</w:t>
      </w:r>
      <w:r>
        <w:rPr>
          <w:rFonts w:asciiTheme="minorHAnsi" w:eastAsiaTheme="minorEastAsia" w:hAnsiTheme="minorHAnsi" w:cstheme="minorBidi"/>
          <w:sz w:val="22"/>
          <w:szCs w:val="22"/>
          <w:lang w:eastAsia="en-GB"/>
        </w:rPr>
        <w:tab/>
      </w:r>
      <w:r w:rsidRPr="004F45AC">
        <w:rPr>
          <w:rFonts w:eastAsia="Yu Mincho"/>
        </w:rPr>
        <w:t>Voltage</w:t>
      </w:r>
      <w:r>
        <w:tab/>
        <w:t>685</w:t>
      </w:r>
    </w:p>
    <w:p w14:paraId="4AA71102" w14:textId="77777777" w:rsidR="0076341B" w:rsidRDefault="0076341B">
      <w:pPr>
        <w:pStyle w:val="TOC2"/>
        <w:rPr>
          <w:rFonts w:asciiTheme="minorHAnsi" w:eastAsiaTheme="minorEastAsia" w:hAnsiTheme="minorHAnsi" w:cstheme="minorBidi"/>
          <w:sz w:val="22"/>
          <w:szCs w:val="22"/>
          <w:lang w:eastAsia="en-GB"/>
        </w:rPr>
      </w:pPr>
      <w:r w:rsidRPr="004F45AC">
        <w:rPr>
          <w:rFonts w:eastAsia="Yu Mincho"/>
        </w:rPr>
        <w:t>E.2.3</w:t>
      </w:r>
      <w:r>
        <w:rPr>
          <w:rFonts w:asciiTheme="minorHAnsi" w:eastAsiaTheme="minorEastAsia" w:hAnsiTheme="minorHAnsi" w:cstheme="minorBidi"/>
          <w:sz w:val="22"/>
          <w:szCs w:val="22"/>
          <w:lang w:eastAsia="en-GB"/>
        </w:rPr>
        <w:tab/>
      </w:r>
      <w:r w:rsidRPr="004F45AC">
        <w:rPr>
          <w:rFonts w:eastAsia="Yu Mincho"/>
        </w:rPr>
        <w:t>Vibration</w:t>
      </w:r>
      <w:r>
        <w:tab/>
        <w:t>685</w:t>
      </w:r>
    </w:p>
    <w:p w14:paraId="064446C2" w14:textId="77777777" w:rsidR="0076341B" w:rsidRDefault="0076341B">
      <w:pPr>
        <w:pStyle w:val="TOC8"/>
        <w:rPr>
          <w:rFonts w:asciiTheme="minorHAnsi" w:eastAsiaTheme="minorEastAsia" w:hAnsiTheme="minorHAnsi" w:cstheme="minorBidi"/>
          <w:b w:val="0"/>
          <w:szCs w:val="22"/>
          <w:lang w:eastAsia="en-GB"/>
        </w:rPr>
      </w:pPr>
      <w:r>
        <w:lastRenderedPageBreak/>
        <w:t>Annex F (normative):  Transmit modulation</w:t>
      </w:r>
      <w:r>
        <w:tab/>
        <w:t>686</w:t>
      </w:r>
    </w:p>
    <w:p w14:paraId="045B2977" w14:textId="77777777" w:rsidR="0076341B" w:rsidRDefault="0076341B">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686</w:t>
      </w:r>
    </w:p>
    <w:p w14:paraId="38527B6B" w14:textId="77777777" w:rsidR="0076341B" w:rsidRDefault="0076341B">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686</w:t>
      </w:r>
    </w:p>
    <w:p w14:paraId="4F5592C2" w14:textId="77777777" w:rsidR="0076341B" w:rsidRDefault="0076341B">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686</w:t>
      </w:r>
    </w:p>
    <w:p w14:paraId="20EC02FB" w14:textId="77777777" w:rsidR="0076341B" w:rsidRDefault="0076341B">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687</w:t>
      </w:r>
    </w:p>
    <w:p w14:paraId="193B1D3F" w14:textId="77777777" w:rsidR="0076341B" w:rsidRDefault="0076341B">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687</w:t>
      </w:r>
    </w:p>
    <w:p w14:paraId="0BDDA6FF" w14:textId="77777777" w:rsidR="0076341B" w:rsidRDefault="0076341B">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690</w:t>
      </w:r>
    </w:p>
    <w:p w14:paraId="515C4573" w14:textId="77777777" w:rsidR="0076341B" w:rsidRDefault="0076341B">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690</w:t>
      </w:r>
    </w:p>
    <w:p w14:paraId="5BE12B30" w14:textId="77777777" w:rsidR="0076341B" w:rsidRDefault="0076341B">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690</w:t>
      </w:r>
    </w:p>
    <w:p w14:paraId="6842A52E" w14:textId="77777777" w:rsidR="0076341B" w:rsidRDefault="0076341B">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690</w:t>
      </w:r>
    </w:p>
    <w:p w14:paraId="5FC7C042" w14:textId="77777777" w:rsidR="0076341B" w:rsidRDefault="0076341B">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691</w:t>
      </w:r>
    </w:p>
    <w:p w14:paraId="0D27890F" w14:textId="77777777" w:rsidR="0076341B" w:rsidRDefault="0076341B">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692</w:t>
      </w:r>
    </w:p>
    <w:p w14:paraId="40C1B933" w14:textId="77777777" w:rsidR="0076341B" w:rsidRDefault="0076341B">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693</w:t>
      </w:r>
    </w:p>
    <w:p w14:paraId="62EAAE92" w14:textId="77777777" w:rsidR="0076341B" w:rsidRDefault="0076341B">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694</w:t>
      </w:r>
    </w:p>
    <w:p w14:paraId="6037F718"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F.8</w:t>
      </w:r>
      <w:r>
        <w:rPr>
          <w:rFonts w:asciiTheme="minorHAnsi" w:eastAsiaTheme="minorEastAsia" w:hAnsiTheme="minorHAnsi" w:cstheme="minorBidi"/>
          <w:szCs w:val="22"/>
          <w:lang w:eastAsia="en-GB"/>
        </w:rPr>
        <w:tab/>
      </w:r>
      <w:r w:rsidRPr="004F45AC">
        <w:rPr>
          <w:rFonts w:eastAsia="MS Mincho"/>
        </w:rPr>
        <w:t>EVM measurement for dual Tx</w:t>
      </w:r>
      <w:r>
        <w:tab/>
        <w:t>694</w:t>
      </w:r>
    </w:p>
    <w:p w14:paraId="5E0F4EAD"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F.9</w:t>
      </w:r>
      <w:r>
        <w:rPr>
          <w:rFonts w:asciiTheme="minorHAnsi" w:eastAsiaTheme="minorEastAsia" w:hAnsiTheme="minorHAnsi" w:cstheme="minorBidi"/>
          <w:szCs w:val="22"/>
          <w:lang w:eastAsia="en-GB"/>
        </w:rPr>
        <w:tab/>
      </w:r>
      <w:r w:rsidRPr="004F45AC">
        <w:rPr>
          <w:lang w:val="en-US"/>
        </w:rPr>
        <w:t>Phase offset measurement for DMRS bundling</w:t>
      </w:r>
      <w:r>
        <w:tab/>
        <w:t>694</w:t>
      </w:r>
    </w:p>
    <w:p w14:paraId="0C4A1F76" w14:textId="77777777" w:rsidR="0076341B" w:rsidRDefault="0076341B">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694</w:t>
      </w:r>
    </w:p>
    <w:p w14:paraId="12A5B8D4" w14:textId="77777777" w:rsidR="0076341B" w:rsidRDefault="0076341B">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695</w:t>
      </w:r>
    </w:p>
    <w:p w14:paraId="7AB05103" w14:textId="77777777" w:rsidR="0076341B" w:rsidRDefault="0076341B">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695</w:t>
      </w:r>
    </w:p>
    <w:p w14:paraId="5920E28A" w14:textId="77777777" w:rsidR="0076341B" w:rsidRDefault="0076341B">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695</w:t>
      </w:r>
    </w:p>
    <w:p w14:paraId="5D9FAB1D" w14:textId="77777777" w:rsidR="0076341B" w:rsidRDefault="0076341B">
      <w:pPr>
        <w:pStyle w:val="TOC1"/>
        <w:rPr>
          <w:rFonts w:asciiTheme="minorHAnsi" w:eastAsiaTheme="minorEastAsia" w:hAnsiTheme="minorHAnsi" w:cstheme="minorBidi"/>
          <w:szCs w:val="22"/>
          <w:lang w:eastAsia="en-GB"/>
        </w:rPr>
      </w:pPr>
      <w:r w:rsidRPr="004F45AC">
        <w:rPr>
          <w:rFonts w:eastAsia="MS Mincho"/>
        </w:rPr>
        <w:t>F.10</w:t>
      </w:r>
      <w:r>
        <w:rPr>
          <w:rFonts w:asciiTheme="minorHAnsi" w:eastAsiaTheme="minorEastAsia" w:hAnsiTheme="minorHAnsi" w:cstheme="minorBidi"/>
          <w:szCs w:val="22"/>
          <w:lang w:eastAsia="en-GB"/>
        </w:rPr>
        <w:tab/>
      </w:r>
      <w:r w:rsidRPr="004F45AC">
        <w:rPr>
          <w:rFonts w:eastAsia="MS Mincho"/>
        </w:rPr>
        <w:t>EVM for UL MIMO</w:t>
      </w:r>
      <w:r>
        <w:tab/>
        <w:t>695</w:t>
      </w:r>
    </w:p>
    <w:p w14:paraId="51744F5A"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F10.1</w:t>
      </w:r>
      <w:r>
        <w:rPr>
          <w:rFonts w:asciiTheme="minorHAnsi" w:eastAsiaTheme="minorEastAsia" w:hAnsiTheme="minorHAnsi" w:cstheme="minorBidi"/>
          <w:sz w:val="22"/>
          <w:szCs w:val="22"/>
          <w:lang w:eastAsia="en-GB"/>
        </w:rPr>
        <w:tab/>
      </w:r>
      <w:r w:rsidRPr="004F45AC">
        <w:rPr>
          <w:rFonts w:eastAsia="MS Mincho"/>
        </w:rPr>
        <w:t>General</w:t>
      </w:r>
      <w:r>
        <w:tab/>
        <w:t>695</w:t>
      </w:r>
    </w:p>
    <w:p w14:paraId="76150509"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F10.2</w:t>
      </w:r>
      <w:r>
        <w:rPr>
          <w:rFonts w:asciiTheme="minorHAnsi" w:eastAsiaTheme="minorEastAsia" w:hAnsiTheme="minorHAnsi" w:cstheme="minorBidi"/>
          <w:sz w:val="22"/>
          <w:szCs w:val="22"/>
          <w:lang w:eastAsia="en-GB"/>
        </w:rPr>
        <w:tab/>
      </w:r>
      <w:r w:rsidRPr="004F45AC">
        <w:rPr>
          <w:rFonts w:eastAsia="MS Mincho"/>
        </w:rPr>
        <w:t>MIMO Equalization</w:t>
      </w:r>
      <w:r>
        <w:tab/>
        <w:t>697</w:t>
      </w:r>
    </w:p>
    <w:p w14:paraId="1F6F2634" w14:textId="77777777" w:rsidR="0076341B" w:rsidRDefault="0076341B">
      <w:pPr>
        <w:pStyle w:val="TOC2"/>
        <w:rPr>
          <w:rFonts w:asciiTheme="minorHAnsi" w:eastAsiaTheme="minorEastAsia" w:hAnsiTheme="minorHAnsi" w:cstheme="minorBidi"/>
          <w:sz w:val="22"/>
          <w:szCs w:val="22"/>
          <w:lang w:eastAsia="en-GB"/>
        </w:rPr>
      </w:pPr>
      <w:r w:rsidRPr="004F45AC">
        <w:rPr>
          <w:rFonts w:eastAsia="MS Mincho"/>
        </w:rPr>
        <w:t>F10.3</w:t>
      </w:r>
      <w:r>
        <w:rPr>
          <w:rFonts w:asciiTheme="minorHAnsi" w:eastAsiaTheme="minorEastAsia" w:hAnsiTheme="minorHAnsi" w:cstheme="minorBidi"/>
          <w:sz w:val="22"/>
          <w:szCs w:val="22"/>
          <w:lang w:eastAsia="en-GB"/>
        </w:rPr>
        <w:tab/>
      </w:r>
      <w:r w:rsidRPr="004F45AC">
        <w:rPr>
          <w:rFonts w:eastAsia="MS Mincho"/>
        </w:rPr>
        <w:t>Layer processing</w:t>
      </w:r>
      <w:r>
        <w:tab/>
        <w:t>697</w:t>
      </w:r>
    </w:p>
    <w:p w14:paraId="06195D27" w14:textId="77777777" w:rsidR="0076341B" w:rsidRDefault="0076341B">
      <w:pPr>
        <w:pStyle w:val="TOC8"/>
        <w:rPr>
          <w:rFonts w:asciiTheme="minorHAnsi" w:eastAsiaTheme="minorEastAsia" w:hAnsiTheme="minorHAnsi" w:cstheme="minorBidi"/>
          <w:b w:val="0"/>
          <w:szCs w:val="22"/>
          <w:lang w:eastAsia="en-GB"/>
        </w:rPr>
      </w:pPr>
      <w:r>
        <w:t>Annex G (normative):  Difference of relative phase and power errors</w:t>
      </w:r>
      <w:r>
        <w:tab/>
        <w:t>699</w:t>
      </w:r>
    </w:p>
    <w:p w14:paraId="161766DB" w14:textId="77777777" w:rsidR="0076341B" w:rsidRDefault="0076341B">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699</w:t>
      </w:r>
    </w:p>
    <w:p w14:paraId="1AD19031" w14:textId="77777777" w:rsidR="0076341B" w:rsidRDefault="0076341B">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699</w:t>
      </w:r>
    </w:p>
    <w:p w14:paraId="749556DA" w14:textId="77777777" w:rsidR="0076341B" w:rsidRDefault="0076341B">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699</w:t>
      </w:r>
    </w:p>
    <w:p w14:paraId="2031EC19" w14:textId="77777777" w:rsidR="0076341B" w:rsidRDefault="0076341B">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699</w:t>
      </w:r>
    </w:p>
    <w:p w14:paraId="363B3B26" w14:textId="77777777" w:rsidR="0076341B" w:rsidRDefault="0076341B">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700</w:t>
      </w:r>
    </w:p>
    <w:p w14:paraId="1958DFE6" w14:textId="77777777" w:rsidR="0076341B" w:rsidRDefault="0076341B">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700</w:t>
      </w:r>
    </w:p>
    <w:p w14:paraId="01922BC9" w14:textId="77777777" w:rsidR="0076341B" w:rsidRDefault="0076341B">
      <w:pPr>
        <w:pStyle w:val="TOC8"/>
        <w:rPr>
          <w:rFonts w:asciiTheme="minorHAnsi" w:eastAsiaTheme="minorEastAsia" w:hAnsiTheme="minorHAnsi" w:cstheme="minorBidi"/>
          <w:b w:val="0"/>
          <w:szCs w:val="22"/>
          <w:lang w:eastAsia="en-GB"/>
        </w:rPr>
      </w:pPr>
      <w:r>
        <w:t>Annex H (informative): Void</w:t>
      </w:r>
      <w:r>
        <w:tab/>
        <w:t>701</w:t>
      </w:r>
    </w:p>
    <w:p w14:paraId="5FA67E75" w14:textId="77777777" w:rsidR="0076341B" w:rsidRDefault="0076341B">
      <w:pPr>
        <w:pStyle w:val="TOC8"/>
        <w:rPr>
          <w:rFonts w:asciiTheme="minorHAnsi" w:eastAsiaTheme="minorEastAsia" w:hAnsiTheme="minorHAnsi" w:cstheme="minorBidi"/>
          <w:b w:val="0"/>
          <w:szCs w:val="22"/>
          <w:lang w:eastAsia="en-GB"/>
        </w:rPr>
      </w:pPr>
      <w:r>
        <w:t>Annex I (informative): Void</w:t>
      </w:r>
      <w:r>
        <w:tab/>
        <w:t>701</w:t>
      </w:r>
    </w:p>
    <w:p w14:paraId="114E3071" w14:textId="77777777" w:rsidR="0076341B" w:rsidRDefault="0076341B">
      <w:pPr>
        <w:pStyle w:val="TOC8"/>
        <w:rPr>
          <w:rFonts w:asciiTheme="minorHAnsi" w:eastAsiaTheme="minorEastAsia" w:hAnsiTheme="minorHAnsi" w:cstheme="minorBidi"/>
          <w:b w:val="0"/>
          <w:szCs w:val="22"/>
          <w:lang w:eastAsia="en-GB"/>
        </w:rPr>
      </w:pPr>
      <w:r>
        <w:t>Annex J (informative): Void</w:t>
      </w:r>
      <w:r>
        <w:tab/>
        <w:t>701</w:t>
      </w:r>
    </w:p>
    <w:p w14:paraId="7FA50722" w14:textId="77777777" w:rsidR="0076341B" w:rsidRDefault="0076341B">
      <w:pPr>
        <w:pStyle w:val="TOC8"/>
        <w:rPr>
          <w:rFonts w:asciiTheme="minorHAnsi" w:eastAsiaTheme="minorEastAsia" w:hAnsiTheme="minorHAnsi" w:cstheme="minorBidi"/>
          <w:b w:val="0"/>
          <w:szCs w:val="22"/>
          <w:lang w:eastAsia="en-GB"/>
        </w:rPr>
      </w:pPr>
      <w:r>
        <w:t>Annex K (informative): Void</w:t>
      </w:r>
      <w:r>
        <w:tab/>
        <w:t>701</w:t>
      </w:r>
    </w:p>
    <w:p w14:paraId="790FAA5F" w14:textId="77777777" w:rsidR="0076341B" w:rsidRDefault="0076341B">
      <w:pPr>
        <w:pStyle w:val="TOC8"/>
        <w:rPr>
          <w:rFonts w:asciiTheme="minorHAnsi" w:eastAsiaTheme="minorEastAsia" w:hAnsiTheme="minorHAnsi" w:cstheme="minorBidi"/>
          <w:b w:val="0"/>
          <w:szCs w:val="22"/>
          <w:lang w:eastAsia="en-GB"/>
        </w:rPr>
      </w:pPr>
      <w:r>
        <w:t>Annex L (normative): ModifiedMPR-Behavior</w:t>
      </w:r>
      <w:r>
        <w:tab/>
        <w:t>701</w:t>
      </w:r>
    </w:p>
    <w:p w14:paraId="6907E4A3" w14:textId="77777777" w:rsidR="0076341B" w:rsidRDefault="0076341B">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701</w:t>
      </w:r>
    </w:p>
    <w:p w14:paraId="6EDB313B" w14:textId="77777777" w:rsidR="0076341B" w:rsidRDefault="0076341B">
      <w:pPr>
        <w:pStyle w:val="TOC8"/>
        <w:rPr>
          <w:rFonts w:asciiTheme="minorHAnsi" w:eastAsiaTheme="minorEastAsia" w:hAnsiTheme="minorHAnsi" w:cstheme="minorBidi"/>
          <w:b w:val="0"/>
          <w:szCs w:val="22"/>
          <w:lang w:eastAsia="en-GB"/>
        </w:rPr>
      </w:pPr>
      <w:r>
        <w:t>Annex M (informative): Change history</w:t>
      </w:r>
      <w:r>
        <w:tab/>
        <w:t>705</w:t>
      </w:r>
    </w:p>
    <w:p w14:paraId="5697C991" w14:textId="69FC937A" w:rsidR="00080512" w:rsidRPr="00A1115A" w:rsidRDefault="0076341B">
      <w:r>
        <w:rPr>
          <w:noProof/>
          <w:sz w:val="22"/>
        </w:rPr>
        <w:fldChar w:fldCharType="end"/>
      </w:r>
    </w:p>
    <w:p w14:paraId="47D68F38" w14:textId="2CE993AF"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A67BF">
        <w:rPr>
          <w:noProof/>
        </w:rPr>
        <w:instrText>9</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A67BF">
        <w:rPr>
          <w:noProof/>
        </w:rPr>
        <w:instrText>9</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A67BF">
        <w:rPr>
          <w:noProof/>
        </w:rPr>
        <w:instrText>9</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CE194" w14:textId="77777777" w:rsidR="002A79EE" w:rsidRDefault="002A79EE">
      <w:r>
        <w:separator/>
      </w:r>
    </w:p>
  </w:endnote>
  <w:endnote w:type="continuationSeparator" w:id="0">
    <w:p w14:paraId="7C868FF1" w14:textId="77777777" w:rsidR="002A79EE" w:rsidRDefault="002A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24FDC" w14:textId="77777777" w:rsidR="002A79EE" w:rsidRDefault="002A79EE">
      <w:r>
        <w:separator/>
      </w:r>
    </w:p>
  </w:footnote>
  <w:footnote w:type="continuationSeparator" w:id="0">
    <w:p w14:paraId="0EC6F988" w14:textId="77777777" w:rsidR="002A79EE" w:rsidRDefault="002A7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4E074AB4"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341B">
      <w:rPr>
        <w:rFonts w:ascii="Arial" w:hAnsi="Arial" w:cs="Arial"/>
        <w:b/>
        <w:noProof/>
        <w:sz w:val="18"/>
        <w:szCs w:val="18"/>
      </w:rPr>
      <w:t>3GPP TS 38.101-1 V17.9.0 (2023-03)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403FA751"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341B">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A79EE"/>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5443C"/>
    <w:rsid w:val="00761EE2"/>
    <w:rsid w:val="0076341B"/>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5929</Words>
  <Characters>33801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2021-12-22T15:45:00Z</dcterms:created>
  <dcterms:modified xsi:type="dcterms:W3CDTF">2023-04-06T20:05:00Z</dcterms:modified>
</cp:coreProperties>
</file>