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49C26581"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TDD configuration</w:t>
      </w:r>
      <w:r w:rsidR="00F642F3">
        <w:rPr>
          <w:rFonts w:hint="eastAsia"/>
          <w:snapToGrid w:val="0"/>
          <w:lang w:eastAsia="zh-CN"/>
        </w:rPr>
        <w:t xml:space="preserve"> </w:t>
      </w:r>
      <w:r w:rsidR="00F642F3">
        <w:rPr>
          <w:rFonts w:eastAsia="MS Mincho"/>
          <w:snapToGrid w:val="0"/>
        </w:rPr>
        <w:t xml:space="preserve">specified in </w:t>
      </w:r>
      <w:r w:rsidR="00F642F3">
        <w:rPr>
          <w:rFonts w:hint="eastAsia"/>
          <w:snapToGrid w:val="0"/>
          <w:lang w:eastAsia="zh-CN"/>
        </w:rPr>
        <w:t>T</w:t>
      </w:r>
      <w:r w:rsidR="00F642F3">
        <w:rPr>
          <w:rFonts w:eastAsia="MS Mincho"/>
          <w:snapToGrid w:val="0"/>
        </w:rPr>
        <w:t>able A.2.1-</w:t>
      </w:r>
      <w:r w:rsidR="00F642F3">
        <w:rPr>
          <w:rFonts w:hint="eastAsia"/>
          <w:snapToGrid w:val="0"/>
          <w:lang w:eastAsia="zh-CN"/>
        </w:rPr>
        <w:t xml:space="preserve">2, </w:t>
      </w:r>
      <w:r w:rsidR="00F642F3" w:rsidRPr="00B5327A">
        <w:rPr>
          <w:snapToGrid w:val="0"/>
          <w:lang w:eastAsia="zh-CN"/>
        </w:rPr>
        <w:t xml:space="preserve">with the TDD pattern defined in Table </w:t>
      </w:r>
      <w:r w:rsidR="00F642F3" w:rsidRPr="00B5327A">
        <w:rPr>
          <w:rFonts w:eastAsia="MS Mincho"/>
          <w:snapToGrid w:val="0"/>
        </w:rPr>
        <w:t>A.2.1-</w:t>
      </w:r>
      <w:r w:rsidR="00F642F3" w:rsidRPr="00B5327A">
        <w:rPr>
          <w:snapToGrid w:val="0"/>
          <w:lang w:eastAsia="zh-CN"/>
        </w:rPr>
        <w:t>3,</w:t>
      </w:r>
      <w:r w:rsidR="00F642F3">
        <w:rPr>
          <w:rFonts w:hint="eastAsia"/>
          <w:snapToGrid w:val="0"/>
          <w:lang w:eastAsia="zh-CN"/>
        </w:rPr>
        <w:t xml:space="preserve"> is used for the phase continuty tests for DMRS bundling with 15 kHz SCS</w:t>
      </w:r>
      <w:r w:rsidR="00F642F3">
        <w:rPr>
          <w:rFonts w:eastAsia="MS Mincho"/>
          <w:snapToGrid w:val="0"/>
        </w:rPr>
        <w:t>.</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6E01B8">
          <w:headerReference w:type="default" r:id="rId9"/>
          <w:footerReference w:type="default" r:id="rId10"/>
          <w:footnotePr>
            <w:numRestart w:val="eachSect"/>
          </w:footnotePr>
          <w:type w:val="continuous"/>
          <w:pgSz w:w="11907" w:h="16840" w:code="9"/>
          <w:pgMar w:top="1418" w:right="1134" w:bottom="1134" w:left="1134" w:header="851" w:footer="340" w:gutter="0"/>
          <w:pgNumType w:start="626"/>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lastRenderedPageBreak/>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lastRenderedPageBreak/>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lastRenderedPageBreak/>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lastRenderedPageBreak/>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54E6004C" w:rsidR="007315DD" w:rsidRPr="00A1115A" w:rsidRDefault="007315DD" w:rsidP="00A1115A">
      <w:r>
        <w:t>In case of carrier aggregation scenarios, the k1 values and number of HARQ processes of the Reference Measurement Channels specified in Annex A.3 shall be adapted as specified in table A.3.1-2 and A.3.2-3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A34FD5" w:rsidRPr="007F5628" w14:paraId="681BA54A"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D4C28"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77777777" w:rsidR="00A34FD5" w:rsidRPr="007F5628" w:rsidRDefault="00A34FD5" w:rsidP="001C238E">
            <w:pPr>
              <w:pStyle w:val="TAC"/>
              <w:rPr>
                <w:lang w:val="de-DE" w:eastAsia="de-DE"/>
              </w:rPr>
            </w:pPr>
            <w:r w:rsidRPr="007F5628">
              <w:rPr>
                <w:lang w:val="de-DE" w:eastAsia="de-DE"/>
              </w:rPr>
              <w:t>{2}</w:t>
            </w:r>
          </w:p>
        </w:tc>
      </w:tr>
      <w:tr w:rsidR="00A34FD5" w:rsidRPr="007F5628" w14:paraId="061FA485"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0E792"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77777777" w:rsidR="00A34FD5" w:rsidRPr="007F5628" w:rsidRDefault="00A34FD5" w:rsidP="001C238E">
            <w:pPr>
              <w:pStyle w:val="TAC"/>
              <w:rPr>
                <w:lang w:val="de-DE" w:eastAsia="de-DE"/>
              </w:rPr>
            </w:pPr>
            <w:r w:rsidRPr="007F5628">
              <w:rPr>
                <w:lang w:val="de-DE" w:eastAsia="de-DE"/>
              </w:rPr>
              <w:t>{8,7,6,5,4,3,12}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77777777" w:rsidR="00A34FD5" w:rsidRPr="007F5628" w:rsidRDefault="00A34FD5" w:rsidP="001C238E">
            <w:pPr>
              <w:pStyle w:val="TAC"/>
              <w:rPr>
                <w:lang w:val="de-DE" w:eastAsia="de-DE"/>
              </w:rPr>
            </w:pPr>
            <w:r w:rsidRPr="007F5628">
              <w:rPr>
                <w:lang w:val="de-DE" w:eastAsia="de-DE"/>
              </w:rPr>
              <w:t>{7,5,4,12,9}</w:t>
            </w:r>
          </w:p>
        </w:tc>
      </w:tr>
      <w:tr w:rsidR="00A34FD5" w:rsidRPr="007F5628" w14:paraId="095DB12B" w14:textId="77777777" w:rsidTr="001C238E">
        <w:trPr>
          <w:trHeight w:val="25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1C238E">
        <w:trPr>
          <w:trHeight w:val="25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A34FD5" w:rsidRPr="007F5628" w14:paraId="707CFD58"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2CF4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77777777" w:rsidR="00A34FD5" w:rsidRPr="007F5628" w:rsidRDefault="00A34FD5" w:rsidP="001C238E">
            <w:pPr>
              <w:pStyle w:val="TAC"/>
              <w:rPr>
                <w:lang w:val="de-DE" w:eastAsia="de-DE"/>
              </w:rPr>
            </w:pPr>
            <w:r w:rsidRPr="007F5628">
              <w:rPr>
                <w:lang w:val="de-DE" w:eastAsia="de-DE"/>
              </w:rPr>
              <w:t>{2}</w:t>
            </w:r>
          </w:p>
        </w:tc>
      </w:tr>
      <w:tr w:rsidR="00A34FD5" w:rsidRPr="007F5628" w14:paraId="16F891D0"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009BD"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77777777" w:rsidR="00A34FD5" w:rsidRPr="007F5628" w:rsidRDefault="00A34FD5" w:rsidP="001C238E">
            <w:pPr>
              <w:pStyle w:val="TAC"/>
              <w:rPr>
                <w:lang w:val="de-DE" w:eastAsia="de-DE"/>
              </w:rPr>
            </w:pPr>
            <w:r w:rsidRPr="007F5628">
              <w:rPr>
                <w:lang w:val="de-DE" w:eastAsia="de-DE"/>
              </w:rPr>
              <w:t>{8,7,6,5,4,3,12}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77777777" w:rsidR="00A34FD5" w:rsidRPr="007F5628" w:rsidRDefault="00A34FD5" w:rsidP="001C238E">
            <w:pPr>
              <w:pStyle w:val="TAC"/>
              <w:rPr>
                <w:lang w:val="de-DE" w:eastAsia="de-DE"/>
              </w:rPr>
            </w:pPr>
            <w:r w:rsidRPr="007F5628">
              <w:rPr>
                <w:lang w:val="de-DE" w:eastAsia="de-DE"/>
              </w:rPr>
              <w:t>{8,7,6,5,4,3,12,12,10,10}</w:t>
            </w:r>
          </w:p>
        </w:tc>
      </w:tr>
      <w:tr w:rsidR="00A34FD5" w:rsidRPr="007F5628" w14:paraId="324F1B06" w14:textId="77777777" w:rsidTr="001C238E">
        <w:trPr>
          <w:trHeight w:val="25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49904B8A" w14:textId="77777777" w:rsidR="00A34FD5" w:rsidRDefault="00A34FD5" w:rsidP="00A34FD5"/>
    <w:p w14:paraId="3FAECFE3" w14:textId="77777777" w:rsidR="00A34FD5" w:rsidRPr="00835F44" w:rsidRDefault="00A34FD5" w:rsidP="00A34FD5">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1C238E">
        <w:trPr>
          <w:trHeight w:val="25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1C238E">
        <w:trPr>
          <w:trHeight w:val="25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A34FD5" w:rsidRPr="007F5628" w14:paraId="62077C84"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5E3B0"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77777777" w:rsidR="00A34FD5" w:rsidRPr="007F5628" w:rsidRDefault="00A34FD5" w:rsidP="001C238E">
            <w:pPr>
              <w:pStyle w:val="TAC"/>
              <w:rPr>
                <w:lang w:val="de-DE" w:eastAsia="de-DE"/>
              </w:rPr>
            </w:pPr>
            <w:r w:rsidRPr="00E5338A">
              <w:t>12</w:t>
            </w:r>
          </w:p>
        </w:tc>
      </w:tr>
      <w:tr w:rsidR="00A34FD5" w:rsidRPr="007F5628" w14:paraId="3EB97677"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1C238E">
        <w:trPr>
          <w:trHeight w:val="25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1C238E">
        <w:trPr>
          <w:trHeight w:val="270"/>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lastRenderedPageBreak/>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 o:ole="">
                  <v:imagedata r:id="rId11" o:title=""/>
                </v:shape>
                <o:OLEObject Type="Embed" ProgID="Equation.3" ShapeID="_x0000_i1025" DrawAspect="Content" ObjectID="_1742322925"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1pt;height:11pt" o:ole="">
                  <v:imagedata r:id="rId11" o:title=""/>
                </v:shape>
                <o:OLEObject Type="Embed" ProgID="Equation.3" ShapeID="_x0000_i1026" DrawAspect="Content" ObjectID="_1742322926"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1pt;height:11pt" o:ole="">
                  <v:imagedata r:id="rId11" o:title=""/>
                </v:shape>
                <o:OLEObject Type="Embed" ProgID="Equation.3" ShapeID="_x0000_i1027" DrawAspect="Content" ObjectID="_1742322927"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5pt;height:20pt" o:ole="">
                  <v:imagedata r:id="rId11" o:title=""/>
                </v:shape>
                <o:OLEObject Type="Embed" ProgID="Equation.3" ShapeID="_x0000_i1028" DrawAspect="Content" ObjectID="_174232292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5pt;height:20pt" o:ole="">
                  <v:imagedata r:id="rId11" o:title=""/>
                </v:shape>
                <o:OLEObject Type="Embed" ProgID="Equation.3" ShapeID="_x0000_i1029" DrawAspect="Content" ObjectID="_1742322929"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5pt;height:20pt" o:ole="">
                  <v:imagedata r:id="rId11" o:title=""/>
                </v:shape>
                <o:OLEObject Type="Embed" ProgID="Equation.3" ShapeID="_x0000_i1030" DrawAspect="Content" ObjectID="_1742322930"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5pt;height:20pt" o:ole="">
                  <v:imagedata r:id="rId11" o:title=""/>
                </v:shape>
                <o:OLEObject Type="Embed" ProgID="Equation.3" ShapeID="_x0000_i1031" DrawAspect="Content" ObjectID="_1742322931"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A1115A"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7777777" w:rsidR="00A1115A" w:rsidRPr="00A1115A" w:rsidRDefault="00A1115A" w:rsidP="00A1115A">
            <w:pPr>
              <w:pStyle w:val="TAC"/>
            </w:pPr>
            <w:r w:rsidRPr="00A1115A">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7777777" w:rsidR="00A1115A" w:rsidRPr="00A1115A" w:rsidRDefault="00A1115A" w:rsidP="00A1115A">
            <w:pPr>
              <w:pStyle w:val="TAC"/>
            </w:pPr>
            <w:r w:rsidRPr="00A1115A">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77777777" w:rsidR="00A1115A" w:rsidRPr="00A1115A" w:rsidRDefault="00A1115A" w:rsidP="00A1115A">
            <w:pPr>
              <w:pStyle w:val="TAC"/>
            </w:pPr>
            <w:r w:rsidRPr="00A1115A">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7777777" w:rsidR="00A1115A" w:rsidRPr="00A1115A" w:rsidRDefault="00A1115A" w:rsidP="00A1115A">
            <w:pPr>
              <w:pStyle w:val="TAC"/>
            </w:pPr>
            <w:r w:rsidRPr="00A1115A">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77777777" w:rsidR="00A1115A" w:rsidRPr="00A1115A" w:rsidRDefault="00A1115A" w:rsidP="00A1115A">
            <w:pPr>
              <w:pStyle w:val="TAC"/>
            </w:pPr>
            <w:r w:rsidRPr="00A1115A">
              <w:t>23</w:t>
            </w:r>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6.5pt;height:20pt" o:ole="">
                  <v:imagedata r:id="rId11" o:title=""/>
                </v:shape>
                <o:OLEObject Type="Embed" ProgID="Equation.3" ShapeID="_x0000_i1032" DrawAspect="Content" ObjectID="_1742322932"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5pt;height:20pt" o:ole="">
                  <v:imagedata r:id="rId11" o:title=""/>
                </v:shape>
                <o:OLEObject Type="Embed" ProgID="Equation.3" ShapeID="_x0000_i1033" DrawAspect="Content" ObjectID="_1742322933"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BF7E22" w:rsidRPr="00A1115A" w14:paraId="3745B990"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BF7E22" w:rsidRPr="00A1115A" w14:paraId="78F608A7"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8ECACBF"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BF7E22" w:rsidRPr="00A1115A" w:rsidRDefault="00BF7E22" w:rsidP="00BE2759">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26380" w14:textId="77777777" w:rsidR="00BF7E22" w:rsidRPr="00A1115A" w:rsidRDefault="00BF7E22" w:rsidP="00BE2759">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FFD64" w14:textId="77777777" w:rsidR="00BF7E22" w:rsidRPr="00A1115A" w:rsidRDefault="00BF7E22"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BF7E22" w:rsidRPr="00A1115A" w:rsidRDefault="00BF7E22"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BF7E22" w:rsidRPr="00A1115A" w:rsidRDefault="00BF7E22"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BF7E22" w:rsidRPr="00A1115A" w:rsidRDefault="00BF7E22"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BF7E22" w:rsidRPr="00A1115A" w:rsidRDefault="00BF7E22"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BF7E22" w:rsidRPr="00A1115A" w:rsidRDefault="00BF7E22"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BF7E22" w:rsidRPr="00A1115A" w:rsidRDefault="00BF7E22"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BF7E22" w:rsidRPr="00A1115A" w:rsidRDefault="00BF7E22"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BF7E22" w:rsidRPr="00A1115A" w:rsidRDefault="00BF7E22"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BF7E22" w:rsidRPr="00A1115A" w:rsidRDefault="00BF7E22" w:rsidP="00BE2759">
            <w:pPr>
              <w:pStyle w:val="TAH"/>
            </w:pPr>
            <w:r w:rsidRPr="00A1115A">
              <w:t>100</w:t>
            </w:r>
          </w:p>
        </w:tc>
      </w:tr>
      <w:tr w:rsidR="00BF7E22" w:rsidRPr="00A1115A" w14:paraId="7B1EE6B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B6FA1D"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3A5DF5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D76A86E"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88643"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BF7E22" w:rsidRPr="00A1115A" w:rsidRDefault="00BF7E22" w:rsidP="00BE2759">
            <w:pPr>
              <w:pStyle w:val="TAC"/>
            </w:pPr>
            <w:r w:rsidRPr="00A1115A">
              <w:t>1</w:t>
            </w:r>
          </w:p>
        </w:tc>
      </w:tr>
      <w:tr w:rsidR="00BF7E22" w:rsidRPr="00A1115A" w14:paraId="05A127C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B85B4CF"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37665F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22C1C" w14:textId="77777777" w:rsidR="00BF7E22" w:rsidRPr="00A1115A" w:rsidRDefault="00BF7E22" w:rsidP="00BE2759">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332A5" w14:textId="77777777" w:rsidR="00BF7E22" w:rsidRPr="00A1115A" w:rsidRDefault="00BF7E22"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BF7E22" w:rsidRPr="00A1115A" w:rsidRDefault="00BF7E22"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BF7E22" w:rsidRPr="00A1115A" w:rsidRDefault="00BF7E22"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BF7E22" w:rsidRPr="00A1115A" w:rsidRDefault="00BF7E22"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BF7E22" w:rsidRPr="00A1115A" w:rsidRDefault="00BF7E22"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BF7E22" w:rsidRPr="00A1115A" w:rsidRDefault="00BF7E22"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BF7E22" w:rsidRPr="00A1115A" w:rsidRDefault="00BF7E22"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BF7E22" w:rsidRPr="00A1115A" w:rsidRDefault="00BF7E22"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BF7E22" w:rsidRPr="00A1115A" w:rsidRDefault="00BF7E22"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BF7E22" w:rsidRPr="00A1115A" w:rsidRDefault="00BF7E22" w:rsidP="00BE2759">
            <w:pPr>
              <w:pStyle w:val="TAC"/>
            </w:pPr>
            <w:r w:rsidRPr="00A1115A">
              <w:t>273</w:t>
            </w:r>
          </w:p>
        </w:tc>
      </w:tr>
      <w:tr w:rsidR="00BF7E22" w:rsidRPr="00A1115A" w14:paraId="4176106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27FC441"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A98A59D"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16541F"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A60C2B"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BF7E22" w:rsidRPr="00A1115A" w:rsidRDefault="00BF7E22" w:rsidP="00BE2759">
            <w:pPr>
              <w:pStyle w:val="TAC"/>
            </w:pPr>
            <w:r w:rsidRPr="00A1115A">
              <w:t>12</w:t>
            </w:r>
          </w:p>
        </w:tc>
      </w:tr>
      <w:tr w:rsidR="00BF7E22" w:rsidRPr="00A1115A" w14:paraId="69DF5D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95FF06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0973122"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344AD48"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88B61"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BF7E22" w:rsidRPr="00A1115A" w:rsidRDefault="00BF7E22" w:rsidP="00BE2759">
            <w:pPr>
              <w:pStyle w:val="TAC"/>
            </w:pPr>
            <w:r w:rsidRPr="00A1115A">
              <w:t>17</w:t>
            </w:r>
          </w:p>
        </w:tc>
      </w:tr>
      <w:tr w:rsidR="00BF7E22" w:rsidRPr="00A1115A" w14:paraId="2F3A257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16F520"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C6A31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6B9AB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B7E3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BF7E22" w:rsidRPr="00A1115A" w:rsidRDefault="00BF7E22" w:rsidP="00BE2759">
            <w:pPr>
              <w:pStyle w:val="TAC"/>
            </w:pPr>
            <w:r w:rsidRPr="00A1115A">
              <w:t>23</w:t>
            </w:r>
          </w:p>
        </w:tc>
      </w:tr>
      <w:tr w:rsidR="00BF7E22" w:rsidRPr="00A1115A" w14:paraId="55E47BE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BF7E22" w:rsidRPr="00A1115A" w14:paraId="44BC2AF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7292CE"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B76B7A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470AB8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151D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BF7E22" w:rsidRPr="00A1115A" w:rsidRDefault="00BF7E22" w:rsidP="00BE2759">
            <w:pPr>
              <w:pStyle w:val="TAC"/>
            </w:pPr>
            <w:r>
              <w:t>1024</w:t>
            </w:r>
            <w:r w:rsidRPr="00A1115A">
              <w:t xml:space="preserve"> QAM</w:t>
            </w:r>
          </w:p>
        </w:tc>
      </w:tr>
      <w:tr w:rsidR="00BF7E22" w:rsidRPr="00A1115A" w14:paraId="792CF3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1CA07E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9EC4A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EBCF74"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82853C"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BF7E22" w:rsidRPr="00A1115A" w:rsidRDefault="00BF7E22" w:rsidP="00BE2759">
            <w:pPr>
              <w:pStyle w:val="TAC"/>
            </w:pPr>
            <w:r>
              <w:t>0.78</w:t>
            </w:r>
          </w:p>
        </w:tc>
      </w:tr>
      <w:tr w:rsidR="00BF7E22" w:rsidRPr="00A1115A" w14:paraId="17DF0AC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8B7CAC"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E3A9ED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9EC551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9ACB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BF7E22" w:rsidRPr="00A1115A" w:rsidRDefault="00BF7E22" w:rsidP="00BE2759">
            <w:pPr>
              <w:pStyle w:val="TAC"/>
            </w:pPr>
            <w:r w:rsidRPr="00A1115A">
              <w:t>1</w:t>
            </w:r>
          </w:p>
        </w:tc>
      </w:tr>
      <w:tr w:rsidR="00BF7E22" w:rsidRPr="00A1115A" w14:paraId="4793ED9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2AE1391"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B318B4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B7ED7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DD88E"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BF7E22" w:rsidRPr="00A1115A" w:rsidRDefault="00BF7E22" w:rsidP="00BE2759">
            <w:pPr>
              <w:pStyle w:val="TAC"/>
            </w:pPr>
          </w:p>
        </w:tc>
      </w:tr>
      <w:tr w:rsidR="00BF7E22" w:rsidRPr="00A1115A" w14:paraId="4B335E5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0DD5C1"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DC5CC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0FC10"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BF7E22" w:rsidRPr="00A1115A" w:rsidRDefault="00BF7E22" w:rsidP="00BE2759">
            <w:pPr>
              <w:pStyle w:val="TAC"/>
            </w:pPr>
            <w:r w:rsidRPr="00A1115A">
              <w:t>N/A</w:t>
            </w:r>
          </w:p>
        </w:tc>
      </w:tr>
      <w:tr w:rsidR="00BF7E22" w:rsidRPr="00A1115A" w14:paraId="67D965A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CB83D8E"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FFCB" w14:textId="77777777" w:rsidR="00BF7E22" w:rsidRPr="00715524" w:rsidRDefault="00BF7E22" w:rsidP="00BE2759">
            <w:pPr>
              <w:pStyle w:val="TAC"/>
            </w:pPr>
            <w:r w:rsidRPr="00715524">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DFBC9B" w14:textId="77777777" w:rsidR="00BF7E22" w:rsidRPr="00715524" w:rsidRDefault="00BF7E22"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BF7E22" w:rsidRPr="00715524" w:rsidRDefault="00BF7E22"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BF7E22" w:rsidRPr="00715524" w:rsidRDefault="00BF7E22"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BF7E22" w:rsidRPr="00715524" w:rsidRDefault="00BF7E22"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BF7E22" w:rsidRPr="00715524" w:rsidRDefault="00BF7E22"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BF7E22" w:rsidRPr="00715524" w:rsidRDefault="00BF7E22"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BF7E22" w:rsidRPr="00715524" w:rsidRDefault="00BF7E22"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BF7E22" w:rsidRPr="00715524" w:rsidRDefault="00BF7E22"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BF7E22" w:rsidRPr="00715524" w:rsidRDefault="00BF7E22"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BF7E22" w:rsidRPr="00715524" w:rsidRDefault="00BF7E22" w:rsidP="00BE2759">
            <w:pPr>
              <w:pStyle w:val="TAC"/>
            </w:pPr>
            <w:r w:rsidRPr="00715524">
              <w:t>233608</w:t>
            </w:r>
          </w:p>
        </w:tc>
      </w:tr>
      <w:tr w:rsidR="00BF7E22" w:rsidRPr="00A1115A" w14:paraId="10C830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A1D4E00"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41675"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FE5C72"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BF7E22" w:rsidRPr="00715524" w:rsidRDefault="00BF7E22" w:rsidP="00BE2759">
            <w:pPr>
              <w:pStyle w:val="TAC"/>
            </w:pPr>
            <w:r w:rsidRPr="00715524">
              <w:t>24</w:t>
            </w:r>
          </w:p>
        </w:tc>
      </w:tr>
      <w:tr w:rsidR="00BF7E22" w:rsidRPr="00A1115A" w14:paraId="61A990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AFD5DA2"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4FDF9F4"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C0E8"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77820"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BF7E22" w:rsidRPr="00715524" w:rsidRDefault="00BF7E22" w:rsidP="00BE2759">
            <w:pPr>
              <w:pStyle w:val="TAC"/>
            </w:pPr>
            <w:r w:rsidRPr="00715524">
              <w:t>1</w:t>
            </w:r>
          </w:p>
        </w:tc>
      </w:tr>
      <w:tr w:rsidR="00BF7E22" w:rsidRPr="00A1115A" w14:paraId="016B1D1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1E7616"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A4FEA9"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A7CF9"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2945A7"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BF7E22" w:rsidRPr="00715524" w:rsidRDefault="00BF7E22" w:rsidP="00BE2759">
            <w:pPr>
              <w:pStyle w:val="TAC"/>
            </w:pPr>
          </w:p>
        </w:tc>
      </w:tr>
      <w:tr w:rsidR="00BF7E22" w:rsidRPr="00A1115A" w14:paraId="2C2A2A6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481FE7"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94BA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6DDE9"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BF7E22" w:rsidRPr="00715524" w:rsidRDefault="00BF7E22" w:rsidP="00BE2759">
            <w:pPr>
              <w:pStyle w:val="TAC"/>
            </w:pPr>
            <w:r w:rsidRPr="00715524">
              <w:t>N/A</w:t>
            </w:r>
          </w:p>
        </w:tc>
      </w:tr>
      <w:tr w:rsidR="00BF7E22" w:rsidRPr="00A1115A" w14:paraId="45326C1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8A92A5F"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BC911" w14:textId="77777777" w:rsidR="00BF7E22" w:rsidRPr="00715524" w:rsidRDefault="00BF7E22" w:rsidP="00BE2759">
            <w:pPr>
              <w:pStyle w:val="TAC"/>
            </w:pPr>
            <w:r w:rsidRPr="0071552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D6DB7" w14:textId="77777777" w:rsidR="00BF7E22" w:rsidRPr="00715524" w:rsidRDefault="00BF7E22"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BF7E22" w:rsidRPr="00715524" w:rsidRDefault="00BF7E22"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BF7E22" w:rsidRPr="00715524" w:rsidRDefault="00BF7E22"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BF7E22" w:rsidRPr="00715524" w:rsidRDefault="00BF7E22"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BF7E22" w:rsidRPr="00715524" w:rsidRDefault="00BF7E22"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BF7E22" w:rsidRPr="00715524" w:rsidRDefault="00BF7E22"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BF7E22" w:rsidRPr="00715524" w:rsidRDefault="00BF7E22"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BF7E22" w:rsidRPr="00715524" w:rsidRDefault="00BF7E22"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BF7E22" w:rsidRPr="00715524" w:rsidRDefault="00BF7E22"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BF7E22" w:rsidRPr="00715524" w:rsidRDefault="00BF7E22" w:rsidP="00BE2759">
            <w:pPr>
              <w:pStyle w:val="TAC"/>
            </w:pPr>
            <w:r w:rsidRPr="00715524">
              <w:t>28</w:t>
            </w:r>
          </w:p>
        </w:tc>
      </w:tr>
      <w:tr w:rsidR="00BF7E22" w:rsidRPr="00A1115A" w14:paraId="50D9E28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A696E92"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9C3A41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EF8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E6CF4F"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BF7E22" w:rsidRPr="00715524" w:rsidRDefault="00BF7E22" w:rsidP="00BE2759">
            <w:pPr>
              <w:pStyle w:val="TAC"/>
            </w:pPr>
          </w:p>
        </w:tc>
      </w:tr>
      <w:tr w:rsidR="00BF7E22" w:rsidRPr="00A1115A" w14:paraId="26A0F1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1D3CCF3"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9973A"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9B3D0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BF7E22" w:rsidRPr="00715524" w:rsidRDefault="00BF7E22" w:rsidP="00BE2759">
            <w:pPr>
              <w:pStyle w:val="TAC"/>
            </w:pPr>
            <w:r w:rsidRPr="00715524">
              <w:t>N/A</w:t>
            </w:r>
          </w:p>
        </w:tc>
      </w:tr>
      <w:tr w:rsidR="00BF7E22" w:rsidRPr="00A1115A" w14:paraId="24C22F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7578282"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6D7B009" w14:textId="77777777" w:rsidR="00BF7E22" w:rsidRPr="00715524" w:rsidRDefault="00BF7E22" w:rsidP="00BE2759">
            <w:pPr>
              <w:pStyle w:val="TAC"/>
            </w:pPr>
            <w:r w:rsidRPr="00715524">
              <w:t>11880</w:t>
            </w:r>
          </w:p>
        </w:tc>
        <w:tc>
          <w:tcPr>
            <w:tcW w:w="835" w:type="dxa"/>
            <w:tcBorders>
              <w:top w:val="single" w:sz="4" w:space="0" w:color="auto"/>
              <w:left w:val="single" w:sz="4" w:space="0" w:color="auto"/>
              <w:bottom w:val="single" w:sz="4" w:space="0" w:color="auto"/>
              <w:right w:val="single" w:sz="4" w:space="0" w:color="auto"/>
            </w:tcBorders>
            <w:vAlign w:val="center"/>
          </w:tcPr>
          <w:p w14:paraId="6B88FEB1" w14:textId="77777777" w:rsidR="00BF7E22" w:rsidRPr="00715524" w:rsidRDefault="00BF7E22"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BF7E22" w:rsidRPr="00715524" w:rsidRDefault="00BF7E22"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BF7E22" w:rsidRPr="00715524" w:rsidRDefault="00BF7E22"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BF7E22" w:rsidRPr="00715524" w:rsidRDefault="00BF7E22"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BF7E22" w:rsidRPr="00715524" w:rsidRDefault="00BF7E22"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BF7E22" w:rsidRPr="00715524" w:rsidRDefault="00BF7E22"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BF7E22" w:rsidRPr="00715524" w:rsidRDefault="00BF7E22"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BF7E22" w:rsidRPr="00715524" w:rsidRDefault="00BF7E22"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BF7E22" w:rsidRPr="00715524" w:rsidRDefault="00BF7E22"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BF7E22" w:rsidRPr="00715524" w:rsidRDefault="00BF7E22" w:rsidP="00BE2759">
            <w:pPr>
              <w:pStyle w:val="TAC"/>
            </w:pPr>
            <w:r w:rsidRPr="00715524">
              <w:t>294840</w:t>
            </w:r>
          </w:p>
        </w:tc>
      </w:tr>
      <w:tr w:rsidR="00BF7E22" w:rsidRPr="00A1115A" w14:paraId="1061AD8C"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8A3EF8D"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BF7E22" w:rsidRPr="00A1115A" w:rsidRDefault="00BF7E22" w:rsidP="00BE2759">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4AA3" w14:textId="77777777" w:rsidR="00BF7E22" w:rsidRPr="00715524" w:rsidRDefault="00BF7E22" w:rsidP="00BE2759">
            <w:pPr>
              <w:pStyle w:val="TAC"/>
            </w:pPr>
            <w:r w:rsidRPr="00715524">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64108" w14:textId="77777777" w:rsidR="00BF7E22" w:rsidRPr="00715524" w:rsidRDefault="00BF7E22"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BF7E22" w:rsidRPr="00715524" w:rsidRDefault="00BF7E22"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BF7E22" w:rsidRPr="00715524" w:rsidRDefault="00BF7E22"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BF7E22" w:rsidRPr="00715524" w:rsidRDefault="00BF7E22"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BF7E22" w:rsidRPr="00715524" w:rsidRDefault="00BF7E22"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BF7E22" w:rsidRPr="00715524" w:rsidRDefault="00BF7E22"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BF7E22" w:rsidRPr="00715524" w:rsidRDefault="00BF7E22"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BF7E22" w:rsidRPr="00715524" w:rsidRDefault="00BF7E22"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BF7E22" w:rsidRPr="00715524" w:rsidRDefault="00BF7E22"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BF7E22" w:rsidRPr="00715524" w:rsidRDefault="00BF7E22" w:rsidP="00BE2759">
            <w:pPr>
              <w:pStyle w:val="TAC"/>
            </w:pPr>
            <w:r w:rsidRPr="00715524">
              <w:t>397.134</w:t>
            </w:r>
          </w:p>
        </w:tc>
      </w:tr>
      <w:tr w:rsidR="00BF7E22" w:rsidRPr="00A1115A" w14:paraId="7BC804EF" w14:textId="77777777" w:rsidTr="00BE2759">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5pt;height:19.5pt" o:ole="">
                  <v:imagedata r:id="rId11" o:title=""/>
                </v:shape>
                <o:OLEObject Type="Embed" ProgID="Equation.3" ShapeID="_x0000_i1034" DrawAspect="Content" ObjectID="_1742322934"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7.5pt;height:19.5pt" o:ole="">
                  <v:imagedata r:id="rId11" o:title=""/>
                </v:shape>
                <o:OLEObject Type="Embed" ProgID="Equation.3" ShapeID="_x0000_i1035" DrawAspect="Content" ObjectID="_1742322935"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5pt;height:19.5pt" o:ole="">
                  <v:imagedata r:id="rId11" o:title=""/>
                </v:shape>
                <o:OLEObject Type="Embed" ProgID="Equation.3" ShapeID="_x0000_i1036" DrawAspect="Content" ObjectID="_1742322936"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5pt;height:19.5pt" o:ole="">
                  <v:imagedata r:id="rId11" o:title=""/>
                </v:shape>
                <o:OLEObject Type="Embed" ProgID="Equation.3" ShapeID="_x0000_i1037" DrawAspect="Content" ObjectID="_1742322937"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7.5pt;height:19.5pt" o:ole="">
                  <v:imagedata r:id="rId11" o:title=""/>
                </v:shape>
                <o:OLEObject Type="Embed" ProgID="Equation.3" ShapeID="_x0000_i1038" DrawAspect="Content" ObjectID="_1742322938"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5pt;height:19.5pt" o:ole="">
                  <v:imagedata r:id="rId11" o:title=""/>
                </v:shape>
                <o:OLEObject Type="Embed" ProgID="Equation.3" ShapeID="_x0000_i1039" DrawAspect="Content" ObjectID="_1742322939"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079AB" w:rsidRPr="00A1115A" w14:paraId="2A69B3CE" w14:textId="77777777" w:rsidTr="00BE2759">
        <w:trPr>
          <w:jc w:val="center"/>
        </w:trPr>
        <w:tc>
          <w:tcPr>
            <w:tcW w:w="3690"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08B4EAC7" w14:textId="77777777" w:rsidTr="00BE2759">
        <w:trPr>
          <w:trHeight w:val="148"/>
          <w:jc w:val="center"/>
        </w:trPr>
        <w:tc>
          <w:tcPr>
            <w:tcW w:w="3690" w:type="dxa"/>
          </w:tcPr>
          <w:p w14:paraId="3423B0C4"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58411B41" w14:textId="77777777" w:rsidR="005079AB" w:rsidRPr="00A1115A" w:rsidRDefault="005079AB" w:rsidP="00BE2759">
            <w:pPr>
              <w:pStyle w:val="TAH"/>
            </w:pPr>
            <w:r w:rsidRPr="00A1115A">
              <w:t>MHz</w:t>
            </w:r>
          </w:p>
        </w:tc>
        <w:tc>
          <w:tcPr>
            <w:tcW w:w="835" w:type="dxa"/>
            <w:vAlign w:val="center"/>
          </w:tcPr>
          <w:p w14:paraId="54BF7477" w14:textId="77777777" w:rsidR="005079AB" w:rsidRPr="00A1115A" w:rsidRDefault="005079AB" w:rsidP="00BE2759">
            <w:pPr>
              <w:pStyle w:val="TAH"/>
            </w:pPr>
            <w:r w:rsidRPr="00A1115A">
              <w:t>5</w:t>
            </w:r>
          </w:p>
        </w:tc>
        <w:tc>
          <w:tcPr>
            <w:tcW w:w="835" w:type="dxa"/>
            <w:vAlign w:val="center"/>
          </w:tcPr>
          <w:p w14:paraId="4FE3C9A1" w14:textId="77777777" w:rsidR="005079AB" w:rsidRPr="00A1115A" w:rsidRDefault="005079AB" w:rsidP="00BE2759">
            <w:pPr>
              <w:pStyle w:val="TAH"/>
            </w:pPr>
            <w:r w:rsidRPr="00A1115A">
              <w:t>10</w:t>
            </w:r>
          </w:p>
        </w:tc>
        <w:tc>
          <w:tcPr>
            <w:tcW w:w="835" w:type="dxa"/>
            <w:vAlign w:val="center"/>
          </w:tcPr>
          <w:p w14:paraId="70BAFB81" w14:textId="77777777" w:rsidR="005079AB" w:rsidRPr="00A1115A" w:rsidRDefault="005079AB" w:rsidP="00BE2759">
            <w:pPr>
              <w:pStyle w:val="TAH"/>
            </w:pPr>
            <w:r w:rsidRPr="00A1115A">
              <w:t>15</w:t>
            </w:r>
          </w:p>
        </w:tc>
        <w:tc>
          <w:tcPr>
            <w:tcW w:w="835" w:type="dxa"/>
            <w:vAlign w:val="center"/>
          </w:tcPr>
          <w:p w14:paraId="504F71C8" w14:textId="77777777" w:rsidR="005079AB" w:rsidRPr="00A1115A" w:rsidRDefault="005079AB" w:rsidP="00BE2759">
            <w:pPr>
              <w:pStyle w:val="TAH"/>
            </w:pPr>
            <w:r w:rsidRPr="00A1115A">
              <w:t>20</w:t>
            </w:r>
          </w:p>
        </w:tc>
        <w:tc>
          <w:tcPr>
            <w:tcW w:w="835" w:type="dxa"/>
            <w:vAlign w:val="center"/>
          </w:tcPr>
          <w:p w14:paraId="12CCF17B" w14:textId="77777777" w:rsidR="005079AB" w:rsidRPr="00A1115A" w:rsidRDefault="005079AB" w:rsidP="00BE2759">
            <w:pPr>
              <w:pStyle w:val="TAH"/>
            </w:pPr>
            <w:r w:rsidRPr="00A1115A">
              <w:t>25</w:t>
            </w:r>
          </w:p>
        </w:tc>
        <w:tc>
          <w:tcPr>
            <w:tcW w:w="835" w:type="dxa"/>
            <w:vAlign w:val="center"/>
          </w:tcPr>
          <w:p w14:paraId="5B58BDC5" w14:textId="77777777" w:rsidR="005079AB" w:rsidRPr="00A1115A" w:rsidRDefault="005079AB" w:rsidP="00BE2759">
            <w:pPr>
              <w:pStyle w:val="TAH"/>
            </w:pPr>
            <w:r w:rsidRPr="00A1115A">
              <w:t>30</w:t>
            </w:r>
          </w:p>
        </w:tc>
        <w:tc>
          <w:tcPr>
            <w:tcW w:w="835" w:type="dxa"/>
            <w:vAlign w:val="center"/>
          </w:tcPr>
          <w:p w14:paraId="76751058" w14:textId="77777777" w:rsidR="005079AB" w:rsidRPr="00A1115A" w:rsidRDefault="005079AB" w:rsidP="00BE2759">
            <w:pPr>
              <w:pStyle w:val="TAH"/>
            </w:pPr>
            <w:r w:rsidRPr="00A1115A">
              <w:t>40</w:t>
            </w:r>
          </w:p>
        </w:tc>
        <w:tc>
          <w:tcPr>
            <w:tcW w:w="835" w:type="dxa"/>
            <w:vAlign w:val="center"/>
          </w:tcPr>
          <w:p w14:paraId="040101C0" w14:textId="77777777" w:rsidR="005079AB" w:rsidRPr="00A1115A" w:rsidRDefault="005079AB" w:rsidP="00BE2759">
            <w:pPr>
              <w:pStyle w:val="TAH"/>
            </w:pPr>
            <w:r w:rsidRPr="00A1115A">
              <w:t>50</w:t>
            </w:r>
          </w:p>
        </w:tc>
        <w:tc>
          <w:tcPr>
            <w:tcW w:w="835" w:type="dxa"/>
            <w:vAlign w:val="center"/>
          </w:tcPr>
          <w:p w14:paraId="35ACC6F1" w14:textId="77777777" w:rsidR="005079AB" w:rsidRPr="00A1115A" w:rsidRDefault="005079AB" w:rsidP="00BE2759">
            <w:pPr>
              <w:pStyle w:val="TAH"/>
            </w:pPr>
            <w:r w:rsidRPr="00A1115A">
              <w:t>60</w:t>
            </w:r>
          </w:p>
        </w:tc>
        <w:tc>
          <w:tcPr>
            <w:tcW w:w="835" w:type="dxa"/>
            <w:vAlign w:val="center"/>
          </w:tcPr>
          <w:p w14:paraId="4058DB20" w14:textId="77777777" w:rsidR="005079AB" w:rsidRPr="00A1115A" w:rsidRDefault="005079AB" w:rsidP="00BE2759">
            <w:pPr>
              <w:pStyle w:val="TAH"/>
            </w:pPr>
            <w:r w:rsidRPr="00A1115A">
              <w:t>70</w:t>
            </w:r>
          </w:p>
        </w:tc>
        <w:tc>
          <w:tcPr>
            <w:tcW w:w="835" w:type="dxa"/>
            <w:vAlign w:val="center"/>
          </w:tcPr>
          <w:p w14:paraId="2BDB30B8" w14:textId="77777777" w:rsidR="005079AB" w:rsidRPr="00A1115A" w:rsidRDefault="005079AB" w:rsidP="00BE2759">
            <w:pPr>
              <w:pStyle w:val="TAH"/>
            </w:pPr>
            <w:r w:rsidRPr="00A1115A">
              <w:t>80</w:t>
            </w:r>
          </w:p>
        </w:tc>
        <w:tc>
          <w:tcPr>
            <w:tcW w:w="835" w:type="dxa"/>
            <w:vAlign w:val="center"/>
          </w:tcPr>
          <w:p w14:paraId="12E8D15F" w14:textId="77777777" w:rsidR="005079AB" w:rsidRPr="00A1115A" w:rsidRDefault="005079AB" w:rsidP="00BE2759">
            <w:pPr>
              <w:pStyle w:val="TAH"/>
            </w:pPr>
            <w:r w:rsidRPr="00A1115A">
              <w:t>100</w:t>
            </w:r>
          </w:p>
        </w:tc>
      </w:tr>
      <w:tr w:rsidR="005079AB" w:rsidRPr="00A1115A" w14:paraId="1BAAA097" w14:textId="77777777" w:rsidTr="00BE2759">
        <w:trPr>
          <w:jc w:val="center"/>
        </w:trPr>
        <w:tc>
          <w:tcPr>
            <w:tcW w:w="3690" w:type="dxa"/>
          </w:tcPr>
          <w:p w14:paraId="1F9F8FCA"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75BF466" w14:textId="77777777" w:rsidR="005079AB" w:rsidRPr="00A1115A" w:rsidRDefault="005079AB" w:rsidP="00BE2759">
            <w:pPr>
              <w:pStyle w:val="TAC"/>
            </w:pPr>
          </w:p>
        </w:tc>
        <w:tc>
          <w:tcPr>
            <w:tcW w:w="835" w:type="dxa"/>
          </w:tcPr>
          <w:p w14:paraId="2DBBD9DA" w14:textId="77777777" w:rsidR="005079AB" w:rsidRPr="00A1115A" w:rsidRDefault="005079AB" w:rsidP="00BE2759">
            <w:pPr>
              <w:pStyle w:val="TAC"/>
            </w:pPr>
            <w:r w:rsidRPr="00A1115A">
              <w:t>1</w:t>
            </w:r>
          </w:p>
        </w:tc>
        <w:tc>
          <w:tcPr>
            <w:tcW w:w="835" w:type="dxa"/>
          </w:tcPr>
          <w:p w14:paraId="1AA15025" w14:textId="77777777" w:rsidR="005079AB" w:rsidRPr="00A1115A" w:rsidRDefault="005079AB" w:rsidP="00BE2759">
            <w:pPr>
              <w:pStyle w:val="TAC"/>
            </w:pPr>
            <w:r w:rsidRPr="00A1115A">
              <w:t>1</w:t>
            </w:r>
          </w:p>
        </w:tc>
        <w:tc>
          <w:tcPr>
            <w:tcW w:w="835" w:type="dxa"/>
          </w:tcPr>
          <w:p w14:paraId="398C6E03" w14:textId="77777777" w:rsidR="005079AB" w:rsidRPr="00A1115A" w:rsidRDefault="005079AB" w:rsidP="00BE2759">
            <w:pPr>
              <w:pStyle w:val="TAC"/>
            </w:pPr>
            <w:r w:rsidRPr="00A1115A">
              <w:t>1</w:t>
            </w:r>
          </w:p>
        </w:tc>
        <w:tc>
          <w:tcPr>
            <w:tcW w:w="835" w:type="dxa"/>
          </w:tcPr>
          <w:p w14:paraId="5B65495F" w14:textId="77777777" w:rsidR="005079AB" w:rsidRPr="00A1115A" w:rsidRDefault="005079AB" w:rsidP="00BE2759">
            <w:pPr>
              <w:pStyle w:val="TAC"/>
            </w:pPr>
            <w:r w:rsidRPr="00A1115A">
              <w:t>1</w:t>
            </w:r>
          </w:p>
        </w:tc>
        <w:tc>
          <w:tcPr>
            <w:tcW w:w="835" w:type="dxa"/>
          </w:tcPr>
          <w:p w14:paraId="57BCAB02" w14:textId="77777777" w:rsidR="005079AB" w:rsidRPr="00A1115A" w:rsidRDefault="005079AB" w:rsidP="00BE2759">
            <w:pPr>
              <w:pStyle w:val="TAC"/>
            </w:pPr>
            <w:r w:rsidRPr="00A1115A">
              <w:t>1</w:t>
            </w:r>
          </w:p>
        </w:tc>
        <w:tc>
          <w:tcPr>
            <w:tcW w:w="835" w:type="dxa"/>
          </w:tcPr>
          <w:p w14:paraId="7BF96256" w14:textId="77777777" w:rsidR="005079AB" w:rsidRPr="00A1115A" w:rsidRDefault="005079AB" w:rsidP="00BE2759">
            <w:pPr>
              <w:pStyle w:val="TAC"/>
            </w:pPr>
            <w:r w:rsidRPr="00A1115A">
              <w:t>1</w:t>
            </w:r>
          </w:p>
        </w:tc>
        <w:tc>
          <w:tcPr>
            <w:tcW w:w="835" w:type="dxa"/>
          </w:tcPr>
          <w:p w14:paraId="293E6BB0" w14:textId="77777777" w:rsidR="005079AB" w:rsidRPr="00A1115A" w:rsidRDefault="005079AB" w:rsidP="00BE2759">
            <w:pPr>
              <w:pStyle w:val="TAC"/>
            </w:pPr>
            <w:r w:rsidRPr="00A1115A">
              <w:t>1</w:t>
            </w:r>
          </w:p>
        </w:tc>
        <w:tc>
          <w:tcPr>
            <w:tcW w:w="835" w:type="dxa"/>
          </w:tcPr>
          <w:p w14:paraId="5AB60EE2" w14:textId="77777777" w:rsidR="005079AB" w:rsidRPr="00A1115A" w:rsidRDefault="005079AB" w:rsidP="00BE2759">
            <w:pPr>
              <w:pStyle w:val="TAC"/>
            </w:pPr>
            <w:r w:rsidRPr="00A1115A">
              <w:t>1</w:t>
            </w:r>
          </w:p>
        </w:tc>
        <w:tc>
          <w:tcPr>
            <w:tcW w:w="835" w:type="dxa"/>
          </w:tcPr>
          <w:p w14:paraId="1565ED0A" w14:textId="77777777" w:rsidR="005079AB" w:rsidRPr="00A1115A" w:rsidRDefault="005079AB" w:rsidP="00BE2759">
            <w:pPr>
              <w:pStyle w:val="TAC"/>
            </w:pPr>
            <w:r w:rsidRPr="00A1115A">
              <w:t>1</w:t>
            </w:r>
          </w:p>
        </w:tc>
        <w:tc>
          <w:tcPr>
            <w:tcW w:w="835" w:type="dxa"/>
          </w:tcPr>
          <w:p w14:paraId="0243528E" w14:textId="77777777" w:rsidR="005079AB" w:rsidRPr="00A1115A" w:rsidRDefault="005079AB" w:rsidP="00BE2759">
            <w:pPr>
              <w:pStyle w:val="TAC"/>
            </w:pPr>
            <w:r w:rsidRPr="00A1115A">
              <w:t>1</w:t>
            </w:r>
          </w:p>
        </w:tc>
        <w:tc>
          <w:tcPr>
            <w:tcW w:w="835" w:type="dxa"/>
          </w:tcPr>
          <w:p w14:paraId="6BC2D4B8" w14:textId="77777777" w:rsidR="005079AB" w:rsidRPr="00A1115A" w:rsidRDefault="005079AB" w:rsidP="00BE2759">
            <w:pPr>
              <w:pStyle w:val="TAC"/>
            </w:pPr>
            <w:r w:rsidRPr="00A1115A">
              <w:t>1</w:t>
            </w:r>
          </w:p>
        </w:tc>
        <w:tc>
          <w:tcPr>
            <w:tcW w:w="835" w:type="dxa"/>
          </w:tcPr>
          <w:p w14:paraId="2C678D76" w14:textId="77777777" w:rsidR="005079AB" w:rsidRPr="00A1115A" w:rsidRDefault="005079AB" w:rsidP="00BE2759">
            <w:pPr>
              <w:pStyle w:val="TAC"/>
            </w:pPr>
            <w:r w:rsidRPr="00A1115A">
              <w:t>1</w:t>
            </w:r>
          </w:p>
        </w:tc>
      </w:tr>
      <w:tr w:rsidR="005079AB" w:rsidRPr="00A1115A" w14:paraId="1F4FF181" w14:textId="77777777" w:rsidTr="00BE2759">
        <w:trPr>
          <w:jc w:val="center"/>
        </w:trPr>
        <w:tc>
          <w:tcPr>
            <w:tcW w:w="3690" w:type="dxa"/>
          </w:tcPr>
          <w:p w14:paraId="7BDF8796"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49617150" w14:textId="77777777" w:rsidR="005079AB" w:rsidRPr="00A1115A" w:rsidRDefault="005079AB" w:rsidP="00BE2759">
            <w:pPr>
              <w:pStyle w:val="TAC"/>
            </w:pPr>
          </w:p>
        </w:tc>
        <w:tc>
          <w:tcPr>
            <w:tcW w:w="835" w:type="dxa"/>
          </w:tcPr>
          <w:p w14:paraId="3A44F297" w14:textId="77777777" w:rsidR="005079AB" w:rsidRPr="00A1115A" w:rsidRDefault="005079AB" w:rsidP="00BE2759">
            <w:pPr>
              <w:pStyle w:val="TAC"/>
            </w:pPr>
            <w:r w:rsidRPr="00A1115A">
              <w:t>11</w:t>
            </w:r>
          </w:p>
        </w:tc>
        <w:tc>
          <w:tcPr>
            <w:tcW w:w="835" w:type="dxa"/>
          </w:tcPr>
          <w:p w14:paraId="021B4D3F" w14:textId="77777777" w:rsidR="005079AB" w:rsidRPr="00A1115A" w:rsidRDefault="005079AB" w:rsidP="00BE2759">
            <w:pPr>
              <w:pStyle w:val="TAC"/>
            </w:pPr>
            <w:r w:rsidRPr="00A1115A">
              <w:t>24</w:t>
            </w:r>
          </w:p>
        </w:tc>
        <w:tc>
          <w:tcPr>
            <w:tcW w:w="835" w:type="dxa"/>
          </w:tcPr>
          <w:p w14:paraId="6C6F1AD0" w14:textId="77777777" w:rsidR="005079AB" w:rsidRPr="00A1115A" w:rsidRDefault="005079AB" w:rsidP="00BE2759">
            <w:pPr>
              <w:pStyle w:val="TAC"/>
            </w:pPr>
            <w:r w:rsidRPr="00A1115A">
              <w:t>38</w:t>
            </w:r>
          </w:p>
        </w:tc>
        <w:tc>
          <w:tcPr>
            <w:tcW w:w="835" w:type="dxa"/>
          </w:tcPr>
          <w:p w14:paraId="7D648EDA" w14:textId="77777777" w:rsidR="005079AB" w:rsidRPr="00A1115A" w:rsidRDefault="005079AB" w:rsidP="00BE2759">
            <w:pPr>
              <w:pStyle w:val="TAC"/>
            </w:pPr>
            <w:r w:rsidRPr="00A1115A">
              <w:t>51</w:t>
            </w:r>
          </w:p>
        </w:tc>
        <w:tc>
          <w:tcPr>
            <w:tcW w:w="835" w:type="dxa"/>
          </w:tcPr>
          <w:p w14:paraId="15C94AB1" w14:textId="77777777" w:rsidR="005079AB" w:rsidRPr="00A1115A" w:rsidRDefault="005079AB" w:rsidP="00BE2759">
            <w:pPr>
              <w:pStyle w:val="TAC"/>
            </w:pPr>
            <w:r w:rsidRPr="00A1115A">
              <w:t>65</w:t>
            </w:r>
          </w:p>
        </w:tc>
        <w:tc>
          <w:tcPr>
            <w:tcW w:w="835" w:type="dxa"/>
          </w:tcPr>
          <w:p w14:paraId="664327C3" w14:textId="77777777" w:rsidR="005079AB" w:rsidRPr="00A1115A" w:rsidRDefault="005079AB" w:rsidP="00BE2759">
            <w:pPr>
              <w:pStyle w:val="TAC"/>
            </w:pPr>
            <w:r w:rsidRPr="00A1115A">
              <w:t>78</w:t>
            </w:r>
          </w:p>
        </w:tc>
        <w:tc>
          <w:tcPr>
            <w:tcW w:w="835" w:type="dxa"/>
          </w:tcPr>
          <w:p w14:paraId="39595E46" w14:textId="77777777" w:rsidR="005079AB" w:rsidRPr="00A1115A" w:rsidRDefault="005079AB" w:rsidP="00BE2759">
            <w:pPr>
              <w:pStyle w:val="TAC"/>
            </w:pPr>
            <w:r w:rsidRPr="00A1115A">
              <w:t>106</w:t>
            </w:r>
          </w:p>
        </w:tc>
        <w:tc>
          <w:tcPr>
            <w:tcW w:w="835" w:type="dxa"/>
          </w:tcPr>
          <w:p w14:paraId="348275A1" w14:textId="77777777" w:rsidR="005079AB" w:rsidRPr="00A1115A" w:rsidRDefault="005079AB" w:rsidP="00BE2759">
            <w:pPr>
              <w:pStyle w:val="TAC"/>
            </w:pPr>
            <w:r w:rsidRPr="00A1115A">
              <w:t>133</w:t>
            </w:r>
          </w:p>
        </w:tc>
        <w:tc>
          <w:tcPr>
            <w:tcW w:w="835" w:type="dxa"/>
          </w:tcPr>
          <w:p w14:paraId="0BE75EEF" w14:textId="77777777" w:rsidR="005079AB" w:rsidRPr="00A1115A" w:rsidRDefault="005079AB" w:rsidP="00BE2759">
            <w:pPr>
              <w:pStyle w:val="TAC"/>
            </w:pPr>
            <w:r w:rsidRPr="00A1115A">
              <w:t>162</w:t>
            </w:r>
          </w:p>
        </w:tc>
        <w:tc>
          <w:tcPr>
            <w:tcW w:w="835" w:type="dxa"/>
          </w:tcPr>
          <w:p w14:paraId="4631A834" w14:textId="77777777" w:rsidR="005079AB" w:rsidRPr="00A1115A" w:rsidRDefault="005079AB" w:rsidP="00BE2759">
            <w:pPr>
              <w:pStyle w:val="TAC"/>
            </w:pPr>
            <w:r w:rsidRPr="00A1115A">
              <w:t>189</w:t>
            </w:r>
          </w:p>
        </w:tc>
        <w:tc>
          <w:tcPr>
            <w:tcW w:w="835" w:type="dxa"/>
          </w:tcPr>
          <w:p w14:paraId="7A0EA143" w14:textId="77777777" w:rsidR="005079AB" w:rsidRPr="00A1115A" w:rsidRDefault="005079AB" w:rsidP="00BE2759">
            <w:pPr>
              <w:pStyle w:val="TAC"/>
            </w:pPr>
            <w:r w:rsidRPr="00A1115A">
              <w:t>217</w:t>
            </w:r>
          </w:p>
        </w:tc>
        <w:tc>
          <w:tcPr>
            <w:tcW w:w="835" w:type="dxa"/>
          </w:tcPr>
          <w:p w14:paraId="1E4D8765" w14:textId="77777777" w:rsidR="005079AB" w:rsidRPr="00A1115A" w:rsidRDefault="005079AB" w:rsidP="00BE2759">
            <w:pPr>
              <w:pStyle w:val="TAC"/>
            </w:pPr>
            <w:r w:rsidRPr="00A1115A">
              <w:t>273</w:t>
            </w:r>
          </w:p>
        </w:tc>
      </w:tr>
      <w:tr w:rsidR="005079AB" w:rsidRPr="00A1115A" w14:paraId="79A8DCDC" w14:textId="77777777" w:rsidTr="00BE2759">
        <w:trPr>
          <w:jc w:val="center"/>
        </w:trPr>
        <w:tc>
          <w:tcPr>
            <w:tcW w:w="3690" w:type="dxa"/>
          </w:tcPr>
          <w:p w14:paraId="58F0A419"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22D442CD" w14:textId="77777777" w:rsidR="005079AB" w:rsidRPr="00A1115A" w:rsidRDefault="005079AB" w:rsidP="00BE2759">
            <w:pPr>
              <w:pStyle w:val="TAC"/>
            </w:pPr>
          </w:p>
        </w:tc>
        <w:tc>
          <w:tcPr>
            <w:tcW w:w="835" w:type="dxa"/>
          </w:tcPr>
          <w:p w14:paraId="441385A5" w14:textId="77777777" w:rsidR="005079AB" w:rsidRPr="00A1115A" w:rsidRDefault="005079AB" w:rsidP="00BE2759">
            <w:pPr>
              <w:pStyle w:val="TAC"/>
            </w:pPr>
            <w:r w:rsidRPr="00A1115A">
              <w:t>12</w:t>
            </w:r>
          </w:p>
        </w:tc>
        <w:tc>
          <w:tcPr>
            <w:tcW w:w="835" w:type="dxa"/>
          </w:tcPr>
          <w:p w14:paraId="3BFAD63F" w14:textId="77777777" w:rsidR="005079AB" w:rsidRPr="00A1115A" w:rsidRDefault="005079AB" w:rsidP="00BE2759">
            <w:pPr>
              <w:pStyle w:val="TAC"/>
            </w:pPr>
            <w:r w:rsidRPr="00A1115A">
              <w:t>12</w:t>
            </w:r>
          </w:p>
        </w:tc>
        <w:tc>
          <w:tcPr>
            <w:tcW w:w="835" w:type="dxa"/>
          </w:tcPr>
          <w:p w14:paraId="20F9F76B" w14:textId="77777777" w:rsidR="005079AB" w:rsidRPr="00A1115A" w:rsidRDefault="005079AB" w:rsidP="00BE2759">
            <w:pPr>
              <w:pStyle w:val="TAC"/>
            </w:pPr>
            <w:r w:rsidRPr="00A1115A">
              <w:t>12</w:t>
            </w:r>
          </w:p>
        </w:tc>
        <w:tc>
          <w:tcPr>
            <w:tcW w:w="835" w:type="dxa"/>
          </w:tcPr>
          <w:p w14:paraId="3095971E" w14:textId="77777777" w:rsidR="005079AB" w:rsidRPr="00A1115A" w:rsidRDefault="005079AB" w:rsidP="00BE2759">
            <w:pPr>
              <w:pStyle w:val="TAC"/>
            </w:pPr>
            <w:r w:rsidRPr="00A1115A">
              <w:t>12</w:t>
            </w:r>
          </w:p>
        </w:tc>
        <w:tc>
          <w:tcPr>
            <w:tcW w:w="835" w:type="dxa"/>
          </w:tcPr>
          <w:p w14:paraId="75D32C2B" w14:textId="77777777" w:rsidR="005079AB" w:rsidRPr="00A1115A" w:rsidRDefault="005079AB" w:rsidP="00BE2759">
            <w:pPr>
              <w:pStyle w:val="TAC"/>
            </w:pPr>
            <w:r w:rsidRPr="00A1115A">
              <w:t>12</w:t>
            </w:r>
          </w:p>
        </w:tc>
        <w:tc>
          <w:tcPr>
            <w:tcW w:w="835" w:type="dxa"/>
          </w:tcPr>
          <w:p w14:paraId="41525865" w14:textId="77777777" w:rsidR="005079AB" w:rsidRPr="00A1115A" w:rsidRDefault="005079AB" w:rsidP="00BE2759">
            <w:pPr>
              <w:pStyle w:val="TAC"/>
            </w:pPr>
            <w:r w:rsidRPr="00A1115A">
              <w:t>12</w:t>
            </w:r>
          </w:p>
        </w:tc>
        <w:tc>
          <w:tcPr>
            <w:tcW w:w="835" w:type="dxa"/>
          </w:tcPr>
          <w:p w14:paraId="0F15EE64" w14:textId="77777777" w:rsidR="005079AB" w:rsidRPr="00A1115A" w:rsidRDefault="005079AB" w:rsidP="00BE2759">
            <w:pPr>
              <w:pStyle w:val="TAC"/>
            </w:pPr>
            <w:r w:rsidRPr="00A1115A">
              <w:t>12</w:t>
            </w:r>
          </w:p>
        </w:tc>
        <w:tc>
          <w:tcPr>
            <w:tcW w:w="835" w:type="dxa"/>
          </w:tcPr>
          <w:p w14:paraId="576721AF" w14:textId="77777777" w:rsidR="005079AB" w:rsidRPr="00A1115A" w:rsidRDefault="005079AB" w:rsidP="00BE2759">
            <w:pPr>
              <w:pStyle w:val="TAC"/>
            </w:pPr>
            <w:r w:rsidRPr="00A1115A">
              <w:t>12</w:t>
            </w:r>
          </w:p>
        </w:tc>
        <w:tc>
          <w:tcPr>
            <w:tcW w:w="835" w:type="dxa"/>
          </w:tcPr>
          <w:p w14:paraId="2A84089F" w14:textId="77777777" w:rsidR="005079AB" w:rsidRPr="00A1115A" w:rsidRDefault="005079AB" w:rsidP="00BE2759">
            <w:pPr>
              <w:pStyle w:val="TAC"/>
            </w:pPr>
            <w:r w:rsidRPr="00A1115A">
              <w:t>12</w:t>
            </w:r>
          </w:p>
        </w:tc>
        <w:tc>
          <w:tcPr>
            <w:tcW w:w="835" w:type="dxa"/>
          </w:tcPr>
          <w:p w14:paraId="264B91A2" w14:textId="77777777" w:rsidR="005079AB" w:rsidRPr="00A1115A" w:rsidRDefault="005079AB" w:rsidP="00BE2759">
            <w:pPr>
              <w:pStyle w:val="TAC"/>
            </w:pPr>
            <w:r w:rsidRPr="00A1115A">
              <w:t>12</w:t>
            </w:r>
          </w:p>
        </w:tc>
        <w:tc>
          <w:tcPr>
            <w:tcW w:w="835" w:type="dxa"/>
          </w:tcPr>
          <w:p w14:paraId="3C1EAD79" w14:textId="77777777" w:rsidR="005079AB" w:rsidRPr="00A1115A" w:rsidRDefault="005079AB" w:rsidP="00BE2759">
            <w:pPr>
              <w:pStyle w:val="TAC"/>
            </w:pPr>
            <w:r w:rsidRPr="00A1115A">
              <w:t>12</w:t>
            </w:r>
          </w:p>
        </w:tc>
        <w:tc>
          <w:tcPr>
            <w:tcW w:w="835" w:type="dxa"/>
          </w:tcPr>
          <w:p w14:paraId="7FF1C894" w14:textId="77777777" w:rsidR="005079AB" w:rsidRPr="00A1115A" w:rsidRDefault="005079AB" w:rsidP="00BE2759">
            <w:pPr>
              <w:pStyle w:val="TAC"/>
            </w:pPr>
            <w:r w:rsidRPr="00A1115A">
              <w:t>12</w:t>
            </w:r>
          </w:p>
        </w:tc>
      </w:tr>
      <w:tr w:rsidR="005079AB" w:rsidRPr="00A1115A" w14:paraId="6D4BE4ED" w14:textId="77777777" w:rsidTr="00BE2759">
        <w:trPr>
          <w:jc w:val="center"/>
        </w:trPr>
        <w:tc>
          <w:tcPr>
            <w:tcW w:w="3690" w:type="dxa"/>
          </w:tcPr>
          <w:p w14:paraId="5E2DD0F1"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1EB5927B" w14:textId="77777777" w:rsidR="005079AB" w:rsidRPr="00A1115A" w:rsidRDefault="005079AB" w:rsidP="00BE2759">
            <w:pPr>
              <w:pStyle w:val="TAC"/>
            </w:pPr>
          </w:p>
        </w:tc>
        <w:tc>
          <w:tcPr>
            <w:tcW w:w="835" w:type="dxa"/>
          </w:tcPr>
          <w:p w14:paraId="36C145DC" w14:textId="77777777" w:rsidR="005079AB" w:rsidRPr="00A1115A" w:rsidRDefault="005079AB" w:rsidP="00BE2759">
            <w:pPr>
              <w:pStyle w:val="TAC"/>
            </w:pPr>
            <w:r w:rsidRPr="00A1115A">
              <w:t>11</w:t>
            </w:r>
          </w:p>
        </w:tc>
        <w:tc>
          <w:tcPr>
            <w:tcW w:w="835" w:type="dxa"/>
          </w:tcPr>
          <w:p w14:paraId="2FA1E635" w14:textId="77777777" w:rsidR="005079AB" w:rsidRPr="00A1115A" w:rsidRDefault="005079AB" w:rsidP="00BE2759">
            <w:pPr>
              <w:pStyle w:val="TAC"/>
            </w:pPr>
            <w:r w:rsidRPr="00A1115A">
              <w:t>11</w:t>
            </w:r>
          </w:p>
        </w:tc>
        <w:tc>
          <w:tcPr>
            <w:tcW w:w="835" w:type="dxa"/>
          </w:tcPr>
          <w:p w14:paraId="71095E8F" w14:textId="77777777" w:rsidR="005079AB" w:rsidRPr="00A1115A" w:rsidRDefault="005079AB" w:rsidP="00BE2759">
            <w:pPr>
              <w:pStyle w:val="TAC"/>
            </w:pPr>
            <w:r w:rsidRPr="00A1115A">
              <w:t>11</w:t>
            </w:r>
          </w:p>
        </w:tc>
        <w:tc>
          <w:tcPr>
            <w:tcW w:w="835" w:type="dxa"/>
          </w:tcPr>
          <w:p w14:paraId="0F7D95F4" w14:textId="77777777" w:rsidR="005079AB" w:rsidRPr="00A1115A" w:rsidRDefault="005079AB" w:rsidP="00BE2759">
            <w:pPr>
              <w:pStyle w:val="TAC"/>
            </w:pPr>
            <w:r w:rsidRPr="00A1115A">
              <w:t>11</w:t>
            </w:r>
          </w:p>
        </w:tc>
        <w:tc>
          <w:tcPr>
            <w:tcW w:w="835" w:type="dxa"/>
          </w:tcPr>
          <w:p w14:paraId="5FEE6ACF" w14:textId="77777777" w:rsidR="005079AB" w:rsidRPr="00A1115A" w:rsidRDefault="005079AB" w:rsidP="00BE2759">
            <w:pPr>
              <w:pStyle w:val="TAC"/>
            </w:pPr>
            <w:r w:rsidRPr="00A1115A">
              <w:t>11</w:t>
            </w:r>
          </w:p>
        </w:tc>
        <w:tc>
          <w:tcPr>
            <w:tcW w:w="835" w:type="dxa"/>
          </w:tcPr>
          <w:p w14:paraId="588477BE" w14:textId="77777777" w:rsidR="005079AB" w:rsidRPr="00A1115A" w:rsidRDefault="005079AB" w:rsidP="00BE2759">
            <w:pPr>
              <w:pStyle w:val="TAC"/>
            </w:pPr>
            <w:r w:rsidRPr="00A1115A">
              <w:t>11</w:t>
            </w:r>
          </w:p>
        </w:tc>
        <w:tc>
          <w:tcPr>
            <w:tcW w:w="835" w:type="dxa"/>
          </w:tcPr>
          <w:p w14:paraId="6CF2871E" w14:textId="77777777" w:rsidR="005079AB" w:rsidRPr="00A1115A" w:rsidRDefault="005079AB" w:rsidP="00BE2759">
            <w:pPr>
              <w:pStyle w:val="TAC"/>
            </w:pPr>
            <w:r w:rsidRPr="00A1115A">
              <w:t>11</w:t>
            </w:r>
          </w:p>
        </w:tc>
        <w:tc>
          <w:tcPr>
            <w:tcW w:w="835" w:type="dxa"/>
          </w:tcPr>
          <w:p w14:paraId="2F367499" w14:textId="77777777" w:rsidR="005079AB" w:rsidRPr="00A1115A" w:rsidRDefault="005079AB" w:rsidP="00BE2759">
            <w:pPr>
              <w:pStyle w:val="TAC"/>
            </w:pPr>
            <w:r w:rsidRPr="00A1115A">
              <w:t>11</w:t>
            </w:r>
          </w:p>
        </w:tc>
        <w:tc>
          <w:tcPr>
            <w:tcW w:w="835" w:type="dxa"/>
          </w:tcPr>
          <w:p w14:paraId="5723DE3C" w14:textId="77777777" w:rsidR="005079AB" w:rsidRPr="00A1115A" w:rsidRDefault="005079AB" w:rsidP="00BE2759">
            <w:pPr>
              <w:pStyle w:val="TAC"/>
            </w:pPr>
            <w:r w:rsidRPr="00A1115A">
              <w:t>11</w:t>
            </w:r>
          </w:p>
        </w:tc>
        <w:tc>
          <w:tcPr>
            <w:tcW w:w="835" w:type="dxa"/>
          </w:tcPr>
          <w:p w14:paraId="161176AC" w14:textId="77777777" w:rsidR="005079AB" w:rsidRPr="00A1115A" w:rsidRDefault="005079AB" w:rsidP="00BE2759">
            <w:pPr>
              <w:pStyle w:val="TAC"/>
            </w:pPr>
            <w:r w:rsidRPr="00A1115A">
              <w:t>13</w:t>
            </w:r>
          </w:p>
        </w:tc>
        <w:tc>
          <w:tcPr>
            <w:tcW w:w="835" w:type="dxa"/>
          </w:tcPr>
          <w:p w14:paraId="370253EA" w14:textId="77777777" w:rsidR="005079AB" w:rsidRPr="00A1115A" w:rsidRDefault="005079AB" w:rsidP="00BE2759">
            <w:pPr>
              <w:pStyle w:val="TAC"/>
            </w:pPr>
            <w:r w:rsidRPr="00A1115A">
              <w:t>11</w:t>
            </w:r>
          </w:p>
        </w:tc>
        <w:tc>
          <w:tcPr>
            <w:tcW w:w="835" w:type="dxa"/>
          </w:tcPr>
          <w:p w14:paraId="6F5A1105" w14:textId="77777777" w:rsidR="005079AB" w:rsidRPr="00A1115A" w:rsidRDefault="005079AB" w:rsidP="00BE2759">
            <w:pPr>
              <w:pStyle w:val="TAC"/>
            </w:pPr>
            <w:r w:rsidRPr="00A1115A">
              <w:t>11</w:t>
            </w:r>
          </w:p>
        </w:tc>
      </w:tr>
      <w:tr w:rsidR="005079AB" w:rsidRPr="00A1115A" w14:paraId="18623187" w14:textId="77777777" w:rsidTr="00BE2759">
        <w:trPr>
          <w:jc w:val="center"/>
        </w:trPr>
        <w:tc>
          <w:tcPr>
            <w:tcW w:w="3690" w:type="dxa"/>
          </w:tcPr>
          <w:p w14:paraId="139A3889" w14:textId="77777777" w:rsidR="005079AB" w:rsidRPr="00A1115A" w:rsidRDefault="005079AB" w:rsidP="00BE2759">
            <w:pPr>
              <w:pStyle w:val="TAL"/>
              <w:rPr>
                <w:rFonts w:eastAsia="SimSun"/>
              </w:rPr>
            </w:pPr>
            <w:r w:rsidRPr="00A1115A">
              <w:rPr>
                <w:rFonts w:eastAsia="SimSun"/>
              </w:rPr>
              <w:t>MCS Index</w:t>
            </w:r>
          </w:p>
        </w:tc>
        <w:tc>
          <w:tcPr>
            <w:tcW w:w="1093" w:type="dxa"/>
          </w:tcPr>
          <w:p w14:paraId="1E778A8E" w14:textId="77777777" w:rsidR="005079AB" w:rsidRPr="00A1115A" w:rsidRDefault="005079AB" w:rsidP="00BE2759">
            <w:pPr>
              <w:pStyle w:val="TAC"/>
            </w:pPr>
          </w:p>
        </w:tc>
        <w:tc>
          <w:tcPr>
            <w:tcW w:w="835" w:type="dxa"/>
          </w:tcPr>
          <w:p w14:paraId="6B0B388F" w14:textId="77777777" w:rsidR="005079AB" w:rsidRPr="00A1115A" w:rsidRDefault="005079AB" w:rsidP="00BE2759">
            <w:pPr>
              <w:pStyle w:val="TAC"/>
            </w:pPr>
            <w:r w:rsidRPr="00A1115A">
              <w:t>23</w:t>
            </w:r>
          </w:p>
        </w:tc>
        <w:tc>
          <w:tcPr>
            <w:tcW w:w="835" w:type="dxa"/>
          </w:tcPr>
          <w:p w14:paraId="2885B106" w14:textId="77777777" w:rsidR="005079AB" w:rsidRPr="00A1115A" w:rsidRDefault="005079AB" w:rsidP="00BE2759">
            <w:pPr>
              <w:pStyle w:val="TAC"/>
            </w:pPr>
            <w:r w:rsidRPr="00A1115A">
              <w:t>23</w:t>
            </w:r>
          </w:p>
        </w:tc>
        <w:tc>
          <w:tcPr>
            <w:tcW w:w="835" w:type="dxa"/>
          </w:tcPr>
          <w:p w14:paraId="2BE4FC63" w14:textId="77777777" w:rsidR="005079AB" w:rsidRPr="00A1115A" w:rsidRDefault="005079AB" w:rsidP="00BE2759">
            <w:pPr>
              <w:pStyle w:val="TAC"/>
            </w:pPr>
            <w:r w:rsidRPr="00A1115A">
              <w:t>23</w:t>
            </w:r>
          </w:p>
        </w:tc>
        <w:tc>
          <w:tcPr>
            <w:tcW w:w="835" w:type="dxa"/>
          </w:tcPr>
          <w:p w14:paraId="0AB32734" w14:textId="77777777" w:rsidR="005079AB" w:rsidRPr="00A1115A" w:rsidRDefault="005079AB" w:rsidP="00BE2759">
            <w:pPr>
              <w:pStyle w:val="TAC"/>
            </w:pPr>
            <w:r w:rsidRPr="00A1115A">
              <w:t>23</w:t>
            </w:r>
          </w:p>
        </w:tc>
        <w:tc>
          <w:tcPr>
            <w:tcW w:w="835" w:type="dxa"/>
          </w:tcPr>
          <w:p w14:paraId="15F3A313" w14:textId="77777777" w:rsidR="005079AB" w:rsidRPr="00A1115A" w:rsidRDefault="005079AB" w:rsidP="00BE2759">
            <w:pPr>
              <w:pStyle w:val="TAC"/>
            </w:pPr>
            <w:r w:rsidRPr="00A1115A">
              <w:t>23</w:t>
            </w:r>
          </w:p>
        </w:tc>
        <w:tc>
          <w:tcPr>
            <w:tcW w:w="835" w:type="dxa"/>
          </w:tcPr>
          <w:p w14:paraId="3EC3D7AF" w14:textId="77777777" w:rsidR="005079AB" w:rsidRPr="00A1115A" w:rsidRDefault="005079AB" w:rsidP="00BE2759">
            <w:pPr>
              <w:pStyle w:val="TAC"/>
            </w:pPr>
            <w:r w:rsidRPr="00A1115A">
              <w:t>23</w:t>
            </w:r>
          </w:p>
        </w:tc>
        <w:tc>
          <w:tcPr>
            <w:tcW w:w="835" w:type="dxa"/>
          </w:tcPr>
          <w:p w14:paraId="7A362EDC" w14:textId="77777777" w:rsidR="005079AB" w:rsidRPr="00A1115A" w:rsidRDefault="005079AB" w:rsidP="00BE2759">
            <w:pPr>
              <w:pStyle w:val="TAC"/>
            </w:pPr>
            <w:r w:rsidRPr="00A1115A">
              <w:t>23</w:t>
            </w:r>
          </w:p>
        </w:tc>
        <w:tc>
          <w:tcPr>
            <w:tcW w:w="835" w:type="dxa"/>
          </w:tcPr>
          <w:p w14:paraId="0BB0A968" w14:textId="77777777" w:rsidR="005079AB" w:rsidRPr="00A1115A" w:rsidRDefault="005079AB" w:rsidP="00BE2759">
            <w:pPr>
              <w:pStyle w:val="TAC"/>
            </w:pPr>
            <w:r w:rsidRPr="00A1115A">
              <w:t>23</w:t>
            </w:r>
          </w:p>
        </w:tc>
        <w:tc>
          <w:tcPr>
            <w:tcW w:w="835" w:type="dxa"/>
          </w:tcPr>
          <w:p w14:paraId="135FBB73" w14:textId="77777777" w:rsidR="005079AB" w:rsidRPr="00A1115A" w:rsidRDefault="005079AB" w:rsidP="00BE2759">
            <w:pPr>
              <w:pStyle w:val="TAC"/>
            </w:pPr>
            <w:r w:rsidRPr="00A1115A">
              <w:t>23</w:t>
            </w:r>
          </w:p>
        </w:tc>
        <w:tc>
          <w:tcPr>
            <w:tcW w:w="835" w:type="dxa"/>
          </w:tcPr>
          <w:p w14:paraId="5AA6D4E3" w14:textId="77777777" w:rsidR="005079AB" w:rsidRPr="00A1115A" w:rsidRDefault="005079AB" w:rsidP="00BE2759">
            <w:pPr>
              <w:pStyle w:val="TAC"/>
            </w:pPr>
            <w:r w:rsidRPr="00A1115A">
              <w:t>23</w:t>
            </w:r>
          </w:p>
        </w:tc>
        <w:tc>
          <w:tcPr>
            <w:tcW w:w="835" w:type="dxa"/>
          </w:tcPr>
          <w:p w14:paraId="4D41E573" w14:textId="77777777" w:rsidR="005079AB" w:rsidRPr="00A1115A" w:rsidRDefault="005079AB" w:rsidP="00BE2759">
            <w:pPr>
              <w:pStyle w:val="TAC"/>
            </w:pPr>
            <w:r w:rsidRPr="00A1115A">
              <w:t>23</w:t>
            </w:r>
          </w:p>
        </w:tc>
        <w:tc>
          <w:tcPr>
            <w:tcW w:w="835" w:type="dxa"/>
          </w:tcPr>
          <w:p w14:paraId="740C5693" w14:textId="77777777" w:rsidR="005079AB" w:rsidRPr="00A1115A" w:rsidRDefault="005079AB" w:rsidP="00BE2759">
            <w:pPr>
              <w:pStyle w:val="TAC"/>
            </w:pPr>
            <w:r w:rsidRPr="00A1115A">
              <w:t>23</w:t>
            </w:r>
          </w:p>
        </w:tc>
      </w:tr>
      <w:tr w:rsidR="005079AB" w:rsidRPr="00A1115A" w14:paraId="2E5B588E" w14:textId="77777777" w:rsidTr="00BE2759">
        <w:trPr>
          <w:jc w:val="center"/>
        </w:trPr>
        <w:tc>
          <w:tcPr>
            <w:tcW w:w="3690"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C51A7C0" w14:textId="77777777" w:rsidR="005079AB" w:rsidRPr="00A1115A" w:rsidRDefault="005079AB" w:rsidP="00BE2759">
            <w:pPr>
              <w:pStyle w:val="TAC"/>
            </w:pPr>
          </w:p>
        </w:tc>
        <w:tc>
          <w:tcPr>
            <w:tcW w:w="10020" w:type="dxa"/>
            <w:gridSpan w:val="12"/>
          </w:tcPr>
          <w:p w14:paraId="339D232E" w14:textId="77777777" w:rsidR="005079AB" w:rsidRPr="00A1115A" w:rsidRDefault="005079AB" w:rsidP="00BE2759">
            <w:pPr>
              <w:pStyle w:val="TAC"/>
            </w:pPr>
            <w:r>
              <w:t>1024</w:t>
            </w:r>
            <w:r w:rsidRPr="00A1115A">
              <w:t>QAM</w:t>
            </w:r>
          </w:p>
        </w:tc>
      </w:tr>
      <w:tr w:rsidR="005079AB" w:rsidRPr="00A1115A" w14:paraId="34104EBD" w14:textId="77777777" w:rsidTr="00BE2759">
        <w:trPr>
          <w:jc w:val="center"/>
        </w:trPr>
        <w:tc>
          <w:tcPr>
            <w:tcW w:w="3690" w:type="dxa"/>
          </w:tcPr>
          <w:p w14:paraId="016105F3" w14:textId="77777777" w:rsidR="005079AB" w:rsidRPr="00A1115A" w:rsidRDefault="005079AB" w:rsidP="00BE2759">
            <w:pPr>
              <w:pStyle w:val="TAL"/>
              <w:rPr>
                <w:rFonts w:eastAsia="SimSun"/>
              </w:rPr>
            </w:pPr>
            <w:r w:rsidRPr="00A1115A">
              <w:rPr>
                <w:rFonts w:eastAsia="SimSun"/>
              </w:rPr>
              <w:t>Modulation</w:t>
            </w:r>
          </w:p>
        </w:tc>
        <w:tc>
          <w:tcPr>
            <w:tcW w:w="1093" w:type="dxa"/>
          </w:tcPr>
          <w:p w14:paraId="022DDDE6" w14:textId="77777777" w:rsidR="005079AB" w:rsidRPr="00A1115A" w:rsidRDefault="005079AB" w:rsidP="00BE2759">
            <w:pPr>
              <w:pStyle w:val="TAC"/>
            </w:pPr>
          </w:p>
        </w:tc>
        <w:tc>
          <w:tcPr>
            <w:tcW w:w="835" w:type="dxa"/>
          </w:tcPr>
          <w:p w14:paraId="34A670E3" w14:textId="77777777" w:rsidR="005079AB" w:rsidRPr="00A1115A" w:rsidRDefault="005079AB" w:rsidP="00BE2759">
            <w:pPr>
              <w:pStyle w:val="TAC"/>
            </w:pPr>
            <w:r>
              <w:t>1024</w:t>
            </w:r>
            <w:r w:rsidRPr="00A1115A">
              <w:t xml:space="preserve"> QAM</w:t>
            </w:r>
          </w:p>
        </w:tc>
        <w:tc>
          <w:tcPr>
            <w:tcW w:w="835" w:type="dxa"/>
          </w:tcPr>
          <w:p w14:paraId="70457982" w14:textId="77777777" w:rsidR="005079AB" w:rsidRPr="00A1115A" w:rsidRDefault="005079AB" w:rsidP="00BE2759">
            <w:pPr>
              <w:pStyle w:val="TAC"/>
            </w:pPr>
            <w:r>
              <w:t>1024</w:t>
            </w:r>
            <w:r w:rsidRPr="00A1115A">
              <w:t xml:space="preserve"> QAM</w:t>
            </w:r>
          </w:p>
        </w:tc>
        <w:tc>
          <w:tcPr>
            <w:tcW w:w="835" w:type="dxa"/>
          </w:tcPr>
          <w:p w14:paraId="345354E5" w14:textId="77777777" w:rsidR="005079AB" w:rsidRPr="00A1115A" w:rsidRDefault="005079AB" w:rsidP="00BE2759">
            <w:pPr>
              <w:pStyle w:val="TAC"/>
            </w:pPr>
            <w:r>
              <w:t>1024</w:t>
            </w:r>
            <w:r w:rsidRPr="00A1115A">
              <w:t xml:space="preserve"> QAM</w:t>
            </w:r>
          </w:p>
        </w:tc>
        <w:tc>
          <w:tcPr>
            <w:tcW w:w="835" w:type="dxa"/>
          </w:tcPr>
          <w:p w14:paraId="7BEC9D32" w14:textId="77777777" w:rsidR="005079AB" w:rsidRPr="00A1115A" w:rsidRDefault="005079AB" w:rsidP="00BE2759">
            <w:pPr>
              <w:pStyle w:val="TAC"/>
            </w:pPr>
            <w:r>
              <w:t>1024</w:t>
            </w:r>
            <w:r w:rsidRPr="00A1115A">
              <w:t xml:space="preserve"> QAM</w:t>
            </w:r>
          </w:p>
        </w:tc>
        <w:tc>
          <w:tcPr>
            <w:tcW w:w="835" w:type="dxa"/>
          </w:tcPr>
          <w:p w14:paraId="3F57765C" w14:textId="77777777" w:rsidR="005079AB" w:rsidRPr="00A1115A" w:rsidRDefault="005079AB" w:rsidP="00BE2759">
            <w:pPr>
              <w:pStyle w:val="TAC"/>
            </w:pPr>
            <w:r>
              <w:t>1024</w:t>
            </w:r>
            <w:r w:rsidRPr="00A1115A">
              <w:t xml:space="preserve"> QAM</w:t>
            </w:r>
          </w:p>
        </w:tc>
        <w:tc>
          <w:tcPr>
            <w:tcW w:w="835" w:type="dxa"/>
          </w:tcPr>
          <w:p w14:paraId="1964702E" w14:textId="77777777" w:rsidR="005079AB" w:rsidRPr="00A1115A" w:rsidRDefault="005079AB" w:rsidP="00BE2759">
            <w:pPr>
              <w:pStyle w:val="TAC"/>
            </w:pPr>
            <w:r>
              <w:t>1024</w:t>
            </w:r>
            <w:r w:rsidRPr="00A1115A">
              <w:t xml:space="preserve"> QAM</w:t>
            </w:r>
          </w:p>
        </w:tc>
        <w:tc>
          <w:tcPr>
            <w:tcW w:w="835" w:type="dxa"/>
          </w:tcPr>
          <w:p w14:paraId="3D305680" w14:textId="77777777" w:rsidR="005079AB" w:rsidRPr="00A1115A" w:rsidRDefault="005079AB" w:rsidP="00BE2759">
            <w:pPr>
              <w:pStyle w:val="TAC"/>
            </w:pPr>
            <w:r>
              <w:t>1024</w:t>
            </w:r>
            <w:r w:rsidRPr="00A1115A">
              <w:t xml:space="preserve"> QAM</w:t>
            </w:r>
          </w:p>
        </w:tc>
        <w:tc>
          <w:tcPr>
            <w:tcW w:w="835" w:type="dxa"/>
          </w:tcPr>
          <w:p w14:paraId="0273326A" w14:textId="77777777" w:rsidR="005079AB" w:rsidRPr="00A1115A" w:rsidRDefault="005079AB" w:rsidP="00BE2759">
            <w:pPr>
              <w:pStyle w:val="TAC"/>
            </w:pPr>
            <w:r>
              <w:t>1024</w:t>
            </w:r>
            <w:r w:rsidRPr="00A1115A">
              <w:t xml:space="preserve"> QAM</w:t>
            </w:r>
          </w:p>
        </w:tc>
        <w:tc>
          <w:tcPr>
            <w:tcW w:w="835" w:type="dxa"/>
          </w:tcPr>
          <w:p w14:paraId="1861ABAE" w14:textId="77777777" w:rsidR="005079AB" w:rsidRPr="00A1115A" w:rsidRDefault="005079AB" w:rsidP="00BE2759">
            <w:pPr>
              <w:pStyle w:val="TAC"/>
            </w:pPr>
            <w:r>
              <w:t>1024</w:t>
            </w:r>
            <w:r w:rsidRPr="00A1115A">
              <w:t xml:space="preserve"> QAM</w:t>
            </w:r>
          </w:p>
        </w:tc>
        <w:tc>
          <w:tcPr>
            <w:tcW w:w="835" w:type="dxa"/>
          </w:tcPr>
          <w:p w14:paraId="7603FB44" w14:textId="77777777" w:rsidR="005079AB" w:rsidRPr="00A1115A" w:rsidRDefault="005079AB" w:rsidP="00BE2759">
            <w:pPr>
              <w:pStyle w:val="TAC"/>
            </w:pPr>
            <w:r>
              <w:t>1024</w:t>
            </w:r>
            <w:r w:rsidRPr="00A1115A">
              <w:t xml:space="preserve"> QAM</w:t>
            </w:r>
          </w:p>
        </w:tc>
        <w:tc>
          <w:tcPr>
            <w:tcW w:w="835" w:type="dxa"/>
          </w:tcPr>
          <w:p w14:paraId="11CB545F" w14:textId="77777777" w:rsidR="005079AB" w:rsidRPr="00A1115A" w:rsidRDefault="005079AB" w:rsidP="00BE2759">
            <w:pPr>
              <w:pStyle w:val="TAC"/>
            </w:pPr>
            <w:r>
              <w:t>1024</w:t>
            </w:r>
            <w:r w:rsidRPr="00A1115A">
              <w:t xml:space="preserve"> QAM</w:t>
            </w:r>
          </w:p>
        </w:tc>
        <w:tc>
          <w:tcPr>
            <w:tcW w:w="835" w:type="dxa"/>
          </w:tcPr>
          <w:p w14:paraId="40706CF2" w14:textId="77777777" w:rsidR="005079AB" w:rsidRPr="00A1115A" w:rsidRDefault="005079AB" w:rsidP="00BE2759">
            <w:pPr>
              <w:pStyle w:val="TAC"/>
            </w:pPr>
            <w:r>
              <w:t>1024</w:t>
            </w:r>
            <w:r w:rsidRPr="00A1115A">
              <w:t xml:space="preserve"> QAM</w:t>
            </w:r>
          </w:p>
        </w:tc>
      </w:tr>
      <w:tr w:rsidR="005079AB" w:rsidRPr="00A1115A" w14:paraId="76B92164" w14:textId="77777777" w:rsidTr="00BE2759">
        <w:trPr>
          <w:jc w:val="center"/>
        </w:trPr>
        <w:tc>
          <w:tcPr>
            <w:tcW w:w="3690" w:type="dxa"/>
          </w:tcPr>
          <w:p w14:paraId="70A985CB"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327EB47C" w14:textId="77777777" w:rsidR="005079AB" w:rsidRPr="00A1115A" w:rsidRDefault="005079AB" w:rsidP="00BE2759">
            <w:pPr>
              <w:pStyle w:val="TAC"/>
            </w:pPr>
          </w:p>
        </w:tc>
        <w:tc>
          <w:tcPr>
            <w:tcW w:w="835" w:type="dxa"/>
          </w:tcPr>
          <w:p w14:paraId="41DEB6B7" w14:textId="77777777" w:rsidR="005079AB" w:rsidRPr="00A1115A" w:rsidRDefault="005079AB" w:rsidP="00BE2759">
            <w:pPr>
              <w:pStyle w:val="TAC"/>
            </w:pPr>
            <w:r>
              <w:t>0.78</w:t>
            </w:r>
          </w:p>
        </w:tc>
        <w:tc>
          <w:tcPr>
            <w:tcW w:w="835" w:type="dxa"/>
          </w:tcPr>
          <w:p w14:paraId="181450C4" w14:textId="77777777" w:rsidR="005079AB" w:rsidRPr="00A1115A" w:rsidRDefault="005079AB" w:rsidP="00BE2759">
            <w:pPr>
              <w:pStyle w:val="TAC"/>
            </w:pPr>
            <w:r>
              <w:t>0.78</w:t>
            </w:r>
          </w:p>
        </w:tc>
        <w:tc>
          <w:tcPr>
            <w:tcW w:w="835" w:type="dxa"/>
          </w:tcPr>
          <w:p w14:paraId="5E6B3137" w14:textId="77777777" w:rsidR="005079AB" w:rsidRPr="00A1115A" w:rsidRDefault="005079AB" w:rsidP="00BE2759">
            <w:pPr>
              <w:pStyle w:val="TAC"/>
            </w:pPr>
            <w:r>
              <w:t>0.78</w:t>
            </w:r>
          </w:p>
        </w:tc>
        <w:tc>
          <w:tcPr>
            <w:tcW w:w="835" w:type="dxa"/>
          </w:tcPr>
          <w:p w14:paraId="514BE5CB" w14:textId="77777777" w:rsidR="005079AB" w:rsidRPr="00A1115A" w:rsidRDefault="005079AB" w:rsidP="00BE2759">
            <w:pPr>
              <w:pStyle w:val="TAC"/>
            </w:pPr>
            <w:r>
              <w:t>0.78</w:t>
            </w:r>
          </w:p>
        </w:tc>
        <w:tc>
          <w:tcPr>
            <w:tcW w:w="835" w:type="dxa"/>
          </w:tcPr>
          <w:p w14:paraId="67BB7C47" w14:textId="77777777" w:rsidR="005079AB" w:rsidRPr="00A1115A" w:rsidRDefault="005079AB" w:rsidP="00BE2759">
            <w:pPr>
              <w:pStyle w:val="TAC"/>
            </w:pPr>
            <w:r>
              <w:t>0.78</w:t>
            </w:r>
          </w:p>
        </w:tc>
        <w:tc>
          <w:tcPr>
            <w:tcW w:w="835" w:type="dxa"/>
          </w:tcPr>
          <w:p w14:paraId="1E9BA056" w14:textId="77777777" w:rsidR="005079AB" w:rsidRPr="00A1115A" w:rsidRDefault="005079AB" w:rsidP="00BE2759">
            <w:pPr>
              <w:pStyle w:val="TAC"/>
            </w:pPr>
            <w:r>
              <w:t>0.78</w:t>
            </w:r>
          </w:p>
        </w:tc>
        <w:tc>
          <w:tcPr>
            <w:tcW w:w="835" w:type="dxa"/>
          </w:tcPr>
          <w:p w14:paraId="5362D656" w14:textId="77777777" w:rsidR="005079AB" w:rsidRPr="00A1115A" w:rsidRDefault="005079AB" w:rsidP="00BE2759">
            <w:pPr>
              <w:pStyle w:val="TAC"/>
            </w:pPr>
            <w:r>
              <w:t>0.78</w:t>
            </w:r>
          </w:p>
        </w:tc>
        <w:tc>
          <w:tcPr>
            <w:tcW w:w="835" w:type="dxa"/>
          </w:tcPr>
          <w:p w14:paraId="11C58BF1" w14:textId="77777777" w:rsidR="005079AB" w:rsidRPr="00A1115A" w:rsidRDefault="005079AB" w:rsidP="00BE2759">
            <w:pPr>
              <w:pStyle w:val="TAC"/>
            </w:pPr>
            <w:r>
              <w:t>0.78</w:t>
            </w:r>
          </w:p>
        </w:tc>
        <w:tc>
          <w:tcPr>
            <w:tcW w:w="835" w:type="dxa"/>
          </w:tcPr>
          <w:p w14:paraId="62966933" w14:textId="77777777" w:rsidR="005079AB" w:rsidRPr="00A1115A" w:rsidRDefault="005079AB" w:rsidP="00BE2759">
            <w:pPr>
              <w:pStyle w:val="TAC"/>
            </w:pPr>
            <w:r>
              <w:t>0.78</w:t>
            </w:r>
          </w:p>
        </w:tc>
        <w:tc>
          <w:tcPr>
            <w:tcW w:w="835" w:type="dxa"/>
          </w:tcPr>
          <w:p w14:paraId="3F4EC2C3" w14:textId="77777777" w:rsidR="005079AB" w:rsidRPr="00A1115A" w:rsidRDefault="005079AB" w:rsidP="00BE2759">
            <w:pPr>
              <w:pStyle w:val="TAC"/>
            </w:pPr>
            <w:r>
              <w:t>0.78</w:t>
            </w:r>
          </w:p>
        </w:tc>
        <w:tc>
          <w:tcPr>
            <w:tcW w:w="835" w:type="dxa"/>
          </w:tcPr>
          <w:p w14:paraId="4B9288A2" w14:textId="77777777" w:rsidR="005079AB" w:rsidRPr="00A1115A" w:rsidRDefault="005079AB" w:rsidP="00BE2759">
            <w:pPr>
              <w:pStyle w:val="TAC"/>
            </w:pPr>
            <w:r>
              <w:t>0.78</w:t>
            </w:r>
          </w:p>
        </w:tc>
        <w:tc>
          <w:tcPr>
            <w:tcW w:w="835" w:type="dxa"/>
          </w:tcPr>
          <w:p w14:paraId="4F9087DE" w14:textId="77777777" w:rsidR="005079AB" w:rsidRPr="00A1115A" w:rsidRDefault="005079AB" w:rsidP="00BE2759">
            <w:pPr>
              <w:pStyle w:val="TAC"/>
            </w:pPr>
            <w:r>
              <w:t>0.78</w:t>
            </w:r>
          </w:p>
        </w:tc>
      </w:tr>
      <w:tr w:rsidR="005079AB" w:rsidRPr="00A1115A" w14:paraId="31AA6D1C" w14:textId="77777777" w:rsidTr="00BE2759">
        <w:trPr>
          <w:jc w:val="center"/>
        </w:trPr>
        <w:tc>
          <w:tcPr>
            <w:tcW w:w="3690" w:type="dxa"/>
          </w:tcPr>
          <w:p w14:paraId="3743000D"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2065BCFB" w14:textId="77777777" w:rsidR="005079AB" w:rsidRPr="00A1115A" w:rsidRDefault="005079AB" w:rsidP="00BE2759">
            <w:pPr>
              <w:pStyle w:val="TAC"/>
            </w:pPr>
          </w:p>
        </w:tc>
        <w:tc>
          <w:tcPr>
            <w:tcW w:w="835" w:type="dxa"/>
          </w:tcPr>
          <w:p w14:paraId="7A0F9CE2" w14:textId="77777777" w:rsidR="005079AB" w:rsidRPr="00A1115A" w:rsidRDefault="005079AB" w:rsidP="00BE2759">
            <w:pPr>
              <w:pStyle w:val="TAC"/>
            </w:pPr>
            <w:r w:rsidRPr="00A1115A">
              <w:t>1</w:t>
            </w:r>
          </w:p>
        </w:tc>
        <w:tc>
          <w:tcPr>
            <w:tcW w:w="835" w:type="dxa"/>
          </w:tcPr>
          <w:p w14:paraId="440270AE" w14:textId="77777777" w:rsidR="005079AB" w:rsidRPr="00A1115A" w:rsidRDefault="005079AB" w:rsidP="00BE2759">
            <w:pPr>
              <w:pStyle w:val="TAC"/>
            </w:pPr>
            <w:r w:rsidRPr="00A1115A">
              <w:t>1</w:t>
            </w:r>
          </w:p>
        </w:tc>
        <w:tc>
          <w:tcPr>
            <w:tcW w:w="835" w:type="dxa"/>
          </w:tcPr>
          <w:p w14:paraId="2CA99050" w14:textId="77777777" w:rsidR="005079AB" w:rsidRPr="00A1115A" w:rsidRDefault="005079AB" w:rsidP="00BE2759">
            <w:pPr>
              <w:pStyle w:val="TAC"/>
            </w:pPr>
            <w:r w:rsidRPr="00A1115A">
              <w:t>1</w:t>
            </w:r>
          </w:p>
        </w:tc>
        <w:tc>
          <w:tcPr>
            <w:tcW w:w="835" w:type="dxa"/>
          </w:tcPr>
          <w:p w14:paraId="00122362" w14:textId="77777777" w:rsidR="005079AB" w:rsidRPr="00A1115A" w:rsidRDefault="005079AB" w:rsidP="00BE2759">
            <w:pPr>
              <w:pStyle w:val="TAC"/>
            </w:pPr>
            <w:r w:rsidRPr="00A1115A">
              <w:t>1</w:t>
            </w:r>
          </w:p>
        </w:tc>
        <w:tc>
          <w:tcPr>
            <w:tcW w:w="835" w:type="dxa"/>
          </w:tcPr>
          <w:p w14:paraId="52E423AB" w14:textId="77777777" w:rsidR="005079AB" w:rsidRPr="00A1115A" w:rsidRDefault="005079AB" w:rsidP="00BE2759">
            <w:pPr>
              <w:pStyle w:val="TAC"/>
            </w:pPr>
            <w:r w:rsidRPr="00A1115A">
              <w:t>1</w:t>
            </w:r>
          </w:p>
        </w:tc>
        <w:tc>
          <w:tcPr>
            <w:tcW w:w="835" w:type="dxa"/>
          </w:tcPr>
          <w:p w14:paraId="15393263" w14:textId="77777777" w:rsidR="005079AB" w:rsidRPr="00A1115A" w:rsidRDefault="005079AB" w:rsidP="00BE2759">
            <w:pPr>
              <w:pStyle w:val="TAC"/>
            </w:pPr>
            <w:r w:rsidRPr="00A1115A">
              <w:t>1</w:t>
            </w:r>
          </w:p>
        </w:tc>
        <w:tc>
          <w:tcPr>
            <w:tcW w:w="835" w:type="dxa"/>
          </w:tcPr>
          <w:p w14:paraId="4E4ECA38" w14:textId="77777777" w:rsidR="005079AB" w:rsidRPr="00A1115A" w:rsidRDefault="005079AB" w:rsidP="00BE2759">
            <w:pPr>
              <w:pStyle w:val="TAC"/>
            </w:pPr>
            <w:r w:rsidRPr="00A1115A">
              <w:t>1</w:t>
            </w:r>
          </w:p>
        </w:tc>
        <w:tc>
          <w:tcPr>
            <w:tcW w:w="835" w:type="dxa"/>
          </w:tcPr>
          <w:p w14:paraId="3FB0A068" w14:textId="77777777" w:rsidR="005079AB" w:rsidRPr="00A1115A" w:rsidRDefault="005079AB" w:rsidP="00BE2759">
            <w:pPr>
              <w:pStyle w:val="TAC"/>
            </w:pPr>
            <w:r w:rsidRPr="00A1115A">
              <w:t>1</w:t>
            </w:r>
          </w:p>
        </w:tc>
        <w:tc>
          <w:tcPr>
            <w:tcW w:w="835" w:type="dxa"/>
          </w:tcPr>
          <w:p w14:paraId="76069C5B" w14:textId="77777777" w:rsidR="005079AB" w:rsidRPr="00A1115A" w:rsidRDefault="005079AB" w:rsidP="00BE2759">
            <w:pPr>
              <w:pStyle w:val="TAC"/>
            </w:pPr>
            <w:r w:rsidRPr="00A1115A">
              <w:t>1</w:t>
            </w:r>
          </w:p>
        </w:tc>
        <w:tc>
          <w:tcPr>
            <w:tcW w:w="835" w:type="dxa"/>
          </w:tcPr>
          <w:p w14:paraId="76A94272" w14:textId="77777777" w:rsidR="005079AB" w:rsidRPr="00A1115A" w:rsidRDefault="005079AB" w:rsidP="00BE2759">
            <w:pPr>
              <w:pStyle w:val="TAC"/>
            </w:pPr>
            <w:r w:rsidRPr="00A1115A">
              <w:t>1</w:t>
            </w:r>
          </w:p>
        </w:tc>
        <w:tc>
          <w:tcPr>
            <w:tcW w:w="835" w:type="dxa"/>
          </w:tcPr>
          <w:p w14:paraId="56670520" w14:textId="77777777" w:rsidR="005079AB" w:rsidRPr="00A1115A" w:rsidRDefault="005079AB" w:rsidP="00BE2759">
            <w:pPr>
              <w:pStyle w:val="TAC"/>
            </w:pPr>
            <w:r w:rsidRPr="00A1115A">
              <w:t>1</w:t>
            </w:r>
          </w:p>
        </w:tc>
        <w:tc>
          <w:tcPr>
            <w:tcW w:w="835" w:type="dxa"/>
          </w:tcPr>
          <w:p w14:paraId="493C8440" w14:textId="77777777" w:rsidR="005079AB" w:rsidRPr="00A1115A" w:rsidRDefault="005079AB" w:rsidP="00BE2759">
            <w:pPr>
              <w:pStyle w:val="TAC"/>
            </w:pPr>
            <w:r w:rsidRPr="00A1115A">
              <w:t>1</w:t>
            </w:r>
          </w:p>
        </w:tc>
      </w:tr>
      <w:tr w:rsidR="005079AB" w:rsidRPr="00A1115A" w14:paraId="74495CBD" w14:textId="77777777" w:rsidTr="00BE2759">
        <w:trPr>
          <w:jc w:val="center"/>
        </w:trPr>
        <w:tc>
          <w:tcPr>
            <w:tcW w:w="3690" w:type="dxa"/>
          </w:tcPr>
          <w:p w14:paraId="72288730"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17D7293C" w14:textId="77777777" w:rsidR="005079AB" w:rsidRPr="00A1115A" w:rsidRDefault="005079AB" w:rsidP="00BE2759">
            <w:pPr>
              <w:pStyle w:val="TAC"/>
              <w:rPr>
                <w:rFonts w:cs="Arial"/>
              </w:rPr>
            </w:pPr>
          </w:p>
        </w:tc>
        <w:tc>
          <w:tcPr>
            <w:tcW w:w="835" w:type="dxa"/>
          </w:tcPr>
          <w:p w14:paraId="3455B2BF" w14:textId="77777777" w:rsidR="005079AB" w:rsidRPr="00A1115A" w:rsidRDefault="005079AB" w:rsidP="00BE2759">
            <w:pPr>
              <w:pStyle w:val="TAC"/>
              <w:rPr>
                <w:rFonts w:cs="Arial"/>
              </w:rPr>
            </w:pPr>
          </w:p>
        </w:tc>
        <w:tc>
          <w:tcPr>
            <w:tcW w:w="835" w:type="dxa"/>
          </w:tcPr>
          <w:p w14:paraId="56B71BF5" w14:textId="77777777" w:rsidR="005079AB" w:rsidRPr="00A1115A" w:rsidRDefault="005079AB" w:rsidP="00BE2759">
            <w:pPr>
              <w:pStyle w:val="TAC"/>
              <w:rPr>
                <w:rFonts w:cs="Arial"/>
              </w:rPr>
            </w:pPr>
          </w:p>
        </w:tc>
        <w:tc>
          <w:tcPr>
            <w:tcW w:w="835" w:type="dxa"/>
          </w:tcPr>
          <w:p w14:paraId="49B86649" w14:textId="77777777" w:rsidR="005079AB" w:rsidRPr="00A1115A" w:rsidRDefault="005079AB" w:rsidP="00BE2759">
            <w:pPr>
              <w:pStyle w:val="TAC"/>
              <w:rPr>
                <w:rFonts w:cs="Arial"/>
              </w:rPr>
            </w:pPr>
          </w:p>
        </w:tc>
        <w:tc>
          <w:tcPr>
            <w:tcW w:w="835" w:type="dxa"/>
          </w:tcPr>
          <w:p w14:paraId="4238E805" w14:textId="77777777" w:rsidR="005079AB" w:rsidRPr="00A1115A" w:rsidRDefault="005079AB" w:rsidP="00BE2759">
            <w:pPr>
              <w:pStyle w:val="TAC"/>
              <w:rPr>
                <w:rFonts w:cs="Arial"/>
              </w:rPr>
            </w:pPr>
          </w:p>
        </w:tc>
        <w:tc>
          <w:tcPr>
            <w:tcW w:w="835" w:type="dxa"/>
          </w:tcPr>
          <w:p w14:paraId="1C29D811" w14:textId="77777777" w:rsidR="005079AB" w:rsidRPr="00A1115A" w:rsidRDefault="005079AB" w:rsidP="00BE2759">
            <w:pPr>
              <w:pStyle w:val="TAC"/>
              <w:rPr>
                <w:rFonts w:cs="Arial"/>
              </w:rPr>
            </w:pPr>
          </w:p>
        </w:tc>
        <w:tc>
          <w:tcPr>
            <w:tcW w:w="835" w:type="dxa"/>
          </w:tcPr>
          <w:p w14:paraId="0C52CC43" w14:textId="77777777" w:rsidR="005079AB" w:rsidRPr="00A1115A" w:rsidRDefault="005079AB" w:rsidP="00BE2759">
            <w:pPr>
              <w:pStyle w:val="TAC"/>
              <w:rPr>
                <w:rFonts w:cs="Arial"/>
              </w:rPr>
            </w:pPr>
          </w:p>
        </w:tc>
        <w:tc>
          <w:tcPr>
            <w:tcW w:w="835" w:type="dxa"/>
          </w:tcPr>
          <w:p w14:paraId="5F72CFC6" w14:textId="77777777" w:rsidR="005079AB" w:rsidRPr="00A1115A" w:rsidRDefault="005079AB" w:rsidP="00BE2759">
            <w:pPr>
              <w:pStyle w:val="TAC"/>
              <w:rPr>
                <w:rFonts w:cs="Arial"/>
              </w:rPr>
            </w:pPr>
          </w:p>
        </w:tc>
        <w:tc>
          <w:tcPr>
            <w:tcW w:w="835" w:type="dxa"/>
          </w:tcPr>
          <w:p w14:paraId="5299C9ED" w14:textId="77777777" w:rsidR="005079AB" w:rsidRPr="00A1115A" w:rsidRDefault="005079AB" w:rsidP="00BE2759">
            <w:pPr>
              <w:pStyle w:val="TAC"/>
              <w:rPr>
                <w:rFonts w:cs="Arial"/>
              </w:rPr>
            </w:pPr>
          </w:p>
        </w:tc>
        <w:tc>
          <w:tcPr>
            <w:tcW w:w="835" w:type="dxa"/>
          </w:tcPr>
          <w:p w14:paraId="70E4719F" w14:textId="77777777" w:rsidR="005079AB" w:rsidRPr="00A1115A" w:rsidRDefault="005079AB" w:rsidP="00BE2759">
            <w:pPr>
              <w:pStyle w:val="TAC"/>
              <w:rPr>
                <w:rFonts w:cs="Arial"/>
              </w:rPr>
            </w:pPr>
          </w:p>
        </w:tc>
        <w:tc>
          <w:tcPr>
            <w:tcW w:w="835" w:type="dxa"/>
          </w:tcPr>
          <w:p w14:paraId="06E7C984" w14:textId="77777777" w:rsidR="005079AB" w:rsidRPr="00A1115A" w:rsidRDefault="005079AB" w:rsidP="00BE2759">
            <w:pPr>
              <w:pStyle w:val="TAC"/>
              <w:rPr>
                <w:rFonts w:cs="Arial"/>
              </w:rPr>
            </w:pPr>
          </w:p>
        </w:tc>
        <w:tc>
          <w:tcPr>
            <w:tcW w:w="835" w:type="dxa"/>
          </w:tcPr>
          <w:p w14:paraId="052A7E09" w14:textId="77777777" w:rsidR="005079AB" w:rsidRPr="00A1115A" w:rsidRDefault="005079AB" w:rsidP="00BE2759">
            <w:pPr>
              <w:pStyle w:val="TAC"/>
              <w:rPr>
                <w:rFonts w:cs="Arial"/>
              </w:rPr>
            </w:pPr>
          </w:p>
        </w:tc>
        <w:tc>
          <w:tcPr>
            <w:tcW w:w="835" w:type="dxa"/>
          </w:tcPr>
          <w:p w14:paraId="4A31D1C5" w14:textId="77777777" w:rsidR="005079AB" w:rsidRPr="00A1115A" w:rsidRDefault="005079AB" w:rsidP="00BE2759">
            <w:pPr>
              <w:pStyle w:val="TAC"/>
              <w:rPr>
                <w:rFonts w:cs="Arial"/>
              </w:rPr>
            </w:pPr>
          </w:p>
        </w:tc>
      </w:tr>
      <w:tr w:rsidR="005079AB" w:rsidRPr="00A1115A" w14:paraId="55C64E42" w14:textId="77777777" w:rsidTr="00BE2759">
        <w:trPr>
          <w:jc w:val="center"/>
        </w:trPr>
        <w:tc>
          <w:tcPr>
            <w:tcW w:w="3690" w:type="dxa"/>
          </w:tcPr>
          <w:p w14:paraId="3D77A743"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32587EB2" w14:textId="77777777" w:rsidR="005079AB" w:rsidRPr="00A1115A" w:rsidRDefault="005079AB" w:rsidP="00BE2759">
            <w:pPr>
              <w:pStyle w:val="TAC"/>
            </w:pPr>
            <w:r w:rsidRPr="00A1115A">
              <w:t>Bits</w:t>
            </w:r>
          </w:p>
        </w:tc>
        <w:tc>
          <w:tcPr>
            <w:tcW w:w="835" w:type="dxa"/>
          </w:tcPr>
          <w:p w14:paraId="080145D7" w14:textId="77777777" w:rsidR="005079AB" w:rsidRPr="00A1115A" w:rsidRDefault="005079AB" w:rsidP="00BE2759">
            <w:pPr>
              <w:pStyle w:val="TAC"/>
            </w:pPr>
            <w:r w:rsidRPr="00A1115A">
              <w:t>N/A</w:t>
            </w:r>
          </w:p>
        </w:tc>
        <w:tc>
          <w:tcPr>
            <w:tcW w:w="835" w:type="dxa"/>
          </w:tcPr>
          <w:p w14:paraId="33E0EE0C" w14:textId="77777777" w:rsidR="005079AB" w:rsidRPr="00A1115A" w:rsidRDefault="005079AB" w:rsidP="00BE2759">
            <w:pPr>
              <w:pStyle w:val="TAC"/>
            </w:pPr>
            <w:r w:rsidRPr="00A1115A">
              <w:t>N/A</w:t>
            </w:r>
          </w:p>
        </w:tc>
        <w:tc>
          <w:tcPr>
            <w:tcW w:w="835" w:type="dxa"/>
          </w:tcPr>
          <w:p w14:paraId="57190AE4" w14:textId="77777777" w:rsidR="005079AB" w:rsidRPr="00A1115A" w:rsidRDefault="005079AB" w:rsidP="00BE2759">
            <w:pPr>
              <w:pStyle w:val="TAC"/>
            </w:pPr>
            <w:r w:rsidRPr="00A1115A">
              <w:t>N/A</w:t>
            </w:r>
          </w:p>
        </w:tc>
        <w:tc>
          <w:tcPr>
            <w:tcW w:w="835" w:type="dxa"/>
          </w:tcPr>
          <w:p w14:paraId="76C3A012" w14:textId="77777777" w:rsidR="005079AB" w:rsidRPr="00A1115A" w:rsidRDefault="005079AB" w:rsidP="00BE2759">
            <w:pPr>
              <w:pStyle w:val="TAC"/>
            </w:pPr>
            <w:r w:rsidRPr="00A1115A">
              <w:t>N/A</w:t>
            </w:r>
          </w:p>
        </w:tc>
        <w:tc>
          <w:tcPr>
            <w:tcW w:w="835" w:type="dxa"/>
          </w:tcPr>
          <w:p w14:paraId="49E0CB2C" w14:textId="77777777" w:rsidR="005079AB" w:rsidRPr="00A1115A" w:rsidRDefault="005079AB" w:rsidP="00BE2759">
            <w:pPr>
              <w:pStyle w:val="TAC"/>
            </w:pPr>
            <w:r w:rsidRPr="00A1115A">
              <w:t>N/A</w:t>
            </w:r>
          </w:p>
        </w:tc>
        <w:tc>
          <w:tcPr>
            <w:tcW w:w="835" w:type="dxa"/>
          </w:tcPr>
          <w:p w14:paraId="4FDF41E8" w14:textId="77777777" w:rsidR="005079AB" w:rsidRPr="00A1115A" w:rsidRDefault="005079AB" w:rsidP="00BE2759">
            <w:pPr>
              <w:pStyle w:val="TAC"/>
            </w:pPr>
            <w:r w:rsidRPr="00A1115A">
              <w:t>N/A</w:t>
            </w:r>
          </w:p>
        </w:tc>
        <w:tc>
          <w:tcPr>
            <w:tcW w:w="835" w:type="dxa"/>
          </w:tcPr>
          <w:p w14:paraId="42F042D7" w14:textId="77777777" w:rsidR="005079AB" w:rsidRPr="00A1115A" w:rsidRDefault="005079AB" w:rsidP="00BE2759">
            <w:pPr>
              <w:pStyle w:val="TAC"/>
            </w:pPr>
            <w:r w:rsidRPr="00A1115A">
              <w:t>N/A</w:t>
            </w:r>
          </w:p>
        </w:tc>
        <w:tc>
          <w:tcPr>
            <w:tcW w:w="835" w:type="dxa"/>
          </w:tcPr>
          <w:p w14:paraId="1640F89E" w14:textId="77777777" w:rsidR="005079AB" w:rsidRPr="00A1115A" w:rsidRDefault="005079AB" w:rsidP="00BE2759">
            <w:pPr>
              <w:pStyle w:val="TAC"/>
            </w:pPr>
            <w:r w:rsidRPr="00A1115A">
              <w:t>N/A</w:t>
            </w:r>
          </w:p>
        </w:tc>
        <w:tc>
          <w:tcPr>
            <w:tcW w:w="835" w:type="dxa"/>
          </w:tcPr>
          <w:p w14:paraId="558E75F3" w14:textId="77777777" w:rsidR="005079AB" w:rsidRPr="00A1115A" w:rsidRDefault="005079AB" w:rsidP="00BE2759">
            <w:pPr>
              <w:pStyle w:val="TAC"/>
            </w:pPr>
            <w:r w:rsidRPr="00A1115A">
              <w:t>N/A</w:t>
            </w:r>
          </w:p>
        </w:tc>
        <w:tc>
          <w:tcPr>
            <w:tcW w:w="835" w:type="dxa"/>
          </w:tcPr>
          <w:p w14:paraId="554FE017" w14:textId="77777777" w:rsidR="005079AB" w:rsidRPr="00A1115A" w:rsidRDefault="005079AB" w:rsidP="00BE2759">
            <w:pPr>
              <w:pStyle w:val="TAC"/>
            </w:pPr>
            <w:r w:rsidRPr="00A1115A">
              <w:t>N/A</w:t>
            </w:r>
          </w:p>
        </w:tc>
        <w:tc>
          <w:tcPr>
            <w:tcW w:w="835" w:type="dxa"/>
          </w:tcPr>
          <w:p w14:paraId="7454B303" w14:textId="77777777" w:rsidR="005079AB" w:rsidRPr="00A1115A" w:rsidRDefault="005079AB" w:rsidP="00BE2759">
            <w:pPr>
              <w:pStyle w:val="TAC"/>
            </w:pPr>
            <w:r w:rsidRPr="00A1115A">
              <w:t>N/A</w:t>
            </w:r>
          </w:p>
        </w:tc>
        <w:tc>
          <w:tcPr>
            <w:tcW w:w="835" w:type="dxa"/>
          </w:tcPr>
          <w:p w14:paraId="70646011" w14:textId="77777777" w:rsidR="005079AB" w:rsidRPr="00A1115A" w:rsidRDefault="005079AB" w:rsidP="00BE2759">
            <w:pPr>
              <w:pStyle w:val="TAC"/>
            </w:pPr>
            <w:r w:rsidRPr="00A1115A">
              <w:t>N/A</w:t>
            </w:r>
          </w:p>
        </w:tc>
      </w:tr>
      <w:tr w:rsidR="005079AB" w:rsidRPr="00A1115A" w14:paraId="2768CA02" w14:textId="77777777" w:rsidTr="00BE2759">
        <w:trPr>
          <w:jc w:val="center"/>
        </w:trPr>
        <w:tc>
          <w:tcPr>
            <w:tcW w:w="3690" w:type="dxa"/>
          </w:tcPr>
          <w:p w14:paraId="33B50AFA"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4372D9DC" w14:textId="77777777" w:rsidR="005079AB" w:rsidRPr="00A1115A" w:rsidRDefault="005079AB" w:rsidP="00BE2759">
            <w:pPr>
              <w:pStyle w:val="TAC"/>
            </w:pPr>
            <w:r w:rsidRPr="00A1115A">
              <w:t>Bits</w:t>
            </w:r>
          </w:p>
        </w:tc>
        <w:tc>
          <w:tcPr>
            <w:tcW w:w="835" w:type="dxa"/>
          </w:tcPr>
          <w:p w14:paraId="281C99E0" w14:textId="77777777" w:rsidR="005079AB" w:rsidRPr="005517D6" w:rsidRDefault="005079AB" w:rsidP="00BE2759">
            <w:pPr>
              <w:pStyle w:val="TAC"/>
              <w:rPr>
                <w:highlight w:val="yellow"/>
              </w:rPr>
            </w:pPr>
            <w:r w:rsidRPr="00715524">
              <w:t>9224</w:t>
            </w:r>
          </w:p>
        </w:tc>
        <w:tc>
          <w:tcPr>
            <w:tcW w:w="835" w:type="dxa"/>
          </w:tcPr>
          <w:p w14:paraId="6C47EEC1" w14:textId="77777777" w:rsidR="005079AB" w:rsidRPr="005517D6" w:rsidRDefault="005079AB" w:rsidP="00BE2759">
            <w:pPr>
              <w:pStyle w:val="TAC"/>
              <w:rPr>
                <w:highlight w:val="yellow"/>
              </w:rPr>
            </w:pPr>
            <w:r w:rsidRPr="00715524">
              <w:t>20496</w:t>
            </w:r>
          </w:p>
        </w:tc>
        <w:tc>
          <w:tcPr>
            <w:tcW w:w="835" w:type="dxa"/>
          </w:tcPr>
          <w:p w14:paraId="1E9F4DCA" w14:textId="77777777" w:rsidR="005079AB" w:rsidRPr="005517D6" w:rsidRDefault="005079AB" w:rsidP="00BE2759">
            <w:pPr>
              <w:pStyle w:val="TAC"/>
              <w:rPr>
                <w:highlight w:val="yellow"/>
              </w:rPr>
            </w:pPr>
            <w:r w:rsidRPr="00715524">
              <w:t>32264</w:t>
            </w:r>
          </w:p>
        </w:tc>
        <w:tc>
          <w:tcPr>
            <w:tcW w:w="835" w:type="dxa"/>
          </w:tcPr>
          <w:p w14:paraId="6077F29B" w14:textId="77777777" w:rsidR="005079AB" w:rsidRPr="005517D6" w:rsidRDefault="005079AB" w:rsidP="00BE2759">
            <w:pPr>
              <w:pStyle w:val="TAC"/>
              <w:rPr>
                <w:highlight w:val="yellow"/>
              </w:rPr>
            </w:pPr>
            <w:r w:rsidRPr="00715524">
              <w:t>43032</w:t>
            </w:r>
          </w:p>
        </w:tc>
        <w:tc>
          <w:tcPr>
            <w:tcW w:w="835" w:type="dxa"/>
          </w:tcPr>
          <w:p w14:paraId="74A3154C" w14:textId="77777777" w:rsidR="005079AB" w:rsidRPr="005517D6" w:rsidRDefault="005079AB" w:rsidP="00BE2759">
            <w:pPr>
              <w:pStyle w:val="TAC"/>
              <w:rPr>
                <w:highlight w:val="yellow"/>
              </w:rPr>
            </w:pPr>
            <w:r w:rsidRPr="00715524">
              <w:t>55304</w:t>
            </w:r>
          </w:p>
        </w:tc>
        <w:tc>
          <w:tcPr>
            <w:tcW w:w="835" w:type="dxa"/>
          </w:tcPr>
          <w:p w14:paraId="2F750184" w14:textId="77777777" w:rsidR="005079AB" w:rsidRPr="005517D6" w:rsidRDefault="005079AB" w:rsidP="00BE2759">
            <w:pPr>
              <w:pStyle w:val="TAC"/>
              <w:rPr>
                <w:highlight w:val="yellow"/>
              </w:rPr>
            </w:pPr>
            <w:r w:rsidRPr="00715524">
              <w:t>65576</w:t>
            </w:r>
          </w:p>
        </w:tc>
        <w:tc>
          <w:tcPr>
            <w:tcW w:w="835" w:type="dxa"/>
          </w:tcPr>
          <w:p w14:paraId="36C7F700" w14:textId="77777777" w:rsidR="005079AB" w:rsidRPr="005517D6" w:rsidRDefault="005079AB" w:rsidP="00BE2759">
            <w:pPr>
              <w:pStyle w:val="TAC"/>
              <w:rPr>
                <w:highlight w:val="yellow"/>
              </w:rPr>
            </w:pPr>
            <w:r w:rsidRPr="00715524">
              <w:t>90176</w:t>
            </w:r>
          </w:p>
        </w:tc>
        <w:tc>
          <w:tcPr>
            <w:tcW w:w="835" w:type="dxa"/>
          </w:tcPr>
          <w:p w14:paraId="305B90DE" w14:textId="77777777" w:rsidR="005079AB" w:rsidRPr="005517D6" w:rsidRDefault="005079AB" w:rsidP="00BE2759">
            <w:pPr>
              <w:pStyle w:val="TAC"/>
              <w:rPr>
                <w:highlight w:val="yellow"/>
              </w:rPr>
            </w:pPr>
            <w:r w:rsidRPr="00715524">
              <w:t>112648</w:t>
            </w:r>
          </w:p>
        </w:tc>
        <w:tc>
          <w:tcPr>
            <w:tcW w:w="835" w:type="dxa"/>
          </w:tcPr>
          <w:p w14:paraId="43D174A2" w14:textId="77777777" w:rsidR="005079AB" w:rsidRPr="005517D6" w:rsidRDefault="005079AB" w:rsidP="00BE2759">
            <w:pPr>
              <w:pStyle w:val="TAC"/>
              <w:rPr>
                <w:highlight w:val="yellow"/>
              </w:rPr>
            </w:pPr>
            <w:r w:rsidRPr="00715524">
              <w:t>139376</w:t>
            </w:r>
          </w:p>
        </w:tc>
        <w:tc>
          <w:tcPr>
            <w:tcW w:w="835" w:type="dxa"/>
          </w:tcPr>
          <w:p w14:paraId="5574387A" w14:textId="77777777" w:rsidR="005079AB" w:rsidRPr="005965EC" w:rsidRDefault="005079AB" w:rsidP="00BE2759">
            <w:pPr>
              <w:pStyle w:val="TAC"/>
            </w:pPr>
            <w:r w:rsidRPr="005965EC">
              <w:t>159800</w:t>
            </w:r>
          </w:p>
        </w:tc>
        <w:tc>
          <w:tcPr>
            <w:tcW w:w="835" w:type="dxa"/>
          </w:tcPr>
          <w:p w14:paraId="66A7810D" w14:textId="77777777" w:rsidR="005079AB" w:rsidRPr="005517D6" w:rsidRDefault="005079AB" w:rsidP="00BE2759">
            <w:pPr>
              <w:pStyle w:val="TAC"/>
              <w:rPr>
                <w:highlight w:val="yellow"/>
              </w:rPr>
            </w:pPr>
            <w:r w:rsidRPr="00715524">
              <w:t>184424</w:t>
            </w:r>
          </w:p>
        </w:tc>
        <w:tc>
          <w:tcPr>
            <w:tcW w:w="835" w:type="dxa"/>
          </w:tcPr>
          <w:p w14:paraId="430EBCAB" w14:textId="77777777" w:rsidR="005079AB" w:rsidRPr="005517D6" w:rsidRDefault="005079AB" w:rsidP="00BE2759">
            <w:pPr>
              <w:pStyle w:val="TAC"/>
              <w:rPr>
                <w:highlight w:val="yellow"/>
              </w:rPr>
            </w:pPr>
            <w:r w:rsidRPr="00715524">
              <w:t>233608</w:t>
            </w:r>
          </w:p>
        </w:tc>
      </w:tr>
      <w:tr w:rsidR="005079AB" w:rsidRPr="00A1115A" w14:paraId="4E07025A" w14:textId="77777777" w:rsidTr="00BE2759">
        <w:trPr>
          <w:jc w:val="center"/>
        </w:trPr>
        <w:tc>
          <w:tcPr>
            <w:tcW w:w="3690" w:type="dxa"/>
          </w:tcPr>
          <w:p w14:paraId="7A1A790D"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64A2EF1E" w14:textId="77777777" w:rsidR="005079AB" w:rsidRPr="00A1115A" w:rsidRDefault="005079AB" w:rsidP="00BE2759">
            <w:pPr>
              <w:pStyle w:val="TAC"/>
            </w:pPr>
            <w:r w:rsidRPr="00A1115A">
              <w:t>Bits</w:t>
            </w:r>
          </w:p>
        </w:tc>
        <w:tc>
          <w:tcPr>
            <w:tcW w:w="835" w:type="dxa"/>
          </w:tcPr>
          <w:p w14:paraId="59BC346E" w14:textId="77777777" w:rsidR="005079AB" w:rsidRPr="00A1115A" w:rsidRDefault="005079AB" w:rsidP="00BE2759">
            <w:pPr>
              <w:pStyle w:val="TAC"/>
            </w:pPr>
            <w:r w:rsidRPr="00A1115A">
              <w:t>24</w:t>
            </w:r>
          </w:p>
        </w:tc>
        <w:tc>
          <w:tcPr>
            <w:tcW w:w="835" w:type="dxa"/>
          </w:tcPr>
          <w:p w14:paraId="24343455" w14:textId="77777777" w:rsidR="005079AB" w:rsidRPr="00A1115A" w:rsidRDefault="005079AB" w:rsidP="00BE2759">
            <w:pPr>
              <w:pStyle w:val="TAC"/>
            </w:pPr>
            <w:r w:rsidRPr="00A1115A">
              <w:t>24</w:t>
            </w:r>
          </w:p>
        </w:tc>
        <w:tc>
          <w:tcPr>
            <w:tcW w:w="835" w:type="dxa"/>
          </w:tcPr>
          <w:p w14:paraId="01C86897" w14:textId="77777777" w:rsidR="005079AB" w:rsidRPr="00A1115A" w:rsidRDefault="005079AB" w:rsidP="00BE2759">
            <w:pPr>
              <w:pStyle w:val="TAC"/>
            </w:pPr>
            <w:r w:rsidRPr="00A1115A">
              <w:t>24</w:t>
            </w:r>
          </w:p>
        </w:tc>
        <w:tc>
          <w:tcPr>
            <w:tcW w:w="835" w:type="dxa"/>
          </w:tcPr>
          <w:p w14:paraId="006115D1" w14:textId="77777777" w:rsidR="005079AB" w:rsidRPr="00A1115A" w:rsidRDefault="005079AB" w:rsidP="00BE2759">
            <w:pPr>
              <w:pStyle w:val="TAC"/>
            </w:pPr>
            <w:r w:rsidRPr="00A1115A">
              <w:t>24</w:t>
            </w:r>
          </w:p>
        </w:tc>
        <w:tc>
          <w:tcPr>
            <w:tcW w:w="835" w:type="dxa"/>
          </w:tcPr>
          <w:p w14:paraId="278EA5CE" w14:textId="77777777" w:rsidR="005079AB" w:rsidRPr="00A1115A" w:rsidRDefault="005079AB" w:rsidP="00BE2759">
            <w:pPr>
              <w:pStyle w:val="TAC"/>
            </w:pPr>
            <w:r w:rsidRPr="00A1115A">
              <w:t>24</w:t>
            </w:r>
          </w:p>
        </w:tc>
        <w:tc>
          <w:tcPr>
            <w:tcW w:w="835" w:type="dxa"/>
          </w:tcPr>
          <w:p w14:paraId="267BA720" w14:textId="77777777" w:rsidR="005079AB" w:rsidRPr="00A1115A" w:rsidRDefault="005079AB" w:rsidP="00BE2759">
            <w:pPr>
              <w:pStyle w:val="TAC"/>
            </w:pPr>
            <w:r w:rsidRPr="00A1115A">
              <w:t>24</w:t>
            </w:r>
          </w:p>
        </w:tc>
        <w:tc>
          <w:tcPr>
            <w:tcW w:w="835" w:type="dxa"/>
          </w:tcPr>
          <w:p w14:paraId="70C7314B" w14:textId="77777777" w:rsidR="005079AB" w:rsidRPr="00A1115A" w:rsidRDefault="005079AB" w:rsidP="00BE2759">
            <w:pPr>
              <w:pStyle w:val="TAC"/>
            </w:pPr>
            <w:r w:rsidRPr="00A1115A">
              <w:t>24</w:t>
            </w:r>
          </w:p>
        </w:tc>
        <w:tc>
          <w:tcPr>
            <w:tcW w:w="835" w:type="dxa"/>
          </w:tcPr>
          <w:p w14:paraId="24BAECB4" w14:textId="77777777" w:rsidR="005079AB" w:rsidRPr="00A1115A" w:rsidRDefault="005079AB" w:rsidP="00BE2759">
            <w:pPr>
              <w:pStyle w:val="TAC"/>
            </w:pPr>
            <w:r w:rsidRPr="00A1115A">
              <w:t>24</w:t>
            </w:r>
          </w:p>
        </w:tc>
        <w:tc>
          <w:tcPr>
            <w:tcW w:w="835" w:type="dxa"/>
          </w:tcPr>
          <w:p w14:paraId="321782F1" w14:textId="77777777" w:rsidR="005079AB" w:rsidRPr="00A1115A" w:rsidRDefault="005079AB" w:rsidP="00BE2759">
            <w:pPr>
              <w:pStyle w:val="TAC"/>
            </w:pPr>
            <w:r w:rsidRPr="00A1115A">
              <w:t>24</w:t>
            </w:r>
          </w:p>
        </w:tc>
        <w:tc>
          <w:tcPr>
            <w:tcW w:w="835" w:type="dxa"/>
          </w:tcPr>
          <w:p w14:paraId="4B073151" w14:textId="77777777" w:rsidR="005079AB" w:rsidRPr="00A1115A" w:rsidRDefault="005079AB" w:rsidP="00BE2759">
            <w:pPr>
              <w:pStyle w:val="TAC"/>
            </w:pPr>
            <w:r w:rsidRPr="00A1115A">
              <w:t>24</w:t>
            </w:r>
          </w:p>
        </w:tc>
        <w:tc>
          <w:tcPr>
            <w:tcW w:w="835" w:type="dxa"/>
          </w:tcPr>
          <w:p w14:paraId="6DFBBB20" w14:textId="77777777" w:rsidR="005079AB" w:rsidRPr="00A1115A" w:rsidRDefault="005079AB" w:rsidP="00BE2759">
            <w:pPr>
              <w:pStyle w:val="TAC"/>
            </w:pPr>
            <w:r w:rsidRPr="00A1115A">
              <w:t>24</w:t>
            </w:r>
          </w:p>
        </w:tc>
        <w:tc>
          <w:tcPr>
            <w:tcW w:w="835" w:type="dxa"/>
          </w:tcPr>
          <w:p w14:paraId="6D46BE7F" w14:textId="77777777" w:rsidR="005079AB" w:rsidRPr="00A1115A" w:rsidRDefault="005079AB" w:rsidP="00BE2759">
            <w:pPr>
              <w:pStyle w:val="TAC"/>
            </w:pPr>
            <w:r w:rsidRPr="00A1115A">
              <w:t>24</w:t>
            </w:r>
          </w:p>
        </w:tc>
      </w:tr>
      <w:tr w:rsidR="005079AB" w:rsidRPr="00A1115A" w14:paraId="6CC57B6A" w14:textId="77777777" w:rsidTr="00BE2759">
        <w:trPr>
          <w:jc w:val="center"/>
        </w:trPr>
        <w:tc>
          <w:tcPr>
            <w:tcW w:w="3690" w:type="dxa"/>
          </w:tcPr>
          <w:p w14:paraId="7DF2060A"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48DEBB8C" w14:textId="77777777" w:rsidR="005079AB" w:rsidRPr="00A1115A" w:rsidRDefault="005079AB" w:rsidP="00BE2759">
            <w:pPr>
              <w:pStyle w:val="TAC"/>
            </w:pPr>
          </w:p>
        </w:tc>
        <w:tc>
          <w:tcPr>
            <w:tcW w:w="835" w:type="dxa"/>
          </w:tcPr>
          <w:p w14:paraId="23CDC4E6" w14:textId="77777777" w:rsidR="005079AB" w:rsidRPr="00A1115A" w:rsidRDefault="005079AB" w:rsidP="00BE2759">
            <w:pPr>
              <w:pStyle w:val="TAC"/>
            </w:pPr>
            <w:r w:rsidRPr="00A1115A">
              <w:t>1</w:t>
            </w:r>
          </w:p>
        </w:tc>
        <w:tc>
          <w:tcPr>
            <w:tcW w:w="835" w:type="dxa"/>
          </w:tcPr>
          <w:p w14:paraId="280779A2" w14:textId="77777777" w:rsidR="005079AB" w:rsidRPr="00A1115A" w:rsidRDefault="005079AB" w:rsidP="00BE2759">
            <w:pPr>
              <w:pStyle w:val="TAC"/>
            </w:pPr>
            <w:r w:rsidRPr="00A1115A">
              <w:t>1</w:t>
            </w:r>
          </w:p>
        </w:tc>
        <w:tc>
          <w:tcPr>
            <w:tcW w:w="835" w:type="dxa"/>
          </w:tcPr>
          <w:p w14:paraId="41D1F9AB" w14:textId="77777777" w:rsidR="005079AB" w:rsidRPr="00A1115A" w:rsidRDefault="005079AB" w:rsidP="00BE2759">
            <w:pPr>
              <w:pStyle w:val="TAC"/>
            </w:pPr>
            <w:r w:rsidRPr="00A1115A">
              <w:t>1</w:t>
            </w:r>
          </w:p>
        </w:tc>
        <w:tc>
          <w:tcPr>
            <w:tcW w:w="835" w:type="dxa"/>
          </w:tcPr>
          <w:p w14:paraId="2F63E958" w14:textId="77777777" w:rsidR="005079AB" w:rsidRPr="00A1115A" w:rsidRDefault="005079AB" w:rsidP="00BE2759">
            <w:pPr>
              <w:pStyle w:val="TAC"/>
            </w:pPr>
            <w:r w:rsidRPr="00A1115A">
              <w:t>1</w:t>
            </w:r>
          </w:p>
        </w:tc>
        <w:tc>
          <w:tcPr>
            <w:tcW w:w="835" w:type="dxa"/>
          </w:tcPr>
          <w:p w14:paraId="26FB8EBE" w14:textId="77777777" w:rsidR="005079AB" w:rsidRPr="00A1115A" w:rsidRDefault="005079AB" w:rsidP="00BE2759">
            <w:pPr>
              <w:pStyle w:val="TAC"/>
            </w:pPr>
            <w:r w:rsidRPr="00A1115A">
              <w:t>1</w:t>
            </w:r>
          </w:p>
        </w:tc>
        <w:tc>
          <w:tcPr>
            <w:tcW w:w="835" w:type="dxa"/>
          </w:tcPr>
          <w:p w14:paraId="1B9FC43A" w14:textId="77777777" w:rsidR="005079AB" w:rsidRPr="00A1115A" w:rsidRDefault="005079AB" w:rsidP="00BE2759">
            <w:pPr>
              <w:pStyle w:val="TAC"/>
            </w:pPr>
            <w:r w:rsidRPr="00A1115A">
              <w:t>1</w:t>
            </w:r>
          </w:p>
        </w:tc>
        <w:tc>
          <w:tcPr>
            <w:tcW w:w="835" w:type="dxa"/>
          </w:tcPr>
          <w:p w14:paraId="5B379732" w14:textId="77777777" w:rsidR="005079AB" w:rsidRPr="00A1115A" w:rsidRDefault="005079AB" w:rsidP="00BE2759">
            <w:pPr>
              <w:pStyle w:val="TAC"/>
            </w:pPr>
            <w:r w:rsidRPr="00A1115A">
              <w:t>1</w:t>
            </w:r>
          </w:p>
        </w:tc>
        <w:tc>
          <w:tcPr>
            <w:tcW w:w="835" w:type="dxa"/>
          </w:tcPr>
          <w:p w14:paraId="7EB046DB" w14:textId="77777777" w:rsidR="005079AB" w:rsidRPr="00A1115A" w:rsidRDefault="005079AB" w:rsidP="00BE2759">
            <w:pPr>
              <w:pStyle w:val="TAC"/>
            </w:pPr>
            <w:r w:rsidRPr="00A1115A">
              <w:t>1</w:t>
            </w:r>
          </w:p>
        </w:tc>
        <w:tc>
          <w:tcPr>
            <w:tcW w:w="835" w:type="dxa"/>
          </w:tcPr>
          <w:p w14:paraId="4B9B3CC3" w14:textId="77777777" w:rsidR="005079AB" w:rsidRPr="00A1115A" w:rsidRDefault="005079AB" w:rsidP="00BE2759">
            <w:pPr>
              <w:pStyle w:val="TAC"/>
            </w:pPr>
            <w:r w:rsidRPr="00A1115A">
              <w:t>1</w:t>
            </w:r>
          </w:p>
        </w:tc>
        <w:tc>
          <w:tcPr>
            <w:tcW w:w="835" w:type="dxa"/>
          </w:tcPr>
          <w:p w14:paraId="1D76F2C3" w14:textId="77777777" w:rsidR="005079AB" w:rsidRPr="00A1115A" w:rsidRDefault="005079AB" w:rsidP="00BE2759">
            <w:pPr>
              <w:pStyle w:val="TAC"/>
            </w:pPr>
            <w:r w:rsidRPr="00A1115A">
              <w:t>1</w:t>
            </w:r>
          </w:p>
        </w:tc>
        <w:tc>
          <w:tcPr>
            <w:tcW w:w="835" w:type="dxa"/>
          </w:tcPr>
          <w:p w14:paraId="774BE838" w14:textId="77777777" w:rsidR="005079AB" w:rsidRPr="00A1115A" w:rsidRDefault="005079AB" w:rsidP="00BE2759">
            <w:pPr>
              <w:pStyle w:val="TAC"/>
            </w:pPr>
            <w:r w:rsidRPr="00A1115A">
              <w:t>1</w:t>
            </w:r>
          </w:p>
        </w:tc>
        <w:tc>
          <w:tcPr>
            <w:tcW w:w="835" w:type="dxa"/>
          </w:tcPr>
          <w:p w14:paraId="3618B431" w14:textId="77777777" w:rsidR="005079AB" w:rsidRPr="00A1115A" w:rsidRDefault="005079AB" w:rsidP="00BE2759">
            <w:pPr>
              <w:pStyle w:val="TAC"/>
            </w:pPr>
            <w:r w:rsidRPr="00A1115A">
              <w:t>1</w:t>
            </w:r>
          </w:p>
        </w:tc>
      </w:tr>
      <w:tr w:rsidR="005079AB" w:rsidRPr="00A1115A" w14:paraId="2A3B83FF" w14:textId="77777777" w:rsidTr="00BE2759">
        <w:trPr>
          <w:jc w:val="center"/>
        </w:trPr>
        <w:tc>
          <w:tcPr>
            <w:tcW w:w="3690" w:type="dxa"/>
          </w:tcPr>
          <w:p w14:paraId="6F1C7383"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318858E9" w14:textId="77777777" w:rsidR="005079AB" w:rsidRPr="00A1115A" w:rsidRDefault="005079AB" w:rsidP="00BE2759">
            <w:pPr>
              <w:pStyle w:val="TAC"/>
              <w:rPr>
                <w:rFonts w:cs="Arial"/>
              </w:rPr>
            </w:pPr>
          </w:p>
        </w:tc>
        <w:tc>
          <w:tcPr>
            <w:tcW w:w="835" w:type="dxa"/>
          </w:tcPr>
          <w:p w14:paraId="56C7A0E9" w14:textId="77777777" w:rsidR="005079AB" w:rsidRPr="00A1115A" w:rsidRDefault="005079AB" w:rsidP="00BE2759">
            <w:pPr>
              <w:pStyle w:val="TAC"/>
              <w:rPr>
                <w:rFonts w:cs="Arial"/>
              </w:rPr>
            </w:pPr>
          </w:p>
        </w:tc>
        <w:tc>
          <w:tcPr>
            <w:tcW w:w="835" w:type="dxa"/>
          </w:tcPr>
          <w:p w14:paraId="4374E250" w14:textId="77777777" w:rsidR="005079AB" w:rsidRPr="00A1115A" w:rsidRDefault="005079AB" w:rsidP="00BE2759">
            <w:pPr>
              <w:pStyle w:val="TAC"/>
              <w:rPr>
                <w:rFonts w:cs="Arial"/>
              </w:rPr>
            </w:pPr>
          </w:p>
        </w:tc>
        <w:tc>
          <w:tcPr>
            <w:tcW w:w="835" w:type="dxa"/>
          </w:tcPr>
          <w:p w14:paraId="761ADE77" w14:textId="77777777" w:rsidR="005079AB" w:rsidRPr="00A1115A" w:rsidRDefault="005079AB" w:rsidP="00BE2759">
            <w:pPr>
              <w:pStyle w:val="TAC"/>
              <w:rPr>
                <w:rFonts w:cs="Arial"/>
              </w:rPr>
            </w:pPr>
          </w:p>
        </w:tc>
        <w:tc>
          <w:tcPr>
            <w:tcW w:w="835" w:type="dxa"/>
          </w:tcPr>
          <w:p w14:paraId="7FD57F67" w14:textId="77777777" w:rsidR="005079AB" w:rsidRPr="00A1115A" w:rsidRDefault="005079AB" w:rsidP="00BE2759">
            <w:pPr>
              <w:pStyle w:val="TAC"/>
              <w:rPr>
                <w:rFonts w:cs="Arial"/>
              </w:rPr>
            </w:pPr>
          </w:p>
        </w:tc>
        <w:tc>
          <w:tcPr>
            <w:tcW w:w="835" w:type="dxa"/>
          </w:tcPr>
          <w:p w14:paraId="3C857C24" w14:textId="77777777" w:rsidR="005079AB" w:rsidRPr="00A1115A" w:rsidRDefault="005079AB" w:rsidP="00BE2759">
            <w:pPr>
              <w:pStyle w:val="TAC"/>
              <w:rPr>
                <w:rFonts w:cs="Arial"/>
              </w:rPr>
            </w:pPr>
          </w:p>
        </w:tc>
        <w:tc>
          <w:tcPr>
            <w:tcW w:w="835" w:type="dxa"/>
          </w:tcPr>
          <w:p w14:paraId="67F8564E" w14:textId="77777777" w:rsidR="005079AB" w:rsidRPr="00A1115A" w:rsidRDefault="005079AB" w:rsidP="00BE2759">
            <w:pPr>
              <w:pStyle w:val="TAC"/>
              <w:rPr>
                <w:rFonts w:cs="Arial"/>
              </w:rPr>
            </w:pPr>
          </w:p>
        </w:tc>
        <w:tc>
          <w:tcPr>
            <w:tcW w:w="835" w:type="dxa"/>
          </w:tcPr>
          <w:p w14:paraId="3D13D763" w14:textId="77777777" w:rsidR="005079AB" w:rsidRPr="00A1115A" w:rsidRDefault="005079AB" w:rsidP="00BE2759">
            <w:pPr>
              <w:pStyle w:val="TAC"/>
              <w:rPr>
                <w:rFonts w:cs="Arial"/>
              </w:rPr>
            </w:pPr>
          </w:p>
        </w:tc>
        <w:tc>
          <w:tcPr>
            <w:tcW w:w="835" w:type="dxa"/>
          </w:tcPr>
          <w:p w14:paraId="3D3ABDC4" w14:textId="77777777" w:rsidR="005079AB" w:rsidRPr="00A1115A" w:rsidRDefault="005079AB" w:rsidP="00BE2759">
            <w:pPr>
              <w:pStyle w:val="TAC"/>
              <w:rPr>
                <w:rFonts w:cs="Arial"/>
              </w:rPr>
            </w:pPr>
          </w:p>
        </w:tc>
        <w:tc>
          <w:tcPr>
            <w:tcW w:w="835" w:type="dxa"/>
          </w:tcPr>
          <w:p w14:paraId="118EE903" w14:textId="77777777" w:rsidR="005079AB" w:rsidRPr="00A1115A" w:rsidRDefault="005079AB" w:rsidP="00BE2759">
            <w:pPr>
              <w:pStyle w:val="TAC"/>
              <w:rPr>
                <w:rFonts w:cs="Arial"/>
              </w:rPr>
            </w:pPr>
          </w:p>
        </w:tc>
        <w:tc>
          <w:tcPr>
            <w:tcW w:w="835" w:type="dxa"/>
          </w:tcPr>
          <w:p w14:paraId="328DE5A4" w14:textId="77777777" w:rsidR="005079AB" w:rsidRPr="00A1115A" w:rsidRDefault="005079AB" w:rsidP="00BE2759">
            <w:pPr>
              <w:pStyle w:val="TAC"/>
              <w:rPr>
                <w:rFonts w:cs="Arial"/>
              </w:rPr>
            </w:pPr>
          </w:p>
        </w:tc>
        <w:tc>
          <w:tcPr>
            <w:tcW w:w="835" w:type="dxa"/>
          </w:tcPr>
          <w:p w14:paraId="08AF9E59" w14:textId="77777777" w:rsidR="005079AB" w:rsidRPr="00A1115A" w:rsidRDefault="005079AB" w:rsidP="00BE2759">
            <w:pPr>
              <w:pStyle w:val="TAC"/>
              <w:rPr>
                <w:rFonts w:cs="Arial"/>
              </w:rPr>
            </w:pPr>
          </w:p>
        </w:tc>
        <w:tc>
          <w:tcPr>
            <w:tcW w:w="835" w:type="dxa"/>
          </w:tcPr>
          <w:p w14:paraId="545A60AC" w14:textId="77777777" w:rsidR="005079AB" w:rsidRPr="00A1115A" w:rsidRDefault="005079AB" w:rsidP="00BE2759">
            <w:pPr>
              <w:pStyle w:val="TAC"/>
              <w:rPr>
                <w:rFonts w:cs="Arial"/>
              </w:rPr>
            </w:pPr>
          </w:p>
        </w:tc>
      </w:tr>
      <w:tr w:rsidR="005079AB" w:rsidRPr="00A1115A" w14:paraId="398D0F8C" w14:textId="77777777" w:rsidTr="00BE2759">
        <w:trPr>
          <w:jc w:val="center"/>
        </w:trPr>
        <w:tc>
          <w:tcPr>
            <w:tcW w:w="3690" w:type="dxa"/>
          </w:tcPr>
          <w:p w14:paraId="48439B7D"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64B0D9AF" w14:textId="77777777" w:rsidR="005079AB" w:rsidRPr="00A1115A" w:rsidRDefault="005079AB" w:rsidP="00BE2759">
            <w:pPr>
              <w:pStyle w:val="TAC"/>
            </w:pPr>
            <w:r w:rsidRPr="00A1115A">
              <w:t>CBs</w:t>
            </w:r>
          </w:p>
        </w:tc>
        <w:tc>
          <w:tcPr>
            <w:tcW w:w="835" w:type="dxa"/>
          </w:tcPr>
          <w:p w14:paraId="6F9BEF27" w14:textId="77777777" w:rsidR="005079AB" w:rsidRPr="00A1115A" w:rsidRDefault="005079AB" w:rsidP="00BE2759">
            <w:pPr>
              <w:pStyle w:val="TAC"/>
            </w:pPr>
            <w:r w:rsidRPr="00A1115A">
              <w:t>N/A</w:t>
            </w:r>
          </w:p>
        </w:tc>
        <w:tc>
          <w:tcPr>
            <w:tcW w:w="835" w:type="dxa"/>
          </w:tcPr>
          <w:p w14:paraId="4C32B08A" w14:textId="77777777" w:rsidR="005079AB" w:rsidRPr="00A1115A" w:rsidRDefault="005079AB" w:rsidP="00BE2759">
            <w:pPr>
              <w:pStyle w:val="TAC"/>
            </w:pPr>
            <w:r w:rsidRPr="00A1115A">
              <w:t>N/A</w:t>
            </w:r>
          </w:p>
        </w:tc>
        <w:tc>
          <w:tcPr>
            <w:tcW w:w="835" w:type="dxa"/>
          </w:tcPr>
          <w:p w14:paraId="4FAB8442" w14:textId="77777777" w:rsidR="005079AB" w:rsidRPr="00A1115A" w:rsidRDefault="005079AB" w:rsidP="00BE2759">
            <w:pPr>
              <w:pStyle w:val="TAC"/>
            </w:pPr>
            <w:r w:rsidRPr="00A1115A">
              <w:t>N/A</w:t>
            </w:r>
          </w:p>
        </w:tc>
        <w:tc>
          <w:tcPr>
            <w:tcW w:w="835" w:type="dxa"/>
          </w:tcPr>
          <w:p w14:paraId="01FDC7EC" w14:textId="77777777" w:rsidR="005079AB" w:rsidRPr="00A1115A" w:rsidRDefault="005079AB" w:rsidP="00BE2759">
            <w:pPr>
              <w:pStyle w:val="TAC"/>
            </w:pPr>
            <w:r w:rsidRPr="00A1115A">
              <w:t>N/A</w:t>
            </w:r>
          </w:p>
        </w:tc>
        <w:tc>
          <w:tcPr>
            <w:tcW w:w="835" w:type="dxa"/>
          </w:tcPr>
          <w:p w14:paraId="7FEB6A71" w14:textId="77777777" w:rsidR="005079AB" w:rsidRPr="00A1115A" w:rsidRDefault="005079AB" w:rsidP="00BE2759">
            <w:pPr>
              <w:pStyle w:val="TAC"/>
            </w:pPr>
            <w:r w:rsidRPr="00A1115A">
              <w:t>N/A</w:t>
            </w:r>
          </w:p>
        </w:tc>
        <w:tc>
          <w:tcPr>
            <w:tcW w:w="835" w:type="dxa"/>
          </w:tcPr>
          <w:p w14:paraId="055F7CB9" w14:textId="77777777" w:rsidR="005079AB" w:rsidRPr="00A1115A" w:rsidRDefault="005079AB" w:rsidP="00BE2759">
            <w:pPr>
              <w:pStyle w:val="TAC"/>
            </w:pPr>
            <w:r w:rsidRPr="00A1115A">
              <w:t>N/A</w:t>
            </w:r>
          </w:p>
        </w:tc>
        <w:tc>
          <w:tcPr>
            <w:tcW w:w="835" w:type="dxa"/>
          </w:tcPr>
          <w:p w14:paraId="3B407F94" w14:textId="77777777" w:rsidR="005079AB" w:rsidRPr="00A1115A" w:rsidRDefault="005079AB" w:rsidP="00BE2759">
            <w:pPr>
              <w:pStyle w:val="TAC"/>
            </w:pPr>
            <w:r w:rsidRPr="00A1115A">
              <w:t>N/A</w:t>
            </w:r>
          </w:p>
        </w:tc>
        <w:tc>
          <w:tcPr>
            <w:tcW w:w="835" w:type="dxa"/>
          </w:tcPr>
          <w:p w14:paraId="346B1759" w14:textId="77777777" w:rsidR="005079AB" w:rsidRPr="00A1115A" w:rsidRDefault="005079AB" w:rsidP="00BE2759">
            <w:pPr>
              <w:pStyle w:val="TAC"/>
            </w:pPr>
            <w:r w:rsidRPr="00A1115A">
              <w:t>N/A</w:t>
            </w:r>
          </w:p>
        </w:tc>
        <w:tc>
          <w:tcPr>
            <w:tcW w:w="835" w:type="dxa"/>
          </w:tcPr>
          <w:p w14:paraId="0B6B8F39" w14:textId="77777777" w:rsidR="005079AB" w:rsidRPr="00A1115A" w:rsidRDefault="005079AB" w:rsidP="00BE2759">
            <w:pPr>
              <w:pStyle w:val="TAC"/>
            </w:pPr>
            <w:r w:rsidRPr="00A1115A">
              <w:t>N/A</w:t>
            </w:r>
          </w:p>
        </w:tc>
        <w:tc>
          <w:tcPr>
            <w:tcW w:w="835" w:type="dxa"/>
          </w:tcPr>
          <w:p w14:paraId="386221AC" w14:textId="77777777" w:rsidR="005079AB" w:rsidRPr="00A1115A" w:rsidRDefault="005079AB" w:rsidP="00BE2759">
            <w:pPr>
              <w:pStyle w:val="TAC"/>
            </w:pPr>
            <w:r w:rsidRPr="00A1115A">
              <w:t>N/A</w:t>
            </w:r>
          </w:p>
        </w:tc>
        <w:tc>
          <w:tcPr>
            <w:tcW w:w="835" w:type="dxa"/>
          </w:tcPr>
          <w:p w14:paraId="27B2A485" w14:textId="77777777" w:rsidR="005079AB" w:rsidRPr="00A1115A" w:rsidRDefault="005079AB" w:rsidP="00BE2759">
            <w:pPr>
              <w:pStyle w:val="TAC"/>
            </w:pPr>
            <w:r w:rsidRPr="00A1115A">
              <w:t>N/A</w:t>
            </w:r>
          </w:p>
        </w:tc>
        <w:tc>
          <w:tcPr>
            <w:tcW w:w="835" w:type="dxa"/>
          </w:tcPr>
          <w:p w14:paraId="0B5E3E6A" w14:textId="77777777" w:rsidR="005079AB" w:rsidRPr="00A1115A" w:rsidRDefault="005079AB" w:rsidP="00BE2759">
            <w:pPr>
              <w:pStyle w:val="TAC"/>
            </w:pPr>
            <w:r w:rsidRPr="00A1115A">
              <w:t>N/A</w:t>
            </w:r>
          </w:p>
        </w:tc>
      </w:tr>
      <w:tr w:rsidR="005079AB" w:rsidRPr="00A1115A" w14:paraId="44A54811" w14:textId="77777777" w:rsidTr="00BE2759">
        <w:trPr>
          <w:jc w:val="center"/>
        </w:trPr>
        <w:tc>
          <w:tcPr>
            <w:tcW w:w="3690" w:type="dxa"/>
          </w:tcPr>
          <w:p w14:paraId="739A39AF"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7EA3E7E1" w14:textId="77777777" w:rsidR="005079AB" w:rsidRPr="00A1115A" w:rsidRDefault="005079AB" w:rsidP="00BE2759">
            <w:pPr>
              <w:pStyle w:val="TAC"/>
            </w:pPr>
            <w:r w:rsidRPr="00A1115A">
              <w:t>CBs</w:t>
            </w:r>
          </w:p>
        </w:tc>
        <w:tc>
          <w:tcPr>
            <w:tcW w:w="835" w:type="dxa"/>
          </w:tcPr>
          <w:p w14:paraId="7103A5EF" w14:textId="77777777" w:rsidR="005079AB" w:rsidRPr="00A562F6" w:rsidRDefault="005079AB" w:rsidP="00BE2759">
            <w:pPr>
              <w:pStyle w:val="TAC"/>
            </w:pPr>
            <w:r w:rsidRPr="00A562F6">
              <w:t>2</w:t>
            </w:r>
          </w:p>
        </w:tc>
        <w:tc>
          <w:tcPr>
            <w:tcW w:w="835" w:type="dxa"/>
          </w:tcPr>
          <w:p w14:paraId="3401C420" w14:textId="77777777" w:rsidR="005079AB" w:rsidRPr="00A562F6" w:rsidRDefault="005079AB" w:rsidP="00BE2759">
            <w:pPr>
              <w:pStyle w:val="TAC"/>
            </w:pPr>
            <w:r w:rsidRPr="00A562F6">
              <w:t>3</w:t>
            </w:r>
          </w:p>
        </w:tc>
        <w:tc>
          <w:tcPr>
            <w:tcW w:w="835" w:type="dxa"/>
          </w:tcPr>
          <w:p w14:paraId="42CDD4AB" w14:textId="77777777" w:rsidR="005079AB" w:rsidRPr="00A562F6" w:rsidRDefault="005079AB" w:rsidP="00BE2759">
            <w:pPr>
              <w:pStyle w:val="TAC"/>
            </w:pPr>
            <w:r w:rsidRPr="00A562F6">
              <w:t>4</w:t>
            </w:r>
          </w:p>
        </w:tc>
        <w:tc>
          <w:tcPr>
            <w:tcW w:w="835" w:type="dxa"/>
          </w:tcPr>
          <w:p w14:paraId="6D64842D" w14:textId="77777777" w:rsidR="005079AB" w:rsidRPr="00A562F6" w:rsidRDefault="005079AB" w:rsidP="00BE2759">
            <w:pPr>
              <w:pStyle w:val="TAC"/>
            </w:pPr>
            <w:r w:rsidRPr="00A562F6">
              <w:t>6</w:t>
            </w:r>
          </w:p>
        </w:tc>
        <w:tc>
          <w:tcPr>
            <w:tcW w:w="835" w:type="dxa"/>
          </w:tcPr>
          <w:p w14:paraId="442FAD4E" w14:textId="77777777" w:rsidR="005079AB" w:rsidRPr="00A562F6" w:rsidRDefault="005079AB" w:rsidP="00BE2759">
            <w:pPr>
              <w:pStyle w:val="TAC"/>
            </w:pPr>
            <w:r w:rsidRPr="00A562F6">
              <w:t>7</w:t>
            </w:r>
          </w:p>
        </w:tc>
        <w:tc>
          <w:tcPr>
            <w:tcW w:w="835" w:type="dxa"/>
          </w:tcPr>
          <w:p w14:paraId="74186605" w14:textId="77777777" w:rsidR="005079AB" w:rsidRPr="00A562F6" w:rsidRDefault="005079AB" w:rsidP="00BE2759">
            <w:pPr>
              <w:pStyle w:val="TAC"/>
            </w:pPr>
            <w:r w:rsidRPr="00A562F6">
              <w:t>8</w:t>
            </w:r>
          </w:p>
        </w:tc>
        <w:tc>
          <w:tcPr>
            <w:tcW w:w="835" w:type="dxa"/>
          </w:tcPr>
          <w:p w14:paraId="670EC21A" w14:textId="77777777" w:rsidR="005079AB" w:rsidRPr="00A562F6" w:rsidRDefault="005079AB" w:rsidP="00BE2759">
            <w:pPr>
              <w:pStyle w:val="TAC"/>
            </w:pPr>
            <w:r w:rsidRPr="00A562F6">
              <w:t>11</w:t>
            </w:r>
          </w:p>
        </w:tc>
        <w:tc>
          <w:tcPr>
            <w:tcW w:w="835" w:type="dxa"/>
          </w:tcPr>
          <w:p w14:paraId="3C395C0D" w14:textId="77777777" w:rsidR="005079AB" w:rsidRPr="00A562F6" w:rsidRDefault="005079AB" w:rsidP="00BE2759">
            <w:pPr>
              <w:pStyle w:val="TAC"/>
            </w:pPr>
            <w:r w:rsidRPr="00A562F6">
              <w:t>14</w:t>
            </w:r>
          </w:p>
        </w:tc>
        <w:tc>
          <w:tcPr>
            <w:tcW w:w="835" w:type="dxa"/>
          </w:tcPr>
          <w:p w14:paraId="7F8D3B2E" w14:textId="77777777" w:rsidR="005079AB" w:rsidRPr="00A562F6" w:rsidRDefault="005079AB" w:rsidP="00BE2759">
            <w:pPr>
              <w:pStyle w:val="TAC"/>
            </w:pPr>
            <w:r w:rsidRPr="00A562F6">
              <w:t>17</w:t>
            </w:r>
          </w:p>
        </w:tc>
        <w:tc>
          <w:tcPr>
            <w:tcW w:w="835" w:type="dxa"/>
          </w:tcPr>
          <w:p w14:paraId="68245975" w14:textId="77777777" w:rsidR="005079AB" w:rsidRPr="00A562F6" w:rsidRDefault="005079AB" w:rsidP="00BE2759">
            <w:pPr>
              <w:pStyle w:val="TAC"/>
            </w:pPr>
            <w:r w:rsidRPr="00A562F6">
              <w:t>19</w:t>
            </w:r>
          </w:p>
        </w:tc>
        <w:tc>
          <w:tcPr>
            <w:tcW w:w="835" w:type="dxa"/>
          </w:tcPr>
          <w:p w14:paraId="5588C02F" w14:textId="77777777" w:rsidR="005079AB" w:rsidRPr="00A562F6" w:rsidRDefault="005079AB" w:rsidP="00BE2759">
            <w:pPr>
              <w:pStyle w:val="TAC"/>
            </w:pPr>
            <w:r w:rsidRPr="00A562F6">
              <w:t>22</w:t>
            </w:r>
          </w:p>
        </w:tc>
        <w:tc>
          <w:tcPr>
            <w:tcW w:w="835" w:type="dxa"/>
          </w:tcPr>
          <w:p w14:paraId="7A41AD60" w14:textId="77777777" w:rsidR="005079AB" w:rsidRPr="00A562F6" w:rsidRDefault="005079AB" w:rsidP="00BE2759">
            <w:pPr>
              <w:pStyle w:val="TAC"/>
            </w:pPr>
            <w:r w:rsidRPr="00A562F6">
              <w:t>28</w:t>
            </w:r>
          </w:p>
        </w:tc>
      </w:tr>
      <w:tr w:rsidR="005079AB" w:rsidRPr="00A1115A" w14:paraId="66BD5B48" w14:textId="77777777" w:rsidTr="00BE2759">
        <w:trPr>
          <w:jc w:val="center"/>
        </w:trPr>
        <w:tc>
          <w:tcPr>
            <w:tcW w:w="3690" w:type="dxa"/>
          </w:tcPr>
          <w:p w14:paraId="13CA8853"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5BDC8AF4" w14:textId="77777777" w:rsidR="005079AB" w:rsidRPr="00A1115A" w:rsidRDefault="005079AB" w:rsidP="00BE2759">
            <w:pPr>
              <w:pStyle w:val="TAC"/>
              <w:rPr>
                <w:rFonts w:cs="Arial"/>
              </w:rPr>
            </w:pPr>
          </w:p>
        </w:tc>
        <w:tc>
          <w:tcPr>
            <w:tcW w:w="835" w:type="dxa"/>
          </w:tcPr>
          <w:p w14:paraId="36CB9253" w14:textId="77777777" w:rsidR="005079AB" w:rsidRPr="00A562F6" w:rsidRDefault="005079AB" w:rsidP="00BE2759">
            <w:pPr>
              <w:pStyle w:val="TAC"/>
              <w:rPr>
                <w:rFonts w:cs="Arial"/>
              </w:rPr>
            </w:pPr>
          </w:p>
        </w:tc>
        <w:tc>
          <w:tcPr>
            <w:tcW w:w="835" w:type="dxa"/>
          </w:tcPr>
          <w:p w14:paraId="3AB95245" w14:textId="77777777" w:rsidR="005079AB" w:rsidRPr="00A562F6" w:rsidRDefault="005079AB" w:rsidP="00BE2759">
            <w:pPr>
              <w:pStyle w:val="TAC"/>
              <w:rPr>
                <w:rFonts w:cs="Arial"/>
              </w:rPr>
            </w:pPr>
          </w:p>
        </w:tc>
        <w:tc>
          <w:tcPr>
            <w:tcW w:w="835" w:type="dxa"/>
          </w:tcPr>
          <w:p w14:paraId="7295EBEB" w14:textId="77777777" w:rsidR="005079AB" w:rsidRPr="00A562F6" w:rsidRDefault="005079AB" w:rsidP="00BE2759">
            <w:pPr>
              <w:pStyle w:val="TAC"/>
              <w:rPr>
                <w:rFonts w:cs="Arial"/>
              </w:rPr>
            </w:pPr>
          </w:p>
        </w:tc>
        <w:tc>
          <w:tcPr>
            <w:tcW w:w="835" w:type="dxa"/>
          </w:tcPr>
          <w:p w14:paraId="7C8881D1" w14:textId="77777777" w:rsidR="005079AB" w:rsidRPr="00A562F6" w:rsidRDefault="005079AB" w:rsidP="00BE2759">
            <w:pPr>
              <w:pStyle w:val="TAC"/>
              <w:rPr>
                <w:rFonts w:cs="Arial"/>
              </w:rPr>
            </w:pPr>
          </w:p>
        </w:tc>
        <w:tc>
          <w:tcPr>
            <w:tcW w:w="835" w:type="dxa"/>
          </w:tcPr>
          <w:p w14:paraId="1BE91B0D" w14:textId="77777777" w:rsidR="005079AB" w:rsidRPr="00A562F6" w:rsidRDefault="005079AB" w:rsidP="00BE2759">
            <w:pPr>
              <w:pStyle w:val="TAC"/>
              <w:rPr>
                <w:rFonts w:cs="Arial"/>
              </w:rPr>
            </w:pPr>
          </w:p>
        </w:tc>
        <w:tc>
          <w:tcPr>
            <w:tcW w:w="835" w:type="dxa"/>
          </w:tcPr>
          <w:p w14:paraId="58BF7965" w14:textId="77777777" w:rsidR="005079AB" w:rsidRPr="00A562F6" w:rsidRDefault="005079AB" w:rsidP="00BE2759">
            <w:pPr>
              <w:pStyle w:val="TAC"/>
              <w:rPr>
                <w:rFonts w:cs="Arial"/>
              </w:rPr>
            </w:pPr>
          </w:p>
        </w:tc>
        <w:tc>
          <w:tcPr>
            <w:tcW w:w="835" w:type="dxa"/>
          </w:tcPr>
          <w:p w14:paraId="44A0EFF5" w14:textId="77777777" w:rsidR="005079AB" w:rsidRPr="00A562F6" w:rsidRDefault="005079AB" w:rsidP="00BE2759">
            <w:pPr>
              <w:pStyle w:val="TAC"/>
              <w:rPr>
                <w:rFonts w:cs="Arial"/>
              </w:rPr>
            </w:pPr>
          </w:p>
        </w:tc>
        <w:tc>
          <w:tcPr>
            <w:tcW w:w="835" w:type="dxa"/>
          </w:tcPr>
          <w:p w14:paraId="6D2262CB" w14:textId="77777777" w:rsidR="005079AB" w:rsidRPr="00A562F6" w:rsidRDefault="005079AB" w:rsidP="00BE2759">
            <w:pPr>
              <w:pStyle w:val="TAC"/>
              <w:rPr>
                <w:rFonts w:cs="Arial"/>
              </w:rPr>
            </w:pPr>
          </w:p>
        </w:tc>
        <w:tc>
          <w:tcPr>
            <w:tcW w:w="835" w:type="dxa"/>
          </w:tcPr>
          <w:p w14:paraId="5B34E8F3" w14:textId="77777777" w:rsidR="005079AB" w:rsidRPr="00A562F6" w:rsidRDefault="005079AB" w:rsidP="00BE2759">
            <w:pPr>
              <w:pStyle w:val="TAC"/>
              <w:rPr>
                <w:rFonts w:cs="Arial"/>
              </w:rPr>
            </w:pPr>
          </w:p>
        </w:tc>
        <w:tc>
          <w:tcPr>
            <w:tcW w:w="835" w:type="dxa"/>
          </w:tcPr>
          <w:p w14:paraId="17D99F00" w14:textId="77777777" w:rsidR="005079AB" w:rsidRPr="00A562F6" w:rsidRDefault="005079AB" w:rsidP="00BE2759">
            <w:pPr>
              <w:pStyle w:val="TAC"/>
              <w:rPr>
                <w:rFonts w:cs="Arial"/>
              </w:rPr>
            </w:pPr>
          </w:p>
        </w:tc>
        <w:tc>
          <w:tcPr>
            <w:tcW w:w="835" w:type="dxa"/>
          </w:tcPr>
          <w:p w14:paraId="12B58BFC" w14:textId="77777777" w:rsidR="005079AB" w:rsidRPr="00A562F6" w:rsidRDefault="005079AB" w:rsidP="00BE2759">
            <w:pPr>
              <w:pStyle w:val="TAC"/>
              <w:rPr>
                <w:rFonts w:cs="Arial"/>
              </w:rPr>
            </w:pPr>
          </w:p>
        </w:tc>
        <w:tc>
          <w:tcPr>
            <w:tcW w:w="835" w:type="dxa"/>
          </w:tcPr>
          <w:p w14:paraId="59C7F2E0" w14:textId="77777777" w:rsidR="005079AB" w:rsidRPr="00A562F6" w:rsidRDefault="005079AB" w:rsidP="00BE2759">
            <w:pPr>
              <w:pStyle w:val="TAC"/>
              <w:rPr>
                <w:rFonts w:cs="Arial"/>
              </w:rPr>
            </w:pPr>
          </w:p>
        </w:tc>
      </w:tr>
      <w:tr w:rsidR="005079AB" w:rsidRPr="00A1115A" w14:paraId="3A66F31D" w14:textId="77777777" w:rsidTr="00BE2759">
        <w:trPr>
          <w:jc w:val="center"/>
        </w:trPr>
        <w:tc>
          <w:tcPr>
            <w:tcW w:w="3690" w:type="dxa"/>
          </w:tcPr>
          <w:p w14:paraId="0963C62E"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53B69133" w14:textId="77777777" w:rsidR="005079AB" w:rsidRPr="00A1115A" w:rsidRDefault="005079AB" w:rsidP="00BE2759">
            <w:pPr>
              <w:pStyle w:val="TAC"/>
            </w:pPr>
            <w:r w:rsidRPr="00A1115A">
              <w:t>Bits</w:t>
            </w:r>
          </w:p>
        </w:tc>
        <w:tc>
          <w:tcPr>
            <w:tcW w:w="835" w:type="dxa"/>
          </w:tcPr>
          <w:p w14:paraId="1DED3E1A" w14:textId="77777777" w:rsidR="005079AB" w:rsidRPr="00A562F6" w:rsidRDefault="005079AB" w:rsidP="00BE2759">
            <w:pPr>
              <w:pStyle w:val="TAC"/>
            </w:pPr>
            <w:r w:rsidRPr="00A562F6">
              <w:t>N/A</w:t>
            </w:r>
          </w:p>
        </w:tc>
        <w:tc>
          <w:tcPr>
            <w:tcW w:w="835" w:type="dxa"/>
          </w:tcPr>
          <w:p w14:paraId="3174267D" w14:textId="77777777" w:rsidR="005079AB" w:rsidRPr="00A562F6" w:rsidRDefault="005079AB" w:rsidP="00BE2759">
            <w:pPr>
              <w:pStyle w:val="TAC"/>
            </w:pPr>
            <w:r w:rsidRPr="00A562F6">
              <w:t>N/A</w:t>
            </w:r>
          </w:p>
        </w:tc>
        <w:tc>
          <w:tcPr>
            <w:tcW w:w="835" w:type="dxa"/>
          </w:tcPr>
          <w:p w14:paraId="4FF56858" w14:textId="77777777" w:rsidR="005079AB" w:rsidRPr="00A562F6" w:rsidRDefault="005079AB" w:rsidP="00BE2759">
            <w:pPr>
              <w:pStyle w:val="TAC"/>
            </w:pPr>
            <w:r w:rsidRPr="00A562F6">
              <w:t>N/A</w:t>
            </w:r>
          </w:p>
        </w:tc>
        <w:tc>
          <w:tcPr>
            <w:tcW w:w="835" w:type="dxa"/>
          </w:tcPr>
          <w:p w14:paraId="14B0D721" w14:textId="77777777" w:rsidR="005079AB" w:rsidRPr="00A562F6" w:rsidRDefault="005079AB" w:rsidP="00BE2759">
            <w:pPr>
              <w:pStyle w:val="TAC"/>
            </w:pPr>
            <w:r w:rsidRPr="00A562F6">
              <w:t>N/A</w:t>
            </w:r>
          </w:p>
        </w:tc>
        <w:tc>
          <w:tcPr>
            <w:tcW w:w="835" w:type="dxa"/>
          </w:tcPr>
          <w:p w14:paraId="5F39DAB0" w14:textId="77777777" w:rsidR="005079AB" w:rsidRPr="00A562F6" w:rsidRDefault="005079AB" w:rsidP="00BE2759">
            <w:pPr>
              <w:pStyle w:val="TAC"/>
            </w:pPr>
            <w:r w:rsidRPr="00A562F6">
              <w:t>N/A</w:t>
            </w:r>
          </w:p>
        </w:tc>
        <w:tc>
          <w:tcPr>
            <w:tcW w:w="835" w:type="dxa"/>
          </w:tcPr>
          <w:p w14:paraId="498779A3" w14:textId="77777777" w:rsidR="005079AB" w:rsidRPr="00A562F6" w:rsidRDefault="005079AB" w:rsidP="00BE2759">
            <w:pPr>
              <w:pStyle w:val="TAC"/>
            </w:pPr>
            <w:r w:rsidRPr="00A562F6">
              <w:t>N/A</w:t>
            </w:r>
          </w:p>
        </w:tc>
        <w:tc>
          <w:tcPr>
            <w:tcW w:w="835" w:type="dxa"/>
          </w:tcPr>
          <w:p w14:paraId="6D524B09" w14:textId="77777777" w:rsidR="005079AB" w:rsidRPr="00A562F6" w:rsidRDefault="005079AB" w:rsidP="00BE2759">
            <w:pPr>
              <w:pStyle w:val="TAC"/>
            </w:pPr>
            <w:r w:rsidRPr="00A562F6">
              <w:t>N/A</w:t>
            </w:r>
          </w:p>
        </w:tc>
        <w:tc>
          <w:tcPr>
            <w:tcW w:w="835" w:type="dxa"/>
          </w:tcPr>
          <w:p w14:paraId="09159CE5" w14:textId="77777777" w:rsidR="005079AB" w:rsidRPr="00A562F6" w:rsidRDefault="005079AB" w:rsidP="00BE2759">
            <w:pPr>
              <w:pStyle w:val="TAC"/>
            </w:pPr>
            <w:r w:rsidRPr="00A562F6">
              <w:t>N/A</w:t>
            </w:r>
          </w:p>
        </w:tc>
        <w:tc>
          <w:tcPr>
            <w:tcW w:w="835" w:type="dxa"/>
          </w:tcPr>
          <w:p w14:paraId="1D30C427" w14:textId="77777777" w:rsidR="005079AB" w:rsidRPr="00A562F6" w:rsidRDefault="005079AB" w:rsidP="00BE2759">
            <w:pPr>
              <w:pStyle w:val="TAC"/>
            </w:pPr>
            <w:r w:rsidRPr="00A562F6">
              <w:t>N/A</w:t>
            </w:r>
          </w:p>
        </w:tc>
        <w:tc>
          <w:tcPr>
            <w:tcW w:w="835" w:type="dxa"/>
          </w:tcPr>
          <w:p w14:paraId="72E1C02A" w14:textId="77777777" w:rsidR="005079AB" w:rsidRPr="00A562F6" w:rsidRDefault="005079AB" w:rsidP="00BE2759">
            <w:pPr>
              <w:pStyle w:val="TAC"/>
            </w:pPr>
            <w:r w:rsidRPr="00A562F6">
              <w:t>N/A</w:t>
            </w:r>
          </w:p>
        </w:tc>
        <w:tc>
          <w:tcPr>
            <w:tcW w:w="835" w:type="dxa"/>
          </w:tcPr>
          <w:p w14:paraId="59960DB5" w14:textId="77777777" w:rsidR="005079AB" w:rsidRPr="00A562F6" w:rsidRDefault="005079AB" w:rsidP="00BE2759">
            <w:pPr>
              <w:pStyle w:val="TAC"/>
            </w:pPr>
            <w:r w:rsidRPr="00A562F6">
              <w:t>N/A</w:t>
            </w:r>
          </w:p>
        </w:tc>
        <w:tc>
          <w:tcPr>
            <w:tcW w:w="835" w:type="dxa"/>
          </w:tcPr>
          <w:p w14:paraId="6C98BBBB" w14:textId="77777777" w:rsidR="005079AB" w:rsidRPr="00A562F6" w:rsidRDefault="005079AB" w:rsidP="00BE2759">
            <w:pPr>
              <w:pStyle w:val="TAC"/>
            </w:pPr>
            <w:r w:rsidRPr="00A562F6">
              <w:t>N/A</w:t>
            </w:r>
          </w:p>
        </w:tc>
      </w:tr>
      <w:tr w:rsidR="005079AB" w:rsidRPr="00A1115A" w14:paraId="145A6332" w14:textId="77777777" w:rsidTr="00BE2759">
        <w:trPr>
          <w:jc w:val="center"/>
        </w:trPr>
        <w:tc>
          <w:tcPr>
            <w:tcW w:w="3690" w:type="dxa"/>
          </w:tcPr>
          <w:p w14:paraId="1A8974E2"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2655B14F" w14:textId="77777777" w:rsidR="005079AB" w:rsidRPr="00A1115A" w:rsidRDefault="005079AB" w:rsidP="00BE2759">
            <w:pPr>
              <w:pStyle w:val="TAC"/>
            </w:pPr>
            <w:r w:rsidRPr="00A1115A">
              <w:t>Bits</w:t>
            </w:r>
          </w:p>
        </w:tc>
        <w:tc>
          <w:tcPr>
            <w:tcW w:w="835" w:type="dxa"/>
          </w:tcPr>
          <w:p w14:paraId="407FE7CF" w14:textId="77777777" w:rsidR="005079AB" w:rsidRPr="00A562F6" w:rsidRDefault="005079AB" w:rsidP="00BE2759">
            <w:pPr>
              <w:pStyle w:val="TAC"/>
            </w:pPr>
            <w:r w:rsidRPr="00A562F6">
              <w:t>11880</w:t>
            </w:r>
          </w:p>
        </w:tc>
        <w:tc>
          <w:tcPr>
            <w:tcW w:w="835" w:type="dxa"/>
          </w:tcPr>
          <w:p w14:paraId="05ECCE50" w14:textId="77777777" w:rsidR="005079AB" w:rsidRPr="00A562F6" w:rsidRDefault="005079AB" w:rsidP="00BE2759">
            <w:pPr>
              <w:pStyle w:val="TAC"/>
            </w:pPr>
            <w:r w:rsidRPr="00A562F6">
              <w:t>25920</w:t>
            </w:r>
          </w:p>
        </w:tc>
        <w:tc>
          <w:tcPr>
            <w:tcW w:w="835" w:type="dxa"/>
          </w:tcPr>
          <w:p w14:paraId="68B38BEE" w14:textId="77777777" w:rsidR="005079AB" w:rsidRPr="00A562F6" w:rsidRDefault="005079AB" w:rsidP="00BE2759">
            <w:pPr>
              <w:pStyle w:val="TAC"/>
            </w:pPr>
            <w:r w:rsidRPr="00A562F6">
              <w:t>41040</w:t>
            </w:r>
          </w:p>
        </w:tc>
        <w:tc>
          <w:tcPr>
            <w:tcW w:w="835" w:type="dxa"/>
          </w:tcPr>
          <w:p w14:paraId="4B0C247E" w14:textId="77777777" w:rsidR="005079AB" w:rsidRPr="00A562F6" w:rsidRDefault="005079AB" w:rsidP="00BE2759">
            <w:pPr>
              <w:pStyle w:val="TAC"/>
            </w:pPr>
            <w:r w:rsidRPr="00A562F6">
              <w:t>55080</w:t>
            </w:r>
          </w:p>
        </w:tc>
        <w:tc>
          <w:tcPr>
            <w:tcW w:w="835" w:type="dxa"/>
          </w:tcPr>
          <w:p w14:paraId="2BE0D95B" w14:textId="77777777" w:rsidR="005079AB" w:rsidRPr="00A562F6" w:rsidRDefault="005079AB" w:rsidP="00BE2759">
            <w:pPr>
              <w:pStyle w:val="TAC"/>
            </w:pPr>
            <w:r w:rsidRPr="00A562F6">
              <w:t>70200</w:t>
            </w:r>
          </w:p>
        </w:tc>
        <w:tc>
          <w:tcPr>
            <w:tcW w:w="835" w:type="dxa"/>
          </w:tcPr>
          <w:p w14:paraId="6BFF3AE4" w14:textId="77777777" w:rsidR="005079AB" w:rsidRPr="00A562F6" w:rsidRDefault="005079AB" w:rsidP="00BE2759">
            <w:pPr>
              <w:pStyle w:val="TAC"/>
            </w:pPr>
            <w:r w:rsidRPr="00A562F6">
              <w:t>84240</w:t>
            </w:r>
          </w:p>
        </w:tc>
        <w:tc>
          <w:tcPr>
            <w:tcW w:w="835" w:type="dxa"/>
          </w:tcPr>
          <w:p w14:paraId="39833DEE" w14:textId="77777777" w:rsidR="005079AB" w:rsidRPr="00A562F6" w:rsidRDefault="005079AB" w:rsidP="00BE2759">
            <w:pPr>
              <w:pStyle w:val="TAC"/>
            </w:pPr>
            <w:r w:rsidRPr="00A562F6">
              <w:t>114480</w:t>
            </w:r>
          </w:p>
        </w:tc>
        <w:tc>
          <w:tcPr>
            <w:tcW w:w="835" w:type="dxa"/>
          </w:tcPr>
          <w:p w14:paraId="7AEBAC19" w14:textId="77777777" w:rsidR="005079AB" w:rsidRPr="00A562F6" w:rsidRDefault="005079AB" w:rsidP="00BE2759">
            <w:pPr>
              <w:pStyle w:val="TAC"/>
            </w:pPr>
            <w:r w:rsidRPr="00A562F6">
              <w:t>143640</w:t>
            </w:r>
          </w:p>
        </w:tc>
        <w:tc>
          <w:tcPr>
            <w:tcW w:w="835" w:type="dxa"/>
          </w:tcPr>
          <w:p w14:paraId="3E3636B7" w14:textId="77777777" w:rsidR="005079AB" w:rsidRPr="00A562F6" w:rsidRDefault="005079AB" w:rsidP="00BE2759">
            <w:pPr>
              <w:pStyle w:val="TAC"/>
            </w:pPr>
            <w:r w:rsidRPr="00A562F6">
              <w:t>174960</w:t>
            </w:r>
          </w:p>
        </w:tc>
        <w:tc>
          <w:tcPr>
            <w:tcW w:w="835" w:type="dxa"/>
          </w:tcPr>
          <w:p w14:paraId="40DDD93B" w14:textId="77777777" w:rsidR="005079AB" w:rsidRPr="00A562F6" w:rsidRDefault="005079AB" w:rsidP="00BE2759">
            <w:pPr>
              <w:pStyle w:val="TAC"/>
            </w:pPr>
            <w:r>
              <w:t>204120</w:t>
            </w:r>
          </w:p>
        </w:tc>
        <w:tc>
          <w:tcPr>
            <w:tcW w:w="835" w:type="dxa"/>
          </w:tcPr>
          <w:p w14:paraId="19E3829B" w14:textId="77777777" w:rsidR="005079AB" w:rsidRPr="00A562F6" w:rsidRDefault="005079AB" w:rsidP="00BE2759">
            <w:pPr>
              <w:pStyle w:val="TAC"/>
            </w:pPr>
            <w:r w:rsidRPr="00A562F6">
              <w:t>234360</w:t>
            </w:r>
          </w:p>
        </w:tc>
        <w:tc>
          <w:tcPr>
            <w:tcW w:w="835" w:type="dxa"/>
          </w:tcPr>
          <w:p w14:paraId="48162370" w14:textId="77777777" w:rsidR="005079AB" w:rsidRPr="00A562F6" w:rsidRDefault="005079AB" w:rsidP="00BE2759">
            <w:pPr>
              <w:pStyle w:val="TAC"/>
            </w:pPr>
            <w:r w:rsidRPr="00A562F6">
              <w:t>294840</w:t>
            </w:r>
          </w:p>
        </w:tc>
      </w:tr>
      <w:tr w:rsidR="005079AB" w:rsidRPr="00A1115A" w14:paraId="7E199AED" w14:textId="77777777" w:rsidTr="00BE2759">
        <w:trPr>
          <w:trHeight w:val="70"/>
          <w:jc w:val="center"/>
        </w:trPr>
        <w:tc>
          <w:tcPr>
            <w:tcW w:w="3690" w:type="dxa"/>
          </w:tcPr>
          <w:p w14:paraId="6A9C3108"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0511DEC5" w14:textId="77777777" w:rsidR="005079AB" w:rsidRPr="00A1115A" w:rsidRDefault="005079AB" w:rsidP="00BE2759">
            <w:pPr>
              <w:pStyle w:val="TAC"/>
            </w:pPr>
            <w:r w:rsidRPr="00A1115A">
              <w:t>Mbps</w:t>
            </w:r>
          </w:p>
        </w:tc>
        <w:tc>
          <w:tcPr>
            <w:tcW w:w="835" w:type="dxa"/>
          </w:tcPr>
          <w:p w14:paraId="199BDD65" w14:textId="77777777" w:rsidR="005079AB" w:rsidRPr="00A562F6" w:rsidRDefault="005079AB" w:rsidP="00BE2759">
            <w:pPr>
              <w:pStyle w:val="TAC"/>
            </w:pPr>
            <w:r w:rsidRPr="00A562F6">
              <w:t>10.146</w:t>
            </w:r>
          </w:p>
        </w:tc>
        <w:tc>
          <w:tcPr>
            <w:tcW w:w="835" w:type="dxa"/>
          </w:tcPr>
          <w:p w14:paraId="0B893D84" w14:textId="77777777" w:rsidR="005079AB" w:rsidRPr="00A562F6" w:rsidRDefault="005079AB" w:rsidP="00BE2759">
            <w:pPr>
              <w:pStyle w:val="TAC"/>
            </w:pPr>
            <w:r w:rsidRPr="00A562F6">
              <w:t>22.546</w:t>
            </w:r>
          </w:p>
        </w:tc>
        <w:tc>
          <w:tcPr>
            <w:tcW w:w="835" w:type="dxa"/>
          </w:tcPr>
          <w:p w14:paraId="2B09B1EB" w14:textId="77777777" w:rsidR="005079AB" w:rsidRPr="00A562F6" w:rsidRDefault="005079AB" w:rsidP="00BE2759">
            <w:pPr>
              <w:pStyle w:val="TAC"/>
            </w:pPr>
            <w:r w:rsidRPr="00A562F6">
              <w:t>35.490</w:t>
            </w:r>
          </w:p>
        </w:tc>
        <w:tc>
          <w:tcPr>
            <w:tcW w:w="835" w:type="dxa"/>
          </w:tcPr>
          <w:p w14:paraId="2DFB4A5B" w14:textId="77777777" w:rsidR="005079AB" w:rsidRPr="00A562F6" w:rsidRDefault="005079AB" w:rsidP="00BE2759">
            <w:pPr>
              <w:pStyle w:val="TAC"/>
            </w:pPr>
            <w:r w:rsidRPr="00A562F6">
              <w:t>47.335</w:t>
            </w:r>
          </w:p>
        </w:tc>
        <w:tc>
          <w:tcPr>
            <w:tcW w:w="835" w:type="dxa"/>
          </w:tcPr>
          <w:p w14:paraId="1C605190" w14:textId="77777777" w:rsidR="005079AB" w:rsidRPr="00A562F6" w:rsidRDefault="005079AB" w:rsidP="00BE2759">
            <w:pPr>
              <w:pStyle w:val="TAC"/>
            </w:pPr>
            <w:r w:rsidRPr="00A562F6">
              <w:t>60.834</w:t>
            </w:r>
          </w:p>
        </w:tc>
        <w:tc>
          <w:tcPr>
            <w:tcW w:w="835" w:type="dxa"/>
          </w:tcPr>
          <w:p w14:paraId="3625C63F" w14:textId="77777777" w:rsidR="005079AB" w:rsidRPr="00A562F6" w:rsidRDefault="005079AB" w:rsidP="00BE2759">
            <w:pPr>
              <w:pStyle w:val="TAC"/>
            </w:pPr>
            <w:r w:rsidRPr="00A562F6">
              <w:t>72.134</w:t>
            </w:r>
          </w:p>
        </w:tc>
        <w:tc>
          <w:tcPr>
            <w:tcW w:w="835" w:type="dxa"/>
          </w:tcPr>
          <w:p w14:paraId="62333CEC" w14:textId="77777777" w:rsidR="005079AB" w:rsidRPr="00A562F6" w:rsidRDefault="005079AB" w:rsidP="00BE2759">
            <w:pPr>
              <w:pStyle w:val="TAC"/>
            </w:pPr>
            <w:r w:rsidRPr="00A562F6">
              <w:t>99.194</w:t>
            </w:r>
          </w:p>
        </w:tc>
        <w:tc>
          <w:tcPr>
            <w:tcW w:w="835" w:type="dxa"/>
          </w:tcPr>
          <w:p w14:paraId="62B50200" w14:textId="77777777" w:rsidR="005079AB" w:rsidRPr="00A562F6" w:rsidRDefault="005079AB" w:rsidP="00BE2759">
            <w:pPr>
              <w:pStyle w:val="TAC"/>
            </w:pPr>
            <w:r w:rsidRPr="00A562F6">
              <w:t>123.913</w:t>
            </w:r>
          </w:p>
        </w:tc>
        <w:tc>
          <w:tcPr>
            <w:tcW w:w="835" w:type="dxa"/>
          </w:tcPr>
          <w:p w14:paraId="551A92CA" w14:textId="77777777" w:rsidR="005079AB" w:rsidRPr="00A562F6" w:rsidRDefault="005079AB" w:rsidP="00BE2759">
            <w:pPr>
              <w:pStyle w:val="TAC"/>
            </w:pPr>
            <w:r w:rsidRPr="00A562F6">
              <w:t>153.314</w:t>
            </w:r>
          </w:p>
        </w:tc>
        <w:tc>
          <w:tcPr>
            <w:tcW w:w="835" w:type="dxa"/>
          </w:tcPr>
          <w:p w14:paraId="777E3296" w14:textId="77777777" w:rsidR="005079AB" w:rsidRPr="00A562F6" w:rsidRDefault="005079AB" w:rsidP="00BE2759">
            <w:pPr>
              <w:pStyle w:val="TAC"/>
            </w:pPr>
            <w:r w:rsidRPr="00A562F6">
              <w:t>175.868</w:t>
            </w:r>
          </w:p>
        </w:tc>
        <w:tc>
          <w:tcPr>
            <w:tcW w:w="835" w:type="dxa"/>
          </w:tcPr>
          <w:p w14:paraId="3F679137" w14:textId="77777777" w:rsidR="005079AB" w:rsidRPr="00A562F6" w:rsidRDefault="005079AB" w:rsidP="00BE2759">
            <w:pPr>
              <w:pStyle w:val="TAC"/>
            </w:pPr>
            <w:r w:rsidRPr="00A562F6">
              <w:t>202.866</w:t>
            </w:r>
          </w:p>
        </w:tc>
        <w:tc>
          <w:tcPr>
            <w:tcW w:w="835" w:type="dxa"/>
          </w:tcPr>
          <w:p w14:paraId="033AB40A" w14:textId="77777777" w:rsidR="005079AB" w:rsidRPr="00A562F6" w:rsidRDefault="005079AB" w:rsidP="00BE2759">
            <w:pPr>
              <w:pStyle w:val="TAC"/>
            </w:pPr>
            <w:r w:rsidRPr="00A562F6">
              <w:t>256.969</w:t>
            </w:r>
          </w:p>
        </w:tc>
      </w:tr>
      <w:tr w:rsidR="005079AB" w:rsidRPr="00A1115A" w14:paraId="17F6AC26" w14:textId="77777777" w:rsidTr="00BE2759">
        <w:trPr>
          <w:trHeight w:val="70"/>
          <w:jc w:val="center"/>
        </w:trPr>
        <w:tc>
          <w:tcPr>
            <w:tcW w:w="14803" w:type="dxa"/>
            <w:gridSpan w:val="14"/>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A1115A">
        <w:rPr>
          <w:rFonts w:eastAsia="Yu Mincho"/>
        </w:rPr>
        <w:t xml:space="preserve">Annex E (normative): </w:t>
      </w:r>
      <w:r w:rsidRPr="00A1115A">
        <w:rPr>
          <w:rFonts w:eastAsia="Yu Mincho"/>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A1115A">
        <w:rPr>
          <w:rFonts w:eastAsia="Yu Mincho"/>
        </w:rPr>
        <w:t>E.1</w:t>
      </w:r>
      <w:r w:rsidRPr="00A1115A">
        <w:rPr>
          <w:rFonts w:eastAsia="Yu Mincho"/>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4D256FD" w14:textId="77777777" w:rsidR="00A1115A" w:rsidRPr="00A1115A" w:rsidRDefault="00A1115A" w:rsidP="00A1115A">
      <w:r w:rsidRPr="00A1115A">
        <w:t>Figure F.1-1 shows the measurement point for the unwanted emission falling into non-allocated RB(s) and the EVM for the allocated RB(s).</w:t>
      </w:r>
    </w:p>
    <w:p w14:paraId="446023D7" w14:textId="68A3C48C" w:rsidR="00A1115A" w:rsidRPr="00A1115A" w:rsidRDefault="00A1115A" w:rsidP="00FE1788"/>
    <w:p w14:paraId="6DD3AF71" w14:textId="6DB82F49" w:rsidR="00A1115A" w:rsidRPr="00A1115A" w:rsidRDefault="00D94699" w:rsidP="00A1115A">
      <w:pPr>
        <w:pStyle w:val="TH"/>
      </w:pPr>
      <w:r w:rsidRPr="00A1115A">
        <w:rPr>
          <w:noProof/>
        </w:rPr>
        <mc:AlternateContent>
          <mc:Choice Requires="wpc">
            <w:drawing>
              <wp:anchor distT="0" distB="0" distL="114300" distR="114300" simplePos="0" relativeHeight="251660288" behindDoc="0" locked="0" layoutInCell="1" allowOverlap="1" wp14:anchorId="28D0EACD" wp14:editId="0B8B4B34">
                <wp:simplePos x="0" y="0"/>
                <wp:positionH relativeFrom="character">
                  <wp:posOffset>-68817</wp:posOffset>
                </wp:positionH>
                <wp:positionV relativeFrom="line">
                  <wp:posOffset>34934</wp:posOffset>
                </wp:positionV>
                <wp:extent cx="6674485" cy="1453487"/>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0350"/>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6F3E2D0F" w14:textId="77777777" w:rsidR="004116AC" w:rsidRDefault="004116AC" w:rsidP="00A1115A">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57785" cy="260350"/>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260350" cy="19685"/>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260350" cy="19685"/>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260350" cy="19685"/>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260350" cy="19685"/>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5.4pt;margin-top:2.75pt;width:525.55pt;height:114.45pt;z-index:251660288;mso-position-horizontal-relative:char;mso-position-vertical-relative:line" coordsize="66744,14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">
                <v:shape id="_x0000_s1027" type="#_x0000_t75" style="position:absolute;width:66744;height:14528;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6F3E2D0F" w14:textId="77777777" w:rsidR="004116AC" w:rsidRDefault="004116AC" w:rsidP="00A1115A">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r w:rsidR="009E3411"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pt;height:54.5pt" o:ole="">
            <v:imagedata r:id="rId35" o:title=""/>
          </v:shape>
          <o:OLEObject Type="Embed" ProgID="Equation.3" ShapeID="_x0000_i1040" DrawAspect="Content" ObjectID="_1742322940"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9.5pt;height:19.5pt" o:ole="">
            <v:imagedata r:id="rId37" o:title=""/>
          </v:shape>
          <o:OLEObject Type="Embed" ProgID="Equation.3" ShapeID="_x0000_i1041" DrawAspect="Content" ObjectID="_1742322941"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pt;height:20pt" o:ole="">
            <v:imagedata r:id="rId39" o:title=""/>
          </v:shape>
          <o:OLEObject Type="Embed" ProgID="Equation.3" ShapeID="_x0000_i1042" DrawAspect="Content" ObjectID="_1742322942"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pt;height:19.5pt" o:ole="">
            <v:imagedata r:id="rId41" o:title=""/>
          </v:shape>
          <o:OLEObject Type="Embed" ProgID="Equation.3" ShapeID="_x0000_i1043" DrawAspect="Content" ObjectID="_1742322943"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pt;height:19.5pt" o:ole="">
            <v:imagedata r:id="rId43" o:title=""/>
          </v:shape>
          <o:OLEObject Type="Embed" ProgID="Equation.3" ShapeID="_x0000_i1044" DrawAspect="Content" ObjectID="_1742322944"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pt;height:19.5pt" o:ole="">
            <v:imagedata r:id="rId45" o:title=""/>
          </v:shape>
          <o:OLEObject Type="Embed" ProgID="Equation.3" ShapeID="_x0000_i1045" DrawAspect="Content" ObjectID="_1742322945"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pt;height:19.5pt" o:ole="">
            <v:imagedata r:id="rId45" o:title=""/>
          </v:shape>
          <o:OLEObject Type="Embed" ProgID="Equation.3" ShapeID="_x0000_i1046" DrawAspect="Content" ObjectID="_1742322946" r:id="rId47"/>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9pt;height:1in" o:ole="">
            <v:imagedata r:id="rId48" o:title=""/>
          </v:shape>
          <o:OLEObject Type="Embed" ProgID="Equation.3" ShapeID="_x0000_i1047" DrawAspect="Content" ObjectID="_1742322947"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pt;height:19.5pt" o:ole="">
            <v:imagedata r:id="rId50" o:title=""/>
          </v:shape>
          <o:OLEObject Type="Embed" ProgID="Equation.3" ShapeID="_x0000_i1048" DrawAspect="Content" ObjectID="_1742322948"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9.5pt;height:20pt" o:ole="">
            <v:imagedata r:id="rId52" o:title=""/>
          </v:shape>
          <o:OLEObject Type="Embed" ProgID="Equation.3" ShapeID="_x0000_i1049" DrawAspect="Content" ObjectID="_1742322949"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pt;height:19.5pt" o:ole="">
            <v:imagedata r:id="rId54" o:title=""/>
          </v:shape>
          <o:OLEObject Type="Embed" ProgID="Equation.3" ShapeID="_x0000_i1050" DrawAspect="Content" ObjectID="_1742322950"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pt;height:19.5pt" o:ole="">
            <v:imagedata r:id="rId56" o:title=""/>
          </v:shape>
          <o:OLEObject Type="Embed" ProgID="Equation.3" ShapeID="_x0000_i1051" DrawAspect="Content" ObjectID="_1742322951" r:id="rId57"/>
        </w:object>
      </w:r>
      <w:r w:rsidRPr="00A1115A">
        <w:t xml:space="preserve"> or </w:t>
      </w:r>
      <w:r w:rsidRPr="00A1115A">
        <w:rPr>
          <w:position w:val="-10"/>
        </w:rPr>
        <w:object w:dxaOrig="920" w:dyaOrig="340" w14:anchorId="44B9777D">
          <v:shape id="_x0000_i1052" type="#_x0000_t75" style="width:40.5pt;height:19.5pt" o:ole="">
            <v:imagedata r:id="rId58" o:title=""/>
          </v:shape>
          <o:OLEObject Type="Embed" ProgID="Equation.3" ShapeID="_x0000_i1052" DrawAspect="Content" ObjectID="_1742322952"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pt;height:19.5pt" o:ole="">
            <v:imagedata r:id="rId60" o:title=""/>
          </v:shape>
          <o:OLEObject Type="Embed" ProgID="Equation.3" ShapeID="_x0000_i1053" DrawAspect="Content" ObjectID="_1742322953" r:id="rId61"/>
        </w:object>
      </w:r>
      <w:r w:rsidRPr="00A1115A">
        <w:t xml:space="preserve"> (resp. </w:t>
      </w:r>
      <w:r w:rsidRPr="00A1115A">
        <w:rPr>
          <w:position w:val="-12"/>
        </w:rPr>
        <w:object w:dxaOrig="460" w:dyaOrig="360" w14:anchorId="7F3140DB">
          <v:shape id="_x0000_i1054" type="#_x0000_t75" style="width:20pt;height:19.5pt" o:ole="">
            <v:imagedata r:id="rId62" o:title=""/>
          </v:shape>
          <o:OLEObject Type="Embed" ProgID="Equation.3" ShapeID="_x0000_i1054" DrawAspect="Content" ObjectID="_1742322954"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9.5pt;height:19.5pt" o:ole="">
            <v:imagedata r:id="rId64" o:title=""/>
          </v:shape>
          <o:OLEObject Type="Embed" ProgID="Equation.3" ShapeID="_x0000_i1055" DrawAspect="Content" ObjectID="_1742322955" r:id="rId65"/>
        </w:object>
      </w:r>
      <w:r w:rsidRPr="00A1115A">
        <w:t xml:space="preserve"> and </w:t>
      </w:r>
      <w:r w:rsidRPr="00A1115A">
        <w:rPr>
          <w:position w:val="-12"/>
        </w:rPr>
        <w:object w:dxaOrig="279" w:dyaOrig="360" w14:anchorId="7E7D06D9">
          <v:shape id="_x0000_i1056" type="#_x0000_t75" style="width:17.5pt;height:19.5pt" o:ole="">
            <v:imagedata r:id="rId66" o:title=""/>
          </v:shape>
          <o:OLEObject Type="Embed" ProgID="Equation.3" ShapeID="_x0000_i1056" DrawAspect="Content" ObjectID="_1742322956"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5pt;height:19.5pt" o:ole="">
            <v:imagedata r:id="rId68" o:title=""/>
          </v:shape>
          <o:OLEObject Type="Embed" ProgID="Equation.3" ShapeID="_x0000_i1057" DrawAspect="Content" ObjectID="_1742322957"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8.5pt;height:54.5pt" o:ole="">
            <v:imagedata r:id="rId70" o:title=""/>
          </v:shape>
          <o:OLEObject Type="Embed" ProgID="Equation.3" ShapeID="_x0000_i1058" DrawAspect="Content" ObjectID="_1742322958"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5pt;height:19.5pt" o:ole="">
            <v:imagedata r:id="rId72" o:title=""/>
          </v:shape>
          <o:OLEObject Type="Embed" ProgID="Equation.3" ShapeID="_x0000_i1059" DrawAspect="Content" ObjectID="_1742322959"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0.5pt;height:19.5pt" o:ole="" fillcolor="window">
            <v:imagedata r:id="rId74" o:title=""/>
          </v:shape>
          <o:OLEObject Type="Embed" ProgID="Equation.3" ShapeID="_x0000_i1060" DrawAspect="Content" ObjectID="_1742322960" r:id="rId75"/>
        </w:object>
      </w:r>
      <w:r w:rsidRPr="00A1115A">
        <w:t xml:space="preserve">, where sample time offsets </w:t>
      </w:r>
      <w:r w:rsidRPr="00A1115A">
        <w:rPr>
          <w:position w:val="-6"/>
        </w:rPr>
        <w:object w:dxaOrig="360" w:dyaOrig="300" w14:anchorId="574D864C">
          <v:shape id="_x0000_i1061" type="#_x0000_t75" style="width:19.5pt;height:19.5pt" o:ole="" fillcolor="window">
            <v:imagedata r:id="rId76" o:title=""/>
          </v:shape>
          <o:OLEObject Type="Embed" ProgID="Equation.3" ShapeID="_x0000_i1061" DrawAspect="Content" ObjectID="_1742322961" r:id="rId77"/>
        </w:object>
      </w:r>
      <w:r w:rsidRPr="00A1115A">
        <w:t xml:space="preserve"> and </w:t>
      </w:r>
      <w:r w:rsidRPr="00A1115A">
        <w:rPr>
          <w:position w:val="-6"/>
        </w:rPr>
        <w:object w:dxaOrig="360" w:dyaOrig="279" w14:anchorId="240B8DA9">
          <v:shape id="_x0000_i1062" type="#_x0000_t75" style="width:19.5pt;height:17.5pt" o:ole="" fillcolor="window">
            <v:imagedata r:id="rId78" o:title=""/>
          </v:shape>
          <o:OLEObject Type="Embed" ProgID="Equation.3" ShapeID="_x0000_i1062" DrawAspect="Content" ObjectID="_1742322962" r:id="rId79"/>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5pt;height:40.5pt" o:ole="">
            <v:imagedata r:id="rId80" o:title=""/>
          </v:shape>
          <o:OLEObject Type="Embed" ProgID="Equation.3" ShapeID="_x0000_i1063" DrawAspect="Content" ObjectID="_1742322963"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9.5pt" o:ole="">
            <v:imagedata r:id="rId82" o:title=""/>
          </v:shape>
          <o:OLEObject Type="Embed" ProgID="Equation.3" ShapeID="_x0000_i1064" DrawAspect="Content" ObjectID="_1742322964"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1pt;height:37pt" o:ole="">
            <v:imagedata r:id="rId84" o:title=""/>
          </v:shape>
          <o:OLEObject Type="Embed" ProgID="Equation.3" ShapeID="_x0000_i1065" DrawAspect="Content" ObjectID="_1742322965"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9.5pt" o:ole="">
            <v:imagedata r:id="rId82" o:title=""/>
          </v:shape>
          <o:OLEObject Type="Embed" ProgID="Equation.3" ShapeID="_x0000_i1066" DrawAspect="Content" ObjectID="_1742322966"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9.5pt;height:19.5pt" o:ole="" fillcolor="window">
            <v:imagedata r:id="rId87" o:title=""/>
          </v:shape>
          <o:OLEObject Type="Embed" ProgID="Equation.3" ShapeID="_x0000_i1067" DrawAspect="Content" ObjectID="_1742322967"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9.5pt;height:16pt" o:ole="" fillcolor="window">
            <v:imagedata r:id="rId89" o:title=""/>
          </v:shape>
          <o:OLEObject Type="Embed" ProgID="Equation.3" ShapeID="_x0000_i1068" DrawAspect="Content" ObjectID="_1742322968"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7pt;height:19.5pt" o:ole="" fillcolor="window">
            <v:imagedata r:id="rId91" o:title=""/>
          </v:shape>
          <o:OLEObject Type="Embed" ProgID="Equation.3" ShapeID="_x0000_i1069" DrawAspect="Content" ObjectID="_1742322969"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7pt;height:19.5pt" o:ole="" fillcolor="window">
            <v:imagedata r:id="rId93" o:title=""/>
          </v:shape>
          <o:OLEObject Type="Embed" ProgID="Equation.3" ShapeID="_x0000_i1070" DrawAspect="Content" ObjectID="_1742322970"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9.5pt;height:17.5pt" o:ole="" fillcolor="window">
            <v:imagedata r:id="rId78" o:title=""/>
          </v:shape>
          <o:OLEObject Type="Embed" ProgID="Equation.3" ShapeID="_x0000_i1071" DrawAspect="Content" ObjectID="_1742322971" r:id="rId95"/>
        </w:object>
      </w:r>
      <w:r w:rsidRPr="00A1115A">
        <w:t xml:space="preserve"> represents the middle sample of the EVM window of length </w:t>
      </w:r>
      <w:r w:rsidRPr="00A1115A">
        <w:rPr>
          <w:position w:val="-6"/>
        </w:rPr>
        <w:object w:dxaOrig="279" w:dyaOrig="279" w14:anchorId="4A9F6D4B">
          <v:shape id="_x0000_i1072" type="#_x0000_t75" style="width:11pt;height:11pt" o:ole="">
            <v:imagedata r:id="rId96" o:title=""/>
          </v:shape>
          <o:OLEObject Type="Embed" ProgID="Equation.3" ShapeID="_x0000_i1072" DrawAspect="Content" ObjectID="_1742322972"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1pt;height:11pt" o:ole="">
            <v:imagedata r:id="rId96" o:title=""/>
          </v:shape>
          <o:OLEObject Type="Embed" ProgID="Equation.3" ShapeID="_x0000_i1073" DrawAspect="Content" ObjectID="_1742322973"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1pt;height:11pt" o:ole="" fillcolor="window">
            <v:imagedata r:id="rId76" o:title=""/>
          </v:shape>
          <o:OLEObject Type="Embed" ProgID="Equation.3" ShapeID="_x0000_i1074" DrawAspect="Content" ObjectID="_1742322974" r:id="rId99"/>
        </w:object>
      </w:r>
      <w:r w:rsidRPr="00A1115A">
        <w:t xml:space="preserve"> and </w:t>
      </w:r>
      <w:r w:rsidRPr="00A1115A">
        <w:rPr>
          <w:position w:val="-10"/>
        </w:rPr>
        <w:object w:dxaOrig="360" w:dyaOrig="380" w14:anchorId="6407F0AF">
          <v:shape id="_x0000_i1075" type="#_x0000_t75" style="width:11pt;height:25pt" o:ole="" fillcolor="window">
            <v:imagedata r:id="rId100" o:title=""/>
          </v:shape>
          <o:OLEObject Type="Embed" ProgID="Equation.3" ShapeID="_x0000_i1075" DrawAspect="Content" ObjectID="_1742322975"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1pt;height:11pt" o:ole="" fillcolor="window">
            <v:imagedata r:id="rId78" o:title=""/>
          </v:shape>
          <o:OLEObject Type="Embed" ProgID="Equation.3" ShapeID="_x0000_i1076" DrawAspect="Content" ObjectID="_1742322976" r:id="rId102"/>
        </w:object>
      </w:r>
      <w:r w:rsidRPr="00A1115A">
        <w:t xml:space="preserve"> so that the EVM window of length </w:t>
      </w:r>
      <w:r w:rsidRPr="00A1115A">
        <w:rPr>
          <w:position w:val="-6"/>
        </w:rPr>
        <w:object w:dxaOrig="279" w:dyaOrig="279" w14:anchorId="7C066E0F">
          <v:shape id="_x0000_i1077" type="#_x0000_t75" style="width:11pt;height:11pt" o:ole="">
            <v:imagedata r:id="rId96" o:title=""/>
          </v:shape>
          <o:OLEObject Type="Embed" ProgID="Equation.3" ShapeID="_x0000_i1077" DrawAspect="Content" ObjectID="_1742322977"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1pt;height:11pt" o:ole="" fillcolor="window">
            <v:imagedata r:id="rId78" o:title=""/>
          </v:shape>
          <o:OLEObject Type="Embed" ProgID="Equation.3" ShapeID="_x0000_i1078" DrawAspect="Content" ObjectID="_1742322978"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1pt;height:25pt" o:ole="" fillcolor="window">
            <v:imagedata r:id="rId89" o:title=""/>
          </v:shape>
          <o:OLEObject Type="Embed" ProgID="Equation.3" ShapeID="_x0000_i1079" DrawAspect="Content" ObjectID="_1742322979"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5pt;height:11pt" o:ole="">
            <v:imagedata r:id="rId106" o:title=""/>
          </v:shape>
          <o:OLEObject Type="Embed" ProgID="Equation.3" ShapeID="_x0000_i1080" DrawAspect="Content" ObjectID="_1742322980"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7pt;height:11pt" o:ole="" fillcolor="window">
            <v:imagedata r:id="rId93" o:title=""/>
          </v:shape>
          <o:OLEObject Type="Embed" ProgID="Equation.3" ShapeID="_x0000_i1081" DrawAspect="Content" ObjectID="_1742322981" r:id="rId108"/>
        </w:object>
      </w:r>
      <w:r w:rsidRPr="00A1115A">
        <w:t xml:space="preserve">and </w:t>
      </w:r>
      <w:r w:rsidRPr="00A1115A">
        <w:rPr>
          <w:position w:val="-10"/>
        </w:rPr>
        <w:object w:dxaOrig="720" w:dyaOrig="320" w14:anchorId="1358906F">
          <v:shape id="_x0000_i1082" type="#_x0000_t75" style="width:37pt;height:11pt" o:ole="" fillcolor="window">
            <v:imagedata r:id="rId91" o:title=""/>
          </v:shape>
          <o:OLEObject Type="Embed" ProgID="Equation.3" ShapeID="_x0000_i1082" DrawAspect="Content" ObjectID="_1742322982"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5pt;height:11pt" o:ole="" fillcolor="window">
            <v:imagedata r:id="rId110" o:title=""/>
          </v:shape>
          <o:OLEObject Type="Embed" ProgID="Equation.3" ShapeID="_x0000_i1083" DrawAspect="Content" ObjectID="_1742322983" r:id="rId111"/>
        </w:object>
      </w:r>
      <w:r w:rsidRPr="00A1115A">
        <w:t xml:space="preserve">and </w:t>
      </w:r>
      <w:r w:rsidRPr="00A1115A">
        <w:rPr>
          <w:position w:val="-10"/>
        </w:rPr>
        <w:object w:dxaOrig="480" w:dyaOrig="320" w14:anchorId="2D6E130E">
          <v:shape id="_x0000_i1084" type="#_x0000_t75" style="width:24.5pt;height:11pt" o:ole="" fillcolor="window">
            <v:imagedata r:id="rId112" o:title=""/>
          </v:shape>
          <o:OLEObject Type="Embed" ProgID="Equation.3" ShapeID="_x0000_i1084" DrawAspect="Content" ObjectID="_1742322984"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7pt;height:11pt" o:ole="" fillcolor="window">
            <v:imagedata r:id="rId114" o:title=""/>
          </v:shape>
          <o:OLEObject Type="Embed" ProgID="Equation.3" ShapeID="_x0000_i1085" DrawAspect="Content" ObjectID="_1742322985" r:id="rId115"/>
        </w:object>
      </w:r>
      <w:r w:rsidRPr="00A1115A">
        <w:t xml:space="preserve"> and </w:t>
      </w:r>
      <w:r w:rsidRPr="00A1115A">
        <w:rPr>
          <w:position w:val="-10"/>
        </w:rPr>
        <w:object w:dxaOrig="1400" w:dyaOrig="320" w14:anchorId="3A2174E4">
          <v:shape id="_x0000_i1086" type="#_x0000_t75" style="width:1in;height:11pt" o:ole="" fillcolor="window">
            <v:imagedata r:id="rId116" o:title=""/>
          </v:shape>
          <o:OLEObject Type="Embed" ProgID="Equation.3" ShapeID="_x0000_i1086" DrawAspect="Content" ObjectID="_1742322986"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1pt;height:11pt" o:ole="" fillcolor="window">
            <v:imagedata r:id="rId76" o:title=""/>
          </v:shape>
          <o:OLEObject Type="Embed" ProgID="Equation.3" ShapeID="_x0000_i1087" DrawAspect="Content" ObjectID="_1742322987"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1pt;height:25pt" o:ole="" fillcolor="window">
            <v:imagedata r:id="rId89" o:title=""/>
          </v:shape>
          <o:OLEObject Type="Embed" ProgID="Equation.3" ShapeID="_x0000_i1088" DrawAspect="Content" ObjectID="_1742322988" r:id="rId119"/>
        </w:object>
      </w:r>
      <w:r w:rsidRPr="00A1115A">
        <w:t xml:space="preserve">, </w:t>
      </w:r>
      <w:r w:rsidRPr="00A1115A">
        <w:rPr>
          <w:position w:val="-10"/>
        </w:rPr>
        <w:object w:dxaOrig="720" w:dyaOrig="320" w14:anchorId="30BA57D8">
          <v:shape id="_x0000_i1089" type="#_x0000_t75" style="width:37pt;height:11pt" o:ole="" fillcolor="window">
            <v:imagedata r:id="rId93" o:title=""/>
          </v:shape>
          <o:OLEObject Type="Embed" ProgID="Equation.3" ShapeID="_x0000_i1089" DrawAspect="Content" ObjectID="_1742322989" r:id="rId120"/>
        </w:object>
      </w:r>
      <w:r w:rsidRPr="00A1115A">
        <w:t xml:space="preserve">, </w:t>
      </w:r>
      <w:r w:rsidRPr="00A1115A">
        <w:rPr>
          <w:position w:val="-10"/>
        </w:rPr>
        <w:object w:dxaOrig="720" w:dyaOrig="320" w14:anchorId="33155116">
          <v:shape id="_x0000_i1090" type="#_x0000_t75" style="width:37pt;height:11pt" o:ole="" fillcolor="window">
            <v:imagedata r:id="rId91" o:title=""/>
          </v:shape>
          <o:OLEObject Type="Embed" ProgID="Equation.3" ShapeID="_x0000_i1090" DrawAspect="Content" ObjectID="_1742322990" r:id="rId121"/>
        </w:object>
      </w:r>
      <w:r w:rsidRPr="00A1115A">
        <w:t xml:space="preserve"> and </w:t>
      </w:r>
      <w:r w:rsidRPr="00A1115A">
        <w:rPr>
          <w:position w:val="-6"/>
        </w:rPr>
        <w:object w:dxaOrig="360" w:dyaOrig="279" w14:anchorId="30BC12FD">
          <v:shape id="_x0000_i1091" type="#_x0000_t75" style="width:11pt;height:11pt" o:ole="" fillcolor="window">
            <v:imagedata r:id="rId78" o:title=""/>
          </v:shape>
          <o:OLEObject Type="Embed" ProgID="Equation.3" ShapeID="_x0000_i1091" DrawAspect="Content" ObjectID="_1742322991" r:id="rId122"/>
        </w:object>
      </w:r>
      <w:r w:rsidRPr="00A1115A">
        <w:t xml:space="preserve"> are available. </w:t>
      </w:r>
      <w:r w:rsidRPr="00A1115A">
        <w:rPr>
          <w:position w:val="-6"/>
        </w:rPr>
        <w:object w:dxaOrig="360" w:dyaOrig="300" w14:anchorId="2C5F5952">
          <v:shape id="_x0000_i1092" type="#_x0000_t75" style="width:11pt;height:11pt" o:ole="" fillcolor="window">
            <v:imagedata r:id="rId76" o:title=""/>
          </v:shape>
          <o:OLEObject Type="Embed" ProgID="Equation.3" ShapeID="_x0000_i1092" DrawAspect="Content" ObjectID="_1742322992" r:id="rId123"/>
        </w:object>
      </w:r>
      <w:r w:rsidRPr="00A1115A">
        <w:t xml:space="preserve"> is one of the extremities of the window </w:t>
      </w:r>
      <w:r w:rsidRPr="00A1115A">
        <w:rPr>
          <w:position w:val="-6"/>
        </w:rPr>
        <w:object w:dxaOrig="279" w:dyaOrig="279" w14:anchorId="2FA2ECAE">
          <v:shape id="_x0000_i1093" type="#_x0000_t75" style="width:11pt;height:11pt" o:ole="">
            <v:imagedata r:id="rId96" o:title=""/>
          </v:shape>
          <o:OLEObject Type="Embed" ProgID="Equation.3" ShapeID="_x0000_i1093" DrawAspect="Content" ObjectID="_1742322993" r:id="rId124"/>
        </w:object>
      </w:r>
      <w:r w:rsidRPr="00A1115A">
        <w:t xml:space="preserve">, i.e. </w:t>
      </w:r>
      <w:r w:rsidRPr="00A1115A">
        <w:rPr>
          <w:position w:val="-6"/>
        </w:rPr>
        <w:object w:dxaOrig="360" w:dyaOrig="300" w14:anchorId="24DC15C8">
          <v:shape id="_x0000_i1094" type="#_x0000_t75" style="width:11pt;height:11pt" o:ole="" fillcolor="window">
            <v:imagedata r:id="rId76" o:title=""/>
          </v:shape>
          <o:OLEObject Type="Embed" ProgID="Equation.3" ShapeID="_x0000_i1094" DrawAspect="Content" ObjectID="_1742322994" r:id="rId125"/>
        </w:object>
      </w:r>
      <w:r w:rsidRPr="00A1115A">
        <w:t xml:space="preserve">can be </w:t>
      </w:r>
      <w:r w:rsidRPr="00A1115A">
        <w:rPr>
          <w:position w:val="-28"/>
        </w:rPr>
        <w:object w:dxaOrig="1440" w:dyaOrig="680" w14:anchorId="5CFF49F2">
          <v:shape id="_x0000_i1095" type="#_x0000_t75" style="width:1in;height:37pt" o:ole="" fillcolor="window">
            <v:imagedata r:id="rId126" o:title=""/>
          </v:shape>
          <o:OLEObject Type="Embed" ProgID="Equation.3" ShapeID="_x0000_i1095" DrawAspect="Content" ObjectID="_1742322995" r:id="rId127"/>
        </w:object>
      </w:r>
      <w:r w:rsidRPr="00A1115A">
        <w:t xml:space="preserve"> or </w:t>
      </w:r>
      <w:r w:rsidRPr="00A1115A">
        <w:rPr>
          <w:position w:val="-28"/>
        </w:rPr>
        <w:object w:dxaOrig="1060" w:dyaOrig="680" w14:anchorId="2F4D53F9">
          <v:shape id="_x0000_i1096" type="#_x0000_t75" style="width:47pt;height:37pt" o:ole="" fillcolor="window">
            <v:imagedata r:id="rId128" o:title=""/>
          </v:shape>
          <o:OLEObject Type="Embed" ProgID="Equation.3" ShapeID="_x0000_i1096" DrawAspect="Content" ObjectID="_1742322996" r:id="rId129"/>
        </w:object>
      </w:r>
      <w:r w:rsidRPr="00A1115A">
        <w:t xml:space="preserve">, where </w:t>
      </w:r>
      <w:r w:rsidRPr="00A1115A">
        <w:rPr>
          <w:position w:val="-6"/>
        </w:rPr>
        <w:object w:dxaOrig="600" w:dyaOrig="279" w14:anchorId="771A34F3">
          <v:shape id="_x0000_i1097" type="#_x0000_t75" style="width:31pt;height:11pt" o:ole="" fillcolor="window">
            <v:imagedata r:id="rId130" o:title=""/>
          </v:shape>
          <o:OLEObject Type="Embed" ProgID="Equation.3" ShapeID="_x0000_i1097" DrawAspect="Content" ObjectID="_1742322997" r:id="rId131"/>
        </w:object>
      </w:r>
      <w:r w:rsidRPr="00A1115A">
        <w:t xml:space="preserve"> if </w:t>
      </w:r>
      <w:r w:rsidRPr="00A1115A">
        <w:rPr>
          <w:position w:val="-6"/>
        </w:rPr>
        <w:object w:dxaOrig="279" w:dyaOrig="279" w14:anchorId="39D410D4">
          <v:shape id="_x0000_i1098" type="#_x0000_t75" style="width:11pt;height:11pt" o:ole="">
            <v:imagedata r:id="rId132" o:title=""/>
          </v:shape>
          <o:OLEObject Type="Embed" ProgID="Equation.3" ShapeID="_x0000_i1098" DrawAspect="Content" ObjectID="_1742322998" r:id="rId133"/>
        </w:object>
      </w:r>
      <w:r w:rsidRPr="00A1115A">
        <w:t xml:space="preserve"> is odd and </w:t>
      </w:r>
      <w:r w:rsidRPr="00A1115A">
        <w:rPr>
          <w:position w:val="-6"/>
        </w:rPr>
        <w:object w:dxaOrig="560" w:dyaOrig="279" w14:anchorId="20259744">
          <v:shape id="_x0000_i1099" type="#_x0000_t75" style="width:31.5pt;height:11pt" o:ole="" fillcolor="window">
            <v:imagedata r:id="rId134" o:title=""/>
          </v:shape>
          <o:OLEObject Type="Embed" ProgID="Equation.3" ShapeID="_x0000_i1099" DrawAspect="Content" ObjectID="_1742322999" r:id="rId135"/>
        </w:object>
      </w:r>
      <w:r w:rsidRPr="00A1115A">
        <w:t xml:space="preserve"> if </w:t>
      </w:r>
      <w:r w:rsidRPr="00A1115A">
        <w:rPr>
          <w:position w:val="-6"/>
        </w:rPr>
        <w:object w:dxaOrig="279" w:dyaOrig="279" w14:anchorId="1E3C7818">
          <v:shape id="_x0000_i1100" type="#_x0000_t75" style="width:11pt;height:11pt" o:ole="">
            <v:imagedata r:id="rId136" o:title=""/>
          </v:shape>
          <o:OLEObject Type="Embed" ProgID="Equation.3" ShapeID="_x0000_i1100" DrawAspect="Content" ObjectID="_1742323000"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1pt;height:11pt" o:ole="" fillcolor="window">
            <v:imagedata r:id="rId76" o:title=""/>
          </v:shape>
          <o:OLEObject Type="Embed" ProgID="Equation.3" ShapeID="_x0000_i1101" DrawAspect="Content" ObjectID="_1742323001" r:id="rId138"/>
        </w:object>
      </w:r>
      <w:r w:rsidRPr="00A1115A">
        <w:t xml:space="preserve"> set to </w:t>
      </w:r>
      <w:r w:rsidRPr="00A1115A">
        <w:rPr>
          <w:position w:val="-28"/>
        </w:rPr>
        <w:object w:dxaOrig="1440" w:dyaOrig="680" w14:anchorId="19240C56">
          <v:shape id="_x0000_i1102" type="#_x0000_t75" style="width:1in;height:37pt" o:ole="" fillcolor="window">
            <v:imagedata r:id="rId126" o:title=""/>
          </v:shape>
          <o:OLEObject Type="Embed" ProgID="Equation.3" ShapeID="_x0000_i1102" DrawAspect="Content" ObjectID="_1742323002"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1pt;height:11pt" o:ole="" fillcolor="window">
            <v:imagedata r:id="rId76" o:title=""/>
          </v:shape>
          <o:OLEObject Type="Embed" ProgID="Equation.3" ShapeID="_x0000_i1103" DrawAspect="Content" ObjectID="_1742323003" r:id="rId140"/>
        </w:object>
      </w:r>
      <w:r w:rsidRPr="00A1115A">
        <w:t xml:space="preserve"> set to </w:t>
      </w:r>
      <w:r w:rsidRPr="00A1115A">
        <w:rPr>
          <w:position w:val="-28"/>
        </w:rPr>
        <w:object w:dxaOrig="1060" w:dyaOrig="680" w14:anchorId="67280FF3">
          <v:shape id="_x0000_i1104" type="#_x0000_t75" style="width:47pt;height:37pt" o:ole="" fillcolor="window">
            <v:imagedata r:id="rId128" o:title=""/>
          </v:shape>
          <o:OLEObject Type="Embed" ProgID="Equation.3" ShapeID="_x0000_i1104" DrawAspect="Content" ObjectID="_1742323004"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19.5pt" o:ole="">
            <v:imagedata r:id="rId142" o:title=""/>
          </v:shape>
          <o:OLEObject Type="Embed" ProgID="Visio.Drawing.15" ShapeID="_x0000_i1105" DrawAspect="Content" ObjectID="_1742323005"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1pt;height:11pt" o:ole="">
            <v:imagedata r:id="rId144" o:title=""/>
          </v:shape>
          <o:OLEObject Type="Embed" ProgID="Equation.3" ShapeID="_x0000_i1106" DrawAspect="Content" ObjectID="_1742323006"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1pt;height:11pt" o:ole="">
            <v:imagedata r:id="rId146" o:title=""/>
          </v:shape>
          <o:OLEObject Type="Embed" ProgID="Equation.3" ShapeID="_x0000_i1107" DrawAspect="Content" ObjectID="_1742323007"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3pt;height:11pt" o:ole="">
            <v:imagedata r:id="rId148" o:title=""/>
          </v:shape>
          <o:OLEObject Type="Embed" ProgID="Equation.3" ShapeID="_x0000_i1108" DrawAspect="Content" ObjectID="_1742323008"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pt;height:11pt" o:ole="">
            <v:imagedata r:id="rId150" o:title=""/>
          </v:shape>
          <o:OLEObject Type="Embed" ProgID="Equation.3" ShapeID="_x0000_i1109" DrawAspect="Content" ObjectID="_1742323009" r:id="rId151"/>
        </w:object>
      </w:r>
      <w:r w:rsidRPr="00A1115A">
        <w:t xml:space="preserve"> where</w:t>
      </w:r>
      <w:r w:rsidRPr="00A1115A">
        <w:object w:dxaOrig="1020" w:dyaOrig="340" w14:anchorId="1A016557">
          <v:shape id="_x0000_i1110" type="#_x0000_t75" style="width:47pt;height:11pt" o:ole="">
            <v:imagedata r:id="rId152" o:title=""/>
          </v:shape>
          <o:OLEObject Type="Embed" ProgID="Equation.3" ShapeID="_x0000_i1110" DrawAspect="Content" ObjectID="_1742323010"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pt;height:36pt" o:ole="">
            <v:imagedata r:id="rId154" o:title=""/>
          </v:shape>
          <o:OLEObject Type="Embed" ProgID="Equation.3" ShapeID="_x0000_i1111" DrawAspect="Content" ObjectID="_1742323011"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pt;height:11pt" o:ole="">
            <v:imagedata r:id="rId156" o:title=""/>
          </v:shape>
          <o:OLEObject Type="Embed" ProgID="Equation.3" ShapeID="_x0000_i1112" DrawAspect="Content" ObjectID="_1742323012"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pt;height:11pt" o:ole="" fillcolor="window">
            <v:imagedata r:id="rId158" o:title=""/>
          </v:shape>
          <o:OLEObject Type="Embed" ProgID="Equation.3" ShapeID="_x0000_i1113" DrawAspect="Content" ObjectID="_1742323013" r:id="rId159"/>
        </w:object>
      </w:r>
      <w:r w:rsidRPr="00A1115A">
        <w:t xml:space="preserve">in the expressions above and </w:t>
      </w:r>
      <w:r w:rsidRPr="00A1115A">
        <w:rPr>
          <w:rFonts w:eastAsia="×–¾’©‘Ì"/>
          <w:position w:val="-6"/>
        </w:rPr>
        <w:object w:dxaOrig="720" w:dyaOrig="340" w14:anchorId="6AA430C2">
          <v:shape id="_x0000_i1114" type="#_x0000_t75" style="width:37pt;height:11pt" o:ole="">
            <v:imagedata r:id="rId160" o:title=""/>
          </v:shape>
          <o:OLEObject Type="Embed" ProgID="Equation.3" ShapeID="_x0000_i1114" DrawAspect="Content" ObjectID="_1742323014" r:id="rId161"/>
        </w:object>
      </w:r>
      <w:r w:rsidRPr="00A1115A">
        <w:t xml:space="preserve">is calculated using </w:t>
      </w:r>
      <w:r w:rsidRPr="00A1115A">
        <w:rPr>
          <w:position w:val="-12"/>
        </w:rPr>
        <w:object w:dxaOrig="900" w:dyaOrig="360" w14:anchorId="14B73FA2">
          <v:shape id="_x0000_i1115" type="#_x0000_t75" style="width:41pt;height:11pt" o:ole="" fillcolor="window">
            <v:imagedata r:id="rId162" o:title=""/>
          </v:shape>
          <o:OLEObject Type="Embed" ProgID="Equation.3" ShapeID="_x0000_i1115" DrawAspect="Content" ObjectID="_1742323015"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5pt" o:ole="">
            <v:imagedata r:id="rId164" o:title=""/>
          </v:shape>
          <o:OLEObject Type="Embed" ProgID="Equation.3" ShapeID="_x0000_i1116" DrawAspect="Content" ObjectID="_1742323016"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7pt;height:11pt" o:ole="">
            <v:imagedata r:id="rId166" o:title=""/>
          </v:shape>
          <o:OLEObject Type="Embed" ProgID="Equation.3" ShapeID="_x0000_i1117" DrawAspect="Content" ObjectID="_1742323017"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1pt;height:11pt" o:ole="">
            <v:imagedata r:id="rId37" o:title=""/>
          </v:shape>
          <o:OLEObject Type="Embed" ProgID="Equation.3" ShapeID="_x0000_i1118" DrawAspect="Content" ObjectID="_1742323018"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7pt;height:11pt" o:ole="">
            <v:imagedata r:id="rId166" o:title=""/>
          </v:shape>
          <o:OLEObject Type="Embed" ProgID="Equation.3" ShapeID="_x0000_i1119" DrawAspect="Content" ObjectID="_1742323019"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pt;height:11pt" o:ole="">
            <v:imagedata r:id="rId170" o:title=""/>
          </v:shape>
          <o:OLEObject Type="Embed" ProgID="Equation.3" ShapeID="_x0000_i1120" DrawAspect="Content" ObjectID="_1742323020" r:id="rId171"/>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pt;height:11pt" o:ole="" fillcolor="window">
            <v:imagedata r:id="rId158" o:title=""/>
          </v:shape>
          <o:OLEObject Type="Embed" ProgID="Equation.3" ShapeID="_x0000_i1121" DrawAspect="Content" ObjectID="_1742323021" r:id="rId173"/>
        </w:object>
      </w:r>
      <w:r w:rsidRPr="00A1115A">
        <w:t xml:space="preserve"> if </w:t>
      </w:r>
      <w:r w:rsidRPr="00A1115A">
        <w:rPr>
          <w:rFonts w:eastAsia="×–¾’©‘Ì"/>
          <w:position w:val="-6"/>
        </w:rPr>
        <w:object w:dxaOrig="1560" w:dyaOrig="340" w14:anchorId="1F4F162C">
          <v:shape id="_x0000_i1122" type="#_x0000_t75" style="width:77pt;height:11pt" o:ole="">
            <v:imagedata r:id="rId174" o:title=""/>
          </v:shape>
          <o:OLEObject Type="Embed" ProgID="Equation.3" ShapeID="_x0000_i1122" DrawAspect="Content" ObjectID="_1742323022"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pt;height:11pt" o:ole="" fillcolor="window">
            <v:imagedata r:id="rId162" o:title=""/>
          </v:shape>
          <o:OLEObject Type="Embed" ProgID="Equation.3" ShapeID="_x0000_i1123" DrawAspect="Content" ObjectID="_1742323023" r:id="rId176"/>
        </w:object>
      </w:r>
      <w:r w:rsidRPr="00A1115A">
        <w:t xml:space="preserve"> otherwise, where </w:t>
      </w:r>
      <w:r w:rsidRPr="00A1115A">
        <w:rPr>
          <w:rFonts w:eastAsia="×–¾’©‘Ì"/>
          <w:position w:val="-6"/>
        </w:rPr>
        <w:object w:dxaOrig="660" w:dyaOrig="340" w14:anchorId="7EA44FFD">
          <v:shape id="_x0000_i1124" type="#_x0000_t75" style="width:36pt;height:11pt" o:ole="">
            <v:imagedata r:id="rId156" o:title=""/>
          </v:shape>
          <o:OLEObject Type="Embed" ProgID="Equation.3" ShapeID="_x0000_i1124" DrawAspect="Content" ObjectID="_1742323024"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7pt;height:11pt" o:ole="">
            <v:imagedata r:id="rId160" o:title=""/>
          </v:shape>
          <o:OLEObject Type="Embed" ProgID="Equation.3" ShapeID="_x0000_i1125" DrawAspect="Content" ObjectID="_1742323025"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pt;height:11pt" o:ole="">
            <v:imagedata r:id="rId170" o:title=""/>
          </v:shape>
          <o:OLEObject Type="Embed" ProgID="Equation.3" ShapeID="_x0000_i1126" DrawAspect="Content" ObjectID="_1742323026"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7pt;height:11pt" o:ole="">
            <v:imagedata r:id="rId166" o:title=""/>
          </v:shape>
          <o:OLEObject Type="Embed" ProgID="Equation.3" ShapeID="_x0000_i1127" DrawAspect="Content" ObjectID="_1742323027"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pt;height:36pt" o:ole="">
            <v:imagedata r:id="rId181" o:title=""/>
          </v:shape>
          <o:OLEObject Type="Embed" ProgID="Equation.3" ShapeID="_x0000_i1128" DrawAspect="Content" ObjectID="_1742323028"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pt;height:11pt" o:ole="">
            <v:imagedata r:id="rId183" o:title=""/>
          </v:shape>
          <o:OLEObject Type="Embed" ProgID="Equation.3" ShapeID="_x0000_i1129" DrawAspect="Content" ObjectID="_1742323029"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pt;height:11pt" o:ole="">
            <v:imagedata r:id="rId185" o:title=""/>
          </v:shape>
          <o:OLEObject Type="Embed" ProgID="Equation.3" ShapeID="_x0000_i1130" DrawAspect="Content" ObjectID="_1742323030"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pt;height:11pt" o:ole="" fillcolor="window">
            <v:imagedata r:id="rId158" o:title=""/>
          </v:shape>
          <o:OLEObject Type="Embed" ProgID="Equation.3" ShapeID="_x0000_i1131" DrawAspect="Content" ObjectID="_1742323031" r:id="rId187"/>
        </w:object>
      </w:r>
      <w:r w:rsidRPr="00A1115A">
        <w:t xml:space="preserve"> and </w:t>
      </w:r>
      <w:r w:rsidRPr="00A1115A">
        <w:rPr>
          <w:rFonts w:eastAsia="×–¾’©‘Ì"/>
          <w:position w:val="-8"/>
        </w:rPr>
        <w:object w:dxaOrig="1219" w:dyaOrig="360" w14:anchorId="1951EB29">
          <v:shape id="_x0000_i1132" type="#_x0000_t75" style="width:61pt;height:11pt" o:ole="">
            <v:imagedata r:id="rId188" o:title=""/>
          </v:shape>
          <o:OLEObject Type="Embed" ProgID="Equation.3" ShapeID="_x0000_i1132" DrawAspect="Content" ObjectID="_1742323032" r:id="rId189"/>
        </w:object>
      </w:r>
      <w:r w:rsidRPr="00A1115A">
        <w:t xml:space="preserve">is calculated using </w:t>
      </w:r>
      <w:r w:rsidRPr="00A1115A">
        <w:rPr>
          <w:position w:val="-12"/>
        </w:rPr>
        <w:object w:dxaOrig="900" w:dyaOrig="360" w14:anchorId="1CE5B4DF">
          <v:shape id="_x0000_i1133" type="#_x0000_t75" style="width:41pt;height:11pt" o:ole="" fillcolor="window">
            <v:imagedata r:id="rId162" o:title=""/>
          </v:shape>
          <o:OLEObject Type="Embed" ProgID="Equation.3" ShapeID="_x0000_i1133" DrawAspect="Content" ObjectID="_1742323033" r:id="rId190"/>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6pt" o:ole="">
            <v:imagedata r:id="rId191" o:title=""/>
          </v:shape>
          <o:OLEObject Type="Embed" ProgID="Equation.3" ShapeID="_x0000_i1134" DrawAspect="Content" ObjectID="_1742323034" r:id="rId192"/>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EVM measurement for dual Tx</w:t>
      </w:r>
      <w:bookmarkEnd w:id="1347"/>
      <w:bookmarkEnd w:id="1348"/>
      <w:bookmarkEnd w:id="1349"/>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4pt;height:103pt" o:ole="">
            <v:imagedata r:id="rId193" o:title=""/>
          </v:shape>
          <o:OLEObject Type="Embed" ProgID="Visio.Drawing.15" ShapeID="_x0000_i1135" DrawAspect="Content" ObjectID="_1742323035" r:id="rId194"/>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8108C74" w14:textId="77777777" w:rsidR="00F67E46" w:rsidRDefault="00F67E46" w:rsidP="00F67E46">
      <w:pPr>
        <w:pStyle w:val="B10"/>
        <w:ind w:left="0" w:firstLine="0"/>
      </w:pPr>
      <w:r>
        <w:t>[editor notes: updates based on LS reply from RAN5]</w:t>
      </w:r>
    </w:p>
    <w:p w14:paraId="7DE8FCB4" w14:textId="77777777" w:rsidR="00F67E46" w:rsidRDefault="00F67E46" w:rsidP="00F67E46">
      <w:pPr>
        <w:pStyle w:val="B10"/>
        <w:ind w:left="0" w:firstLine="0"/>
      </w:pPr>
    </w:p>
    <w:p w14:paraId="4E311AF0" w14:textId="77777777" w:rsidR="00396B47" w:rsidRPr="00097181" w:rsidRDefault="00396B47" w:rsidP="00396B47">
      <w:pPr>
        <w:pStyle w:val="Heading2"/>
      </w:pPr>
      <w:r>
        <w:t>F.9.4</w:t>
      </w:r>
      <w:r>
        <w:tab/>
      </w:r>
      <w:r w:rsidRPr="00097181">
        <w:t>Phase offset measurement</w:t>
      </w:r>
    </w:p>
    <w:p w14:paraId="4CE337DD" w14:textId="77777777" w:rsidR="00396B47" w:rsidRDefault="00396B47" w:rsidP="00396B47">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11503C97">
          <v:shape id="_x0000_i1136" type="#_x0000_t75" style="width:37pt;height:16pt" o:ole="" fillcolor="window">
            <v:imagedata r:id="rId91" o:title=""/>
          </v:shape>
          <o:OLEObject Type="Embed" ProgID="Equation.3" ShapeID="_x0000_i1136" DrawAspect="Content" ObjectID="_1742323036" r:id="rId195"/>
        </w:object>
      </w:r>
      <w:r w:rsidRPr="00A20FF2">
        <w:t xml:space="preserve"> </w:t>
      </w:r>
      <w:r>
        <w:t>as derived based on Annex F.4.</w:t>
      </w:r>
    </w:p>
    <w:p w14:paraId="47B31FE5" w14:textId="5D1199EE" w:rsidR="00F67E46" w:rsidRDefault="00F67E46" w:rsidP="00F67E46">
      <w:pPr>
        <w:pStyle w:val="B10"/>
        <w:ind w:left="0" w:firstLine="0"/>
      </w:pPr>
    </w:p>
    <w:p w14:paraId="3DDB8183" w14:textId="77777777"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290458F5" w14:textId="6613C245"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77777777" w:rsidR="00F67E46" w:rsidRDefault="00F67E46" w:rsidP="00F67E46">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63861679" w14:textId="1D0540B2" w:rsidR="00F67E46" w:rsidRPr="006C28B6" w:rsidRDefault="00E409B2" w:rsidP="006C28B6">
      <w:pPr>
        <w:pStyle w:val="EQ"/>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D66CF7">
          <w:headerReference w:type="even" r:id="rId197"/>
          <w:headerReference w:type="default" r:id="rId198"/>
          <w:footerReference w:type="even" r:id="rId199"/>
          <w:footerReference w:type="default" r:id="rId200"/>
          <w:headerReference w:type="first" r:id="rId201"/>
          <w:footerReference w:type="first" r:id="rId202"/>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77777777" w:rsidR="002B0FE7" w:rsidRPr="002B0FE7" w:rsidRDefault="002B0FE7" w:rsidP="002B0FE7">
      <w:pPr>
        <w:rPr>
          <w:rFonts w:eastAsia="MS Mincho"/>
        </w:rPr>
      </w:pPr>
      <w:r w:rsidRPr="002B0FE7">
        <w:rPr>
          <w:rFonts w:eastAsia="MS Mincho"/>
        </w:rPr>
        <w:t xml:space="preserve">The MIMO equalization is based only on reference signals (DMRS) without using any data symbols. In order to obtain comparable EVM results independent of the number of DMRS symbols per slot, only the first DMRS symbol in each slot is used. </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77777777" w:rsidR="002B0FE7" w:rsidRPr="002B0FE7" w:rsidRDefault="002B0FE7" w:rsidP="002B0FE7">
      <w:pPr>
        <w:rPr>
          <w:rFonts w:eastAsia="MS Mincho"/>
        </w:rPr>
      </w:pPr>
      <w:r w:rsidRPr="002B0FE7">
        <w:rPr>
          <w:rFonts w:eastAsia="MS Mincho"/>
        </w:rPr>
        <w:t>Since the channel estimation is calculated only on first DMRS symbol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7B2B8D73" w14:textId="5D357D52" w:rsidR="002B0FE7" w:rsidRDefault="002B0FE7" w:rsidP="002B0FE7"/>
    <w:p w14:paraId="6815892E" w14:textId="77777777" w:rsidR="002B0FE7" w:rsidRPr="00A1115A" w:rsidRDefault="002B0FE7" w:rsidP="00A1115A"/>
    <w:p w14:paraId="25BC25DE" w14:textId="77777777" w:rsidR="00A1115A" w:rsidRPr="00A1115A" w:rsidRDefault="00A1115A" w:rsidP="00A1115A">
      <w:pPr>
        <w:sectPr w:rsidR="00A1115A" w:rsidRPr="00A1115A" w:rsidSect="00A1115A">
          <w:headerReference w:type="even" r:id="rId203"/>
          <w:headerReference w:type="default" r:id="rId204"/>
          <w:footerReference w:type="even" r:id="rId205"/>
          <w:footerReference w:type="default" r:id="rId206"/>
          <w:headerReference w:type="first" r:id="rId207"/>
          <w:footerReference w:type="first" r:id="rId208"/>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5pt;height:179.5pt;mso-position-vertical:absolute" o:ole="">
            <v:imagedata r:id="rId209" o:title=""/>
          </v:shape>
          <o:OLEObject Type="Embed" ProgID="Visio.Drawing.15" ShapeID="_x0000_i1137" DrawAspect="Content" ObjectID="_1742323037" r:id="rId210"/>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A1115A">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A1115A" w:rsidRDefault="00A1115A" w:rsidP="00A1115A"/>
    <w:p w14:paraId="50A38114" w14:textId="77777777" w:rsidR="00A1115A" w:rsidRPr="00A1115A" w:rsidRDefault="00A1115A" w:rsidP="00A1115A">
      <w:pPr>
        <w:pStyle w:val="Heading8"/>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A1115A">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A1115A" w:rsidRDefault="00A1115A" w:rsidP="00A1115A"/>
    <w:p w14:paraId="0F91DC64" w14:textId="77777777" w:rsidR="00A1115A" w:rsidRPr="00A1115A" w:rsidRDefault="00A1115A" w:rsidP="00A1115A">
      <w:pPr>
        <w:pStyle w:val="Heading8"/>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A1115A">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A1115A" w:rsidRDefault="00A1115A" w:rsidP="00A1115A"/>
    <w:p w14:paraId="1BA7B0B6" w14:textId="77777777" w:rsidR="00A1115A" w:rsidRPr="00A1115A" w:rsidRDefault="00A1115A" w:rsidP="00A1115A">
      <w:pPr>
        <w:pStyle w:val="Heading8"/>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A1115A">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A1115A" w:rsidRDefault="00A1115A" w:rsidP="00A1115A"/>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449" w:name="_Toc21344592"/>
      <w:bookmarkStart w:id="1450" w:name="_Toc29802080"/>
      <w:bookmarkStart w:id="1451" w:name="_Toc29802504"/>
      <w:bookmarkStart w:id="1452" w:name="_Toc29803129"/>
      <w:bookmarkStart w:id="1453" w:name="_Toc36107871"/>
      <w:bookmarkStart w:id="1454" w:name="_Toc37251645"/>
      <w:bookmarkStart w:id="1455" w:name="_Toc45888584"/>
      <w:bookmarkStart w:id="1456" w:name="_Toc45889183"/>
      <w:bookmarkStart w:id="1457" w:name="_Toc61367933"/>
      <w:bookmarkStart w:id="1458" w:name="_Toc61373316"/>
      <w:bookmarkStart w:id="1459" w:name="_Toc68231266"/>
      <w:bookmarkStart w:id="1460" w:name="_Toc69084679"/>
      <w:bookmarkStart w:id="1461" w:name="_Toc75467692"/>
      <w:bookmarkStart w:id="1462" w:name="_Toc76509714"/>
      <w:bookmarkStart w:id="1463" w:name="_Toc76718704"/>
      <w:bookmarkStart w:id="1464" w:name="_Toc83581052"/>
      <w:bookmarkStart w:id="1465" w:name="_Toc84405561"/>
      <w:bookmarkStart w:id="1466" w:name="_Toc84414170"/>
      <w:r w:rsidRPr="00A1115A">
        <w:t>Annex M (informative):</w:t>
      </w:r>
      <w:r w:rsidRPr="00A1115A">
        <w:br/>
        <w:t>Change history</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7" w:name="_Hlk505094234"/>
            <w:r w:rsidRPr="00A1115A">
              <w:rPr>
                <w:sz w:val="16"/>
                <w:szCs w:val="16"/>
              </w:rPr>
              <w:t>R4-1800417</w:t>
            </w:r>
            <w:bookmarkEnd w:id="1467"/>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8" w:name="_Hlk507958303"/>
            <w:r w:rsidRPr="00A1115A">
              <w:rPr>
                <w:sz w:val="16"/>
                <w:szCs w:val="16"/>
              </w:rPr>
              <w:t>R4-1803053</w:t>
            </w:r>
            <w:bookmarkEnd w:id="1468"/>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69" w:name="_Hlk523323295"/>
            <w:r w:rsidRPr="00A1115A">
              <w:rPr>
                <w:noProof/>
                <w:sz w:val="16"/>
                <w:szCs w:val="16"/>
              </w:rPr>
              <w:t>R4-1811457</w:t>
            </w:r>
            <w:bookmarkEnd w:id="1469"/>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bookmarkEnd w:id="18"/>
    </w:tbl>
    <w:p w14:paraId="5C399114" w14:textId="77777777" w:rsidR="00080512" w:rsidRDefault="00080512"/>
    <w:sectPr w:rsidR="00080512">
      <w:headerReference w:type="default" r:id="rId211"/>
      <w:footerReference w:type="default" r:id="rId2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1DDBE" w14:textId="77777777" w:rsidR="00BD484E" w:rsidRDefault="00BD484E">
      <w:r>
        <w:separator/>
      </w:r>
    </w:p>
  </w:endnote>
  <w:endnote w:type="continuationSeparator" w:id="0">
    <w:p w14:paraId="6CA99F79" w14:textId="77777777" w:rsidR="00BD484E" w:rsidRDefault="00BD4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523A3" w14:textId="77777777" w:rsidR="00BD484E" w:rsidRDefault="00BD484E">
      <w:r>
        <w:separator/>
      </w:r>
    </w:p>
  </w:footnote>
  <w:footnote w:type="continuationSeparator" w:id="0">
    <w:p w14:paraId="589D5C36" w14:textId="77777777" w:rsidR="00BD484E" w:rsidRDefault="00BD4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0CCC411D"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D93021">
      <w:rPr>
        <w:rFonts w:ascii="Arial" w:hAnsi="Arial"/>
        <w:b/>
        <w:noProof/>
        <w:sz w:val="18"/>
        <w:lang w:eastAsia="en-GB"/>
      </w:rPr>
      <w:t>9</w:t>
    </w:r>
    <w:r w:rsidRPr="004130AD">
      <w:rPr>
        <w:rFonts w:ascii="Arial" w:hAnsi="Arial"/>
        <w:b/>
        <w:noProof/>
        <w:sz w:val="18"/>
        <w:lang w:eastAsia="en-GB"/>
      </w:rPr>
      <w:t>.0 (202</w:t>
    </w:r>
    <w:r w:rsidR="00D93021">
      <w:rPr>
        <w:rFonts w:ascii="Arial" w:hAnsi="Arial"/>
        <w:b/>
        <w:noProof/>
        <w:sz w:val="18"/>
        <w:lang w:eastAsia="en-GB"/>
      </w:rPr>
      <w:t>3</w:t>
    </w:r>
    <w:r w:rsidRPr="004130AD">
      <w:rPr>
        <w:rFonts w:ascii="Arial" w:hAnsi="Arial"/>
        <w:b/>
        <w:noProof/>
        <w:sz w:val="18"/>
        <w:lang w:eastAsia="en-GB"/>
      </w:rPr>
      <w:t>-</w:t>
    </w:r>
    <w:r w:rsidR="00D93021">
      <w:rPr>
        <w:rFonts w:ascii="Arial" w:hAnsi="Arial"/>
        <w:b/>
        <w:noProof/>
        <w:sz w:val="18"/>
        <w:lang w:eastAsia="en-GB"/>
      </w:rPr>
      <w:t>03</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149"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150"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15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15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142"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143"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14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145"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14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14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14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521A"/>
    <w:rsid w:val="00141DF6"/>
    <w:rsid w:val="001478E3"/>
    <w:rsid w:val="00147C95"/>
    <w:rsid w:val="001526C4"/>
    <w:rsid w:val="001556B0"/>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80D87"/>
    <w:rsid w:val="00290004"/>
    <w:rsid w:val="00293749"/>
    <w:rsid w:val="00294DDF"/>
    <w:rsid w:val="002A5E97"/>
    <w:rsid w:val="002A6025"/>
    <w:rsid w:val="002B0FE7"/>
    <w:rsid w:val="002B2B59"/>
    <w:rsid w:val="002B6339"/>
    <w:rsid w:val="002D05AC"/>
    <w:rsid w:val="002D10C2"/>
    <w:rsid w:val="002E00EE"/>
    <w:rsid w:val="002E488E"/>
    <w:rsid w:val="002E4A72"/>
    <w:rsid w:val="002E70E1"/>
    <w:rsid w:val="002F2027"/>
    <w:rsid w:val="002F59AE"/>
    <w:rsid w:val="00301F3F"/>
    <w:rsid w:val="003065DF"/>
    <w:rsid w:val="00314259"/>
    <w:rsid w:val="00317133"/>
    <w:rsid w:val="003172DC"/>
    <w:rsid w:val="003175E4"/>
    <w:rsid w:val="003225F3"/>
    <w:rsid w:val="00334A02"/>
    <w:rsid w:val="00337EAC"/>
    <w:rsid w:val="0034083F"/>
    <w:rsid w:val="00350C61"/>
    <w:rsid w:val="0035462D"/>
    <w:rsid w:val="00355195"/>
    <w:rsid w:val="00355775"/>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33CE"/>
    <w:rsid w:val="004D3578"/>
    <w:rsid w:val="004D5294"/>
    <w:rsid w:val="004E1944"/>
    <w:rsid w:val="004E213A"/>
    <w:rsid w:val="004E5EA0"/>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F50"/>
    <w:rsid w:val="00554867"/>
    <w:rsid w:val="005601BE"/>
    <w:rsid w:val="00563205"/>
    <w:rsid w:val="005641E3"/>
    <w:rsid w:val="00565087"/>
    <w:rsid w:val="00594474"/>
    <w:rsid w:val="00597B11"/>
    <w:rsid w:val="005A0EDA"/>
    <w:rsid w:val="005A45D7"/>
    <w:rsid w:val="005B0FDD"/>
    <w:rsid w:val="005B2844"/>
    <w:rsid w:val="005B5EA8"/>
    <w:rsid w:val="005D2E01"/>
    <w:rsid w:val="005D65DB"/>
    <w:rsid w:val="005D7526"/>
    <w:rsid w:val="005E2190"/>
    <w:rsid w:val="005E4A0E"/>
    <w:rsid w:val="005E4BB2"/>
    <w:rsid w:val="005F252E"/>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215B"/>
    <w:rsid w:val="006838EF"/>
    <w:rsid w:val="006A1017"/>
    <w:rsid w:val="006A323F"/>
    <w:rsid w:val="006B02A5"/>
    <w:rsid w:val="006B30D0"/>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F3C"/>
    <w:rsid w:val="00822346"/>
    <w:rsid w:val="008252A3"/>
    <w:rsid w:val="008272F3"/>
    <w:rsid w:val="00830747"/>
    <w:rsid w:val="00837470"/>
    <w:rsid w:val="00851EB7"/>
    <w:rsid w:val="008550D8"/>
    <w:rsid w:val="00863A57"/>
    <w:rsid w:val="00864D83"/>
    <w:rsid w:val="00870374"/>
    <w:rsid w:val="00872817"/>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734D"/>
    <w:rsid w:val="00B76B68"/>
    <w:rsid w:val="00B77C7E"/>
    <w:rsid w:val="00B93086"/>
    <w:rsid w:val="00BA19ED"/>
    <w:rsid w:val="00BA1BC7"/>
    <w:rsid w:val="00BA4B8D"/>
    <w:rsid w:val="00BB0027"/>
    <w:rsid w:val="00BB062C"/>
    <w:rsid w:val="00BB6321"/>
    <w:rsid w:val="00BC0F7D"/>
    <w:rsid w:val="00BC447D"/>
    <w:rsid w:val="00BC50D3"/>
    <w:rsid w:val="00BD484E"/>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3021"/>
    <w:rsid w:val="00D94699"/>
    <w:rsid w:val="00D9680F"/>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C1192"/>
    <w:rsid w:val="00FC12AE"/>
    <w:rsid w:val="00FC2831"/>
    <w:rsid w:val="00FC4EC2"/>
    <w:rsid w:val="00FD1B9D"/>
    <w:rsid w:val="00FD2116"/>
    <w:rsid w:val="00FD3237"/>
    <w:rsid w:val="00FD3F6C"/>
    <w:rsid w:val="00FD5492"/>
    <w:rsid w:val="00FD6F19"/>
    <w:rsid w:val="00FE1788"/>
    <w:rsid w:val="00FE2BA1"/>
    <w:rsid w:val="00FE4068"/>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27.wmf"/><Relationship Id="rId138" Type="http://schemas.openxmlformats.org/officeDocument/2006/relationships/oleObject" Target="embeddings/oleObject77.bin"/><Relationship Id="rId159" Type="http://schemas.openxmlformats.org/officeDocument/2006/relationships/oleObject" Target="embeddings/oleObject88.bin"/><Relationship Id="rId170" Type="http://schemas.openxmlformats.org/officeDocument/2006/relationships/image" Target="media/image58.wmf"/><Relationship Id="rId191" Type="http://schemas.openxmlformats.org/officeDocument/2006/relationships/image" Target="media/image65.wmf"/><Relationship Id="rId205" Type="http://schemas.openxmlformats.org/officeDocument/2006/relationships/footer" Target="footer7.xml"/><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11" Type="http://schemas.openxmlformats.org/officeDocument/2006/relationships/header" Target="header13.xml"/><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header" Target="header7.xml"/><Relationship Id="rId206" Type="http://schemas.openxmlformats.org/officeDocument/2006/relationships/footer" Target="footer8.xml"/><Relationship Id="rId201" Type="http://schemas.openxmlformats.org/officeDocument/2006/relationships/header" Target="header9.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footer" Target="footer10.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98" Type="http://schemas.openxmlformats.org/officeDocument/2006/relationships/header" Target="header8.xml"/><Relationship Id="rId172" Type="http://schemas.openxmlformats.org/officeDocument/2006/relationships/image" Target="media/image59.wmf"/><Relationship Id="rId193" Type="http://schemas.openxmlformats.org/officeDocument/2006/relationships/image" Target="media/image66.emf"/><Relationship Id="rId202" Type="http://schemas.openxmlformats.org/officeDocument/2006/relationships/footer" Target="footer6.xml"/><Relationship Id="rId207" Type="http://schemas.openxmlformats.org/officeDocument/2006/relationships/header" Target="header12.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13"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9" Type="http://schemas.openxmlformats.org/officeDocument/2006/relationships/footer" Target="footer4.xml"/><Relationship Id="rId203" Type="http://schemas.openxmlformats.org/officeDocument/2006/relationships/header" Target="header10.xml"/><Relationship Id="rId208" Type="http://schemas.openxmlformats.org/officeDocument/2006/relationships/footer" Target="footer9.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oleObject" Target="embeddings/oleObject110.bin"/><Relationship Id="rId209" Type="http://schemas.openxmlformats.org/officeDocument/2006/relationships/image" Target="media/image68.emf"/><Relationship Id="rId190" Type="http://schemas.openxmlformats.org/officeDocument/2006/relationships/oleObject" Target="embeddings/oleObject108.bin"/><Relationship Id="rId204" Type="http://schemas.openxmlformats.org/officeDocument/2006/relationships/header" Target="header11.xml"/><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10" Type="http://schemas.openxmlformats.org/officeDocument/2006/relationships/package" Target="embeddings/Microsoft_Visio_Drawing1.vsdx"/><Relationship Id="rId26" Type="http://schemas.openxmlformats.org/officeDocument/2006/relationships/header" Target="header5.xml"/><Relationship Id="rId47" Type="http://schemas.openxmlformats.org/officeDocument/2006/relationships/oleObject" Target="embeddings/oleObject22.bin"/><Relationship Id="rId68" Type="http://schemas.openxmlformats.org/officeDocument/2006/relationships/image" Target="media/image19.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54" Type="http://schemas.openxmlformats.org/officeDocument/2006/relationships/image" Target="media/image51.wmf"/><Relationship Id="rId175" Type="http://schemas.openxmlformats.org/officeDocument/2006/relationships/oleObject" Target="embeddings/oleObject97.bin"/><Relationship Id="rId196" Type="http://schemas.openxmlformats.org/officeDocument/2006/relationships/image" Target="media/image67.png"/><Relationship Id="rId200" Type="http://schemas.openxmlformats.org/officeDocument/2006/relationships/footer" Target="footer5.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25</Pages>
  <Words>33339</Words>
  <Characters>190038</Characters>
  <Application>Microsoft Office Word</Application>
  <DocSecurity>0</DocSecurity>
  <Lines>1583</Lines>
  <Paragraphs>445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100</cp:revision>
  <cp:lastPrinted>2019-02-25T14:05:00Z</cp:lastPrinted>
  <dcterms:created xsi:type="dcterms:W3CDTF">2021-12-22T15:47:00Z</dcterms:created>
  <dcterms:modified xsi:type="dcterms:W3CDTF">2023-04-06T19:47:00Z</dcterms:modified>
</cp:coreProperties>
</file>