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1119B31E"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4A5F9E">
              <w:t>1</w:t>
            </w:r>
            <w:r w:rsidR="00EF783D">
              <w:t>.0</w:t>
            </w:r>
            <w:r w:rsidRPr="00D910A1">
              <w:t xml:space="preserve"> </w:t>
            </w:r>
            <w:r w:rsidRPr="00D910A1">
              <w:rPr>
                <w:sz w:val="32"/>
              </w:rPr>
              <w:t>(</w:t>
            </w:r>
            <w:r w:rsidR="008D653D">
              <w:rPr>
                <w:sz w:val="32"/>
              </w:rPr>
              <w:t>2023</w:t>
            </w:r>
            <w:r w:rsidR="00EF783D">
              <w:rPr>
                <w:sz w:val="32"/>
              </w:rPr>
              <w:t>-</w:t>
            </w:r>
            <w:r w:rsidR="004A5F9E">
              <w:rPr>
                <w:sz w:val="32"/>
              </w:rPr>
              <w:t>12</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66388629"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60A6D718" w14:textId="529CB5A2" w:rsidR="00FE541E" w:rsidRDefault="00FE541E">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_Toc155484968 \h </w:instrText>
      </w:r>
      <w:r>
        <w:fldChar w:fldCharType="separate"/>
      </w:r>
      <w:r>
        <w:t>7</w:t>
      </w:r>
      <w:r>
        <w:fldChar w:fldCharType="end"/>
      </w:r>
    </w:p>
    <w:p w14:paraId="7B968B9B" w14:textId="726A91EC" w:rsidR="00FE541E" w:rsidRDefault="00FE541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_Toc155484969 \h </w:instrText>
      </w:r>
      <w:r>
        <w:fldChar w:fldCharType="separate"/>
      </w:r>
      <w:r>
        <w:t>9</w:t>
      </w:r>
      <w:r>
        <w:fldChar w:fldCharType="end"/>
      </w:r>
    </w:p>
    <w:p w14:paraId="5976BBFB" w14:textId="79D4CA97" w:rsidR="00FE541E" w:rsidRDefault="00FE541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_Toc155484970 \h </w:instrText>
      </w:r>
      <w:r>
        <w:fldChar w:fldCharType="separate"/>
      </w:r>
      <w:r>
        <w:t>9</w:t>
      </w:r>
      <w:r>
        <w:fldChar w:fldCharType="end"/>
      </w:r>
    </w:p>
    <w:p w14:paraId="3B1683FF" w14:textId="4487263B" w:rsidR="00FE541E" w:rsidRDefault="00FE541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_Toc155484971 \h </w:instrText>
      </w:r>
      <w:r>
        <w:fldChar w:fldCharType="separate"/>
      </w:r>
      <w:r>
        <w:t>11</w:t>
      </w:r>
      <w:r>
        <w:fldChar w:fldCharType="end"/>
      </w:r>
    </w:p>
    <w:p w14:paraId="69D2921E" w14:textId="2D017930" w:rsidR="00FE541E" w:rsidRDefault="00FE541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_Toc155484972 \h </w:instrText>
      </w:r>
      <w:r>
        <w:fldChar w:fldCharType="separate"/>
      </w:r>
      <w:r>
        <w:t>11</w:t>
      </w:r>
      <w:r>
        <w:fldChar w:fldCharType="end"/>
      </w:r>
    </w:p>
    <w:p w14:paraId="4E3C89D9" w14:textId="3802345C" w:rsidR="00FE541E" w:rsidRDefault="00FE541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_Toc155484973 \h </w:instrText>
      </w:r>
      <w:r>
        <w:fldChar w:fldCharType="separate"/>
      </w:r>
      <w:r>
        <w:t>13</w:t>
      </w:r>
      <w:r>
        <w:fldChar w:fldCharType="end"/>
      </w:r>
    </w:p>
    <w:p w14:paraId="03813AD4" w14:textId="46B18A2C" w:rsidR="00FE541E" w:rsidRDefault="00FE541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_Toc155484974 \h </w:instrText>
      </w:r>
      <w:r>
        <w:fldChar w:fldCharType="separate"/>
      </w:r>
      <w:r>
        <w:t>13</w:t>
      </w:r>
      <w:r>
        <w:fldChar w:fldCharType="end"/>
      </w:r>
    </w:p>
    <w:p w14:paraId="0FBA8733" w14:textId="367B3D02" w:rsidR="00FE541E" w:rsidRDefault="00FE541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7D1FE2">
        <w:rPr>
          <w:lang w:val="en-US" w:eastAsia="zh-CN"/>
        </w:rPr>
        <w:t>Test conditions</w:t>
      </w:r>
      <w:r>
        <w:tab/>
      </w:r>
      <w:r>
        <w:fldChar w:fldCharType="begin"/>
      </w:r>
      <w:r>
        <w:instrText xml:space="preserve"> PAGEREF _Toc155484975 \h </w:instrText>
      </w:r>
      <w:r>
        <w:fldChar w:fldCharType="separate"/>
      </w:r>
      <w:r>
        <w:t>14</w:t>
      </w:r>
      <w:r>
        <w:fldChar w:fldCharType="end"/>
      </w:r>
    </w:p>
    <w:p w14:paraId="01E15B24" w14:textId="4249F803" w:rsidR="00FE541E" w:rsidRDefault="00FE541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General</w:t>
      </w:r>
      <w:r>
        <w:tab/>
      </w:r>
      <w:r>
        <w:fldChar w:fldCharType="begin"/>
      </w:r>
      <w:r>
        <w:instrText xml:space="preserve"> PAGEREF _Toc155484976 \h </w:instrText>
      </w:r>
      <w:r>
        <w:fldChar w:fldCharType="separate"/>
      </w:r>
      <w:r>
        <w:t>14</w:t>
      </w:r>
      <w:r>
        <w:fldChar w:fldCharType="end"/>
      </w:r>
    </w:p>
    <w:p w14:paraId="3D721C9D" w14:textId="7FEC6F2B" w:rsidR="00FE541E" w:rsidRDefault="00FE541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_Toc155484977 \h </w:instrText>
      </w:r>
      <w:r>
        <w:fldChar w:fldCharType="separate"/>
      </w:r>
      <w:r>
        <w:t>15</w:t>
      </w:r>
      <w:r>
        <w:fldChar w:fldCharType="end"/>
      </w:r>
    </w:p>
    <w:p w14:paraId="5DC09724" w14:textId="615CF3AD" w:rsidR="00FE541E" w:rsidRDefault="00FE541E">
      <w:pPr>
        <w:pStyle w:val="TOC2"/>
        <w:rPr>
          <w:rFonts w:asciiTheme="minorHAnsi" w:eastAsiaTheme="minorEastAsia" w:hAnsiTheme="minorHAnsi" w:cstheme="minorBidi"/>
          <w:kern w:val="2"/>
          <w:sz w:val="22"/>
          <w:szCs w:val="22"/>
          <w:lang w:eastAsia="en-GB"/>
          <w14:ligatures w14:val="standardContextual"/>
        </w:rPr>
      </w:pPr>
      <w:r>
        <w:t>4.</w:t>
      </w:r>
      <w:r w:rsidRPr="007D1FE2">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_Toc155484978 \h </w:instrText>
      </w:r>
      <w:r>
        <w:fldChar w:fldCharType="separate"/>
      </w:r>
      <w:r>
        <w:t>15</w:t>
      </w:r>
      <w:r>
        <w:fldChar w:fldCharType="end"/>
      </w:r>
    </w:p>
    <w:p w14:paraId="40732455" w14:textId="054D1DBC" w:rsidR="00FE541E" w:rsidRDefault="00FE541E">
      <w:pPr>
        <w:pStyle w:val="TOC2"/>
        <w:rPr>
          <w:rFonts w:asciiTheme="minorHAnsi" w:eastAsiaTheme="minorEastAsia" w:hAnsiTheme="minorHAnsi" w:cstheme="minorBidi"/>
          <w:kern w:val="2"/>
          <w:sz w:val="22"/>
          <w:szCs w:val="22"/>
          <w:lang w:eastAsia="en-GB"/>
          <w14:ligatures w14:val="standardContextual"/>
        </w:rPr>
      </w:pPr>
      <w:r>
        <w:t>4.</w:t>
      </w:r>
      <w:r w:rsidRPr="007D1FE2">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_Toc155484979 \h </w:instrText>
      </w:r>
      <w:r>
        <w:fldChar w:fldCharType="separate"/>
      </w:r>
      <w:r>
        <w:t>15</w:t>
      </w:r>
      <w:r>
        <w:fldChar w:fldCharType="end"/>
      </w:r>
    </w:p>
    <w:p w14:paraId="1C45AC12" w14:textId="49BCF1A4"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4.4.1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Transmitter exclusion band</w:t>
      </w:r>
      <w:r>
        <w:tab/>
      </w:r>
      <w:r>
        <w:fldChar w:fldCharType="begin"/>
      </w:r>
      <w:r>
        <w:instrText xml:space="preserve"> PAGEREF _Toc155484980 \h </w:instrText>
      </w:r>
      <w:r>
        <w:fldChar w:fldCharType="separate"/>
      </w:r>
      <w:r>
        <w:t>15</w:t>
      </w:r>
      <w:r>
        <w:fldChar w:fldCharType="end"/>
      </w:r>
    </w:p>
    <w:p w14:paraId="37E6E430" w14:textId="6D2B0CE8"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4.4.2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Receiver exclusion band</w:t>
      </w:r>
      <w:r>
        <w:tab/>
      </w:r>
      <w:r>
        <w:fldChar w:fldCharType="begin"/>
      </w:r>
      <w:r>
        <w:instrText xml:space="preserve"> PAGEREF _Toc155484981 \h </w:instrText>
      </w:r>
      <w:r>
        <w:fldChar w:fldCharType="separate"/>
      </w:r>
      <w:r>
        <w:t>16</w:t>
      </w:r>
      <w:r>
        <w:fldChar w:fldCharType="end"/>
      </w:r>
    </w:p>
    <w:p w14:paraId="2FCCE160" w14:textId="1EC1EB83" w:rsidR="00FE541E" w:rsidRDefault="00FE541E">
      <w:pPr>
        <w:pStyle w:val="TOC2"/>
        <w:rPr>
          <w:rFonts w:asciiTheme="minorHAnsi" w:eastAsiaTheme="minorEastAsia" w:hAnsiTheme="minorHAnsi" w:cstheme="minorBidi"/>
          <w:kern w:val="2"/>
          <w:sz w:val="22"/>
          <w:szCs w:val="22"/>
          <w:lang w:eastAsia="en-GB"/>
          <w14:ligatures w14:val="standardContextual"/>
        </w:rPr>
      </w:pPr>
      <w:r>
        <w:t>4.</w:t>
      </w:r>
      <w:r w:rsidRPr="007D1FE2">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_Toc155484982 \h </w:instrText>
      </w:r>
      <w:r>
        <w:fldChar w:fldCharType="separate"/>
      </w:r>
      <w:r>
        <w:t>16</w:t>
      </w:r>
      <w:r>
        <w:fldChar w:fldCharType="end"/>
      </w:r>
    </w:p>
    <w:p w14:paraId="61EEF4D8" w14:textId="29441219" w:rsidR="00FE541E" w:rsidRDefault="00FE541E">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7D1FE2">
        <w:rPr>
          <w:lang w:val="en-US" w:eastAsia="zh-CN"/>
        </w:rPr>
        <w:t>6</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Manufacturer declarations</w:t>
      </w:r>
      <w:r>
        <w:tab/>
      </w:r>
      <w:r>
        <w:fldChar w:fldCharType="begin"/>
      </w:r>
      <w:r>
        <w:instrText xml:space="preserve"> PAGEREF _Toc155484983 \h </w:instrText>
      </w:r>
      <w:r>
        <w:fldChar w:fldCharType="separate"/>
      </w:r>
      <w:r>
        <w:t>17</w:t>
      </w:r>
      <w:r>
        <w:fldChar w:fldCharType="end"/>
      </w:r>
    </w:p>
    <w:p w14:paraId="2733DB8F" w14:textId="61E2C80C" w:rsidR="00FE541E" w:rsidRDefault="00FE541E">
      <w:pPr>
        <w:pStyle w:val="TOC1"/>
        <w:rPr>
          <w:rFonts w:asciiTheme="minorHAnsi" w:eastAsiaTheme="minorEastAsia" w:hAnsiTheme="minorHAnsi" w:cstheme="minorBidi"/>
          <w:kern w:val="2"/>
          <w:szCs w:val="22"/>
          <w:lang w:eastAsia="en-GB"/>
          <w14:ligatures w14:val="standardContextual"/>
        </w:rPr>
      </w:pPr>
      <w:r w:rsidRPr="007D1FE2">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_Toc155484984 \h </w:instrText>
      </w:r>
      <w:r>
        <w:fldChar w:fldCharType="separate"/>
      </w:r>
      <w:r>
        <w:t>18</w:t>
      </w:r>
      <w:r>
        <w:fldChar w:fldCharType="end"/>
      </w:r>
    </w:p>
    <w:p w14:paraId="0B7AD5AB" w14:textId="3443541B"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General</w:t>
      </w:r>
      <w:r>
        <w:tab/>
      </w:r>
      <w:r>
        <w:fldChar w:fldCharType="begin"/>
      </w:r>
      <w:r>
        <w:instrText xml:space="preserve"> PAGEREF _Toc155484985 \h </w:instrText>
      </w:r>
      <w:r>
        <w:fldChar w:fldCharType="separate"/>
      </w:r>
      <w:r>
        <w:t>18</w:t>
      </w:r>
      <w:r>
        <w:fldChar w:fldCharType="end"/>
      </w:r>
    </w:p>
    <w:p w14:paraId="0263B700" w14:textId="274B9418"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_Toc155484986 \h </w:instrText>
      </w:r>
      <w:r>
        <w:fldChar w:fldCharType="separate"/>
      </w:r>
      <w:r>
        <w:t>18</w:t>
      </w:r>
      <w:r>
        <w:fldChar w:fldCharType="end"/>
      </w:r>
    </w:p>
    <w:p w14:paraId="46701F1E" w14:textId="6671068A"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5</w:t>
      </w:r>
      <w:r>
        <w:t>.</w:t>
      </w:r>
      <w:r w:rsidRPr="007D1FE2">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_Toc155484987 \h </w:instrText>
      </w:r>
      <w:r>
        <w:fldChar w:fldCharType="separate"/>
      </w:r>
      <w:r>
        <w:t>18</w:t>
      </w:r>
      <w:r>
        <w:fldChar w:fldCharType="end"/>
      </w:r>
    </w:p>
    <w:p w14:paraId="56668A81" w14:textId="6AA2C944"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5</w:t>
      </w:r>
      <w:r>
        <w:t>.</w:t>
      </w:r>
      <w:r w:rsidRPr="007D1FE2">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_Toc155484988 \h </w:instrText>
      </w:r>
      <w:r>
        <w:fldChar w:fldCharType="separate"/>
      </w:r>
      <w:r>
        <w:t>18</w:t>
      </w:r>
      <w:r>
        <w:fldChar w:fldCharType="end"/>
      </w:r>
    </w:p>
    <w:p w14:paraId="36DC6815" w14:textId="099B8D5A" w:rsidR="00FE541E" w:rsidRDefault="00FE541E">
      <w:pPr>
        <w:pStyle w:val="TOC1"/>
        <w:rPr>
          <w:rFonts w:asciiTheme="minorHAnsi" w:eastAsiaTheme="minorEastAsia" w:hAnsiTheme="minorHAnsi" w:cstheme="minorBidi"/>
          <w:kern w:val="2"/>
          <w:szCs w:val="22"/>
          <w:lang w:eastAsia="en-GB"/>
          <w14:ligatures w14:val="standardContextual"/>
        </w:rPr>
      </w:pPr>
      <w:r w:rsidRPr="007D1FE2">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_Toc155484989 \h </w:instrText>
      </w:r>
      <w:r>
        <w:fldChar w:fldCharType="separate"/>
      </w:r>
      <w:r>
        <w:t>19</w:t>
      </w:r>
      <w:r>
        <w:fldChar w:fldCharType="end"/>
      </w:r>
    </w:p>
    <w:p w14:paraId="4091B2B7" w14:textId="1F0ECE71"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_Toc155484990 \h </w:instrText>
      </w:r>
      <w:r>
        <w:fldChar w:fldCharType="separate"/>
      </w:r>
      <w:r>
        <w:t>19</w:t>
      </w:r>
      <w:r>
        <w:fldChar w:fldCharType="end"/>
      </w:r>
    </w:p>
    <w:p w14:paraId="3081DC17" w14:textId="2F598AB1"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_Toc155484991 \h </w:instrText>
      </w:r>
      <w:r>
        <w:fldChar w:fldCharType="separate"/>
      </w:r>
      <w:r>
        <w:t>20</w:t>
      </w:r>
      <w:r>
        <w:fldChar w:fldCharType="end"/>
      </w:r>
    </w:p>
    <w:p w14:paraId="00E52E62" w14:textId="046A1628"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6</w:t>
      </w:r>
      <w:r>
        <w:t>.</w:t>
      </w:r>
      <w:r w:rsidRPr="007D1FE2">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_Toc155484992 \h </w:instrText>
      </w:r>
      <w:r>
        <w:fldChar w:fldCharType="separate"/>
      </w:r>
      <w:r>
        <w:t>20</w:t>
      </w:r>
      <w:r>
        <w:fldChar w:fldCharType="end"/>
      </w:r>
    </w:p>
    <w:p w14:paraId="733118C6" w14:textId="5237C677"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6</w:t>
      </w:r>
      <w:r>
        <w:t>.</w:t>
      </w:r>
      <w:r w:rsidRPr="007D1FE2">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_Toc155484993 \h </w:instrText>
      </w:r>
      <w:r>
        <w:fldChar w:fldCharType="separate"/>
      </w:r>
      <w:r>
        <w:t>20</w:t>
      </w:r>
      <w:r>
        <w:fldChar w:fldCharType="end"/>
      </w:r>
    </w:p>
    <w:p w14:paraId="3D906675" w14:textId="66EA2B1F" w:rsidR="00FE541E" w:rsidRDefault="00FE541E">
      <w:pPr>
        <w:pStyle w:val="TOC1"/>
        <w:rPr>
          <w:rFonts w:asciiTheme="minorHAnsi" w:eastAsiaTheme="minorEastAsia" w:hAnsiTheme="minorHAnsi" w:cstheme="minorBidi"/>
          <w:kern w:val="2"/>
          <w:szCs w:val="22"/>
          <w:lang w:eastAsia="en-GB"/>
          <w14:ligatures w14:val="standardContextual"/>
        </w:rPr>
      </w:pPr>
      <w:r w:rsidRPr="007D1FE2">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_Toc155484994 \h </w:instrText>
      </w:r>
      <w:r>
        <w:fldChar w:fldCharType="separate"/>
      </w:r>
      <w:r>
        <w:t>21</w:t>
      </w:r>
      <w:r>
        <w:fldChar w:fldCharType="end"/>
      </w:r>
    </w:p>
    <w:p w14:paraId="67B7658D" w14:textId="4C2F81CC"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Emission</w:t>
      </w:r>
      <w:r>
        <w:tab/>
      </w:r>
      <w:r>
        <w:fldChar w:fldCharType="begin"/>
      </w:r>
      <w:r>
        <w:instrText xml:space="preserve"> PAGEREF _Toc155484995 \h </w:instrText>
      </w:r>
      <w:r>
        <w:fldChar w:fldCharType="separate"/>
      </w:r>
      <w:r>
        <w:t>21</w:t>
      </w:r>
      <w:r>
        <w:fldChar w:fldCharType="end"/>
      </w:r>
    </w:p>
    <w:p w14:paraId="01BFC445" w14:textId="5D6B3021"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_Toc155484996 \h </w:instrText>
      </w:r>
      <w:r>
        <w:fldChar w:fldCharType="separate"/>
      </w:r>
      <w:r>
        <w:t>21</w:t>
      </w:r>
      <w:r>
        <w:fldChar w:fldCharType="end"/>
      </w:r>
    </w:p>
    <w:p w14:paraId="34D929B7" w14:textId="58B5288D" w:rsidR="00FE541E" w:rsidRDefault="00FE541E">
      <w:pPr>
        <w:pStyle w:val="TOC1"/>
        <w:rPr>
          <w:rFonts w:asciiTheme="minorHAnsi" w:eastAsiaTheme="minorEastAsia" w:hAnsiTheme="minorHAnsi" w:cstheme="minorBidi"/>
          <w:kern w:val="2"/>
          <w:szCs w:val="22"/>
          <w:lang w:eastAsia="en-GB"/>
          <w14:ligatures w14:val="standardContextual"/>
        </w:rPr>
      </w:pPr>
      <w:r w:rsidRPr="007D1FE2">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_Toc155484997 \h </w:instrText>
      </w:r>
      <w:r>
        <w:fldChar w:fldCharType="separate"/>
      </w:r>
      <w:r>
        <w:t>22</w:t>
      </w:r>
      <w:r>
        <w:fldChar w:fldCharType="end"/>
      </w:r>
    </w:p>
    <w:p w14:paraId="0A221020" w14:textId="2569F67C"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_Toc155484998 \h </w:instrText>
      </w:r>
      <w:r>
        <w:fldChar w:fldCharType="separate"/>
      </w:r>
      <w:r>
        <w:t>22</w:t>
      </w:r>
      <w:r>
        <w:fldChar w:fldCharType="end"/>
      </w:r>
    </w:p>
    <w:p w14:paraId="57D16068" w14:textId="507A5F6E"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8.1.1</w:t>
      </w:r>
      <w:r>
        <w:rPr>
          <w:rFonts w:asciiTheme="minorHAnsi" w:eastAsiaTheme="minorEastAsia" w:hAnsiTheme="minorHAnsi" w:cstheme="minorBidi"/>
          <w:kern w:val="2"/>
          <w:sz w:val="22"/>
          <w:szCs w:val="22"/>
          <w:lang w:eastAsia="en-GB"/>
          <w14:ligatures w14:val="standardContextual"/>
        </w:rPr>
        <w:tab/>
      </w:r>
      <w:r w:rsidRPr="007D1FE2">
        <w:rPr>
          <w:lang w:val="fi-FI" w:eastAsia="zh-CN"/>
        </w:rPr>
        <w:t>(Void)</w:t>
      </w:r>
      <w:r>
        <w:tab/>
      </w:r>
      <w:r>
        <w:fldChar w:fldCharType="begin"/>
      </w:r>
      <w:r>
        <w:instrText xml:space="preserve"> PAGEREF _Toc155484999 \h </w:instrText>
      </w:r>
      <w:r>
        <w:fldChar w:fldCharType="separate"/>
      </w:r>
      <w:r>
        <w:t>22</w:t>
      </w:r>
      <w:r>
        <w:fldChar w:fldCharType="end"/>
      </w:r>
    </w:p>
    <w:p w14:paraId="166C6C3F" w14:textId="7C2F1B5F"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8.1.2</w:t>
      </w:r>
      <w:r>
        <w:rPr>
          <w:rFonts w:asciiTheme="minorHAnsi" w:eastAsiaTheme="minorEastAsia" w:hAnsiTheme="minorHAnsi" w:cstheme="minorBidi"/>
          <w:kern w:val="2"/>
          <w:sz w:val="22"/>
          <w:szCs w:val="22"/>
          <w:lang w:eastAsia="en-GB"/>
          <w14:ligatures w14:val="standardContextual"/>
        </w:rPr>
        <w:tab/>
      </w:r>
      <w:r w:rsidRPr="007D1FE2">
        <w:rPr>
          <w:lang w:val="fi-FI"/>
        </w:rPr>
        <w:t>(</w:t>
      </w:r>
      <w:r w:rsidRPr="007D1FE2">
        <w:rPr>
          <w:lang w:val="fi-FI" w:eastAsia="zh-CN"/>
        </w:rPr>
        <w:t>Void)</w:t>
      </w:r>
      <w:r>
        <w:tab/>
      </w:r>
      <w:r>
        <w:fldChar w:fldCharType="begin"/>
      </w:r>
      <w:r>
        <w:instrText xml:space="preserve"> PAGEREF _Toc155485000 \h </w:instrText>
      </w:r>
      <w:r>
        <w:fldChar w:fldCharType="separate"/>
      </w:r>
      <w:r>
        <w:t>22</w:t>
      </w:r>
      <w:r>
        <w:fldChar w:fldCharType="end"/>
      </w:r>
    </w:p>
    <w:p w14:paraId="58816708" w14:textId="26563069"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8.1.3</w:t>
      </w:r>
      <w:r>
        <w:rPr>
          <w:rFonts w:asciiTheme="minorHAnsi" w:eastAsiaTheme="minorEastAsia" w:hAnsiTheme="minorHAnsi" w:cstheme="minorBidi"/>
          <w:kern w:val="2"/>
          <w:sz w:val="22"/>
          <w:szCs w:val="22"/>
          <w:lang w:eastAsia="en-GB"/>
          <w14:ligatures w14:val="standardContextual"/>
        </w:rPr>
        <w:tab/>
      </w:r>
      <w:r w:rsidRPr="007D1FE2">
        <w:rPr>
          <w:lang w:val="fi-FI" w:eastAsia="zh-CN"/>
        </w:rPr>
        <w:t>(Void)</w:t>
      </w:r>
      <w:r>
        <w:tab/>
      </w:r>
      <w:r>
        <w:fldChar w:fldCharType="begin"/>
      </w:r>
      <w:r>
        <w:instrText xml:space="preserve"> PAGEREF _Toc155485001 \h </w:instrText>
      </w:r>
      <w:r>
        <w:fldChar w:fldCharType="separate"/>
      </w:r>
      <w:r>
        <w:t>22</w:t>
      </w:r>
      <w:r>
        <w:fldChar w:fldCharType="end"/>
      </w:r>
    </w:p>
    <w:p w14:paraId="775A75F2" w14:textId="407D7109"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8.1.4</w:t>
      </w:r>
      <w:r>
        <w:rPr>
          <w:rFonts w:asciiTheme="minorHAnsi" w:eastAsiaTheme="minorEastAsia" w:hAnsiTheme="minorHAnsi" w:cstheme="minorBidi"/>
          <w:kern w:val="2"/>
          <w:sz w:val="22"/>
          <w:szCs w:val="22"/>
          <w:lang w:eastAsia="en-GB"/>
          <w14:ligatures w14:val="standardContextual"/>
        </w:rPr>
        <w:tab/>
      </w:r>
      <w:r w:rsidRPr="007D1FE2">
        <w:rPr>
          <w:lang w:val="fi-FI" w:eastAsia="zh-CN"/>
        </w:rPr>
        <w:t>(Void)</w:t>
      </w:r>
      <w:r>
        <w:tab/>
      </w:r>
      <w:r>
        <w:fldChar w:fldCharType="begin"/>
      </w:r>
      <w:r>
        <w:instrText xml:space="preserve"> PAGEREF _Toc155485002 \h </w:instrText>
      </w:r>
      <w:r>
        <w:fldChar w:fldCharType="separate"/>
      </w:r>
      <w:r>
        <w:t>22</w:t>
      </w:r>
      <w:r>
        <w:fldChar w:fldCharType="end"/>
      </w:r>
    </w:p>
    <w:p w14:paraId="646BAF29" w14:textId="4C9C8460"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8.1.5</w:t>
      </w:r>
      <w:r>
        <w:rPr>
          <w:rFonts w:asciiTheme="minorHAnsi" w:eastAsiaTheme="minorEastAsia" w:hAnsiTheme="minorHAnsi" w:cstheme="minorBidi"/>
          <w:kern w:val="2"/>
          <w:sz w:val="22"/>
          <w:szCs w:val="22"/>
          <w:lang w:eastAsia="en-GB"/>
          <w14:ligatures w14:val="standardContextual"/>
        </w:rPr>
        <w:tab/>
      </w:r>
      <w:r w:rsidRPr="007D1FE2">
        <w:rPr>
          <w:lang w:val="fi-FI" w:eastAsia="zh-CN"/>
        </w:rPr>
        <w:t>(Void)</w:t>
      </w:r>
      <w:r>
        <w:tab/>
      </w:r>
      <w:r>
        <w:fldChar w:fldCharType="begin"/>
      </w:r>
      <w:r>
        <w:instrText xml:space="preserve"> PAGEREF _Toc155485003 \h </w:instrText>
      </w:r>
      <w:r>
        <w:fldChar w:fldCharType="separate"/>
      </w:r>
      <w:r>
        <w:t>22</w:t>
      </w:r>
      <w:r>
        <w:fldChar w:fldCharType="end"/>
      </w:r>
    </w:p>
    <w:p w14:paraId="122BA79E" w14:textId="35829617"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_Toc155485004 \h </w:instrText>
      </w:r>
      <w:r>
        <w:fldChar w:fldCharType="separate"/>
      </w:r>
      <w:r>
        <w:t>22</w:t>
      </w:r>
      <w:r>
        <w:fldChar w:fldCharType="end"/>
      </w:r>
    </w:p>
    <w:p w14:paraId="2FCA0535" w14:textId="100D83D3" w:rsidR="00FE541E" w:rsidRDefault="00FE541E">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_Toc155485005 \h </w:instrText>
      </w:r>
      <w:r>
        <w:fldChar w:fldCharType="separate"/>
      </w:r>
      <w:r>
        <w:t>22</w:t>
      </w:r>
      <w:r>
        <w:fldChar w:fldCharType="end"/>
      </w:r>
    </w:p>
    <w:p w14:paraId="74368D8E" w14:textId="024301B0" w:rsidR="00FE541E" w:rsidRDefault="00FE541E">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_Toc155485006 \h </w:instrText>
      </w:r>
      <w:r>
        <w:fldChar w:fldCharType="separate"/>
      </w:r>
      <w:r>
        <w:t>23</w:t>
      </w:r>
      <w:r>
        <w:fldChar w:fldCharType="end"/>
      </w:r>
    </w:p>
    <w:p w14:paraId="6BE16F7A" w14:textId="63A48C06" w:rsidR="00FE541E" w:rsidRDefault="00FE541E">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_Toc155485007 \h </w:instrText>
      </w:r>
      <w:r>
        <w:fldChar w:fldCharType="separate"/>
      </w:r>
      <w:r>
        <w:t>23</w:t>
      </w:r>
      <w:r>
        <w:fldChar w:fldCharType="end"/>
      </w:r>
    </w:p>
    <w:p w14:paraId="427E94EE" w14:textId="37BC4A99" w:rsidR="00FE541E" w:rsidRDefault="00FE541E">
      <w:pPr>
        <w:pStyle w:val="TOC4"/>
        <w:rPr>
          <w:rFonts w:asciiTheme="minorHAnsi" w:eastAsiaTheme="minorEastAsia" w:hAnsiTheme="minorHAnsi" w:cstheme="minorBidi"/>
          <w:kern w:val="2"/>
          <w:sz w:val="22"/>
          <w:szCs w:val="22"/>
          <w:lang w:eastAsia="en-GB"/>
          <w14:ligatures w14:val="standardContextual"/>
        </w:rPr>
      </w:pPr>
      <w:r>
        <w:t>8.2.1.</w:t>
      </w:r>
      <w:r w:rsidRPr="007D1FE2">
        <w:rPr>
          <w:lang w:val="en-US"/>
        </w:rPr>
        <w:t>3</w:t>
      </w:r>
      <w:r>
        <w:rPr>
          <w:rFonts w:asciiTheme="minorHAnsi" w:eastAsiaTheme="minorEastAsia" w:hAnsiTheme="minorHAnsi" w:cstheme="minorBidi"/>
          <w:kern w:val="2"/>
          <w:sz w:val="22"/>
          <w:szCs w:val="22"/>
          <w:lang w:eastAsia="en-GB"/>
          <w14:ligatures w14:val="standardContextual"/>
        </w:rPr>
        <w:tab/>
      </w:r>
      <w:r w:rsidRPr="007D1FE2">
        <w:rPr>
          <w:lang w:val="en-US"/>
        </w:rPr>
        <w:t>Limits</w:t>
      </w:r>
      <w:r>
        <w:tab/>
      </w:r>
      <w:r>
        <w:fldChar w:fldCharType="begin"/>
      </w:r>
      <w:r>
        <w:instrText xml:space="preserve"> PAGEREF _Toc155485008 \h </w:instrText>
      </w:r>
      <w:r>
        <w:fldChar w:fldCharType="separate"/>
      </w:r>
      <w:r>
        <w:t>23</w:t>
      </w:r>
      <w:r>
        <w:fldChar w:fldCharType="end"/>
      </w:r>
    </w:p>
    <w:p w14:paraId="0D2440D0" w14:textId="0FB6F19C" w:rsidR="00FE541E" w:rsidRDefault="00FE541E">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_Toc155485009 \h </w:instrText>
      </w:r>
      <w:r>
        <w:fldChar w:fldCharType="separate"/>
      </w:r>
      <w:r>
        <w:t>24</w:t>
      </w:r>
      <w:r>
        <w:fldChar w:fldCharType="end"/>
      </w:r>
    </w:p>
    <w:p w14:paraId="42D71094" w14:textId="52E7FB6B" w:rsidR="00FE541E" w:rsidRDefault="00FE541E">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7D1FE2">
        <w:rPr>
          <w:lang w:val="en-US" w:eastAsia="zh-CN"/>
        </w:rPr>
        <w:t>a</w:t>
      </w:r>
      <w:r>
        <w:t>ncillary equipment</w:t>
      </w:r>
      <w:r>
        <w:tab/>
      </w:r>
      <w:r>
        <w:fldChar w:fldCharType="begin"/>
      </w:r>
      <w:r>
        <w:instrText xml:space="preserve"> PAGEREF _Toc155485010 \h </w:instrText>
      </w:r>
      <w:r>
        <w:fldChar w:fldCharType="separate"/>
      </w:r>
      <w:r>
        <w:t>25</w:t>
      </w:r>
      <w:r>
        <w:fldChar w:fldCharType="end"/>
      </w:r>
    </w:p>
    <w:p w14:paraId="4FA3CD44" w14:textId="483CFDC4" w:rsidR="00FE541E" w:rsidRDefault="00FE541E">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_Toc155485011 \h </w:instrText>
      </w:r>
      <w:r>
        <w:fldChar w:fldCharType="separate"/>
      </w:r>
      <w:r>
        <w:t>25</w:t>
      </w:r>
      <w:r>
        <w:fldChar w:fldCharType="end"/>
      </w:r>
    </w:p>
    <w:p w14:paraId="5A0678D3" w14:textId="518D9063" w:rsidR="00FE541E" w:rsidRDefault="00FE541E">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_Toc155485012 \h </w:instrText>
      </w:r>
      <w:r>
        <w:fldChar w:fldCharType="separate"/>
      </w:r>
      <w:r>
        <w:t>25</w:t>
      </w:r>
      <w:r>
        <w:fldChar w:fldCharType="end"/>
      </w:r>
    </w:p>
    <w:p w14:paraId="45562FA9" w14:textId="78B42FF2" w:rsidR="00FE541E" w:rsidRDefault="00FE541E">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_Toc155485013 \h </w:instrText>
      </w:r>
      <w:r>
        <w:fldChar w:fldCharType="separate"/>
      </w:r>
      <w:r>
        <w:t>25</w:t>
      </w:r>
      <w:r>
        <w:fldChar w:fldCharType="end"/>
      </w:r>
    </w:p>
    <w:p w14:paraId="166F4DA6" w14:textId="3CE199E4"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w:t>
      </w:r>
      <w:r w:rsidRPr="007D1FE2">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_Toc155485014 \h </w:instrText>
      </w:r>
      <w:r>
        <w:fldChar w:fldCharType="separate"/>
      </w:r>
      <w:r>
        <w:t>26</w:t>
      </w:r>
      <w:r>
        <w:fldChar w:fldCharType="end"/>
      </w:r>
    </w:p>
    <w:p w14:paraId="47029852" w14:textId="63048113" w:rsidR="00FE541E" w:rsidRDefault="00FE541E">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_Toc155485015 \h </w:instrText>
      </w:r>
      <w:r>
        <w:fldChar w:fldCharType="separate"/>
      </w:r>
      <w:r>
        <w:t>26</w:t>
      </w:r>
      <w:r>
        <w:fldChar w:fldCharType="end"/>
      </w:r>
    </w:p>
    <w:p w14:paraId="499A5269" w14:textId="54E94198" w:rsidR="00FE541E" w:rsidRDefault="00FE541E">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_Toc155485016 \h </w:instrText>
      </w:r>
      <w:r>
        <w:fldChar w:fldCharType="separate"/>
      </w:r>
      <w:r>
        <w:t>26</w:t>
      </w:r>
      <w:r>
        <w:fldChar w:fldCharType="end"/>
      </w:r>
    </w:p>
    <w:p w14:paraId="40587111" w14:textId="10C88947" w:rsidR="00FE541E" w:rsidRDefault="00FE541E">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_Toc155485017 \h </w:instrText>
      </w:r>
      <w:r>
        <w:fldChar w:fldCharType="separate"/>
      </w:r>
      <w:r>
        <w:t>26</w:t>
      </w:r>
      <w:r>
        <w:fldChar w:fldCharType="end"/>
      </w:r>
    </w:p>
    <w:p w14:paraId="1BF67ABC" w14:textId="479E2934"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w:t>
      </w:r>
      <w:r w:rsidRPr="007D1FE2">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_Toc155485018 \h </w:instrText>
      </w:r>
      <w:r>
        <w:fldChar w:fldCharType="separate"/>
      </w:r>
      <w:r>
        <w:t>26</w:t>
      </w:r>
      <w:r>
        <w:fldChar w:fldCharType="end"/>
      </w:r>
    </w:p>
    <w:p w14:paraId="59CF44CE" w14:textId="4C03274D" w:rsidR="00FE541E" w:rsidRDefault="00FE541E">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_Toc155485019 \h </w:instrText>
      </w:r>
      <w:r>
        <w:fldChar w:fldCharType="separate"/>
      </w:r>
      <w:r>
        <w:t>27</w:t>
      </w:r>
      <w:r>
        <w:fldChar w:fldCharType="end"/>
      </w:r>
    </w:p>
    <w:p w14:paraId="7F8F69C0" w14:textId="4EFDB730" w:rsidR="00FE541E" w:rsidRDefault="00FE541E">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_Toc155485020 \h </w:instrText>
      </w:r>
      <w:r>
        <w:fldChar w:fldCharType="separate"/>
      </w:r>
      <w:r>
        <w:t>27</w:t>
      </w:r>
      <w:r>
        <w:fldChar w:fldCharType="end"/>
      </w:r>
    </w:p>
    <w:p w14:paraId="3BD8DF90" w14:textId="5C2CA5A7" w:rsidR="00FE541E" w:rsidRDefault="00FE541E">
      <w:pPr>
        <w:pStyle w:val="TOC3"/>
        <w:rPr>
          <w:rFonts w:asciiTheme="minorHAnsi" w:eastAsiaTheme="minorEastAsia" w:hAnsiTheme="minorHAnsi" w:cstheme="minorBidi"/>
          <w:kern w:val="2"/>
          <w:sz w:val="22"/>
          <w:szCs w:val="22"/>
          <w:lang w:eastAsia="en-GB"/>
          <w14:ligatures w14:val="standardContextual"/>
        </w:rPr>
      </w:pPr>
      <w:r>
        <w:lastRenderedPageBreak/>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_Toc155485021 \h </w:instrText>
      </w:r>
      <w:r>
        <w:fldChar w:fldCharType="separate"/>
      </w:r>
      <w:r>
        <w:t>27</w:t>
      </w:r>
      <w:r>
        <w:fldChar w:fldCharType="end"/>
      </w:r>
    </w:p>
    <w:p w14:paraId="0A05780C" w14:textId="7420D87F"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w:t>
      </w:r>
      <w:r w:rsidRPr="007D1FE2">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_Toc155485022 \h </w:instrText>
      </w:r>
      <w:r>
        <w:fldChar w:fldCharType="separate"/>
      </w:r>
      <w:r>
        <w:t>27</w:t>
      </w:r>
      <w:r>
        <w:fldChar w:fldCharType="end"/>
      </w:r>
    </w:p>
    <w:p w14:paraId="0EDB2AF2" w14:textId="665ADBBE" w:rsidR="00FE541E" w:rsidRDefault="00FE541E">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_Toc155485023 \h </w:instrText>
      </w:r>
      <w:r>
        <w:fldChar w:fldCharType="separate"/>
      </w:r>
      <w:r>
        <w:t>27</w:t>
      </w:r>
      <w:r>
        <w:fldChar w:fldCharType="end"/>
      </w:r>
    </w:p>
    <w:p w14:paraId="090B3D71" w14:textId="05F75DCF" w:rsidR="00FE541E" w:rsidRDefault="00FE541E">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_Toc155485024 \h </w:instrText>
      </w:r>
      <w:r>
        <w:fldChar w:fldCharType="separate"/>
      </w:r>
      <w:r>
        <w:t>27</w:t>
      </w:r>
      <w:r>
        <w:fldChar w:fldCharType="end"/>
      </w:r>
    </w:p>
    <w:p w14:paraId="0F40BC05" w14:textId="64AC32BC" w:rsidR="00FE541E" w:rsidRDefault="00FE541E">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_Toc155485025 \h </w:instrText>
      </w:r>
      <w:r>
        <w:fldChar w:fldCharType="separate"/>
      </w:r>
      <w:r>
        <w:t>27</w:t>
      </w:r>
      <w:r>
        <w:fldChar w:fldCharType="end"/>
      </w:r>
    </w:p>
    <w:p w14:paraId="4179C67C" w14:textId="04DBC55C"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w:t>
      </w:r>
      <w:r w:rsidRPr="007D1FE2">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_Toc155485026 \h </w:instrText>
      </w:r>
      <w:r>
        <w:fldChar w:fldCharType="separate"/>
      </w:r>
      <w:r>
        <w:t>28</w:t>
      </w:r>
      <w:r>
        <w:fldChar w:fldCharType="end"/>
      </w:r>
    </w:p>
    <w:p w14:paraId="77C06580" w14:textId="106FF57D"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8</w:t>
      </w:r>
      <w:r>
        <w:t>.</w:t>
      </w:r>
      <w:r w:rsidRPr="007D1FE2">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_Toc155485027 \h </w:instrText>
      </w:r>
      <w:r>
        <w:fldChar w:fldCharType="separate"/>
      </w:r>
      <w:r>
        <w:t>28</w:t>
      </w:r>
      <w:r>
        <w:fldChar w:fldCharType="end"/>
      </w:r>
    </w:p>
    <w:p w14:paraId="2B02D344" w14:textId="4721ADFB" w:rsidR="00FE541E" w:rsidRDefault="00FE541E">
      <w:pPr>
        <w:pStyle w:val="TOC1"/>
        <w:rPr>
          <w:rFonts w:asciiTheme="minorHAnsi" w:eastAsiaTheme="minorEastAsia" w:hAnsiTheme="minorHAnsi" w:cstheme="minorBidi"/>
          <w:kern w:val="2"/>
          <w:szCs w:val="22"/>
          <w:lang w:eastAsia="en-GB"/>
          <w14:ligatures w14:val="standardContextual"/>
        </w:rPr>
      </w:pPr>
      <w:r w:rsidRPr="007D1FE2">
        <w:rPr>
          <w:lang w:val="en-US" w:eastAsia="zh-CN"/>
        </w:rPr>
        <w:t>9</w:t>
      </w:r>
      <w:r>
        <w:rPr>
          <w:rFonts w:asciiTheme="minorHAnsi" w:eastAsiaTheme="minorEastAsia" w:hAnsiTheme="minorHAnsi" w:cstheme="minorBidi"/>
          <w:kern w:val="2"/>
          <w:szCs w:val="22"/>
          <w:lang w:eastAsia="en-GB"/>
          <w14:ligatures w14:val="standardContextual"/>
        </w:rPr>
        <w:tab/>
      </w:r>
      <w:r w:rsidRPr="007D1FE2">
        <w:rPr>
          <w:lang w:val="en-US" w:eastAsia="zh-CN"/>
        </w:rPr>
        <w:t>Immunity</w:t>
      </w:r>
      <w:r>
        <w:tab/>
      </w:r>
      <w:r>
        <w:fldChar w:fldCharType="begin"/>
      </w:r>
      <w:r>
        <w:instrText xml:space="preserve"> PAGEREF _Toc155485028 \h </w:instrText>
      </w:r>
      <w:r>
        <w:fldChar w:fldCharType="separate"/>
      </w:r>
      <w:r>
        <w:t>28</w:t>
      </w:r>
      <w:r>
        <w:fldChar w:fldCharType="end"/>
      </w:r>
    </w:p>
    <w:p w14:paraId="266FA39B" w14:textId="164190CD"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_Toc155485029 \h </w:instrText>
      </w:r>
      <w:r>
        <w:fldChar w:fldCharType="separate"/>
      </w:r>
      <w:r>
        <w:t>28</w:t>
      </w:r>
      <w:r>
        <w:fldChar w:fldCharType="end"/>
      </w:r>
    </w:p>
    <w:p w14:paraId="23E44B39" w14:textId="58EBBEC9"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9.1.1</w:t>
      </w:r>
      <w:r>
        <w:rPr>
          <w:rFonts w:asciiTheme="minorHAnsi" w:eastAsiaTheme="minorEastAsia" w:hAnsiTheme="minorHAnsi" w:cstheme="minorBidi"/>
          <w:kern w:val="2"/>
          <w:sz w:val="22"/>
          <w:szCs w:val="22"/>
          <w:lang w:eastAsia="en-GB"/>
          <w14:ligatures w14:val="standardContextual"/>
        </w:rPr>
        <w:tab/>
      </w:r>
      <w:r w:rsidRPr="007D1FE2">
        <w:rPr>
          <w:lang w:val="fi-FI" w:eastAsia="zh-CN"/>
        </w:rPr>
        <w:t>(Void)</w:t>
      </w:r>
      <w:r>
        <w:tab/>
      </w:r>
      <w:r>
        <w:fldChar w:fldCharType="begin"/>
      </w:r>
      <w:r>
        <w:instrText xml:space="preserve"> PAGEREF _Toc155485030 \h </w:instrText>
      </w:r>
      <w:r>
        <w:fldChar w:fldCharType="separate"/>
      </w:r>
      <w:r>
        <w:t>29</w:t>
      </w:r>
      <w:r>
        <w:fldChar w:fldCharType="end"/>
      </w:r>
    </w:p>
    <w:p w14:paraId="0826A25A" w14:textId="2E5A53A0"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9.1.2</w:t>
      </w:r>
      <w:r>
        <w:rPr>
          <w:rFonts w:asciiTheme="minorHAnsi" w:eastAsiaTheme="minorEastAsia" w:hAnsiTheme="minorHAnsi" w:cstheme="minorBidi"/>
          <w:kern w:val="2"/>
          <w:sz w:val="22"/>
          <w:szCs w:val="22"/>
          <w:lang w:eastAsia="en-GB"/>
          <w14:ligatures w14:val="standardContextual"/>
        </w:rPr>
        <w:tab/>
      </w:r>
      <w:r w:rsidRPr="007D1FE2">
        <w:rPr>
          <w:lang w:val="fi-FI"/>
        </w:rPr>
        <w:t>(</w:t>
      </w:r>
      <w:r w:rsidRPr="007D1FE2">
        <w:rPr>
          <w:lang w:val="fi-FI" w:eastAsia="zh-CN"/>
        </w:rPr>
        <w:t>Void)</w:t>
      </w:r>
      <w:r>
        <w:tab/>
      </w:r>
      <w:r>
        <w:fldChar w:fldCharType="begin"/>
      </w:r>
      <w:r>
        <w:instrText xml:space="preserve"> PAGEREF _Toc155485031 \h </w:instrText>
      </w:r>
      <w:r>
        <w:fldChar w:fldCharType="separate"/>
      </w:r>
      <w:r>
        <w:t>29</w:t>
      </w:r>
      <w:r>
        <w:fldChar w:fldCharType="end"/>
      </w:r>
    </w:p>
    <w:p w14:paraId="4D2F059A" w14:textId="5267EA9A"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9.1.3</w:t>
      </w:r>
      <w:r>
        <w:rPr>
          <w:rFonts w:asciiTheme="minorHAnsi" w:eastAsiaTheme="minorEastAsia" w:hAnsiTheme="minorHAnsi" w:cstheme="minorBidi"/>
          <w:kern w:val="2"/>
          <w:sz w:val="22"/>
          <w:szCs w:val="22"/>
          <w:lang w:eastAsia="en-GB"/>
          <w14:ligatures w14:val="standardContextual"/>
        </w:rPr>
        <w:tab/>
      </w:r>
      <w:r w:rsidRPr="007D1FE2">
        <w:rPr>
          <w:lang w:val="fi-FI"/>
        </w:rPr>
        <w:t>(</w:t>
      </w:r>
      <w:r w:rsidRPr="007D1FE2">
        <w:rPr>
          <w:lang w:val="fi-FI" w:eastAsia="zh-CN"/>
        </w:rPr>
        <w:t>Void)</w:t>
      </w:r>
      <w:r>
        <w:tab/>
      </w:r>
      <w:r>
        <w:fldChar w:fldCharType="begin"/>
      </w:r>
      <w:r>
        <w:instrText xml:space="preserve"> PAGEREF _Toc155485032 \h </w:instrText>
      </w:r>
      <w:r>
        <w:fldChar w:fldCharType="separate"/>
      </w:r>
      <w:r>
        <w:t>29</w:t>
      </w:r>
      <w:r>
        <w:fldChar w:fldCharType="end"/>
      </w:r>
    </w:p>
    <w:p w14:paraId="1FF6B38C" w14:textId="3F903D9B"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9.1.4</w:t>
      </w:r>
      <w:r>
        <w:rPr>
          <w:rFonts w:asciiTheme="minorHAnsi" w:eastAsiaTheme="minorEastAsia" w:hAnsiTheme="minorHAnsi" w:cstheme="minorBidi"/>
          <w:kern w:val="2"/>
          <w:sz w:val="22"/>
          <w:szCs w:val="22"/>
          <w:lang w:eastAsia="en-GB"/>
          <w14:ligatures w14:val="standardContextual"/>
        </w:rPr>
        <w:tab/>
      </w:r>
      <w:r w:rsidRPr="007D1FE2">
        <w:rPr>
          <w:lang w:val="fi-FI"/>
        </w:rPr>
        <w:t>(</w:t>
      </w:r>
      <w:r w:rsidRPr="007D1FE2">
        <w:rPr>
          <w:lang w:val="fi-FI" w:eastAsia="zh-CN"/>
        </w:rPr>
        <w:t>Void)</w:t>
      </w:r>
      <w:r>
        <w:tab/>
      </w:r>
      <w:r>
        <w:fldChar w:fldCharType="begin"/>
      </w:r>
      <w:r>
        <w:instrText xml:space="preserve"> PAGEREF _Toc155485033 \h </w:instrText>
      </w:r>
      <w:r>
        <w:fldChar w:fldCharType="separate"/>
      </w:r>
      <w:r>
        <w:t>29</w:t>
      </w:r>
      <w:r>
        <w:fldChar w:fldCharType="end"/>
      </w:r>
    </w:p>
    <w:p w14:paraId="5652CA17" w14:textId="4E641333"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fi-FI" w:eastAsia="zh-CN"/>
        </w:rPr>
        <w:t>9.1.5</w:t>
      </w:r>
      <w:r>
        <w:rPr>
          <w:rFonts w:asciiTheme="minorHAnsi" w:eastAsiaTheme="minorEastAsia" w:hAnsiTheme="minorHAnsi" w:cstheme="minorBidi"/>
          <w:kern w:val="2"/>
          <w:sz w:val="22"/>
          <w:szCs w:val="22"/>
          <w:lang w:eastAsia="en-GB"/>
          <w14:ligatures w14:val="standardContextual"/>
        </w:rPr>
        <w:tab/>
      </w:r>
      <w:r w:rsidRPr="007D1FE2">
        <w:rPr>
          <w:lang w:val="fi-FI"/>
        </w:rPr>
        <w:t>(</w:t>
      </w:r>
      <w:r w:rsidRPr="007D1FE2">
        <w:rPr>
          <w:lang w:val="fi-FI" w:eastAsia="zh-CN"/>
        </w:rPr>
        <w:t>Void)</w:t>
      </w:r>
      <w:r>
        <w:tab/>
      </w:r>
      <w:r>
        <w:fldChar w:fldCharType="begin"/>
      </w:r>
      <w:r>
        <w:instrText xml:space="preserve"> PAGEREF _Toc155485034 \h </w:instrText>
      </w:r>
      <w:r>
        <w:fldChar w:fldCharType="separate"/>
      </w:r>
      <w:r>
        <w:t>29</w:t>
      </w:r>
      <w:r>
        <w:fldChar w:fldCharType="end"/>
      </w:r>
    </w:p>
    <w:p w14:paraId="411FB217" w14:textId="2059F036"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_Toc155485035 \h </w:instrText>
      </w:r>
      <w:r>
        <w:fldChar w:fldCharType="separate"/>
      </w:r>
      <w:r>
        <w:t>29</w:t>
      </w:r>
      <w:r>
        <w:fldChar w:fldCharType="end"/>
      </w:r>
    </w:p>
    <w:p w14:paraId="77FFFF1C" w14:textId="7DFB7532"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9.2.1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_Toc155485036 \h </w:instrText>
      </w:r>
      <w:r>
        <w:fldChar w:fldCharType="separate"/>
      </w:r>
      <w:r>
        <w:t>29</w:t>
      </w:r>
      <w:r>
        <w:fldChar w:fldCharType="end"/>
      </w:r>
    </w:p>
    <w:p w14:paraId="32EABE72" w14:textId="2A7C32EE"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9.2.2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_Toc155485037 \h </w:instrText>
      </w:r>
      <w:r>
        <w:fldChar w:fldCharType="separate"/>
      </w:r>
      <w:r>
        <w:t>29</w:t>
      </w:r>
      <w:r>
        <w:fldChar w:fldCharType="end"/>
      </w:r>
    </w:p>
    <w:p w14:paraId="7298FD31" w14:textId="26FCF82E"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9.2.3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_Toc155485038 \h </w:instrText>
      </w:r>
      <w:r>
        <w:fldChar w:fldCharType="separate"/>
      </w:r>
      <w:r>
        <w:t>30</w:t>
      </w:r>
      <w:r>
        <w:fldChar w:fldCharType="end"/>
      </w:r>
    </w:p>
    <w:p w14:paraId="72364293" w14:textId="6BB3CCBB"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w:t>
      </w:r>
      <w:r w:rsidRPr="007D1FE2">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_Toc155485039 \h </w:instrText>
      </w:r>
      <w:r>
        <w:fldChar w:fldCharType="separate"/>
      </w:r>
      <w:r>
        <w:t>30</w:t>
      </w:r>
      <w:r>
        <w:fldChar w:fldCharType="end"/>
      </w:r>
    </w:p>
    <w:p w14:paraId="26A4F252" w14:textId="0915571E"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9.3.1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_Toc155485040 \h </w:instrText>
      </w:r>
      <w:r>
        <w:fldChar w:fldCharType="separate"/>
      </w:r>
      <w:r>
        <w:t>30</w:t>
      </w:r>
      <w:r>
        <w:fldChar w:fldCharType="end"/>
      </w:r>
    </w:p>
    <w:p w14:paraId="20F10371" w14:textId="79DBA51B"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9.3.2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_Toc155485041 \h </w:instrText>
      </w:r>
      <w:r>
        <w:fldChar w:fldCharType="separate"/>
      </w:r>
      <w:r>
        <w:t>31</w:t>
      </w:r>
      <w:r>
        <w:fldChar w:fldCharType="end"/>
      </w:r>
    </w:p>
    <w:p w14:paraId="591DBCBF" w14:textId="4884056A"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9.3.3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_Toc155485042 \h </w:instrText>
      </w:r>
      <w:r>
        <w:fldChar w:fldCharType="separate"/>
      </w:r>
      <w:r>
        <w:t>31</w:t>
      </w:r>
      <w:r>
        <w:fldChar w:fldCharType="end"/>
      </w:r>
    </w:p>
    <w:p w14:paraId="64DEDC27" w14:textId="1D91D2CF"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w:t>
      </w:r>
      <w:r w:rsidRPr="007D1FE2">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_Toc155485043 \h </w:instrText>
      </w:r>
      <w:r>
        <w:fldChar w:fldCharType="separate"/>
      </w:r>
      <w:r>
        <w:t>31</w:t>
      </w:r>
      <w:r>
        <w:fldChar w:fldCharType="end"/>
      </w:r>
    </w:p>
    <w:p w14:paraId="54B0AC2B" w14:textId="10356910"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9.4.1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_Toc155485044 \h </w:instrText>
      </w:r>
      <w:r>
        <w:fldChar w:fldCharType="separate"/>
      </w:r>
      <w:r>
        <w:t>31</w:t>
      </w:r>
      <w:r>
        <w:fldChar w:fldCharType="end"/>
      </w:r>
    </w:p>
    <w:p w14:paraId="18C9CBF5" w14:textId="1C78F79B"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9.4.2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_Toc155485045 \h </w:instrText>
      </w:r>
      <w:r>
        <w:fldChar w:fldCharType="separate"/>
      </w:r>
      <w:r>
        <w:t>31</w:t>
      </w:r>
      <w:r>
        <w:fldChar w:fldCharType="end"/>
      </w:r>
    </w:p>
    <w:p w14:paraId="10A243C8" w14:textId="4F2A6D35"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9.4.3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_Toc155485046 \h </w:instrText>
      </w:r>
      <w:r>
        <w:fldChar w:fldCharType="separate"/>
      </w:r>
      <w:r>
        <w:t>31</w:t>
      </w:r>
      <w:r>
        <w:fldChar w:fldCharType="end"/>
      </w:r>
    </w:p>
    <w:p w14:paraId="3C0F17F6" w14:textId="03BD8A41"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w:t>
      </w:r>
      <w:r w:rsidRPr="007D1FE2">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7D1FE2">
        <w:rPr>
          <w:lang w:val="en-US" w:eastAsia="zh-CN"/>
        </w:rPr>
        <w:t>)</w:t>
      </w:r>
      <w:r>
        <w:tab/>
      </w:r>
      <w:r>
        <w:fldChar w:fldCharType="begin"/>
      </w:r>
      <w:r>
        <w:instrText xml:space="preserve"> PAGEREF _Toc155485047 \h </w:instrText>
      </w:r>
      <w:r>
        <w:fldChar w:fldCharType="separate"/>
      </w:r>
      <w:r>
        <w:t>32</w:t>
      </w:r>
      <w:r>
        <w:fldChar w:fldCharType="end"/>
      </w:r>
    </w:p>
    <w:p w14:paraId="2A171D13" w14:textId="4FBF508B"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9.5.1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_Toc155485048 \h </w:instrText>
      </w:r>
      <w:r>
        <w:fldChar w:fldCharType="separate"/>
      </w:r>
      <w:r>
        <w:t>32</w:t>
      </w:r>
      <w:r>
        <w:fldChar w:fldCharType="end"/>
      </w:r>
    </w:p>
    <w:p w14:paraId="53C31A2C" w14:textId="0E66D990"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9.5.2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_Toc155485049 \h </w:instrText>
      </w:r>
      <w:r>
        <w:fldChar w:fldCharType="separate"/>
      </w:r>
      <w:r>
        <w:t>32</w:t>
      </w:r>
      <w:r>
        <w:fldChar w:fldCharType="end"/>
      </w:r>
    </w:p>
    <w:p w14:paraId="7ECFF3A1" w14:textId="5D209516"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9.5.3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_Toc155485050 \h </w:instrText>
      </w:r>
      <w:r>
        <w:fldChar w:fldCharType="separate"/>
      </w:r>
      <w:r>
        <w:t>32</w:t>
      </w:r>
      <w:r>
        <w:fldChar w:fldCharType="end"/>
      </w:r>
    </w:p>
    <w:p w14:paraId="0AC26C0A" w14:textId="516AC820"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w:t>
      </w:r>
      <w:r w:rsidRPr="007D1FE2">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_Toc155485051 \h </w:instrText>
      </w:r>
      <w:r>
        <w:fldChar w:fldCharType="separate"/>
      </w:r>
      <w:r>
        <w:t>32</w:t>
      </w:r>
      <w:r>
        <w:fldChar w:fldCharType="end"/>
      </w:r>
    </w:p>
    <w:p w14:paraId="5FB77B8C" w14:textId="0CEF9643"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9.6.1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_Toc155485052 \h </w:instrText>
      </w:r>
      <w:r>
        <w:fldChar w:fldCharType="separate"/>
      </w:r>
      <w:r>
        <w:t>33</w:t>
      </w:r>
      <w:r>
        <w:fldChar w:fldCharType="end"/>
      </w:r>
    </w:p>
    <w:p w14:paraId="1D0B8161" w14:textId="71AB47AF"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9.6.2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_Toc155485053 \h </w:instrText>
      </w:r>
      <w:r>
        <w:fldChar w:fldCharType="separate"/>
      </w:r>
      <w:r>
        <w:t>33</w:t>
      </w:r>
      <w:r>
        <w:fldChar w:fldCharType="end"/>
      </w:r>
    </w:p>
    <w:p w14:paraId="5D6F1FB5" w14:textId="5E02F467"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9.6.3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_Toc155485054 \h </w:instrText>
      </w:r>
      <w:r>
        <w:fldChar w:fldCharType="separate"/>
      </w:r>
      <w:r>
        <w:t>33</w:t>
      </w:r>
      <w:r>
        <w:fldChar w:fldCharType="end"/>
      </w:r>
    </w:p>
    <w:p w14:paraId="0B2048CF" w14:textId="0E744533" w:rsidR="00FE541E" w:rsidRDefault="00FE541E">
      <w:pPr>
        <w:pStyle w:val="TOC2"/>
        <w:rPr>
          <w:rFonts w:asciiTheme="minorHAnsi" w:eastAsiaTheme="minorEastAsia" w:hAnsiTheme="minorHAnsi" w:cstheme="minorBidi"/>
          <w:kern w:val="2"/>
          <w:sz w:val="22"/>
          <w:szCs w:val="22"/>
          <w:lang w:eastAsia="en-GB"/>
          <w14:ligatures w14:val="standardContextual"/>
        </w:rPr>
      </w:pPr>
      <w:r w:rsidRPr="007D1FE2">
        <w:rPr>
          <w:lang w:val="en-US" w:eastAsia="zh-CN"/>
        </w:rPr>
        <w:t>9</w:t>
      </w:r>
      <w:r>
        <w:t>.</w:t>
      </w:r>
      <w:r w:rsidRPr="007D1FE2">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_Toc155485055 \h </w:instrText>
      </w:r>
      <w:r>
        <w:fldChar w:fldCharType="separate"/>
      </w:r>
      <w:r>
        <w:t>33</w:t>
      </w:r>
      <w:r>
        <w:fldChar w:fldCharType="end"/>
      </w:r>
    </w:p>
    <w:p w14:paraId="7095EFCF" w14:textId="48172A20"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9.7.1</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Definition</w:t>
      </w:r>
      <w:r>
        <w:tab/>
      </w:r>
      <w:r>
        <w:fldChar w:fldCharType="begin"/>
      </w:r>
      <w:r>
        <w:instrText xml:space="preserve"> PAGEREF _Toc155485056 \h </w:instrText>
      </w:r>
      <w:r>
        <w:fldChar w:fldCharType="separate"/>
      </w:r>
      <w:r>
        <w:t>33</w:t>
      </w:r>
      <w:r>
        <w:fldChar w:fldCharType="end"/>
      </w:r>
    </w:p>
    <w:p w14:paraId="431DC465" w14:textId="15BDD787"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9.7.2</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Test method and level</w:t>
      </w:r>
      <w:r>
        <w:tab/>
      </w:r>
      <w:r>
        <w:fldChar w:fldCharType="begin"/>
      </w:r>
      <w:r>
        <w:instrText xml:space="preserve"> PAGEREF _Toc155485057 \h </w:instrText>
      </w:r>
      <w:r>
        <w:fldChar w:fldCharType="separate"/>
      </w:r>
      <w:r>
        <w:t>34</w:t>
      </w:r>
      <w:r>
        <w:fldChar w:fldCharType="end"/>
      </w:r>
    </w:p>
    <w:p w14:paraId="68043B9E" w14:textId="141D625A" w:rsidR="00FE541E" w:rsidRDefault="00FE541E">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_Toc155485058 \h </w:instrText>
      </w:r>
      <w:r>
        <w:fldChar w:fldCharType="separate"/>
      </w:r>
      <w:r>
        <w:t>34</w:t>
      </w:r>
      <w:r>
        <w:fldChar w:fldCharType="end"/>
      </w:r>
    </w:p>
    <w:p w14:paraId="05700FF1" w14:textId="416B7F9C" w:rsidR="00FE541E" w:rsidRDefault="00FE541E">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_Toc155485059 \h </w:instrText>
      </w:r>
      <w:r>
        <w:fldChar w:fldCharType="separate"/>
      </w:r>
      <w:r>
        <w:t>34</w:t>
      </w:r>
      <w:r>
        <w:fldChar w:fldCharType="end"/>
      </w:r>
    </w:p>
    <w:p w14:paraId="37204779" w14:textId="20AA9F81" w:rsidR="00FE541E" w:rsidRDefault="00FE541E">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_Toc155485060 \h </w:instrText>
      </w:r>
      <w:r>
        <w:fldChar w:fldCharType="separate"/>
      </w:r>
      <w:r>
        <w:t>34</w:t>
      </w:r>
      <w:r>
        <w:fldChar w:fldCharType="end"/>
      </w:r>
    </w:p>
    <w:p w14:paraId="6C62CC43" w14:textId="0121590D" w:rsidR="00FE541E" w:rsidRDefault="00FE541E">
      <w:pPr>
        <w:pStyle w:val="TOC3"/>
        <w:rPr>
          <w:rFonts w:asciiTheme="minorHAnsi" w:eastAsiaTheme="minorEastAsia" w:hAnsiTheme="minorHAnsi" w:cstheme="minorBidi"/>
          <w:kern w:val="2"/>
          <w:sz w:val="22"/>
          <w:szCs w:val="22"/>
          <w:lang w:eastAsia="en-GB"/>
          <w14:ligatures w14:val="standardContextual"/>
        </w:rPr>
      </w:pPr>
      <w:r w:rsidRPr="007D1FE2">
        <w:rPr>
          <w:lang w:val="en-US" w:eastAsia="zh-CN"/>
        </w:rPr>
        <w:t>9.7.3</w:t>
      </w:r>
      <w:r>
        <w:rPr>
          <w:rFonts w:asciiTheme="minorHAnsi" w:eastAsiaTheme="minorEastAsia" w:hAnsiTheme="minorHAnsi" w:cstheme="minorBidi"/>
          <w:kern w:val="2"/>
          <w:sz w:val="22"/>
          <w:szCs w:val="22"/>
          <w:lang w:eastAsia="en-GB"/>
          <w14:ligatures w14:val="standardContextual"/>
        </w:rPr>
        <w:tab/>
      </w:r>
      <w:r w:rsidRPr="007D1FE2">
        <w:rPr>
          <w:lang w:val="en-US" w:eastAsia="zh-CN"/>
        </w:rPr>
        <w:t>Performance criteria</w:t>
      </w:r>
      <w:r>
        <w:tab/>
      </w:r>
      <w:r>
        <w:fldChar w:fldCharType="begin"/>
      </w:r>
      <w:r>
        <w:instrText xml:space="preserve"> PAGEREF _Toc155485061 \h </w:instrText>
      </w:r>
      <w:r>
        <w:fldChar w:fldCharType="separate"/>
      </w:r>
      <w:r>
        <w:t>34</w:t>
      </w:r>
      <w:r>
        <w:fldChar w:fldCharType="end"/>
      </w:r>
    </w:p>
    <w:p w14:paraId="25432858" w14:textId="137626B4" w:rsidR="00FE541E" w:rsidRDefault="00FE541E">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_Toc155485062 \h </w:instrText>
      </w:r>
      <w:r>
        <w:fldChar w:fldCharType="separate"/>
      </w:r>
      <w:r>
        <w:t>35</w:t>
      </w:r>
      <w:r>
        <w:fldChar w:fldCharType="end"/>
      </w:r>
    </w:p>
    <w:p w14:paraId="1E1868E0" w14:textId="477DA33F" w:rsidR="00080512" w:rsidRPr="00D910A1" w:rsidRDefault="00FE541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1868E2" w14:textId="77777777" w:rsidR="00080512" w:rsidRPr="00D910A1" w:rsidRDefault="00080512">
      <w:r w:rsidRPr="00D910A1">
        <w:t xml:space="preserve">This Technical </w:t>
      </w:r>
      <w:bookmarkStart w:id="33" w:name="spectype3"/>
      <w:r w:rsidRPr="00D910A1">
        <w:t>Specification</w:t>
      </w:r>
      <w:bookmarkEnd w:id="33"/>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4" w:name="_Toc20994223"/>
      <w:bookmarkStart w:id="35" w:name="_Toc29812082"/>
      <w:bookmarkStart w:id="36" w:name="_Toc37139270"/>
      <w:bookmarkStart w:id="37" w:name="_Toc37268274"/>
      <w:bookmarkStart w:id="38" w:name="_Toc37268368"/>
      <w:bookmarkStart w:id="39" w:name="_Toc45879578"/>
      <w:bookmarkStart w:id="40" w:name="_Toc52563672"/>
      <w:bookmarkStart w:id="41" w:name="_Toc52563768"/>
      <w:bookmarkStart w:id="42" w:name="_Toc52563861"/>
      <w:bookmarkStart w:id="43" w:name="_Toc61181765"/>
      <w:bookmarkStart w:id="44" w:name="_Toc74642583"/>
      <w:bookmarkStart w:id="45" w:name="_Toc76543761"/>
      <w:bookmarkStart w:id="46" w:name="_Toc82627347"/>
      <w:bookmarkStart w:id="47" w:name="_Toc106198081"/>
      <w:bookmarkStart w:id="48" w:name="_Toc130575738"/>
      <w:bookmarkStart w:id="49" w:name="_Toc137464830"/>
      <w:bookmarkStart w:id="50" w:name="_Toc138884149"/>
      <w:bookmarkStart w:id="51" w:name="_Toc145428812"/>
      <w:bookmarkStart w:id="52" w:name="_Toc145429128"/>
      <w:bookmarkStart w:id="53" w:name="_Toc155484969"/>
      <w:r w:rsidRPr="00D910A1">
        <w:lastRenderedPageBreak/>
        <w:t>1</w:t>
      </w:r>
      <w:r w:rsidRPr="00D910A1">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4" w:name="_Toc20994224"/>
      <w:bookmarkStart w:id="55" w:name="_Toc29812083"/>
      <w:bookmarkStart w:id="56" w:name="_Toc37139271"/>
      <w:bookmarkStart w:id="57" w:name="_Toc37268275"/>
      <w:bookmarkStart w:id="58" w:name="_Toc37268369"/>
      <w:bookmarkStart w:id="59" w:name="_Toc45879579"/>
      <w:bookmarkStart w:id="60" w:name="_Toc52563673"/>
      <w:bookmarkStart w:id="61" w:name="_Toc52563769"/>
      <w:bookmarkStart w:id="62" w:name="_Toc52563862"/>
      <w:bookmarkStart w:id="63" w:name="_Toc61181766"/>
      <w:bookmarkStart w:id="64" w:name="_Toc74642584"/>
      <w:bookmarkStart w:id="65" w:name="_Toc76543762"/>
      <w:bookmarkStart w:id="66" w:name="_Toc82627348"/>
      <w:bookmarkStart w:id="67" w:name="_Toc106198082"/>
      <w:bookmarkStart w:id="68" w:name="_Toc130575739"/>
      <w:bookmarkStart w:id="69" w:name="_Toc137464831"/>
      <w:bookmarkStart w:id="70" w:name="_Toc138884150"/>
      <w:bookmarkStart w:id="71" w:name="_Toc145428813"/>
      <w:bookmarkStart w:id="72" w:name="_Toc145429129"/>
      <w:bookmarkStart w:id="73" w:name="_Toc155484970"/>
      <w:r w:rsidRPr="00D910A1">
        <w:t>2</w:t>
      </w:r>
      <w:r w:rsidRPr="00D910A1">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74" w:name="OLE_LINK2"/>
      <w:bookmarkStart w:id="75" w:name="OLE_LINK3"/>
      <w:bookmarkStart w:id="76"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4"/>
    <w:bookmarkEnd w:id="75"/>
    <w:bookmarkEnd w:id="76"/>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77" w:name="_Toc20994225"/>
      <w:bookmarkStart w:id="78" w:name="_Toc29812084"/>
      <w:bookmarkStart w:id="79" w:name="_Toc37139272"/>
      <w:bookmarkStart w:id="80" w:name="_Toc37268276"/>
      <w:bookmarkStart w:id="81" w:name="_Toc37268370"/>
      <w:bookmarkStart w:id="82" w:name="_Toc45879580"/>
      <w:bookmarkStart w:id="83" w:name="_Toc52563674"/>
      <w:bookmarkStart w:id="84" w:name="_Toc52563770"/>
      <w:bookmarkStart w:id="85" w:name="_Toc52563863"/>
      <w:bookmarkStart w:id="86" w:name="_Toc61181767"/>
      <w:bookmarkStart w:id="87" w:name="_Toc74642585"/>
      <w:bookmarkStart w:id="88" w:name="_Toc76543763"/>
      <w:bookmarkStart w:id="89" w:name="_Toc82627349"/>
      <w:bookmarkStart w:id="90" w:name="_Toc106198083"/>
      <w:bookmarkStart w:id="91" w:name="_Toc130575740"/>
      <w:bookmarkStart w:id="92" w:name="_Toc137464832"/>
      <w:bookmarkStart w:id="93" w:name="_Toc138884151"/>
      <w:bookmarkStart w:id="94" w:name="_Toc145428814"/>
      <w:bookmarkStart w:id="95" w:name="_Toc145429130"/>
      <w:bookmarkStart w:id="96" w:name="_Toc155484971"/>
      <w:r w:rsidRPr="00D910A1">
        <w:t>3</w:t>
      </w:r>
      <w:r w:rsidRPr="00D910A1">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E18692C" w14:textId="77777777" w:rsidR="00823707" w:rsidRPr="00D910A1" w:rsidRDefault="00823707" w:rsidP="00823707">
      <w:pPr>
        <w:pStyle w:val="Heading2"/>
      </w:pPr>
      <w:bookmarkStart w:id="97" w:name="_Toc20994226"/>
      <w:bookmarkStart w:id="98" w:name="_Toc29812085"/>
      <w:bookmarkStart w:id="99" w:name="_Toc37139273"/>
      <w:bookmarkStart w:id="100" w:name="_Toc37268277"/>
      <w:bookmarkStart w:id="101" w:name="_Toc37268371"/>
      <w:bookmarkStart w:id="102" w:name="_Toc45879581"/>
      <w:bookmarkStart w:id="103" w:name="_Toc52563675"/>
      <w:bookmarkStart w:id="104" w:name="_Toc52563771"/>
      <w:bookmarkStart w:id="105" w:name="_Toc52563864"/>
      <w:bookmarkStart w:id="106" w:name="_Toc61181768"/>
      <w:bookmarkStart w:id="107" w:name="_Toc74642586"/>
      <w:bookmarkStart w:id="108" w:name="_Toc76543764"/>
      <w:bookmarkStart w:id="109" w:name="_Toc82627350"/>
      <w:bookmarkStart w:id="110" w:name="_Toc106198084"/>
      <w:bookmarkStart w:id="111" w:name="_Toc130575741"/>
      <w:bookmarkStart w:id="112" w:name="_Toc137464833"/>
      <w:bookmarkStart w:id="113" w:name="_Toc138884152"/>
      <w:bookmarkStart w:id="114" w:name="_Toc145428815"/>
      <w:bookmarkStart w:id="115" w:name="_Toc145429131"/>
      <w:bookmarkStart w:id="116" w:name="_Toc155484972"/>
      <w:r w:rsidRPr="00D910A1">
        <w:t>3.1</w:t>
      </w:r>
      <w:r w:rsidRPr="00D910A1">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17" w:name="_1576657865"/>
    <w:bookmarkEnd w:id="117"/>
    <w:bookmarkStart w:id="118" w:name="_MON_1631609652"/>
    <w:bookmarkEnd w:id="118"/>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5pt;mso-position-horizontal-relative:page;mso-position-vertical-relative:page" o:ole="">
            <v:imagedata r:id="rId12" o:title=""/>
          </v:shape>
          <o:OLEObject Type="Embed" ProgID="Word.Document.12" ShapeID="对象 3" DrawAspect="Content" ObjectID="_1766388630"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5pt;height:129pt;mso-position-horizontal-relative:page;mso-position-vertical-relative:page" o:ole="">
            <v:imagedata r:id="rId14" o:title=""/>
          </v:shape>
          <o:OLEObject Type="Embed" ProgID="Word.Document.12" ShapeID="对象 4" DrawAspect="Content" ObjectID="_1766388631"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19" w:name="_Toc20994227"/>
      <w:bookmarkStart w:id="120" w:name="_Toc29812086"/>
      <w:bookmarkStart w:id="121" w:name="_Toc37139274"/>
      <w:bookmarkStart w:id="122" w:name="_Toc37268278"/>
      <w:bookmarkStart w:id="123" w:name="_Toc37268372"/>
      <w:bookmarkStart w:id="124" w:name="_Toc45879582"/>
      <w:bookmarkStart w:id="125" w:name="_Toc52563676"/>
      <w:bookmarkStart w:id="126" w:name="_Toc52563772"/>
      <w:bookmarkStart w:id="127" w:name="_Toc52563865"/>
      <w:bookmarkStart w:id="128" w:name="_Toc61181769"/>
      <w:bookmarkStart w:id="129" w:name="_Toc74642587"/>
      <w:bookmarkStart w:id="130" w:name="_Toc76543765"/>
      <w:bookmarkStart w:id="131" w:name="_Toc82627351"/>
      <w:bookmarkStart w:id="132" w:name="_Toc106198085"/>
      <w:bookmarkStart w:id="133" w:name="_Toc130575742"/>
      <w:bookmarkStart w:id="134" w:name="_Toc137464834"/>
      <w:bookmarkStart w:id="135" w:name="_Toc138884153"/>
      <w:bookmarkStart w:id="136" w:name="_Toc145428816"/>
      <w:bookmarkStart w:id="137" w:name="_Toc145429132"/>
      <w:bookmarkStart w:id="138" w:name="_Toc155484973"/>
      <w:r w:rsidRPr="00D910A1">
        <w:t>3.2</w:t>
      </w:r>
      <w:r w:rsidRPr="00D910A1">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39" w:name="_Toc20994228"/>
      <w:bookmarkStart w:id="140" w:name="_Toc29812087"/>
      <w:bookmarkStart w:id="141" w:name="_Toc37139275"/>
      <w:bookmarkStart w:id="142" w:name="_Toc37268279"/>
      <w:bookmarkStart w:id="143" w:name="_Toc37268373"/>
      <w:bookmarkStart w:id="144" w:name="_Toc45879583"/>
      <w:bookmarkStart w:id="145" w:name="_Toc52563677"/>
      <w:bookmarkStart w:id="146" w:name="_Toc52563773"/>
      <w:bookmarkStart w:id="147" w:name="_Toc52563866"/>
      <w:bookmarkStart w:id="148" w:name="_Toc61181770"/>
      <w:bookmarkStart w:id="149" w:name="_Toc74642588"/>
      <w:bookmarkStart w:id="150" w:name="_Toc76543766"/>
      <w:bookmarkStart w:id="151" w:name="_Toc82627352"/>
      <w:bookmarkStart w:id="152" w:name="_Toc106198086"/>
      <w:bookmarkStart w:id="153" w:name="_Toc130575743"/>
      <w:bookmarkStart w:id="154" w:name="_Toc137464835"/>
      <w:bookmarkStart w:id="155" w:name="_Toc138884154"/>
      <w:bookmarkStart w:id="156" w:name="_Toc145428817"/>
      <w:bookmarkStart w:id="157" w:name="_Toc145429133"/>
      <w:bookmarkStart w:id="158" w:name="_Toc155484974"/>
      <w:r w:rsidRPr="00D910A1">
        <w:t>3.3</w:t>
      </w:r>
      <w:r w:rsidRPr="00D910A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59" w:name="_Toc20994229"/>
      <w:bookmarkStart w:id="160" w:name="_Toc29812088"/>
      <w:bookmarkStart w:id="161" w:name="_Toc37139276"/>
      <w:bookmarkStart w:id="162" w:name="_Toc37268280"/>
      <w:bookmarkStart w:id="163" w:name="_Toc37268374"/>
      <w:bookmarkStart w:id="164" w:name="_Toc45879584"/>
      <w:bookmarkStart w:id="165" w:name="_Toc52563678"/>
      <w:bookmarkStart w:id="166" w:name="_Toc52563774"/>
      <w:bookmarkStart w:id="167" w:name="_Toc52563867"/>
      <w:bookmarkStart w:id="168" w:name="_Toc61181771"/>
      <w:bookmarkStart w:id="169" w:name="_Toc74642589"/>
      <w:bookmarkStart w:id="170" w:name="_Toc76543767"/>
      <w:bookmarkStart w:id="171" w:name="_Toc82627353"/>
      <w:bookmarkStart w:id="172" w:name="_Toc106198087"/>
      <w:bookmarkStart w:id="173" w:name="_Toc130575744"/>
      <w:bookmarkStart w:id="174" w:name="_Toc137464836"/>
      <w:bookmarkStart w:id="175" w:name="_Toc138884155"/>
      <w:bookmarkStart w:id="176" w:name="_Toc145428818"/>
      <w:bookmarkStart w:id="177" w:name="_Toc145429134"/>
      <w:bookmarkStart w:id="178" w:name="_Toc155484975"/>
      <w:r w:rsidRPr="00D910A1">
        <w:t>4</w:t>
      </w:r>
      <w:r w:rsidRPr="00D910A1">
        <w:tab/>
      </w:r>
      <w:r w:rsidRPr="00D910A1">
        <w:rPr>
          <w:lang w:val="en-US" w:eastAsia="zh-CN"/>
        </w:rPr>
        <w:t>Test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18698C" w14:textId="77777777" w:rsidR="00823707" w:rsidRPr="00D910A1" w:rsidRDefault="00823707" w:rsidP="00823707">
      <w:pPr>
        <w:pStyle w:val="Heading2"/>
        <w:rPr>
          <w:lang w:val="en-US" w:eastAsia="zh-CN"/>
        </w:rPr>
      </w:pPr>
      <w:bookmarkStart w:id="179" w:name="_Toc20994230"/>
      <w:bookmarkStart w:id="180" w:name="_Toc29812089"/>
      <w:bookmarkStart w:id="181" w:name="_Toc37139277"/>
      <w:bookmarkStart w:id="182" w:name="_Toc37268281"/>
      <w:bookmarkStart w:id="183" w:name="_Toc37268375"/>
      <w:bookmarkStart w:id="184" w:name="_Toc45879585"/>
      <w:bookmarkStart w:id="185" w:name="_Toc52563679"/>
      <w:bookmarkStart w:id="186" w:name="_Toc52563775"/>
      <w:bookmarkStart w:id="187" w:name="_Toc52563868"/>
      <w:bookmarkStart w:id="188" w:name="_Toc61181772"/>
      <w:bookmarkStart w:id="189" w:name="_Toc74642590"/>
      <w:bookmarkStart w:id="190" w:name="_Toc76543768"/>
      <w:bookmarkStart w:id="191" w:name="_Toc82627354"/>
      <w:bookmarkStart w:id="192" w:name="_Toc106198088"/>
      <w:bookmarkStart w:id="193" w:name="_Toc130575745"/>
      <w:bookmarkStart w:id="194" w:name="_Toc137464837"/>
      <w:bookmarkStart w:id="195" w:name="_Toc138884156"/>
      <w:bookmarkStart w:id="196" w:name="_Toc145428819"/>
      <w:bookmarkStart w:id="197" w:name="_Toc145429135"/>
      <w:bookmarkStart w:id="198" w:name="_Toc155484976"/>
      <w:r w:rsidRPr="00D910A1">
        <w:t>4.1</w:t>
      </w:r>
      <w:r w:rsidRPr="00D910A1">
        <w:tab/>
      </w:r>
      <w:r w:rsidRPr="00D910A1">
        <w:rPr>
          <w:lang w:val="en-US" w:eastAsia="zh-CN"/>
        </w:rPr>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99" w:name="_Toc20994231"/>
      <w:bookmarkStart w:id="200" w:name="_Toc29812090"/>
      <w:bookmarkStart w:id="201" w:name="_Toc37139278"/>
      <w:bookmarkStart w:id="202" w:name="_Toc37268282"/>
      <w:bookmarkStart w:id="203" w:name="_Toc37268376"/>
      <w:bookmarkStart w:id="204" w:name="_Toc45879586"/>
      <w:bookmarkStart w:id="205" w:name="_Toc52563680"/>
      <w:bookmarkStart w:id="206" w:name="_Toc52563776"/>
      <w:bookmarkStart w:id="207"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08" w:name="_Toc61181773"/>
      <w:bookmarkStart w:id="209" w:name="_Toc74642591"/>
      <w:bookmarkStart w:id="210" w:name="_Toc76543769"/>
      <w:bookmarkStart w:id="211" w:name="_Toc82627355"/>
      <w:bookmarkStart w:id="212" w:name="_Toc106198089"/>
      <w:bookmarkStart w:id="213" w:name="_Toc130575746"/>
      <w:bookmarkStart w:id="214" w:name="_Toc137464838"/>
      <w:bookmarkStart w:id="215" w:name="_Toc138884157"/>
      <w:bookmarkStart w:id="216" w:name="_Toc145428820"/>
      <w:bookmarkStart w:id="217" w:name="_Toc145429136"/>
      <w:bookmarkStart w:id="218" w:name="_Toc155484977"/>
      <w:r w:rsidRPr="00D910A1">
        <w:lastRenderedPageBreak/>
        <w:t>4.2</w:t>
      </w:r>
      <w:r w:rsidRPr="00D910A1">
        <w:tab/>
      </w:r>
      <w:r w:rsidRPr="00D910A1">
        <w:rPr>
          <w:rFonts w:hint="eastAsia"/>
        </w:rPr>
        <w:t>Arrangements for establishing a communication link</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19" w:name="_Toc20994232"/>
      <w:bookmarkStart w:id="220" w:name="_Toc29812091"/>
      <w:bookmarkStart w:id="221" w:name="_Toc37139279"/>
      <w:bookmarkStart w:id="222" w:name="_Toc37268283"/>
      <w:bookmarkStart w:id="223" w:name="_Toc37268377"/>
      <w:bookmarkStart w:id="224" w:name="_Toc45879587"/>
      <w:bookmarkStart w:id="225" w:name="_Toc52563681"/>
      <w:bookmarkStart w:id="226" w:name="_Toc52563777"/>
      <w:bookmarkStart w:id="227" w:name="_Toc52563870"/>
      <w:bookmarkStart w:id="228" w:name="_Toc61181774"/>
      <w:bookmarkStart w:id="229" w:name="_Toc74642592"/>
      <w:bookmarkStart w:id="230" w:name="_Toc76543770"/>
      <w:bookmarkStart w:id="231" w:name="_Toc82627356"/>
      <w:bookmarkStart w:id="232" w:name="_Toc106198090"/>
      <w:bookmarkStart w:id="233" w:name="_Toc130575747"/>
      <w:bookmarkStart w:id="234" w:name="_Toc137464839"/>
      <w:bookmarkStart w:id="235" w:name="_Toc138884158"/>
      <w:bookmarkStart w:id="236" w:name="_Toc145428821"/>
      <w:bookmarkStart w:id="237" w:name="_Toc145429137"/>
      <w:bookmarkStart w:id="238" w:name="_Toc155484978"/>
      <w:r w:rsidRPr="00D910A1">
        <w:t>4.</w:t>
      </w:r>
      <w:r w:rsidRPr="00D910A1">
        <w:rPr>
          <w:rFonts w:hint="eastAsia"/>
          <w:lang w:val="en-US" w:eastAsia="zh-CN"/>
        </w:rPr>
        <w:t>3</w:t>
      </w:r>
      <w:r w:rsidRPr="00D910A1">
        <w:tab/>
      </w:r>
      <w:r w:rsidRPr="00D910A1">
        <w:rPr>
          <w:rFonts w:hint="eastAsia"/>
        </w:rPr>
        <w:t>Narrow band responses on receivers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E" w14:textId="77777777" w:rsidR="00823707" w:rsidRPr="00D910A1" w:rsidRDefault="00823707" w:rsidP="00823707">
      <w:pPr>
        <w:rPr>
          <w:rFonts w:cs="v4.2.0"/>
        </w:rPr>
      </w:pPr>
      <w:bookmarkStart w:id="239"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39"/>
      <w:r w:rsidRPr="00D910A1">
        <w:t>.</w:t>
      </w:r>
    </w:p>
    <w:p w14:paraId="1E1869A5" w14:textId="77777777" w:rsidR="00823707" w:rsidRPr="00D910A1" w:rsidRDefault="00823707" w:rsidP="00823707">
      <w:pPr>
        <w:pStyle w:val="Heading2"/>
      </w:pPr>
      <w:bookmarkStart w:id="240" w:name="_Toc20994233"/>
      <w:bookmarkStart w:id="241" w:name="_Toc29812092"/>
      <w:bookmarkStart w:id="242" w:name="_Toc37139280"/>
      <w:bookmarkStart w:id="243" w:name="_Toc37268284"/>
      <w:bookmarkStart w:id="244" w:name="_Toc37268378"/>
      <w:bookmarkStart w:id="245" w:name="_Toc45879588"/>
      <w:bookmarkStart w:id="246" w:name="_Toc52563682"/>
      <w:bookmarkStart w:id="247" w:name="_Toc52563778"/>
      <w:bookmarkStart w:id="248" w:name="_Toc52563871"/>
      <w:bookmarkStart w:id="249" w:name="_Toc61181775"/>
      <w:bookmarkStart w:id="250" w:name="_Toc74642593"/>
      <w:bookmarkStart w:id="251" w:name="_Toc76543771"/>
      <w:bookmarkStart w:id="252" w:name="_Toc82627357"/>
      <w:bookmarkStart w:id="253" w:name="_Toc106198091"/>
      <w:bookmarkStart w:id="254" w:name="_Toc130575748"/>
      <w:bookmarkStart w:id="255" w:name="_Toc137464840"/>
      <w:bookmarkStart w:id="256" w:name="_Toc138884159"/>
      <w:bookmarkStart w:id="257" w:name="_Toc145428822"/>
      <w:bookmarkStart w:id="258" w:name="_Toc145429138"/>
      <w:bookmarkStart w:id="259" w:name="_Toc155484979"/>
      <w:r w:rsidRPr="00D910A1">
        <w:t>4.</w:t>
      </w:r>
      <w:r w:rsidRPr="00D910A1">
        <w:rPr>
          <w:rFonts w:hint="eastAsia"/>
          <w:lang w:val="en-US" w:eastAsia="zh-CN"/>
        </w:rPr>
        <w:t>4</w:t>
      </w:r>
      <w:r w:rsidRPr="00D910A1">
        <w:tab/>
      </w:r>
      <w:r w:rsidRPr="00D910A1">
        <w:rPr>
          <w:rFonts w:hint="eastAsia"/>
        </w:rPr>
        <w:t>Exclusion bands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1869A6" w14:textId="77777777" w:rsidR="00823707" w:rsidRPr="00D910A1" w:rsidRDefault="00823707" w:rsidP="00823707">
      <w:pPr>
        <w:pStyle w:val="Heading3"/>
        <w:rPr>
          <w:lang w:val="en-US"/>
        </w:rPr>
      </w:pPr>
      <w:bookmarkStart w:id="260" w:name="_Toc20994234"/>
      <w:bookmarkStart w:id="261" w:name="_Toc29812093"/>
      <w:bookmarkStart w:id="262" w:name="_Toc37139281"/>
      <w:bookmarkStart w:id="263" w:name="_Toc37268285"/>
      <w:bookmarkStart w:id="264" w:name="_Toc37268379"/>
      <w:bookmarkStart w:id="265" w:name="_Toc45879589"/>
      <w:bookmarkStart w:id="266" w:name="_Toc52563683"/>
      <w:bookmarkStart w:id="267" w:name="_Toc52563779"/>
      <w:bookmarkStart w:id="268" w:name="_Toc52563872"/>
      <w:bookmarkStart w:id="269" w:name="_Toc61181776"/>
      <w:bookmarkStart w:id="270" w:name="_Toc74642594"/>
      <w:bookmarkStart w:id="271" w:name="_Toc76543772"/>
      <w:bookmarkStart w:id="272" w:name="_Toc82627358"/>
      <w:bookmarkStart w:id="273" w:name="_Toc106198092"/>
      <w:bookmarkStart w:id="274" w:name="_Toc130575749"/>
      <w:bookmarkStart w:id="275" w:name="_Toc137464841"/>
      <w:bookmarkStart w:id="276" w:name="_Toc138884160"/>
      <w:bookmarkStart w:id="277" w:name="_Toc145428823"/>
      <w:bookmarkStart w:id="278" w:name="_Toc145429139"/>
      <w:bookmarkStart w:id="279" w:name="_Toc155484980"/>
      <w:bookmarkStart w:id="280" w:name="_Hlk494715706"/>
      <w:r w:rsidRPr="00D910A1">
        <w:rPr>
          <w:rFonts w:hint="eastAsia"/>
          <w:lang w:val="en-US" w:eastAsia="zh-CN"/>
        </w:rPr>
        <w:t>4.4.1</w:t>
      </w:r>
      <w:r w:rsidRPr="00D910A1">
        <w:tab/>
      </w:r>
      <w:r w:rsidRPr="00D910A1">
        <w:rPr>
          <w:rFonts w:hint="eastAsia"/>
          <w:lang w:val="en-US" w:eastAsia="zh-CN"/>
        </w:rPr>
        <w:t>Transmitter exclusion band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E1869A7" w14:textId="77777777" w:rsidR="006B011F" w:rsidRPr="00D910A1" w:rsidRDefault="006B011F" w:rsidP="006B011F">
      <w:pPr>
        <w:rPr>
          <w:iCs/>
          <w:lang w:val="en-US" w:eastAsia="zh-CN"/>
        </w:rPr>
      </w:pPr>
      <w:bookmarkStart w:id="281" w:name="_Toc20994235"/>
      <w:bookmarkStart w:id="282" w:name="_Toc29812094"/>
      <w:bookmarkStart w:id="283" w:name="_Toc37139282"/>
      <w:r w:rsidRPr="00D910A1">
        <w:rPr>
          <w:lang w:val="en-US"/>
        </w:rPr>
        <w:t>The</w:t>
      </w:r>
      <w:r w:rsidRPr="00D910A1">
        <w:rPr>
          <w:i/>
          <w:iCs/>
          <w:lang w:val="en-US"/>
        </w:rPr>
        <w:t xml:space="preserve"> </w:t>
      </w:r>
      <w:bookmarkStart w:id="284" w:name="OLE_LINK1"/>
      <w:r w:rsidRPr="00D910A1">
        <w:rPr>
          <w:i/>
          <w:iCs/>
          <w:lang w:val="en-US" w:eastAsia="zh-CN"/>
        </w:rPr>
        <w:t>transmitter</w:t>
      </w:r>
      <w:r w:rsidRPr="00D910A1">
        <w:rPr>
          <w:i/>
          <w:lang w:val="en-US"/>
        </w:rPr>
        <w:t xml:space="preserve"> exclusion band</w:t>
      </w:r>
      <w:bookmarkEnd w:id="28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lastRenderedPageBreak/>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80"/>
    <w:bookmarkEnd w:id="281"/>
    <w:bookmarkEnd w:id="282"/>
    <w:bookmarkEnd w:id="283"/>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85" w:name="_Toc37268380"/>
      <w:bookmarkStart w:id="28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87" w:name="_Toc37268286"/>
    </w:p>
    <w:p w14:paraId="1E1869B0" w14:textId="77777777" w:rsidR="00710865" w:rsidRPr="00D910A1" w:rsidRDefault="00710865" w:rsidP="00710865">
      <w:pPr>
        <w:pStyle w:val="Heading3"/>
        <w:rPr>
          <w:lang w:val="en-US"/>
        </w:rPr>
      </w:pPr>
      <w:bookmarkStart w:id="288" w:name="_Toc61181777"/>
      <w:bookmarkStart w:id="289" w:name="_Toc74642595"/>
      <w:bookmarkStart w:id="290" w:name="_Toc76543773"/>
      <w:bookmarkStart w:id="291" w:name="_Toc82627359"/>
      <w:bookmarkStart w:id="292" w:name="_Toc106198093"/>
      <w:bookmarkStart w:id="293" w:name="_Toc130575750"/>
      <w:bookmarkStart w:id="294" w:name="_Toc137464842"/>
      <w:bookmarkStart w:id="295" w:name="_Toc138884161"/>
      <w:bookmarkStart w:id="296" w:name="_Toc145428824"/>
      <w:bookmarkStart w:id="297" w:name="_Toc145429140"/>
      <w:bookmarkStart w:id="298" w:name="_Toc155484981"/>
      <w:r w:rsidRPr="00D910A1">
        <w:rPr>
          <w:rFonts w:hint="eastAsia"/>
          <w:lang w:val="en-US" w:eastAsia="zh-CN"/>
        </w:rPr>
        <w:t>4.4.2</w:t>
      </w:r>
      <w:r w:rsidRPr="00D910A1">
        <w:tab/>
      </w:r>
      <w:r w:rsidRPr="00D910A1">
        <w:rPr>
          <w:rFonts w:hint="eastAsia"/>
          <w:lang w:val="en-US" w:eastAsia="zh-CN"/>
        </w:rPr>
        <w:t>Receiver exclusion band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99" w:name="_Toc20994236"/>
      <w:bookmarkStart w:id="300" w:name="_Toc29812095"/>
      <w:bookmarkStart w:id="301" w:name="_Toc37139283"/>
      <w:bookmarkStart w:id="302" w:name="_Toc37268287"/>
      <w:bookmarkStart w:id="303" w:name="_Toc37268381"/>
      <w:bookmarkStart w:id="304" w:name="_Toc45879591"/>
      <w:bookmarkStart w:id="305" w:name="_Toc52563685"/>
      <w:bookmarkStart w:id="306" w:name="_Toc52563780"/>
      <w:bookmarkStart w:id="307" w:name="_Toc52563873"/>
      <w:bookmarkStart w:id="308" w:name="_Toc61181778"/>
      <w:bookmarkStart w:id="309" w:name="_Toc74642596"/>
      <w:bookmarkStart w:id="310" w:name="_Toc76543774"/>
      <w:bookmarkStart w:id="311" w:name="_Toc82627360"/>
      <w:bookmarkStart w:id="312" w:name="_Toc106198094"/>
      <w:bookmarkStart w:id="313" w:name="_Toc130575751"/>
      <w:bookmarkStart w:id="314" w:name="_Toc137464843"/>
      <w:bookmarkStart w:id="315" w:name="_Toc138884162"/>
      <w:bookmarkStart w:id="316" w:name="_Toc145428825"/>
      <w:bookmarkStart w:id="317" w:name="_Toc145429141"/>
      <w:bookmarkStart w:id="318" w:name="_Toc155484982"/>
      <w:r w:rsidRPr="00D910A1">
        <w:t>4.</w:t>
      </w:r>
      <w:r w:rsidRPr="00D910A1">
        <w:rPr>
          <w:rFonts w:hint="eastAsia"/>
          <w:lang w:val="en-US" w:eastAsia="zh-CN"/>
        </w:rPr>
        <w:t>5</w:t>
      </w:r>
      <w:r w:rsidRPr="00D910A1">
        <w:tab/>
      </w:r>
      <w:r w:rsidRPr="00D910A1">
        <w:rPr>
          <w:rFonts w:hint="eastAsia"/>
        </w:rPr>
        <w:t>BS test configurations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77777777" w:rsidR="00823707" w:rsidRPr="00D910A1" w:rsidRDefault="00823707" w:rsidP="00823707">
      <w:r w:rsidRPr="00D910A1">
        <w:lastRenderedPageBreak/>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2561D078" w:rsidR="00FE541E" w:rsidRPr="00D910A1" w:rsidRDefault="00FE541E" w:rsidP="00FE541E">
            <w:pPr>
              <w:pStyle w:val="TAC"/>
              <w:rPr>
                <w:rFonts w:cs="Arial"/>
              </w:rPr>
            </w:pPr>
            <w:r w:rsidRPr="00D910A1">
              <w:rPr>
                <w:rFonts w:cs="Arial"/>
                <w:snapToGrid w:val="0"/>
                <w:kern w:val="2"/>
                <w:lang w:eastAsia="zh-CN"/>
              </w:rPr>
              <w:t>NRTC1/3 (Note 1), 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19" w:name="OLE_LINK352"/>
            <w:bookmarkStart w:id="32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19"/>
            <w:bookmarkEnd w:id="32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21" w:name="_Toc155484983"/>
      <w:r w:rsidRPr="00EC092D">
        <w:rPr>
          <w:lang w:eastAsia="en-GB"/>
        </w:rPr>
        <w:t>4.</w:t>
      </w:r>
      <w:r>
        <w:rPr>
          <w:lang w:val="en-US" w:eastAsia="zh-CN"/>
        </w:rPr>
        <w:t>6</w:t>
      </w:r>
      <w:r w:rsidRPr="00EC092D">
        <w:rPr>
          <w:lang w:eastAsia="en-GB"/>
        </w:rPr>
        <w:tab/>
      </w:r>
      <w:r>
        <w:rPr>
          <w:lang w:val="en-US" w:eastAsia="zh-CN"/>
        </w:rPr>
        <w:t>Manufacturer declarations</w:t>
      </w:r>
      <w:bookmarkEnd w:id="321"/>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22" w:name="_Toc20994237"/>
      <w:bookmarkStart w:id="323" w:name="_Toc29812096"/>
      <w:bookmarkStart w:id="324" w:name="_Toc37139284"/>
      <w:bookmarkStart w:id="325" w:name="_Toc37268288"/>
      <w:bookmarkStart w:id="326" w:name="_Toc37268382"/>
      <w:bookmarkStart w:id="327" w:name="_Toc45879592"/>
      <w:bookmarkStart w:id="328" w:name="_Toc52563686"/>
      <w:bookmarkStart w:id="329" w:name="_Toc52563781"/>
      <w:bookmarkStart w:id="330" w:name="_Toc52563874"/>
      <w:bookmarkStart w:id="331" w:name="_Toc61181779"/>
      <w:bookmarkStart w:id="332" w:name="_Toc74642597"/>
      <w:bookmarkStart w:id="333" w:name="_Toc76543775"/>
      <w:bookmarkStart w:id="334" w:name="_Toc82627361"/>
      <w:bookmarkStart w:id="335" w:name="_Toc106198095"/>
      <w:bookmarkStart w:id="336" w:name="_Toc130575752"/>
      <w:bookmarkStart w:id="337" w:name="_Toc137464844"/>
      <w:bookmarkStart w:id="338" w:name="_Toc138884163"/>
      <w:bookmarkStart w:id="339" w:name="_Toc145428826"/>
      <w:bookmarkStart w:id="340" w:name="_Toc145429142"/>
      <w:bookmarkStart w:id="341" w:name="_Toc155484984"/>
      <w:r w:rsidRPr="00D910A1">
        <w:rPr>
          <w:rFonts w:hint="eastAsia"/>
          <w:lang w:val="en-US" w:eastAsia="zh-CN"/>
        </w:rPr>
        <w:lastRenderedPageBreak/>
        <w:t>5</w:t>
      </w:r>
      <w:r w:rsidRPr="00D910A1">
        <w:tab/>
      </w:r>
      <w:r w:rsidRPr="00D910A1">
        <w:rPr>
          <w:rFonts w:hint="eastAsia"/>
        </w:rPr>
        <w:t>Performance assessment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E186A1A" w14:textId="77777777" w:rsidR="00823707" w:rsidRPr="00D910A1" w:rsidRDefault="00823707" w:rsidP="00823707">
      <w:pPr>
        <w:pStyle w:val="Heading2"/>
      </w:pPr>
      <w:bookmarkStart w:id="342" w:name="_Toc20994238"/>
      <w:bookmarkStart w:id="343" w:name="_Toc29812097"/>
      <w:bookmarkStart w:id="344" w:name="_Toc37139285"/>
      <w:bookmarkStart w:id="345" w:name="_Toc37268289"/>
      <w:bookmarkStart w:id="346" w:name="_Toc37268383"/>
      <w:bookmarkStart w:id="347" w:name="_Toc45879593"/>
      <w:bookmarkStart w:id="348" w:name="_Toc52563687"/>
      <w:bookmarkStart w:id="349" w:name="_Toc52563782"/>
      <w:bookmarkStart w:id="350" w:name="_Toc52563875"/>
      <w:bookmarkStart w:id="351" w:name="_Toc61181780"/>
      <w:bookmarkStart w:id="352" w:name="_Toc74642598"/>
      <w:bookmarkStart w:id="353" w:name="_Toc76543776"/>
      <w:bookmarkStart w:id="354" w:name="_Toc82627362"/>
      <w:bookmarkStart w:id="355" w:name="_Toc106198096"/>
      <w:bookmarkStart w:id="356" w:name="_Toc130575753"/>
      <w:bookmarkStart w:id="357" w:name="_Toc137464845"/>
      <w:bookmarkStart w:id="358" w:name="_Toc138884164"/>
      <w:bookmarkStart w:id="359" w:name="_Toc145428827"/>
      <w:bookmarkStart w:id="360" w:name="_Toc145429143"/>
      <w:bookmarkStart w:id="361" w:name="_Toc155484985"/>
      <w:r w:rsidRPr="00D910A1">
        <w:rPr>
          <w:rFonts w:hint="eastAsia"/>
          <w:lang w:val="en-US" w:eastAsia="zh-CN"/>
        </w:rPr>
        <w:t>5</w:t>
      </w:r>
      <w:r w:rsidRPr="00D910A1">
        <w:t>.1</w:t>
      </w:r>
      <w:r w:rsidRPr="00D910A1">
        <w:tab/>
      </w:r>
      <w:r w:rsidRPr="00D910A1">
        <w:rPr>
          <w:lang w:val="en-US" w:eastAsia="zh-CN"/>
        </w:rPr>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62" w:name="_Toc20994239"/>
      <w:bookmarkStart w:id="363" w:name="_Toc29812098"/>
      <w:bookmarkStart w:id="364" w:name="_Toc37139286"/>
      <w:bookmarkStart w:id="365" w:name="_Toc37268290"/>
      <w:bookmarkStart w:id="366" w:name="_Toc37268384"/>
      <w:bookmarkStart w:id="367" w:name="_Toc45879594"/>
      <w:bookmarkStart w:id="368" w:name="_Toc52563688"/>
      <w:bookmarkStart w:id="369" w:name="_Toc52563783"/>
      <w:bookmarkStart w:id="370" w:name="_Toc52563876"/>
      <w:bookmarkStart w:id="371" w:name="_Toc61181781"/>
      <w:bookmarkStart w:id="372" w:name="_Toc74642599"/>
      <w:bookmarkStart w:id="373" w:name="_Toc76543777"/>
      <w:bookmarkStart w:id="374" w:name="_Toc82627363"/>
      <w:bookmarkStart w:id="375" w:name="_Toc106198097"/>
      <w:bookmarkStart w:id="376" w:name="_Toc130575754"/>
      <w:bookmarkStart w:id="377" w:name="_Toc137464846"/>
      <w:bookmarkStart w:id="378" w:name="_Toc138884165"/>
      <w:bookmarkStart w:id="379" w:name="_Toc145428828"/>
      <w:bookmarkStart w:id="380" w:name="_Toc145429144"/>
      <w:bookmarkStart w:id="381" w:name="_Toc155484986"/>
      <w:r w:rsidRPr="00D910A1">
        <w:rPr>
          <w:rFonts w:hint="eastAsia"/>
          <w:lang w:val="en-US" w:eastAsia="zh-CN"/>
        </w:rPr>
        <w:t>5</w:t>
      </w:r>
      <w:r w:rsidRPr="00D910A1">
        <w:t>.2</w:t>
      </w:r>
      <w:r w:rsidRPr="00D910A1">
        <w:tab/>
      </w:r>
      <w:r w:rsidRPr="00D910A1">
        <w:rPr>
          <w:rFonts w:hint="eastAsia"/>
        </w:rPr>
        <w:t>Assessment of throughput in Downlink</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82" w:name="_Toc20994240"/>
      <w:bookmarkStart w:id="383" w:name="_Toc29812099"/>
      <w:bookmarkStart w:id="384" w:name="_Toc37139287"/>
      <w:bookmarkStart w:id="385" w:name="_Toc37268291"/>
      <w:bookmarkStart w:id="386" w:name="_Toc37268385"/>
      <w:bookmarkStart w:id="387" w:name="_Toc45879595"/>
      <w:bookmarkStart w:id="388" w:name="_Toc52563689"/>
      <w:bookmarkStart w:id="389" w:name="_Toc52563784"/>
      <w:bookmarkStart w:id="390" w:name="_Toc52563877"/>
      <w:bookmarkStart w:id="391" w:name="_Toc61181782"/>
      <w:bookmarkStart w:id="392" w:name="_Toc74642600"/>
      <w:bookmarkStart w:id="393" w:name="_Toc76543778"/>
      <w:bookmarkStart w:id="394" w:name="_Toc82627364"/>
      <w:bookmarkStart w:id="395" w:name="_Toc106198098"/>
      <w:bookmarkStart w:id="396" w:name="_Toc130575755"/>
      <w:bookmarkStart w:id="397" w:name="_Toc137464847"/>
      <w:bookmarkStart w:id="398" w:name="_Toc138884166"/>
      <w:bookmarkStart w:id="399" w:name="_Toc145428829"/>
      <w:bookmarkStart w:id="400" w:name="_Toc145429145"/>
      <w:bookmarkStart w:id="401" w:name="_Toc15548498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02" w:name="_Toc20994241"/>
      <w:bookmarkStart w:id="403" w:name="_Toc29812100"/>
      <w:bookmarkStart w:id="404" w:name="_Toc37139288"/>
      <w:bookmarkStart w:id="405" w:name="_Toc37268292"/>
      <w:bookmarkStart w:id="406" w:name="_Toc37268386"/>
      <w:bookmarkStart w:id="407" w:name="_Toc45879596"/>
      <w:bookmarkStart w:id="408" w:name="_Toc52563690"/>
      <w:bookmarkStart w:id="409" w:name="_Toc52563785"/>
      <w:bookmarkStart w:id="410" w:name="_Toc52563878"/>
      <w:bookmarkStart w:id="411" w:name="_Toc61181783"/>
      <w:bookmarkStart w:id="412" w:name="_Toc74642601"/>
      <w:bookmarkStart w:id="413" w:name="_Toc76543779"/>
      <w:bookmarkStart w:id="414" w:name="_Toc82627365"/>
      <w:bookmarkStart w:id="415" w:name="_Toc106198099"/>
      <w:bookmarkStart w:id="416" w:name="_Toc130575756"/>
      <w:bookmarkStart w:id="417" w:name="_Toc137464848"/>
      <w:bookmarkStart w:id="418" w:name="_Toc138884167"/>
      <w:bookmarkStart w:id="419" w:name="_Toc145428830"/>
      <w:bookmarkStart w:id="420" w:name="_Toc145429146"/>
      <w:bookmarkStart w:id="421" w:name="_Toc15548498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22" w:name="_Toc20994242"/>
      <w:bookmarkStart w:id="423" w:name="_Toc29812101"/>
      <w:bookmarkStart w:id="424" w:name="_Toc37139289"/>
      <w:bookmarkStart w:id="425" w:name="_Toc37268293"/>
      <w:bookmarkStart w:id="426" w:name="_Toc37268387"/>
      <w:bookmarkStart w:id="427" w:name="_Toc45879597"/>
      <w:bookmarkStart w:id="428" w:name="_Toc52563691"/>
      <w:bookmarkStart w:id="429" w:name="_Toc52563786"/>
      <w:bookmarkStart w:id="430" w:name="_Toc52563879"/>
      <w:bookmarkStart w:id="431" w:name="_Toc61181784"/>
      <w:bookmarkStart w:id="432" w:name="_Toc74642602"/>
      <w:bookmarkStart w:id="433" w:name="_Toc76543780"/>
      <w:bookmarkStart w:id="434" w:name="_Toc82627366"/>
      <w:bookmarkStart w:id="435" w:name="_Toc106198100"/>
      <w:bookmarkStart w:id="436" w:name="_Toc130575757"/>
      <w:bookmarkStart w:id="437" w:name="_Toc137464849"/>
      <w:bookmarkStart w:id="438" w:name="_Toc138884168"/>
      <w:bookmarkStart w:id="439" w:name="_Toc145428831"/>
      <w:bookmarkStart w:id="440" w:name="_Toc145429147"/>
      <w:bookmarkStart w:id="441" w:name="_Toc155484989"/>
      <w:r w:rsidRPr="00D910A1">
        <w:rPr>
          <w:rFonts w:hint="eastAsia"/>
          <w:lang w:val="en-US" w:eastAsia="zh-CN"/>
        </w:rPr>
        <w:lastRenderedPageBreak/>
        <w:t>6</w:t>
      </w:r>
      <w:r w:rsidRPr="00D910A1">
        <w:tab/>
      </w:r>
      <w:r w:rsidRPr="00D910A1">
        <w:rPr>
          <w:rFonts w:hint="eastAsia"/>
        </w:rPr>
        <w:t>Performance criteria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D" w14:textId="77777777" w:rsidR="00823707" w:rsidRPr="00D910A1" w:rsidRDefault="00823707" w:rsidP="00823707">
      <w:pPr>
        <w:pStyle w:val="Heading2"/>
      </w:pPr>
      <w:bookmarkStart w:id="442" w:name="_Toc20994243"/>
      <w:bookmarkStart w:id="443" w:name="_Toc29812102"/>
      <w:bookmarkStart w:id="444" w:name="_Toc37139290"/>
      <w:bookmarkStart w:id="445" w:name="_Toc37268294"/>
      <w:bookmarkStart w:id="446" w:name="_Toc37268388"/>
      <w:bookmarkStart w:id="447" w:name="_Toc45879598"/>
      <w:bookmarkStart w:id="448" w:name="_Toc52563692"/>
      <w:bookmarkStart w:id="449" w:name="_Toc52563787"/>
      <w:bookmarkStart w:id="450" w:name="_Toc52563880"/>
      <w:bookmarkStart w:id="451" w:name="_Toc61181785"/>
      <w:bookmarkStart w:id="452" w:name="_Toc74642603"/>
      <w:bookmarkStart w:id="453" w:name="_Toc76543781"/>
      <w:bookmarkStart w:id="454" w:name="_Toc82627367"/>
      <w:bookmarkStart w:id="455" w:name="_Toc106198101"/>
      <w:bookmarkStart w:id="456" w:name="_Toc130575758"/>
      <w:bookmarkStart w:id="457" w:name="_Toc137464850"/>
      <w:bookmarkStart w:id="458" w:name="_Toc138884169"/>
      <w:bookmarkStart w:id="459" w:name="_Toc145428832"/>
      <w:bookmarkStart w:id="460" w:name="_Toc145429148"/>
      <w:bookmarkStart w:id="461" w:name="_Toc155484990"/>
      <w:r w:rsidRPr="00D910A1">
        <w:rPr>
          <w:rFonts w:hint="eastAsia"/>
          <w:lang w:val="en-US" w:eastAsia="zh-CN"/>
        </w:rPr>
        <w:t>6</w:t>
      </w:r>
      <w:r w:rsidRPr="00D910A1">
        <w:t>.1</w:t>
      </w:r>
      <w:r w:rsidRPr="00D910A1">
        <w:tab/>
      </w:r>
      <w:r w:rsidRPr="00D910A1">
        <w:rPr>
          <w:rFonts w:hint="eastAsia"/>
        </w:rPr>
        <w:t>Performance criteria for continuous phenomena for BS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B672D" w14:paraId="7BF0305E" w14:textId="77777777" w:rsidTr="003E5808">
        <w:trPr>
          <w:jc w:val="center"/>
        </w:trPr>
        <w:tc>
          <w:tcPr>
            <w:tcW w:w="1878" w:type="dxa"/>
          </w:tcPr>
          <w:p w14:paraId="1D7EB853" w14:textId="77777777" w:rsidR="00BB672D" w:rsidRDefault="00BB672D" w:rsidP="002608A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21721987" w14:textId="77777777" w:rsidR="00BB672D" w:rsidRDefault="00BB672D" w:rsidP="002608AF">
            <w:pPr>
              <w:pStyle w:val="TAH"/>
              <w:rPr>
                <w:rFonts w:cs="v4.2.0"/>
              </w:rPr>
            </w:pPr>
            <w:r>
              <w:t>Sub-carrier spacing (kHz)</w:t>
            </w:r>
          </w:p>
        </w:tc>
        <w:tc>
          <w:tcPr>
            <w:tcW w:w="1949" w:type="dxa"/>
          </w:tcPr>
          <w:p w14:paraId="314A0D8F" w14:textId="77777777" w:rsidR="00BB672D" w:rsidRDefault="00BB672D" w:rsidP="002608AF">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
          <w:p w14:paraId="00F705AA" w14:textId="77777777" w:rsidR="00BB672D" w:rsidRDefault="00BB672D" w:rsidP="002608AF">
            <w:pPr>
              <w:pStyle w:val="TAH"/>
              <w:rPr>
                <w:rFonts w:cs="v4.2.0"/>
              </w:rPr>
            </w:pPr>
            <w:r>
              <w:rPr>
                <w:rFonts w:cs="v4.2.0"/>
              </w:rPr>
              <w:t xml:space="preserve">Performance </w:t>
            </w:r>
            <w:r>
              <w:rPr>
                <w:rFonts w:cs="v4.2.0" w:hint="eastAsia"/>
                <w:lang w:val="en-US" w:eastAsia="zh-CN"/>
              </w:rPr>
              <w:t>c</w:t>
            </w:r>
            <w:r>
              <w:rPr>
                <w:rFonts w:cs="v4.2.0"/>
              </w:rPr>
              <w:t>riteria</w:t>
            </w:r>
          </w:p>
          <w:p w14:paraId="1FA0EEA7" w14:textId="77777777" w:rsidR="00BB672D" w:rsidRDefault="00BB672D" w:rsidP="002608AF">
            <w:pPr>
              <w:pStyle w:val="TAH"/>
              <w:rPr>
                <w:rFonts w:cs="v4.2.0"/>
              </w:rPr>
            </w:pPr>
            <w:r>
              <w:rPr>
                <w:rFonts w:cs="v4.2.0"/>
              </w:rPr>
              <w:t>(Note 1, Note 2)</w:t>
            </w:r>
          </w:p>
        </w:tc>
      </w:tr>
      <w:tr w:rsidR="00BB672D" w14:paraId="51224D76" w14:textId="77777777" w:rsidTr="003E5808">
        <w:trPr>
          <w:trHeight w:val="399"/>
          <w:jc w:val="center"/>
        </w:trPr>
        <w:tc>
          <w:tcPr>
            <w:tcW w:w="1878" w:type="dxa"/>
          </w:tcPr>
          <w:p w14:paraId="487C783A" w14:textId="77777777" w:rsidR="00BB672D" w:rsidRDefault="00BB672D" w:rsidP="002608AF">
            <w:pPr>
              <w:pStyle w:val="TAC"/>
            </w:pPr>
            <w:r>
              <w:t>3</w:t>
            </w:r>
          </w:p>
        </w:tc>
        <w:tc>
          <w:tcPr>
            <w:tcW w:w="1949" w:type="dxa"/>
          </w:tcPr>
          <w:p w14:paraId="6A1D24DB" w14:textId="77777777" w:rsidR="00BB672D" w:rsidRDefault="00BB672D" w:rsidP="002608AF">
            <w:pPr>
              <w:pStyle w:val="TAC"/>
              <w:rPr>
                <w:lang w:eastAsia="zh-CN"/>
              </w:rPr>
            </w:pPr>
            <w:r>
              <w:rPr>
                <w:lang w:eastAsia="zh-CN"/>
              </w:rPr>
              <w:t>15</w:t>
            </w:r>
          </w:p>
        </w:tc>
        <w:tc>
          <w:tcPr>
            <w:tcW w:w="1949" w:type="dxa"/>
          </w:tcPr>
          <w:p w14:paraId="7B1BD2F3" w14:textId="77777777" w:rsidR="00BB672D" w:rsidRDefault="00BB672D" w:rsidP="002608AF">
            <w:pPr>
              <w:pStyle w:val="TAC"/>
              <w:rPr>
                <w:bCs/>
                <w:lang w:val="en-US" w:eastAsia="zh-CN"/>
              </w:rPr>
            </w:pPr>
            <w:r>
              <w:rPr>
                <w:bCs/>
                <w:lang w:val="en-US" w:eastAsia="zh-CN"/>
              </w:rPr>
              <w:t>G-FR1-A1-7</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bottom w:val="nil"/>
            </w:tcBorders>
            <w:shd w:val="clear" w:color="auto" w:fill="auto"/>
          </w:tcPr>
          <w:p w14:paraId="7578BBF8" w14:textId="77777777" w:rsidR="00BB672D" w:rsidRDefault="00BB672D" w:rsidP="002608AF">
            <w:pPr>
              <w:pStyle w:val="TAC"/>
            </w:pPr>
            <w:r>
              <w:t>Throughput &gt; 95 %</w:t>
            </w:r>
            <w:r>
              <w:rPr>
                <w:rFonts w:hint="eastAsia"/>
                <w:lang w:val="en-US" w:eastAsia="zh-CN"/>
              </w:rPr>
              <w:t>,</w:t>
            </w:r>
          </w:p>
          <w:p w14:paraId="33D01780" w14:textId="77777777" w:rsidR="00BB672D" w:rsidRDefault="00BB672D" w:rsidP="002608AF">
            <w:pPr>
              <w:pStyle w:val="TAC"/>
            </w:pPr>
            <w:r>
              <w:t>no loss of service</w:t>
            </w:r>
          </w:p>
        </w:tc>
      </w:tr>
      <w:tr w:rsidR="00BB672D" w14:paraId="15701E84" w14:textId="77777777" w:rsidTr="003E5808">
        <w:trPr>
          <w:trHeight w:val="399"/>
          <w:jc w:val="center"/>
        </w:trPr>
        <w:tc>
          <w:tcPr>
            <w:tcW w:w="1878" w:type="dxa"/>
          </w:tcPr>
          <w:p w14:paraId="2C02780B" w14:textId="77777777" w:rsidR="00BB672D" w:rsidRDefault="00BB672D" w:rsidP="002608AF">
            <w:pPr>
              <w:pStyle w:val="TAC"/>
              <w:rPr>
                <w:bCs/>
                <w:lang w:val="en-US"/>
              </w:rPr>
            </w:pPr>
            <w:r>
              <w:t>5, 10, 15</w:t>
            </w:r>
          </w:p>
        </w:tc>
        <w:tc>
          <w:tcPr>
            <w:tcW w:w="1949" w:type="dxa"/>
          </w:tcPr>
          <w:p w14:paraId="75C3FF1B" w14:textId="77777777" w:rsidR="00BB672D" w:rsidRDefault="00BB672D" w:rsidP="002608AF">
            <w:pPr>
              <w:pStyle w:val="TAC"/>
              <w:rPr>
                <w:bCs/>
                <w:lang w:val="en-US" w:eastAsia="zh-CN"/>
              </w:rPr>
            </w:pPr>
            <w:r>
              <w:rPr>
                <w:lang w:eastAsia="zh-CN"/>
              </w:rPr>
              <w:t>15</w:t>
            </w:r>
          </w:p>
        </w:tc>
        <w:tc>
          <w:tcPr>
            <w:tcW w:w="1949" w:type="dxa"/>
          </w:tcPr>
          <w:p w14:paraId="7B1EA917" w14:textId="77777777" w:rsidR="00BB672D" w:rsidRDefault="00BB672D" w:rsidP="002608AF">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top w:val="nil"/>
              <w:bottom w:val="nil"/>
            </w:tcBorders>
            <w:shd w:val="clear" w:color="auto" w:fill="auto"/>
          </w:tcPr>
          <w:p w14:paraId="42A37FF1" w14:textId="16F70587" w:rsidR="00BB672D" w:rsidRDefault="00BB672D" w:rsidP="002608AF">
            <w:pPr>
              <w:pStyle w:val="TAC"/>
            </w:pPr>
          </w:p>
        </w:tc>
      </w:tr>
      <w:tr w:rsidR="00BB672D" w14:paraId="6B763396" w14:textId="77777777" w:rsidTr="002608AF">
        <w:trPr>
          <w:jc w:val="center"/>
        </w:trPr>
        <w:tc>
          <w:tcPr>
            <w:tcW w:w="1878" w:type="dxa"/>
          </w:tcPr>
          <w:p w14:paraId="094F58E4" w14:textId="77777777" w:rsidR="00BB672D" w:rsidRDefault="00BB672D" w:rsidP="002608AF">
            <w:pPr>
              <w:pStyle w:val="TAC"/>
              <w:rPr>
                <w:bCs/>
                <w:lang w:val="en-US"/>
              </w:rPr>
            </w:pPr>
            <w:r>
              <w:t>10, 15</w:t>
            </w:r>
          </w:p>
        </w:tc>
        <w:tc>
          <w:tcPr>
            <w:tcW w:w="1949" w:type="dxa"/>
          </w:tcPr>
          <w:p w14:paraId="4411D960" w14:textId="77777777" w:rsidR="00BB672D" w:rsidRDefault="00BB672D" w:rsidP="002608AF">
            <w:pPr>
              <w:pStyle w:val="TAC"/>
              <w:rPr>
                <w:bCs/>
                <w:lang w:val="en-US" w:eastAsia="zh-CN"/>
              </w:rPr>
            </w:pPr>
            <w:r>
              <w:rPr>
                <w:lang w:eastAsia="zh-CN"/>
              </w:rPr>
              <w:t>30</w:t>
            </w:r>
          </w:p>
        </w:tc>
        <w:tc>
          <w:tcPr>
            <w:tcW w:w="1949" w:type="dxa"/>
          </w:tcPr>
          <w:p w14:paraId="7BCD1AB4" w14:textId="77777777" w:rsidR="00BB672D" w:rsidRDefault="00BB672D" w:rsidP="002608AF">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06865BA3" w14:textId="77777777" w:rsidR="00BB672D" w:rsidRDefault="00BB672D" w:rsidP="002608AF">
            <w:pPr>
              <w:pStyle w:val="TAC"/>
            </w:pPr>
          </w:p>
        </w:tc>
      </w:tr>
      <w:tr w:rsidR="00BB672D" w14:paraId="3B784F69" w14:textId="77777777" w:rsidTr="002608AF">
        <w:trPr>
          <w:jc w:val="center"/>
        </w:trPr>
        <w:tc>
          <w:tcPr>
            <w:tcW w:w="1878" w:type="dxa"/>
          </w:tcPr>
          <w:p w14:paraId="30A5E440" w14:textId="77777777" w:rsidR="00BB672D" w:rsidRDefault="00BB672D" w:rsidP="002608AF">
            <w:pPr>
              <w:pStyle w:val="TAC"/>
              <w:rPr>
                <w:bCs/>
                <w:lang w:val="en-US"/>
              </w:rPr>
            </w:pPr>
            <w:r>
              <w:t>10, 15</w:t>
            </w:r>
          </w:p>
        </w:tc>
        <w:tc>
          <w:tcPr>
            <w:tcW w:w="1949" w:type="dxa"/>
          </w:tcPr>
          <w:p w14:paraId="67322E4F" w14:textId="77777777" w:rsidR="00BB672D" w:rsidRDefault="00BB672D" w:rsidP="002608AF">
            <w:pPr>
              <w:pStyle w:val="TAC"/>
              <w:rPr>
                <w:bCs/>
                <w:lang w:val="en-US" w:eastAsia="zh-CN"/>
              </w:rPr>
            </w:pPr>
            <w:r>
              <w:rPr>
                <w:lang w:eastAsia="zh-CN"/>
              </w:rPr>
              <w:t>60</w:t>
            </w:r>
          </w:p>
        </w:tc>
        <w:tc>
          <w:tcPr>
            <w:tcW w:w="1949" w:type="dxa"/>
          </w:tcPr>
          <w:p w14:paraId="0B277C59" w14:textId="77777777" w:rsidR="00BB672D" w:rsidRDefault="00BB672D" w:rsidP="002608AF">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04DA082D" w14:textId="77777777" w:rsidR="00BB672D" w:rsidRDefault="00BB672D" w:rsidP="002608AF">
            <w:pPr>
              <w:pStyle w:val="TAC"/>
            </w:pPr>
          </w:p>
        </w:tc>
      </w:tr>
      <w:tr w:rsidR="00BB672D" w14:paraId="1EA1BD5A" w14:textId="77777777" w:rsidTr="002608AF">
        <w:trPr>
          <w:jc w:val="center"/>
        </w:trPr>
        <w:tc>
          <w:tcPr>
            <w:tcW w:w="1878" w:type="dxa"/>
          </w:tcPr>
          <w:p w14:paraId="118B374E" w14:textId="77777777" w:rsidR="00BB672D" w:rsidRDefault="00BB672D" w:rsidP="002608AF">
            <w:pPr>
              <w:pStyle w:val="TAC"/>
              <w:rPr>
                <w:rFonts w:eastAsia="SimSun"/>
                <w:bCs/>
                <w:lang w:val="en-US" w:eastAsia="zh-CN"/>
              </w:rPr>
            </w:pPr>
            <w:r>
              <w:rPr>
                <w:rFonts w:eastAsia="SimSun" w:hint="eastAsia"/>
                <w:lang w:val="en-US" w:eastAsia="zh-CN"/>
              </w:rPr>
              <w:t>20 to 50</w:t>
            </w:r>
          </w:p>
        </w:tc>
        <w:tc>
          <w:tcPr>
            <w:tcW w:w="1949" w:type="dxa"/>
          </w:tcPr>
          <w:p w14:paraId="24D55BBE" w14:textId="77777777" w:rsidR="00BB672D" w:rsidRDefault="00BB672D" w:rsidP="002608AF">
            <w:pPr>
              <w:pStyle w:val="TAC"/>
              <w:rPr>
                <w:bCs/>
                <w:lang w:val="en-US" w:eastAsia="zh-CN"/>
              </w:rPr>
            </w:pPr>
            <w:r>
              <w:rPr>
                <w:lang w:eastAsia="zh-CN"/>
              </w:rPr>
              <w:t>15</w:t>
            </w:r>
          </w:p>
        </w:tc>
        <w:tc>
          <w:tcPr>
            <w:tcW w:w="1949" w:type="dxa"/>
          </w:tcPr>
          <w:p w14:paraId="282D488A" w14:textId="77777777" w:rsidR="00BB672D" w:rsidRDefault="00BB672D" w:rsidP="002608AF">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C4498AB" w14:textId="77777777" w:rsidR="00BB672D" w:rsidRDefault="00BB672D" w:rsidP="002608AF">
            <w:pPr>
              <w:pStyle w:val="TAC"/>
            </w:pPr>
          </w:p>
        </w:tc>
      </w:tr>
      <w:tr w:rsidR="00BB672D" w14:paraId="664AEEE5" w14:textId="77777777" w:rsidTr="002608AF">
        <w:trPr>
          <w:jc w:val="center"/>
        </w:trPr>
        <w:tc>
          <w:tcPr>
            <w:tcW w:w="1878" w:type="dxa"/>
          </w:tcPr>
          <w:p w14:paraId="3DE9E875" w14:textId="77777777" w:rsidR="00BB672D" w:rsidRDefault="00BB672D" w:rsidP="002608AF">
            <w:pPr>
              <w:pStyle w:val="TAC"/>
              <w:rPr>
                <w:rFonts w:eastAsia="SimSun"/>
                <w:bCs/>
                <w:lang w:val="en-US" w:eastAsia="zh-CN"/>
              </w:rPr>
            </w:pPr>
            <w:r>
              <w:rPr>
                <w:rFonts w:eastAsia="SimSun" w:hint="eastAsia"/>
                <w:lang w:val="en-US" w:eastAsia="zh-CN"/>
              </w:rPr>
              <w:t>20 to 100</w:t>
            </w:r>
          </w:p>
        </w:tc>
        <w:tc>
          <w:tcPr>
            <w:tcW w:w="1949" w:type="dxa"/>
          </w:tcPr>
          <w:p w14:paraId="5187A446" w14:textId="77777777" w:rsidR="00BB672D" w:rsidRDefault="00BB672D" w:rsidP="002608AF">
            <w:pPr>
              <w:pStyle w:val="TAC"/>
              <w:rPr>
                <w:bCs/>
                <w:lang w:val="en-US" w:eastAsia="zh-CN"/>
              </w:rPr>
            </w:pPr>
            <w:r>
              <w:rPr>
                <w:lang w:eastAsia="zh-CN"/>
              </w:rPr>
              <w:t>30</w:t>
            </w:r>
          </w:p>
        </w:tc>
        <w:tc>
          <w:tcPr>
            <w:tcW w:w="1949" w:type="dxa"/>
          </w:tcPr>
          <w:p w14:paraId="5BB5EE1D" w14:textId="77777777" w:rsidR="00BB672D" w:rsidRDefault="00BB672D" w:rsidP="002608AF">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D7CC2D2" w14:textId="77777777" w:rsidR="00BB672D" w:rsidRDefault="00BB672D" w:rsidP="002608AF">
            <w:pPr>
              <w:pStyle w:val="TAC"/>
            </w:pPr>
          </w:p>
        </w:tc>
      </w:tr>
      <w:tr w:rsidR="00BB672D" w14:paraId="5DEB4783" w14:textId="77777777" w:rsidTr="002608AF">
        <w:trPr>
          <w:jc w:val="center"/>
        </w:trPr>
        <w:tc>
          <w:tcPr>
            <w:tcW w:w="1878" w:type="dxa"/>
          </w:tcPr>
          <w:p w14:paraId="63BBA3BA" w14:textId="77777777" w:rsidR="00BB672D" w:rsidRDefault="00BB672D" w:rsidP="002608AF">
            <w:pPr>
              <w:pStyle w:val="TAC"/>
              <w:rPr>
                <w:rFonts w:eastAsia="SimSun"/>
                <w:bCs/>
                <w:lang w:val="en-US" w:eastAsia="zh-CN"/>
              </w:rPr>
            </w:pPr>
            <w:r>
              <w:rPr>
                <w:rFonts w:eastAsia="SimSun" w:hint="eastAsia"/>
                <w:lang w:val="en-US" w:eastAsia="zh-CN"/>
              </w:rPr>
              <w:t>20 to 100</w:t>
            </w:r>
          </w:p>
        </w:tc>
        <w:tc>
          <w:tcPr>
            <w:tcW w:w="1949" w:type="dxa"/>
          </w:tcPr>
          <w:p w14:paraId="3084FCEC" w14:textId="77777777" w:rsidR="00BB672D" w:rsidRDefault="00BB672D" w:rsidP="002608AF">
            <w:pPr>
              <w:pStyle w:val="TAC"/>
              <w:rPr>
                <w:bCs/>
                <w:lang w:val="en-US" w:eastAsia="zh-CN"/>
              </w:rPr>
            </w:pPr>
            <w:r>
              <w:rPr>
                <w:lang w:eastAsia="zh-CN"/>
              </w:rPr>
              <w:t>60</w:t>
            </w:r>
          </w:p>
        </w:tc>
        <w:tc>
          <w:tcPr>
            <w:tcW w:w="1949" w:type="dxa"/>
          </w:tcPr>
          <w:p w14:paraId="78E7C837" w14:textId="77777777" w:rsidR="00BB672D" w:rsidRDefault="00BB672D" w:rsidP="002608AF">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6EF8E80E" w14:textId="77777777" w:rsidR="00BB672D" w:rsidRDefault="00BB672D" w:rsidP="002608AF">
            <w:pPr>
              <w:pStyle w:val="TAC"/>
            </w:pPr>
          </w:p>
        </w:tc>
      </w:tr>
      <w:tr w:rsidR="00BB672D" w14:paraId="3780962F" w14:textId="77777777" w:rsidTr="002608AF">
        <w:trPr>
          <w:jc w:val="center"/>
        </w:trPr>
        <w:tc>
          <w:tcPr>
            <w:tcW w:w="8089" w:type="dxa"/>
            <w:gridSpan w:val="4"/>
            <w:vAlign w:val="center"/>
          </w:tcPr>
          <w:p w14:paraId="2623521F" w14:textId="77777777" w:rsidR="00BB672D" w:rsidRDefault="00BB672D" w:rsidP="002608A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4122776" w14:textId="77777777" w:rsidR="00BB672D" w:rsidRDefault="00BB672D" w:rsidP="002608A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34BC1DA1" w14:textId="77777777" w:rsidR="00BB672D" w:rsidRDefault="00BB672D"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62" w:name="_Toc20994244"/>
      <w:bookmarkStart w:id="463" w:name="_Toc29812103"/>
      <w:bookmarkStart w:id="464" w:name="_Toc37139291"/>
      <w:bookmarkStart w:id="465" w:name="_Toc37268295"/>
      <w:bookmarkStart w:id="466" w:name="_Toc37268389"/>
      <w:bookmarkStart w:id="467" w:name="_Toc45879599"/>
      <w:bookmarkStart w:id="468" w:name="_Toc52563693"/>
      <w:bookmarkStart w:id="469" w:name="_Toc52563788"/>
      <w:bookmarkStart w:id="470" w:name="_Toc52563881"/>
      <w:bookmarkStart w:id="471" w:name="_Toc61181786"/>
      <w:bookmarkStart w:id="472" w:name="_Toc74642604"/>
      <w:bookmarkStart w:id="473" w:name="_Toc76543782"/>
      <w:bookmarkStart w:id="474" w:name="_Toc82627368"/>
      <w:bookmarkStart w:id="475" w:name="_Toc106198102"/>
      <w:bookmarkStart w:id="476" w:name="_Toc130575759"/>
      <w:bookmarkStart w:id="477" w:name="_Toc137464851"/>
      <w:bookmarkStart w:id="478" w:name="_Toc138884170"/>
      <w:bookmarkStart w:id="479" w:name="_Toc145428833"/>
      <w:bookmarkStart w:id="480" w:name="_Toc145429149"/>
      <w:bookmarkStart w:id="481" w:name="_Toc155484991"/>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5DEB6F6" w14:textId="6DF1BBA9" w:rsidR="00794AD6" w:rsidRDefault="00FE541E"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 and table 6.1-2.</w:t>
      </w:r>
    </w:p>
    <w:p w14:paraId="379A0703" w14:textId="77777777" w:rsidR="00430750" w:rsidRDefault="00430750" w:rsidP="00430750">
      <w:bookmarkStart w:id="482" w:name="_Toc20994245"/>
      <w:bookmarkStart w:id="483" w:name="_Toc29812104"/>
      <w:bookmarkStart w:id="484" w:name="_Toc37139292"/>
      <w:bookmarkStart w:id="485" w:name="_Toc37268296"/>
      <w:bookmarkStart w:id="486" w:name="_Toc37268390"/>
      <w:bookmarkStart w:id="487" w:name="_Toc45879600"/>
      <w:bookmarkStart w:id="488" w:name="_Toc52563694"/>
      <w:bookmarkStart w:id="489" w:name="_Toc52563789"/>
      <w:bookmarkStart w:id="490" w:name="_Toc52563882"/>
      <w:bookmarkStart w:id="491" w:name="_Toc61181787"/>
      <w:bookmarkStart w:id="492" w:name="_Toc74642605"/>
      <w:bookmarkStart w:id="493" w:name="_Toc76543783"/>
      <w:bookmarkStart w:id="494" w:name="_Toc82627369"/>
      <w:bookmarkStart w:id="495" w:name="_Toc106198103"/>
      <w:bookmarkStart w:id="496" w:name="_Toc130575760"/>
    </w:p>
    <w:p w14:paraId="1E186ABF" w14:textId="77777777" w:rsidR="00823707" w:rsidRPr="00D910A1" w:rsidRDefault="00823707" w:rsidP="00823707">
      <w:pPr>
        <w:pStyle w:val="Heading2"/>
      </w:pPr>
      <w:bookmarkStart w:id="497" w:name="_Toc137464852"/>
      <w:bookmarkStart w:id="498" w:name="_Toc138884171"/>
      <w:bookmarkStart w:id="499" w:name="_Toc145428834"/>
      <w:bookmarkStart w:id="500" w:name="_Toc145429150"/>
      <w:bookmarkStart w:id="501" w:name="_Toc15548499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02" w:name="_Toc20994246"/>
      <w:bookmarkStart w:id="503" w:name="_Toc29812105"/>
      <w:bookmarkStart w:id="504" w:name="_Toc37139293"/>
      <w:bookmarkStart w:id="505" w:name="_Toc37268297"/>
      <w:bookmarkStart w:id="506" w:name="_Toc37268391"/>
      <w:bookmarkStart w:id="507" w:name="_Toc45879601"/>
      <w:bookmarkStart w:id="508" w:name="_Toc52563695"/>
      <w:bookmarkStart w:id="509" w:name="_Toc52563790"/>
      <w:bookmarkStart w:id="510" w:name="_Toc52563883"/>
      <w:bookmarkStart w:id="511" w:name="_Toc61181788"/>
      <w:bookmarkStart w:id="512" w:name="_Toc74642606"/>
      <w:bookmarkStart w:id="513" w:name="_Toc76543784"/>
      <w:bookmarkStart w:id="514" w:name="_Toc82627370"/>
      <w:bookmarkStart w:id="515" w:name="_Toc106198104"/>
      <w:bookmarkStart w:id="516" w:name="_Toc130575761"/>
      <w:bookmarkStart w:id="517" w:name="_Toc137464853"/>
      <w:bookmarkStart w:id="518" w:name="_Toc138884172"/>
      <w:bookmarkStart w:id="519" w:name="_Toc145428835"/>
      <w:bookmarkStart w:id="520" w:name="_Toc145429151"/>
      <w:bookmarkStart w:id="521" w:name="_Toc15548499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22" w:name="_Toc20994247"/>
      <w:bookmarkStart w:id="523" w:name="_Toc29812106"/>
      <w:bookmarkStart w:id="524" w:name="_Toc37139294"/>
      <w:bookmarkStart w:id="525" w:name="_Toc37268298"/>
      <w:bookmarkStart w:id="526" w:name="_Toc37268392"/>
      <w:bookmarkStart w:id="527" w:name="_Toc45879602"/>
      <w:bookmarkStart w:id="528" w:name="_Toc52563696"/>
      <w:bookmarkStart w:id="529" w:name="_Toc52563791"/>
      <w:bookmarkStart w:id="530" w:name="_Toc52563884"/>
      <w:bookmarkStart w:id="531" w:name="_Toc61181789"/>
      <w:bookmarkStart w:id="532" w:name="_Toc74642607"/>
      <w:bookmarkStart w:id="533" w:name="_Toc76543785"/>
      <w:bookmarkStart w:id="534" w:name="_Toc82627371"/>
      <w:bookmarkStart w:id="535" w:name="_Toc106198105"/>
      <w:bookmarkStart w:id="536" w:name="_Toc130575762"/>
      <w:bookmarkStart w:id="537" w:name="_Toc137464854"/>
      <w:bookmarkStart w:id="538" w:name="_Toc138884173"/>
      <w:bookmarkStart w:id="539" w:name="_Toc145428836"/>
      <w:bookmarkStart w:id="540" w:name="_Toc145429152"/>
      <w:bookmarkStart w:id="541" w:name="_Toc155484994"/>
      <w:r w:rsidRPr="00D910A1">
        <w:rPr>
          <w:rFonts w:hint="eastAsia"/>
          <w:lang w:val="en-US" w:eastAsia="zh-CN"/>
        </w:rPr>
        <w:lastRenderedPageBreak/>
        <w:t>7</w:t>
      </w:r>
      <w:r w:rsidRPr="00D910A1">
        <w:tab/>
      </w:r>
      <w:r w:rsidRPr="00D910A1">
        <w:rPr>
          <w:rFonts w:hint="eastAsia"/>
        </w:rPr>
        <w:t>Applicability overview</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E186AC4" w14:textId="77777777" w:rsidR="00823707" w:rsidRPr="00D910A1" w:rsidRDefault="00823707" w:rsidP="00823707">
      <w:pPr>
        <w:pStyle w:val="Heading2"/>
      </w:pPr>
      <w:bookmarkStart w:id="542" w:name="_Toc20994248"/>
      <w:bookmarkStart w:id="543" w:name="_Toc29812107"/>
      <w:bookmarkStart w:id="544" w:name="_Toc37139295"/>
      <w:bookmarkStart w:id="545" w:name="_Toc37268299"/>
      <w:bookmarkStart w:id="546" w:name="_Toc37268393"/>
      <w:bookmarkStart w:id="547" w:name="_Toc45879603"/>
      <w:bookmarkStart w:id="548" w:name="_Toc52563697"/>
      <w:bookmarkStart w:id="549" w:name="_Toc52563792"/>
      <w:bookmarkStart w:id="550" w:name="_Toc52563885"/>
      <w:bookmarkStart w:id="551" w:name="_Toc61181790"/>
      <w:bookmarkStart w:id="552" w:name="_Toc74642608"/>
      <w:bookmarkStart w:id="553" w:name="_Toc76543786"/>
      <w:bookmarkStart w:id="554" w:name="_Toc82627372"/>
      <w:bookmarkStart w:id="555" w:name="_Toc106198106"/>
      <w:bookmarkStart w:id="556" w:name="_Toc130575763"/>
      <w:bookmarkStart w:id="557" w:name="_Toc137464855"/>
      <w:bookmarkStart w:id="558" w:name="_Toc138884174"/>
      <w:bookmarkStart w:id="559" w:name="_Toc145428837"/>
      <w:bookmarkStart w:id="560" w:name="_Toc145429153"/>
      <w:bookmarkStart w:id="561" w:name="_Toc155484995"/>
      <w:r w:rsidRPr="00D910A1">
        <w:rPr>
          <w:rFonts w:hint="eastAsia"/>
          <w:lang w:val="en-US" w:eastAsia="zh-CN"/>
        </w:rPr>
        <w:t>7</w:t>
      </w:r>
      <w:r w:rsidRPr="00D910A1">
        <w:t>.1</w:t>
      </w:r>
      <w:r w:rsidRPr="00D910A1">
        <w:tab/>
      </w:r>
      <w:r w:rsidRPr="00D910A1">
        <w:rPr>
          <w:rFonts w:hint="eastAsia"/>
          <w:lang w:val="en-US" w:eastAsia="zh-CN"/>
        </w:rPr>
        <w:t>Emission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E6AB363" w14:textId="77777777" w:rsidR="00AC4B6E" w:rsidRPr="00D910A1" w:rsidRDefault="00AC4B6E" w:rsidP="00AC4B6E">
      <w:pPr>
        <w:pStyle w:val="TH"/>
      </w:pPr>
      <w:bookmarkStart w:id="562" w:name="_Toc20994249"/>
      <w:bookmarkStart w:id="563" w:name="_Toc29812108"/>
      <w:bookmarkStart w:id="564" w:name="_Toc37139296"/>
      <w:bookmarkStart w:id="565" w:name="_Toc37268300"/>
      <w:bookmarkStart w:id="566" w:name="_Toc37268394"/>
      <w:bookmarkStart w:id="567" w:name="_Toc45879604"/>
      <w:bookmarkStart w:id="568" w:name="_Toc52563698"/>
      <w:bookmarkStart w:id="569" w:name="_Toc52563793"/>
      <w:bookmarkStart w:id="570" w:name="_Toc52563886"/>
      <w:bookmarkStart w:id="571" w:name="_Toc61181791"/>
      <w:bookmarkStart w:id="572" w:name="_Toc74642609"/>
      <w:bookmarkStart w:id="573" w:name="_Toc76543787"/>
      <w:bookmarkStart w:id="574" w:name="_Toc82627373"/>
      <w:bookmarkStart w:id="575"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576" w:name="_Toc130575764"/>
      <w:bookmarkStart w:id="577" w:name="_Toc137464856"/>
      <w:bookmarkStart w:id="578" w:name="_Toc138884175"/>
      <w:bookmarkStart w:id="579" w:name="_Toc145428838"/>
      <w:bookmarkStart w:id="580" w:name="_Toc145429154"/>
      <w:bookmarkStart w:id="581" w:name="_Toc155484996"/>
      <w:r w:rsidRPr="00D910A1">
        <w:rPr>
          <w:rFonts w:hint="eastAsia"/>
          <w:lang w:val="en-US" w:eastAsia="zh-CN"/>
        </w:rPr>
        <w:t>7</w:t>
      </w:r>
      <w:r w:rsidRPr="00D910A1">
        <w:t>.2</w:t>
      </w:r>
      <w:r w:rsidRPr="00D910A1">
        <w:tab/>
      </w:r>
      <w:r w:rsidRPr="00D910A1">
        <w:rPr>
          <w:rFonts w:hint="eastAsia"/>
        </w:rPr>
        <w:t>Immunity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582" w:name="_Toc20994250"/>
      <w:bookmarkStart w:id="583" w:name="_Toc29812109"/>
      <w:bookmarkStart w:id="584" w:name="_Toc37139297"/>
      <w:bookmarkStart w:id="585" w:name="_Toc37268301"/>
      <w:bookmarkStart w:id="586" w:name="_Toc37268395"/>
      <w:bookmarkStart w:id="587" w:name="_Toc45879605"/>
      <w:bookmarkStart w:id="588" w:name="_Toc52563699"/>
      <w:bookmarkStart w:id="589" w:name="_Toc52563794"/>
      <w:bookmarkStart w:id="590" w:name="_Toc52563887"/>
      <w:bookmarkStart w:id="591" w:name="_Toc61181792"/>
      <w:bookmarkStart w:id="592" w:name="_Toc74642610"/>
      <w:bookmarkStart w:id="593" w:name="_Toc76543788"/>
      <w:bookmarkStart w:id="594" w:name="_Toc82627374"/>
      <w:bookmarkStart w:id="595" w:name="_Toc106198108"/>
      <w:bookmarkStart w:id="596" w:name="_Toc130575765"/>
      <w:bookmarkStart w:id="597" w:name="_Toc137464857"/>
      <w:bookmarkStart w:id="598" w:name="_Toc138884176"/>
      <w:bookmarkStart w:id="599" w:name="_Toc145428839"/>
      <w:bookmarkStart w:id="600" w:name="_Toc145429155"/>
      <w:bookmarkStart w:id="601" w:name="_Toc155484997"/>
      <w:r w:rsidRPr="00D910A1">
        <w:rPr>
          <w:rFonts w:hint="eastAsia"/>
          <w:lang w:val="en-US" w:eastAsia="zh-CN"/>
        </w:rPr>
        <w:lastRenderedPageBreak/>
        <w:t>8</w:t>
      </w:r>
      <w:r w:rsidRPr="00D910A1">
        <w:tab/>
      </w:r>
      <w:r w:rsidRPr="00D910A1">
        <w:rPr>
          <w:rFonts w:hint="eastAsia"/>
        </w:rPr>
        <w:t>Emission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E186B49" w14:textId="77777777" w:rsidR="00823707" w:rsidRPr="00D910A1" w:rsidRDefault="00823707" w:rsidP="00823707">
      <w:pPr>
        <w:pStyle w:val="Heading2"/>
      </w:pPr>
      <w:bookmarkStart w:id="602" w:name="_Toc20994251"/>
      <w:bookmarkStart w:id="603" w:name="_Toc29812110"/>
      <w:bookmarkStart w:id="604" w:name="_Toc37139298"/>
      <w:bookmarkStart w:id="605" w:name="_Toc37268302"/>
      <w:bookmarkStart w:id="606" w:name="_Toc37268396"/>
      <w:bookmarkStart w:id="607" w:name="_Toc45879606"/>
      <w:bookmarkStart w:id="608" w:name="_Toc52563700"/>
      <w:bookmarkStart w:id="609" w:name="_Toc52563795"/>
      <w:bookmarkStart w:id="610" w:name="_Toc52563888"/>
      <w:bookmarkStart w:id="611" w:name="_Toc61181793"/>
      <w:bookmarkStart w:id="612" w:name="_Toc74642611"/>
      <w:bookmarkStart w:id="613" w:name="_Toc76543789"/>
      <w:bookmarkStart w:id="614" w:name="_Toc82627375"/>
      <w:bookmarkStart w:id="615" w:name="_Toc106198109"/>
      <w:bookmarkStart w:id="616" w:name="_Toc130575766"/>
      <w:bookmarkStart w:id="617" w:name="_Toc137464858"/>
      <w:bookmarkStart w:id="618" w:name="_Toc138884177"/>
      <w:bookmarkStart w:id="619" w:name="_Toc145428840"/>
      <w:bookmarkStart w:id="620" w:name="_Toc145429156"/>
      <w:bookmarkStart w:id="621" w:name="_Toc155484998"/>
      <w:r w:rsidRPr="00D910A1">
        <w:rPr>
          <w:rFonts w:hint="eastAsia"/>
          <w:lang w:val="en-US" w:eastAsia="zh-CN"/>
        </w:rPr>
        <w:t>8</w:t>
      </w:r>
      <w:r w:rsidRPr="00D910A1">
        <w:t>.1</w:t>
      </w:r>
      <w:r w:rsidRPr="00D910A1">
        <w:tab/>
      </w:r>
      <w:r w:rsidRPr="00D910A1">
        <w:rPr>
          <w:rFonts w:hint="eastAsia"/>
        </w:rPr>
        <w:t>Test configurations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22" w:name="_Toc20994252"/>
      <w:bookmarkStart w:id="623" w:name="_Toc29812111"/>
      <w:bookmarkStart w:id="624" w:name="_Toc37139299"/>
      <w:bookmarkStart w:id="625" w:name="_Toc37268303"/>
      <w:bookmarkStart w:id="626" w:name="_Toc37268397"/>
      <w:bookmarkStart w:id="627" w:name="_Toc45879607"/>
      <w:bookmarkStart w:id="628" w:name="_Toc52563701"/>
      <w:bookmarkStart w:id="629" w:name="_Toc52563796"/>
      <w:bookmarkStart w:id="630" w:name="_Toc52563889"/>
      <w:bookmarkStart w:id="631" w:name="_Toc61181794"/>
      <w:bookmarkStart w:id="632" w:name="_Toc74642612"/>
      <w:bookmarkStart w:id="633" w:name="_Toc76543790"/>
      <w:bookmarkStart w:id="634" w:name="_Toc82627376"/>
      <w:bookmarkStart w:id="635" w:name="_Toc106198110"/>
      <w:bookmarkStart w:id="636" w:name="_Toc130575767"/>
      <w:bookmarkStart w:id="637" w:name="_Toc137464859"/>
      <w:bookmarkStart w:id="638" w:name="_Toc138884178"/>
      <w:bookmarkStart w:id="639" w:name="_Toc145428841"/>
      <w:bookmarkStart w:id="640" w:name="_Toc145429157"/>
      <w:bookmarkStart w:id="641" w:name="_Toc15548499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E186B55" w14:textId="77777777" w:rsidR="00823707" w:rsidRPr="00D910A1" w:rsidRDefault="00823707" w:rsidP="00823707">
      <w:pPr>
        <w:pStyle w:val="Heading3"/>
        <w:rPr>
          <w:lang w:val="fi-FI" w:eastAsia="zh-CN"/>
        </w:rPr>
      </w:pPr>
      <w:bookmarkStart w:id="642" w:name="_Toc20994253"/>
      <w:bookmarkStart w:id="643" w:name="_Toc29812112"/>
      <w:bookmarkStart w:id="644" w:name="_Toc37139300"/>
      <w:bookmarkStart w:id="645" w:name="_Toc37268304"/>
      <w:bookmarkStart w:id="646" w:name="_Toc37268398"/>
      <w:bookmarkStart w:id="647" w:name="_Toc45879608"/>
      <w:bookmarkStart w:id="648" w:name="_Toc52563702"/>
      <w:bookmarkStart w:id="649" w:name="_Toc52563797"/>
      <w:bookmarkStart w:id="650" w:name="_Toc52563890"/>
      <w:bookmarkStart w:id="651" w:name="_Toc61181795"/>
      <w:bookmarkStart w:id="652" w:name="_Toc74642613"/>
      <w:bookmarkStart w:id="653" w:name="_Toc76543791"/>
      <w:bookmarkStart w:id="654" w:name="_Toc82627377"/>
      <w:bookmarkStart w:id="655" w:name="_Toc106198111"/>
      <w:bookmarkStart w:id="656" w:name="_Toc130575768"/>
      <w:bookmarkStart w:id="657" w:name="_Toc137464860"/>
      <w:bookmarkStart w:id="658" w:name="_Toc138884179"/>
      <w:bookmarkStart w:id="659" w:name="_Toc145428842"/>
      <w:bookmarkStart w:id="660" w:name="_Toc145429158"/>
      <w:bookmarkStart w:id="661" w:name="_Toc15548500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56" w14:textId="77777777" w:rsidR="00823707" w:rsidRPr="00D910A1" w:rsidRDefault="00823707" w:rsidP="00823707">
      <w:pPr>
        <w:pStyle w:val="Heading3"/>
        <w:rPr>
          <w:lang w:val="fi-FI" w:eastAsia="zh-CN"/>
        </w:rPr>
      </w:pPr>
      <w:bookmarkStart w:id="662" w:name="_Toc20994254"/>
      <w:bookmarkStart w:id="663" w:name="_Toc29812113"/>
      <w:bookmarkStart w:id="664" w:name="_Toc37139301"/>
      <w:bookmarkStart w:id="665" w:name="_Toc37268305"/>
      <w:bookmarkStart w:id="666" w:name="_Toc37268399"/>
      <w:bookmarkStart w:id="667" w:name="_Toc45879609"/>
      <w:bookmarkStart w:id="668" w:name="_Toc52563703"/>
      <w:bookmarkStart w:id="669" w:name="_Toc52563798"/>
      <w:bookmarkStart w:id="670" w:name="_Toc52563891"/>
      <w:bookmarkStart w:id="671" w:name="_Toc61181796"/>
      <w:bookmarkStart w:id="672" w:name="_Toc74642614"/>
      <w:bookmarkStart w:id="673" w:name="_Toc76543792"/>
      <w:bookmarkStart w:id="674" w:name="_Toc82627378"/>
      <w:bookmarkStart w:id="675" w:name="_Toc106198112"/>
      <w:bookmarkStart w:id="676" w:name="_Toc130575769"/>
      <w:bookmarkStart w:id="677" w:name="_Toc137464861"/>
      <w:bookmarkStart w:id="678" w:name="_Toc138884180"/>
      <w:bookmarkStart w:id="679" w:name="_Toc145428843"/>
      <w:bookmarkStart w:id="680" w:name="_Toc145429159"/>
      <w:bookmarkStart w:id="681" w:name="_Toc15548500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E186B57" w14:textId="77777777" w:rsidR="00823707" w:rsidRPr="00D910A1" w:rsidRDefault="00823707" w:rsidP="00823707">
      <w:pPr>
        <w:pStyle w:val="Heading3"/>
        <w:rPr>
          <w:lang w:val="fi-FI" w:eastAsia="zh-CN"/>
        </w:rPr>
      </w:pPr>
      <w:bookmarkStart w:id="682" w:name="_Toc20994255"/>
      <w:bookmarkStart w:id="683" w:name="_Toc29812114"/>
      <w:bookmarkStart w:id="684" w:name="_Toc37139302"/>
      <w:bookmarkStart w:id="685" w:name="_Toc37268306"/>
      <w:bookmarkStart w:id="686" w:name="_Toc37268400"/>
      <w:bookmarkStart w:id="687" w:name="_Toc45879610"/>
      <w:bookmarkStart w:id="688" w:name="_Toc52563704"/>
      <w:bookmarkStart w:id="689" w:name="_Toc52563799"/>
      <w:bookmarkStart w:id="690" w:name="_Toc52563892"/>
      <w:bookmarkStart w:id="691" w:name="_Toc61181797"/>
      <w:bookmarkStart w:id="692" w:name="_Toc74642615"/>
      <w:bookmarkStart w:id="693" w:name="_Toc76543793"/>
      <w:bookmarkStart w:id="694" w:name="_Toc82627379"/>
      <w:bookmarkStart w:id="695" w:name="_Toc106198113"/>
      <w:bookmarkStart w:id="696" w:name="_Toc130575770"/>
      <w:bookmarkStart w:id="697" w:name="_Toc137464862"/>
      <w:bookmarkStart w:id="698" w:name="_Toc138884181"/>
      <w:bookmarkStart w:id="699" w:name="_Toc145428844"/>
      <w:bookmarkStart w:id="700" w:name="_Toc145429160"/>
      <w:bookmarkStart w:id="701" w:name="_Toc15548500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E186B58" w14:textId="77777777" w:rsidR="00823707" w:rsidRPr="00D910A1" w:rsidRDefault="00823707" w:rsidP="00823707">
      <w:pPr>
        <w:pStyle w:val="Heading3"/>
        <w:rPr>
          <w:lang w:val="fi-FI" w:eastAsia="zh-CN"/>
        </w:rPr>
      </w:pPr>
      <w:bookmarkStart w:id="702" w:name="_Toc20994256"/>
      <w:bookmarkStart w:id="703" w:name="_Toc29812115"/>
      <w:bookmarkStart w:id="704" w:name="_Toc37139303"/>
      <w:bookmarkStart w:id="705" w:name="_Toc37268307"/>
      <w:bookmarkStart w:id="706" w:name="_Toc37268401"/>
      <w:bookmarkStart w:id="707" w:name="_Toc45879611"/>
      <w:bookmarkStart w:id="708" w:name="_Toc52563705"/>
      <w:bookmarkStart w:id="709" w:name="_Toc52563800"/>
      <w:bookmarkStart w:id="710" w:name="_Toc52563893"/>
      <w:bookmarkStart w:id="711" w:name="_Toc61181798"/>
      <w:bookmarkStart w:id="712" w:name="_Toc74642616"/>
      <w:bookmarkStart w:id="713" w:name="_Toc76543794"/>
      <w:bookmarkStart w:id="714" w:name="_Toc82627380"/>
      <w:bookmarkStart w:id="715" w:name="_Toc106198114"/>
      <w:bookmarkStart w:id="716" w:name="_Toc130575771"/>
      <w:bookmarkStart w:id="717" w:name="_Toc137464863"/>
      <w:bookmarkStart w:id="718" w:name="_Toc138884182"/>
      <w:bookmarkStart w:id="719" w:name="_Toc145428845"/>
      <w:bookmarkStart w:id="720" w:name="_Toc145429161"/>
      <w:bookmarkStart w:id="721" w:name="_Toc15548500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59" w14:textId="77777777" w:rsidR="00823707" w:rsidRPr="00D910A1" w:rsidRDefault="00823707" w:rsidP="00823707">
      <w:pPr>
        <w:pStyle w:val="Heading2"/>
      </w:pPr>
      <w:bookmarkStart w:id="722" w:name="_Toc20994257"/>
      <w:bookmarkStart w:id="723" w:name="_Toc29812116"/>
      <w:bookmarkStart w:id="724" w:name="_Toc37139304"/>
      <w:bookmarkStart w:id="725" w:name="_Toc37268308"/>
      <w:bookmarkStart w:id="726" w:name="_Toc37268402"/>
      <w:bookmarkStart w:id="727" w:name="_Toc45879612"/>
      <w:bookmarkStart w:id="728" w:name="_Toc52563706"/>
      <w:bookmarkStart w:id="729" w:name="_Toc52563801"/>
      <w:bookmarkStart w:id="730" w:name="_Toc52563894"/>
      <w:bookmarkStart w:id="731" w:name="_Toc61181799"/>
      <w:bookmarkStart w:id="732" w:name="_Toc74642617"/>
      <w:bookmarkStart w:id="733" w:name="_Toc76543795"/>
      <w:bookmarkStart w:id="734" w:name="_Toc82627381"/>
      <w:bookmarkStart w:id="735" w:name="_Toc106198115"/>
      <w:bookmarkStart w:id="736" w:name="_Toc130575772"/>
      <w:bookmarkStart w:id="737" w:name="_Toc137464864"/>
      <w:bookmarkStart w:id="738" w:name="_Toc138884183"/>
      <w:bookmarkStart w:id="739" w:name="_Toc145428846"/>
      <w:bookmarkStart w:id="740" w:name="_Toc145429162"/>
      <w:bookmarkStart w:id="741" w:name="_Toc155485004"/>
      <w:r w:rsidRPr="00D910A1">
        <w:rPr>
          <w:rFonts w:hint="eastAsia"/>
          <w:lang w:val="en-US" w:eastAsia="zh-CN"/>
        </w:rPr>
        <w:t>8</w:t>
      </w:r>
      <w:r w:rsidRPr="00D910A1">
        <w:t>.2</w:t>
      </w:r>
      <w:r w:rsidRPr="00D910A1">
        <w:tab/>
      </w:r>
      <w:r w:rsidRPr="00D910A1">
        <w:rPr>
          <w:rFonts w:hint="eastAsia"/>
        </w:rPr>
        <w:t>Radiated emission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E186B5A" w14:textId="77777777" w:rsidR="00823707" w:rsidRPr="00D910A1" w:rsidRDefault="00823707" w:rsidP="00823707">
      <w:pPr>
        <w:pStyle w:val="Heading3"/>
      </w:pPr>
      <w:bookmarkStart w:id="742" w:name="_Toc20994258"/>
      <w:bookmarkStart w:id="743" w:name="_Toc29812117"/>
      <w:bookmarkStart w:id="744" w:name="_Toc37139305"/>
      <w:bookmarkStart w:id="745" w:name="_Toc37268309"/>
      <w:bookmarkStart w:id="746" w:name="_Toc37268403"/>
      <w:bookmarkStart w:id="747" w:name="_Toc45879613"/>
      <w:bookmarkStart w:id="748" w:name="_Toc52563707"/>
      <w:bookmarkStart w:id="749" w:name="_Toc52563802"/>
      <w:bookmarkStart w:id="750" w:name="_Toc52563895"/>
      <w:bookmarkStart w:id="751" w:name="_Toc61181800"/>
      <w:bookmarkStart w:id="752" w:name="_Toc74642618"/>
      <w:bookmarkStart w:id="753" w:name="_Toc76543796"/>
      <w:bookmarkStart w:id="754" w:name="_Toc82627382"/>
      <w:bookmarkStart w:id="755" w:name="_Toc106198116"/>
      <w:bookmarkStart w:id="756" w:name="_Toc130575773"/>
      <w:bookmarkStart w:id="757" w:name="_Toc137464865"/>
      <w:bookmarkStart w:id="758" w:name="_Toc138884184"/>
      <w:bookmarkStart w:id="759" w:name="_Toc145428847"/>
      <w:bookmarkStart w:id="760" w:name="_Toc145429163"/>
      <w:bookmarkStart w:id="761" w:name="_Toc155485005"/>
      <w:r w:rsidRPr="00D910A1">
        <w:t>8.2.</w:t>
      </w:r>
      <w:r w:rsidRPr="00D910A1">
        <w:rPr>
          <w:rFonts w:hint="eastAsia"/>
        </w:rPr>
        <w:t>1</w:t>
      </w:r>
      <w:r w:rsidRPr="00D910A1">
        <w:tab/>
        <w:t xml:space="preserve">Radiated emission, </w:t>
      </w:r>
      <w:r w:rsidRPr="00D910A1">
        <w:rPr>
          <w:rFonts w:hint="eastAsia"/>
        </w:rPr>
        <w:t>BS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762" w:name="_Toc20994259"/>
      <w:bookmarkStart w:id="763" w:name="_Toc29812118"/>
      <w:bookmarkStart w:id="764" w:name="_Toc37139306"/>
      <w:bookmarkStart w:id="765" w:name="_Toc37268310"/>
      <w:bookmarkStart w:id="766" w:name="_Toc37268404"/>
      <w:bookmarkStart w:id="767" w:name="_Toc45879614"/>
      <w:bookmarkStart w:id="768" w:name="_Toc52563708"/>
      <w:bookmarkStart w:id="769" w:name="_Toc52563803"/>
      <w:bookmarkStart w:id="770" w:name="_Toc52563896"/>
      <w:bookmarkStart w:id="771" w:name="_Toc61181801"/>
      <w:bookmarkStart w:id="772" w:name="_Toc74642619"/>
      <w:bookmarkStart w:id="773" w:name="_Toc76543797"/>
      <w:bookmarkStart w:id="774" w:name="_Toc82627383"/>
      <w:bookmarkStart w:id="775" w:name="_Toc106198117"/>
      <w:bookmarkStart w:id="776" w:name="_Toc130575774"/>
      <w:bookmarkStart w:id="777" w:name="_Toc137464866"/>
      <w:bookmarkStart w:id="778" w:name="_Toc138884185"/>
      <w:bookmarkStart w:id="779" w:name="_Toc145428848"/>
      <w:bookmarkStart w:id="780" w:name="_Toc145429164"/>
      <w:bookmarkStart w:id="781" w:name="_Toc155485006"/>
      <w:r w:rsidRPr="00D910A1">
        <w:lastRenderedPageBreak/>
        <w:t>8.2.1.1</w:t>
      </w:r>
      <w:r w:rsidRPr="00D910A1">
        <w:tab/>
        <w:t>Definition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82" w:name="_Toc20994260"/>
      <w:bookmarkStart w:id="783" w:name="_Toc29812119"/>
      <w:bookmarkStart w:id="784" w:name="_Toc37139307"/>
      <w:bookmarkStart w:id="785" w:name="_Toc37268311"/>
      <w:bookmarkStart w:id="786" w:name="_Toc37268405"/>
      <w:bookmarkStart w:id="787" w:name="_Toc45879615"/>
      <w:bookmarkStart w:id="788" w:name="_Toc52563709"/>
      <w:bookmarkStart w:id="789" w:name="_Toc52563804"/>
      <w:bookmarkStart w:id="790" w:name="_Toc52563897"/>
      <w:bookmarkStart w:id="791" w:name="_Toc61181802"/>
      <w:bookmarkStart w:id="792" w:name="_Toc74642620"/>
      <w:bookmarkStart w:id="793" w:name="_Toc76543798"/>
      <w:bookmarkStart w:id="794" w:name="_Toc82627384"/>
      <w:bookmarkStart w:id="795" w:name="_Toc106198118"/>
      <w:bookmarkStart w:id="796" w:name="_Toc130575775"/>
      <w:bookmarkStart w:id="797" w:name="_Toc137464867"/>
      <w:bookmarkStart w:id="798" w:name="_Toc138884186"/>
      <w:bookmarkStart w:id="799" w:name="_Toc145428849"/>
      <w:bookmarkStart w:id="800" w:name="_Toc145429165"/>
      <w:bookmarkStart w:id="801" w:name="_Toc155485007"/>
      <w:r w:rsidRPr="00D910A1">
        <w:t>8.2.1.2</w:t>
      </w:r>
      <w:r w:rsidRPr="00D910A1">
        <w:tab/>
        <w:t>Test method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E186B60" w14:textId="77777777" w:rsidR="005F2378" w:rsidRDefault="005F2378" w:rsidP="005F2378">
      <w:pPr>
        <w:pStyle w:val="B1"/>
        <w:rPr>
          <w:color w:val="000000" w:themeColor="text1"/>
          <w:lang w:eastAsia="en-GB"/>
        </w:rPr>
      </w:pPr>
      <w:bookmarkStart w:id="802" w:name="_Toc20994261"/>
      <w:bookmarkStart w:id="803" w:name="_Toc29812120"/>
      <w:bookmarkStart w:id="804" w:name="_Toc37139308"/>
      <w:bookmarkStart w:id="805" w:name="_Toc37268312"/>
      <w:bookmarkStart w:id="806" w:name="_Toc37268406"/>
      <w:bookmarkStart w:id="80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08" w:name="_Toc52563710"/>
      <w:bookmarkStart w:id="809" w:name="_Toc52563805"/>
      <w:bookmarkStart w:id="810" w:name="_Toc52563898"/>
      <w:bookmarkStart w:id="811" w:name="_Toc61181803"/>
      <w:bookmarkStart w:id="812" w:name="_Toc74642621"/>
      <w:bookmarkStart w:id="813" w:name="_Toc76543799"/>
      <w:bookmarkStart w:id="814" w:name="_Toc82627385"/>
      <w:bookmarkStart w:id="815" w:name="_Toc106198119"/>
      <w:bookmarkStart w:id="816" w:name="_Toc130575776"/>
      <w:bookmarkStart w:id="817" w:name="_Toc137464868"/>
      <w:bookmarkStart w:id="818" w:name="_Toc138884187"/>
      <w:bookmarkStart w:id="819" w:name="_Toc145428850"/>
      <w:bookmarkStart w:id="820" w:name="_Toc145429166"/>
      <w:bookmarkStart w:id="821" w:name="_Toc155485008"/>
      <w:r w:rsidRPr="00D910A1">
        <w:t>8.2.1.</w:t>
      </w:r>
      <w:r w:rsidRPr="00D910A1">
        <w:rPr>
          <w:lang w:val="en-US"/>
        </w:rPr>
        <w:t>3</w:t>
      </w:r>
      <w:r w:rsidRPr="00D910A1">
        <w:tab/>
      </w:r>
      <w:r w:rsidRPr="00D910A1">
        <w:rPr>
          <w:lang w:val="en-US"/>
        </w:rPr>
        <w:t>Limits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22" w:name="_Toc20994262"/>
      <w:bookmarkStart w:id="823" w:name="_Toc29812121"/>
      <w:bookmarkStart w:id="824" w:name="_Toc37139309"/>
      <w:bookmarkStart w:id="825" w:name="_Toc37268313"/>
      <w:bookmarkStart w:id="826" w:name="_Toc37268407"/>
      <w:bookmarkStart w:id="827" w:name="_Toc45879617"/>
      <w:bookmarkStart w:id="828" w:name="_Toc52563711"/>
      <w:bookmarkStart w:id="829" w:name="_Toc52563806"/>
      <w:bookmarkStart w:id="830" w:name="_Toc52563899"/>
      <w:bookmarkStart w:id="831" w:name="_Toc61181804"/>
      <w:bookmarkStart w:id="832" w:name="_Toc74642622"/>
      <w:bookmarkStart w:id="833" w:name="_Toc76543800"/>
      <w:bookmarkStart w:id="834" w:name="_Toc82627386"/>
      <w:bookmarkStart w:id="835" w:name="_Toc106198120"/>
      <w:bookmarkStart w:id="836" w:name="_Toc130575777"/>
      <w:bookmarkStart w:id="837" w:name="_Toc137464869"/>
      <w:bookmarkStart w:id="838" w:name="_Toc138884188"/>
      <w:bookmarkStart w:id="839" w:name="_Toc145428851"/>
      <w:bookmarkStart w:id="840" w:name="_Toc145429167"/>
      <w:bookmarkStart w:id="841" w:name="_Toc155485009"/>
      <w:r w:rsidRPr="00D910A1">
        <w:rPr>
          <w:szCs w:val="22"/>
        </w:rPr>
        <w:t>8.2.1.4</w:t>
      </w:r>
      <w:r w:rsidRPr="00D910A1">
        <w:rPr>
          <w:szCs w:val="22"/>
        </w:rPr>
        <w:tab/>
        <w:t>Interpretation of the measurement results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42" w:name="_Toc20994263"/>
      <w:bookmarkStart w:id="843" w:name="_Toc29812122"/>
      <w:bookmarkStart w:id="844" w:name="_Toc37139310"/>
      <w:bookmarkStart w:id="845" w:name="_Toc37268314"/>
      <w:bookmarkStart w:id="846" w:name="_Toc37268408"/>
      <w:bookmarkStart w:id="847" w:name="_Toc45879618"/>
      <w:bookmarkStart w:id="848" w:name="_Toc52563712"/>
      <w:bookmarkStart w:id="849" w:name="_Toc52563807"/>
      <w:bookmarkStart w:id="850" w:name="_Toc52563900"/>
      <w:bookmarkStart w:id="851" w:name="_Toc61181805"/>
      <w:bookmarkStart w:id="852" w:name="_Toc74642623"/>
      <w:bookmarkStart w:id="853" w:name="_Toc76543801"/>
      <w:bookmarkStart w:id="854" w:name="_Toc82627387"/>
      <w:bookmarkStart w:id="855" w:name="_Toc106198121"/>
      <w:bookmarkStart w:id="856" w:name="_Toc130575778"/>
      <w:bookmarkStart w:id="857" w:name="_Toc137464870"/>
      <w:bookmarkStart w:id="858" w:name="_Toc138884189"/>
      <w:bookmarkStart w:id="859" w:name="_Toc145428852"/>
      <w:bookmarkStart w:id="860" w:name="_Toc145429168"/>
      <w:bookmarkStart w:id="861" w:name="_Toc155485010"/>
      <w:r w:rsidRPr="00D910A1">
        <w:t>8.2.2</w:t>
      </w:r>
      <w:r w:rsidRPr="00D910A1">
        <w:tab/>
        <w:t xml:space="preserve">Radiated emission, </w:t>
      </w:r>
      <w:r w:rsidRPr="00D910A1">
        <w:rPr>
          <w:rFonts w:hint="eastAsia"/>
          <w:lang w:val="en-US" w:eastAsia="zh-CN"/>
        </w:rPr>
        <w:t>a</w:t>
      </w:r>
      <w:r w:rsidRPr="00D910A1">
        <w:t>ncillary equipment</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62" w:name="_Toc20994264"/>
      <w:bookmarkStart w:id="863" w:name="_Toc29812123"/>
      <w:bookmarkStart w:id="864" w:name="_Toc37139311"/>
      <w:bookmarkStart w:id="865" w:name="_Toc37268315"/>
      <w:bookmarkStart w:id="866" w:name="_Toc37268409"/>
      <w:bookmarkStart w:id="867" w:name="_Toc45879619"/>
      <w:bookmarkStart w:id="868" w:name="_Toc52563713"/>
      <w:bookmarkStart w:id="869" w:name="_Toc52563808"/>
      <w:bookmarkStart w:id="870" w:name="_Toc52563901"/>
      <w:bookmarkStart w:id="871" w:name="_Toc61181806"/>
      <w:bookmarkStart w:id="872" w:name="_Toc74642624"/>
      <w:bookmarkStart w:id="873" w:name="_Toc76543802"/>
      <w:bookmarkStart w:id="874" w:name="_Toc82627388"/>
      <w:bookmarkStart w:id="875" w:name="_Toc106198122"/>
      <w:bookmarkStart w:id="876" w:name="_Toc130575779"/>
      <w:bookmarkStart w:id="877" w:name="_Toc137464871"/>
      <w:bookmarkStart w:id="878" w:name="_Toc138884190"/>
      <w:bookmarkStart w:id="879" w:name="_Toc145428853"/>
      <w:bookmarkStart w:id="880" w:name="_Toc145429169"/>
      <w:bookmarkStart w:id="881" w:name="_Toc155485011"/>
      <w:r w:rsidRPr="00D910A1">
        <w:t>8.2.2.1</w:t>
      </w:r>
      <w:r w:rsidRPr="00D910A1">
        <w:tab/>
        <w:t>Definition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882" w:name="_Toc20994265"/>
      <w:bookmarkStart w:id="883" w:name="_Toc29812124"/>
      <w:bookmarkStart w:id="884" w:name="_Toc37139312"/>
      <w:bookmarkStart w:id="885" w:name="_Toc37268316"/>
      <w:bookmarkStart w:id="886" w:name="_Toc37268410"/>
      <w:bookmarkStart w:id="887" w:name="_Toc45879620"/>
      <w:bookmarkStart w:id="888" w:name="_Toc52563714"/>
      <w:bookmarkStart w:id="889" w:name="_Toc52563809"/>
      <w:bookmarkStart w:id="890" w:name="_Toc52563902"/>
      <w:bookmarkStart w:id="891" w:name="_Toc61181807"/>
      <w:bookmarkStart w:id="892" w:name="_Toc74642625"/>
      <w:bookmarkStart w:id="893" w:name="_Toc76543803"/>
      <w:bookmarkStart w:id="894" w:name="_Toc82627389"/>
      <w:bookmarkStart w:id="895" w:name="_Toc106198123"/>
      <w:bookmarkStart w:id="896" w:name="_Toc130575780"/>
      <w:bookmarkStart w:id="897" w:name="_Toc137464872"/>
      <w:bookmarkStart w:id="898" w:name="_Toc138884191"/>
      <w:bookmarkStart w:id="899" w:name="_Toc145428854"/>
      <w:bookmarkStart w:id="900" w:name="_Toc145429170"/>
      <w:bookmarkStart w:id="901" w:name="_Toc155485012"/>
      <w:r w:rsidRPr="00D910A1">
        <w:t>8.2.2.2</w:t>
      </w:r>
      <w:r w:rsidRPr="00D910A1">
        <w:tab/>
        <w:t>Test method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02" w:name="_Toc20994266"/>
      <w:bookmarkStart w:id="903" w:name="_Toc29812125"/>
      <w:bookmarkStart w:id="904" w:name="_Toc37139313"/>
      <w:bookmarkStart w:id="905" w:name="_Toc37268317"/>
      <w:bookmarkStart w:id="906" w:name="_Toc37268411"/>
      <w:bookmarkStart w:id="907" w:name="_Toc45879621"/>
      <w:bookmarkStart w:id="908" w:name="_Toc52563715"/>
      <w:bookmarkStart w:id="909" w:name="_Toc52563810"/>
      <w:bookmarkStart w:id="910" w:name="_Toc52563903"/>
      <w:bookmarkStart w:id="911" w:name="_Toc61181808"/>
      <w:bookmarkStart w:id="912" w:name="_Toc74642626"/>
      <w:bookmarkStart w:id="913" w:name="_Toc76543804"/>
      <w:bookmarkStart w:id="914" w:name="_Toc82627390"/>
      <w:bookmarkStart w:id="915" w:name="_Toc106198124"/>
      <w:bookmarkStart w:id="916" w:name="_Toc130575781"/>
      <w:bookmarkStart w:id="917" w:name="_Toc137464873"/>
      <w:bookmarkStart w:id="918" w:name="_Toc138884192"/>
      <w:bookmarkStart w:id="919" w:name="_Toc145428855"/>
      <w:bookmarkStart w:id="920" w:name="_Toc145429171"/>
      <w:bookmarkStart w:id="921" w:name="_Toc155485013"/>
      <w:r w:rsidRPr="00D910A1">
        <w:t>8.2.2.3</w:t>
      </w:r>
      <w:r w:rsidRPr="00D910A1">
        <w:tab/>
        <w:t>Limits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922" w:name="_Toc20994267"/>
      <w:bookmarkStart w:id="923" w:name="_Toc29812126"/>
      <w:bookmarkStart w:id="924" w:name="_Toc37139314"/>
      <w:bookmarkStart w:id="925" w:name="_Toc37268318"/>
      <w:bookmarkStart w:id="926" w:name="_Toc37268412"/>
      <w:bookmarkStart w:id="927" w:name="_Toc45879622"/>
      <w:bookmarkStart w:id="928" w:name="_Toc52563716"/>
      <w:bookmarkStart w:id="929" w:name="_Toc52563811"/>
      <w:bookmarkStart w:id="930" w:name="_Toc52563904"/>
      <w:bookmarkStart w:id="931" w:name="_Toc61181809"/>
      <w:bookmarkStart w:id="932" w:name="_Toc74642627"/>
      <w:bookmarkStart w:id="933" w:name="_Toc76543805"/>
      <w:bookmarkStart w:id="934" w:name="_Toc82627391"/>
      <w:bookmarkStart w:id="935" w:name="_Toc106198125"/>
      <w:bookmarkStart w:id="936" w:name="_Toc130575782"/>
      <w:bookmarkStart w:id="937" w:name="_Toc137464874"/>
      <w:bookmarkStart w:id="938" w:name="_Toc138884193"/>
      <w:bookmarkStart w:id="939" w:name="_Toc145428856"/>
      <w:bookmarkStart w:id="940" w:name="_Toc145429172"/>
      <w:bookmarkStart w:id="941" w:name="_Toc15548501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42" w:name="_Toc20994268"/>
      <w:bookmarkStart w:id="943" w:name="_Toc29812127"/>
      <w:bookmarkStart w:id="944" w:name="_Toc37139315"/>
      <w:bookmarkStart w:id="945" w:name="_Toc37268319"/>
      <w:bookmarkStart w:id="946" w:name="_Toc37268413"/>
      <w:bookmarkStart w:id="947" w:name="_Toc45879623"/>
      <w:bookmarkStart w:id="948" w:name="_Toc52563717"/>
      <w:bookmarkStart w:id="949" w:name="_Toc52563812"/>
      <w:bookmarkStart w:id="950" w:name="_Toc52563905"/>
      <w:bookmarkStart w:id="951" w:name="_Toc61181810"/>
      <w:bookmarkStart w:id="952" w:name="_Toc74642628"/>
      <w:bookmarkStart w:id="953" w:name="_Toc76543806"/>
      <w:bookmarkStart w:id="954" w:name="_Toc82627392"/>
      <w:bookmarkStart w:id="955" w:name="_Toc106198126"/>
      <w:bookmarkStart w:id="956" w:name="_Toc130575783"/>
      <w:bookmarkStart w:id="957" w:name="_Toc137464875"/>
      <w:bookmarkStart w:id="958" w:name="_Toc138884194"/>
      <w:bookmarkStart w:id="959" w:name="_Toc145428857"/>
      <w:bookmarkStart w:id="960" w:name="_Toc145429173"/>
      <w:bookmarkStart w:id="961" w:name="_Toc155485015"/>
      <w:r w:rsidRPr="00D910A1">
        <w:t>8.3.1</w:t>
      </w:r>
      <w:r w:rsidRPr="00D910A1">
        <w:tab/>
        <w:t>Definition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62" w:name="_Toc20994269"/>
      <w:bookmarkStart w:id="963" w:name="_Toc29812128"/>
      <w:bookmarkStart w:id="964" w:name="_Toc37139316"/>
      <w:bookmarkStart w:id="965" w:name="_Toc37268320"/>
      <w:bookmarkStart w:id="966" w:name="_Toc37268414"/>
      <w:bookmarkStart w:id="967" w:name="_Toc45879624"/>
      <w:bookmarkStart w:id="968" w:name="_Toc52563718"/>
      <w:bookmarkStart w:id="969" w:name="_Toc52563813"/>
      <w:bookmarkStart w:id="970" w:name="_Toc52563906"/>
      <w:bookmarkStart w:id="971" w:name="_Toc61181811"/>
      <w:bookmarkStart w:id="972" w:name="_Toc74642629"/>
      <w:bookmarkStart w:id="973" w:name="_Toc76543807"/>
      <w:bookmarkStart w:id="974" w:name="_Toc82627393"/>
      <w:bookmarkStart w:id="975" w:name="_Toc106198127"/>
      <w:bookmarkStart w:id="976" w:name="_Toc130575784"/>
      <w:bookmarkStart w:id="977" w:name="_Toc137464876"/>
      <w:bookmarkStart w:id="978" w:name="_Toc138884195"/>
      <w:bookmarkStart w:id="979" w:name="_Toc145428858"/>
      <w:bookmarkStart w:id="980" w:name="_Toc145429174"/>
      <w:bookmarkStart w:id="981" w:name="_Toc155485016"/>
      <w:r w:rsidRPr="00D910A1">
        <w:t>8.3.2</w:t>
      </w:r>
      <w:r w:rsidRPr="00D910A1">
        <w:tab/>
        <w:t>Test method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82" w:name="_Toc20994270"/>
      <w:bookmarkStart w:id="983" w:name="_Toc29812129"/>
      <w:bookmarkStart w:id="984" w:name="_Toc37139317"/>
      <w:bookmarkStart w:id="985" w:name="_Toc37268321"/>
      <w:bookmarkStart w:id="986" w:name="_Toc37268415"/>
      <w:bookmarkStart w:id="987" w:name="_Toc45879625"/>
      <w:bookmarkStart w:id="988" w:name="_Toc52563719"/>
      <w:bookmarkStart w:id="989" w:name="_Toc52563814"/>
      <w:bookmarkStart w:id="990" w:name="_Toc52563907"/>
      <w:bookmarkStart w:id="991" w:name="_Toc61181812"/>
      <w:bookmarkStart w:id="992" w:name="_Toc74642630"/>
      <w:bookmarkStart w:id="993" w:name="_Toc76543808"/>
      <w:bookmarkStart w:id="994" w:name="_Toc82627394"/>
      <w:bookmarkStart w:id="995" w:name="_Toc106198128"/>
      <w:bookmarkStart w:id="996" w:name="_Toc130575785"/>
      <w:bookmarkStart w:id="997" w:name="_Toc137464877"/>
      <w:bookmarkStart w:id="998" w:name="_Toc138884196"/>
      <w:bookmarkStart w:id="999" w:name="_Toc145428859"/>
      <w:bookmarkStart w:id="1000" w:name="_Toc145429175"/>
      <w:bookmarkStart w:id="1001" w:name="_Toc155485017"/>
      <w:r w:rsidRPr="00D910A1">
        <w:t>8.3.3</w:t>
      </w:r>
      <w:r w:rsidRPr="00D910A1">
        <w:tab/>
        <w:t>Limits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002" w:name="_Toc20994271"/>
      <w:bookmarkStart w:id="1003" w:name="_Toc29812130"/>
      <w:bookmarkStart w:id="1004" w:name="_Toc37139318"/>
      <w:bookmarkStart w:id="1005" w:name="_Toc37268322"/>
      <w:bookmarkStart w:id="1006" w:name="_Toc37268416"/>
      <w:bookmarkStart w:id="1007" w:name="_Toc45879626"/>
      <w:bookmarkStart w:id="1008" w:name="_Toc52563720"/>
      <w:bookmarkStart w:id="1009" w:name="_Toc52563815"/>
      <w:bookmarkStart w:id="1010" w:name="_Toc52563908"/>
      <w:bookmarkStart w:id="1011" w:name="_Toc61181813"/>
      <w:bookmarkStart w:id="1012" w:name="_Toc74642631"/>
      <w:bookmarkStart w:id="1013" w:name="_Toc76543809"/>
      <w:bookmarkStart w:id="1014" w:name="_Toc82627395"/>
      <w:bookmarkStart w:id="1015" w:name="_Toc106198129"/>
      <w:bookmarkStart w:id="1016" w:name="_Toc130575786"/>
      <w:bookmarkStart w:id="1017" w:name="_Toc137464878"/>
      <w:bookmarkStart w:id="1018" w:name="_Toc138884197"/>
      <w:bookmarkStart w:id="1019" w:name="_Toc145428860"/>
      <w:bookmarkStart w:id="1020" w:name="_Toc145429176"/>
      <w:bookmarkStart w:id="1021" w:name="_Toc15548501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022" w:name="_Toc20994272"/>
      <w:bookmarkStart w:id="1023" w:name="_Toc29812131"/>
      <w:bookmarkStart w:id="1024" w:name="_Toc37139319"/>
      <w:bookmarkStart w:id="1025" w:name="_Toc37268323"/>
      <w:bookmarkStart w:id="1026" w:name="_Toc37268417"/>
      <w:bookmarkStart w:id="1027" w:name="_Toc45879627"/>
      <w:bookmarkStart w:id="1028" w:name="_Toc52563721"/>
      <w:bookmarkStart w:id="1029" w:name="_Toc52563816"/>
      <w:bookmarkStart w:id="1030" w:name="_Toc52563909"/>
      <w:bookmarkStart w:id="1031" w:name="_Toc61181814"/>
      <w:bookmarkStart w:id="1032" w:name="_Toc74642632"/>
      <w:bookmarkStart w:id="1033" w:name="_Toc76543810"/>
      <w:bookmarkStart w:id="1034" w:name="_Toc82627396"/>
      <w:bookmarkStart w:id="1035" w:name="_Toc106198130"/>
      <w:bookmarkStart w:id="1036" w:name="_Toc130575787"/>
      <w:bookmarkStart w:id="1037" w:name="_Toc137464879"/>
      <w:bookmarkStart w:id="1038" w:name="_Toc138884198"/>
      <w:bookmarkStart w:id="1039" w:name="_Toc145428861"/>
      <w:bookmarkStart w:id="1040" w:name="_Toc145429177"/>
      <w:bookmarkStart w:id="1041" w:name="_Toc155485019"/>
      <w:r w:rsidRPr="00D910A1">
        <w:lastRenderedPageBreak/>
        <w:t>8.4.1</w:t>
      </w:r>
      <w:r w:rsidRPr="00D910A1">
        <w:tab/>
        <w:t>Definition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42" w:name="_Toc20994273"/>
      <w:bookmarkStart w:id="1043" w:name="_Toc29812132"/>
      <w:bookmarkStart w:id="1044" w:name="_Toc37139320"/>
      <w:bookmarkStart w:id="1045" w:name="_Toc37268324"/>
      <w:bookmarkStart w:id="1046" w:name="_Toc37268418"/>
      <w:bookmarkStart w:id="1047" w:name="_Toc45879628"/>
      <w:bookmarkStart w:id="1048" w:name="_Toc52563722"/>
      <w:bookmarkStart w:id="1049" w:name="_Toc52563817"/>
      <w:bookmarkStart w:id="1050" w:name="_Toc52563910"/>
      <w:bookmarkStart w:id="1051" w:name="_Toc61181815"/>
      <w:bookmarkStart w:id="1052" w:name="_Toc74642633"/>
      <w:bookmarkStart w:id="1053" w:name="_Toc76543811"/>
      <w:bookmarkStart w:id="1054" w:name="_Toc82627397"/>
      <w:bookmarkStart w:id="1055" w:name="_Toc106198131"/>
      <w:bookmarkStart w:id="1056" w:name="_Toc130575788"/>
      <w:bookmarkStart w:id="1057" w:name="_Toc137464880"/>
      <w:bookmarkStart w:id="1058" w:name="_Toc138884199"/>
      <w:bookmarkStart w:id="1059" w:name="_Toc145428862"/>
      <w:bookmarkStart w:id="1060" w:name="_Toc145429178"/>
      <w:bookmarkStart w:id="1061" w:name="_Toc155485020"/>
      <w:r w:rsidRPr="00D910A1">
        <w:t>8.4.2</w:t>
      </w:r>
      <w:r w:rsidRPr="00D910A1">
        <w:tab/>
        <w:t>Test method</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62" w:name="_Toc20994274"/>
      <w:bookmarkStart w:id="1063" w:name="_Toc29812133"/>
      <w:bookmarkStart w:id="1064" w:name="_Toc37139321"/>
      <w:bookmarkStart w:id="1065" w:name="_Toc37268325"/>
      <w:bookmarkStart w:id="1066" w:name="_Toc37268419"/>
      <w:bookmarkStart w:id="1067" w:name="_Toc45879629"/>
      <w:bookmarkStart w:id="1068" w:name="_Toc52563723"/>
      <w:bookmarkStart w:id="1069" w:name="_Toc52563818"/>
      <w:bookmarkStart w:id="1070" w:name="_Toc52563911"/>
      <w:bookmarkStart w:id="1071" w:name="_Toc61181816"/>
      <w:bookmarkStart w:id="1072" w:name="_Toc74642634"/>
      <w:bookmarkStart w:id="1073" w:name="_Toc76543812"/>
      <w:bookmarkStart w:id="1074" w:name="_Toc82627398"/>
      <w:bookmarkStart w:id="1075" w:name="_Toc106198132"/>
      <w:bookmarkStart w:id="1076" w:name="_Toc130575789"/>
      <w:bookmarkStart w:id="1077" w:name="_Toc137464881"/>
      <w:bookmarkStart w:id="1078" w:name="_Toc138884200"/>
      <w:bookmarkStart w:id="1079" w:name="_Toc145428863"/>
      <w:bookmarkStart w:id="1080" w:name="_Toc145429179"/>
      <w:bookmarkStart w:id="1081" w:name="_Toc155485021"/>
      <w:r w:rsidRPr="00D910A1">
        <w:t>8.4.3</w:t>
      </w:r>
      <w:r w:rsidRPr="00D910A1">
        <w:tab/>
        <w:t>Limits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82" w:name="_Toc20994275"/>
      <w:bookmarkStart w:id="1083" w:name="_Toc29812134"/>
      <w:bookmarkStart w:id="1084" w:name="_Toc37139322"/>
      <w:bookmarkStart w:id="1085" w:name="_Toc37268326"/>
      <w:bookmarkStart w:id="1086" w:name="_Toc37268420"/>
      <w:bookmarkStart w:id="1087" w:name="_Toc45879630"/>
      <w:bookmarkStart w:id="1088" w:name="_Toc52563724"/>
      <w:bookmarkStart w:id="1089" w:name="_Toc52563819"/>
      <w:bookmarkStart w:id="1090" w:name="_Toc52563912"/>
      <w:bookmarkStart w:id="1091" w:name="_Toc61181817"/>
      <w:bookmarkStart w:id="1092" w:name="_Toc74642635"/>
      <w:bookmarkStart w:id="1093" w:name="_Toc76543813"/>
      <w:bookmarkStart w:id="1094" w:name="_Toc82627399"/>
      <w:bookmarkStart w:id="1095" w:name="_Toc106198133"/>
      <w:bookmarkStart w:id="1096" w:name="_Toc130575790"/>
      <w:bookmarkStart w:id="1097" w:name="_Toc137464882"/>
      <w:bookmarkStart w:id="1098" w:name="_Toc138884201"/>
      <w:bookmarkStart w:id="1099" w:name="_Toc145428864"/>
      <w:bookmarkStart w:id="1100" w:name="_Toc145429180"/>
      <w:bookmarkStart w:id="1101" w:name="_Toc15548502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102" w:name="_Toc20994276"/>
      <w:bookmarkStart w:id="1103" w:name="_Toc29812135"/>
      <w:bookmarkStart w:id="1104" w:name="_Toc37139323"/>
      <w:bookmarkStart w:id="1105" w:name="_Toc37268327"/>
      <w:bookmarkStart w:id="1106" w:name="_Toc37268421"/>
      <w:bookmarkStart w:id="1107" w:name="_Toc45879631"/>
      <w:bookmarkStart w:id="1108" w:name="_Toc52563725"/>
      <w:bookmarkStart w:id="1109" w:name="_Toc52563820"/>
      <w:bookmarkStart w:id="1110" w:name="_Toc52563913"/>
      <w:bookmarkStart w:id="1111" w:name="_Toc61181818"/>
      <w:bookmarkStart w:id="1112" w:name="_Toc74642636"/>
      <w:bookmarkStart w:id="1113" w:name="_Toc76543814"/>
      <w:bookmarkStart w:id="1114" w:name="_Toc82627400"/>
      <w:bookmarkStart w:id="1115" w:name="_Toc106198134"/>
      <w:bookmarkStart w:id="1116" w:name="_Toc130575791"/>
      <w:bookmarkStart w:id="1117" w:name="_Toc137464883"/>
      <w:bookmarkStart w:id="1118" w:name="_Toc138884202"/>
      <w:bookmarkStart w:id="1119" w:name="_Toc145428865"/>
      <w:bookmarkStart w:id="1120" w:name="_Toc145429181"/>
      <w:bookmarkStart w:id="1121" w:name="_Toc155485023"/>
      <w:r w:rsidRPr="00D910A1">
        <w:t>8.</w:t>
      </w:r>
      <w:r w:rsidRPr="00D910A1">
        <w:rPr>
          <w:rFonts w:hint="eastAsia"/>
        </w:rPr>
        <w:t>5</w:t>
      </w:r>
      <w:r w:rsidRPr="00D910A1">
        <w:t>.1</w:t>
      </w:r>
      <w:r w:rsidRPr="00D910A1">
        <w:tab/>
        <w:t>Definition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122" w:name="_Toc20994277"/>
      <w:bookmarkStart w:id="1123" w:name="_Toc29812136"/>
      <w:bookmarkStart w:id="1124" w:name="_Toc37139324"/>
      <w:bookmarkStart w:id="1125" w:name="_Toc37268328"/>
      <w:bookmarkStart w:id="1126" w:name="_Toc37268422"/>
      <w:bookmarkStart w:id="1127" w:name="_Toc45879632"/>
      <w:bookmarkStart w:id="1128" w:name="_Toc52563726"/>
      <w:bookmarkStart w:id="1129" w:name="_Toc52563821"/>
      <w:bookmarkStart w:id="1130" w:name="_Toc52563914"/>
      <w:bookmarkStart w:id="1131" w:name="_Toc61181819"/>
      <w:bookmarkStart w:id="1132" w:name="_Toc74642637"/>
      <w:bookmarkStart w:id="1133" w:name="_Toc76543815"/>
      <w:bookmarkStart w:id="1134" w:name="_Toc82627401"/>
      <w:bookmarkStart w:id="1135" w:name="_Toc106198135"/>
      <w:bookmarkStart w:id="1136" w:name="_Toc130575792"/>
      <w:bookmarkStart w:id="1137" w:name="_Toc137464884"/>
      <w:bookmarkStart w:id="1138" w:name="_Toc138884203"/>
      <w:bookmarkStart w:id="1139" w:name="_Toc145428866"/>
      <w:bookmarkStart w:id="1140" w:name="_Toc145429182"/>
      <w:bookmarkStart w:id="1141" w:name="_Toc155485024"/>
      <w:r w:rsidRPr="00D910A1">
        <w:t>8.</w:t>
      </w:r>
      <w:r w:rsidRPr="00D910A1">
        <w:rPr>
          <w:rFonts w:hint="eastAsia"/>
        </w:rPr>
        <w:t>5</w:t>
      </w:r>
      <w:r w:rsidRPr="00D910A1">
        <w:t>.2</w:t>
      </w:r>
      <w:r w:rsidRPr="00D910A1">
        <w:tab/>
        <w:t>Test method</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142" w:name="_Toc20994278"/>
      <w:bookmarkStart w:id="1143" w:name="_Toc29812137"/>
      <w:bookmarkStart w:id="1144" w:name="_Toc37139325"/>
      <w:bookmarkStart w:id="1145" w:name="_Toc37268329"/>
      <w:bookmarkStart w:id="1146" w:name="_Toc37268423"/>
      <w:bookmarkStart w:id="1147" w:name="_Toc45879633"/>
      <w:bookmarkStart w:id="1148" w:name="_Toc52563727"/>
      <w:bookmarkStart w:id="1149" w:name="_Toc52563822"/>
      <w:bookmarkStart w:id="1150" w:name="_Toc52563915"/>
      <w:bookmarkStart w:id="1151" w:name="_Toc61181820"/>
      <w:bookmarkStart w:id="1152" w:name="_Toc74642638"/>
      <w:bookmarkStart w:id="1153" w:name="_Toc76543816"/>
      <w:bookmarkStart w:id="1154" w:name="_Toc82627402"/>
      <w:bookmarkStart w:id="1155" w:name="_Toc106198136"/>
      <w:bookmarkStart w:id="1156" w:name="_Toc130575793"/>
      <w:bookmarkStart w:id="1157" w:name="_Toc137464885"/>
      <w:bookmarkStart w:id="1158" w:name="_Toc138884204"/>
      <w:bookmarkStart w:id="1159" w:name="_Toc145428867"/>
      <w:bookmarkStart w:id="1160" w:name="_Toc145429183"/>
      <w:bookmarkStart w:id="1161" w:name="_Toc155485025"/>
      <w:r w:rsidRPr="00D910A1">
        <w:t>8.</w:t>
      </w:r>
      <w:r w:rsidRPr="00D910A1">
        <w:rPr>
          <w:rFonts w:hint="eastAsia"/>
        </w:rPr>
        <w:t>5</w:t>
      </w:r>
      <w:r w:rsidRPr="00D910A1">
        <w:t>.3</w:t>
      </w:r>
      <w:r w:rsidRPr="00D910A1">
        <w:tab/>
        <w:t>Limits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62" w:name="_Toc20994279"/>
      <w:bookmarkStart w:id="1163" w:name="_Toc29812138"/>
      <w:bookmarkStart w:id="1164" w:name="_Toc37139326"/>
      <w:bookmarkStart w:id="1165" w:name="_Toc37268330"/>
      <w:bookmarkStart w:id="1166" w:name="_Toc37268424"/>
      <w:bookmarkStart w:id="1167" w:name="_Toc45879634"/>
      <w:bookmarkStart w:id="1168" w:name="_Toc61181821"/>
      <w:bookmarkStart w:id="1169" w:name="_Toc74642639"/>
      <w:bookmarkStart w:id="1170" w:name="_Toc76543817"/>
      <w:bookmarkStart w:id="1171" w:name="_Toc82627403"/>
      <w:bookmarkStart w:id="1172" w:name="_Toc106198137"/>
      <w:bookmarkStart w:id="1173" w:name="_Toc130575794"/>
      <w:bookmarkStart w:id="1174" w:name="_Toc137464886"/>
      <w:bookmarkStart w:id="1175" w:name="_Toc138884205"/>
      <w:bookmarkStart w:id="1176" w:name="_Toc145428868"/>
      <w:bookmarkStart w:id="1177" w:name="_Toc145429184"/>
      <w:bookmarkStart w:id="1178" w:name="_Toc155485026"/>
      <w:bookmarkStart w:id="1179" w:name="_Toc20994280"/>
      <w:bookmarkStart w:id="1180" w:name="_Toc29812139"/>
      <w:bookmarkStart w:id="1181" w:name="_Toc37139327"/>
      <w:bookmarkStart w:id="1182" w:name="_Toc37268331"/>
      <w:bookmarkStart w:id="1183" w:name="_Toc37268425"/>
      <w:bookmarkStart w:id="1184" w:name="_Toc45879635"/>
      <w:bookmarkStart w:id="1185" w:name="_Toc52563729"/>
      <w:bookmarkStart w:id="1186" w:name="_Toc52563824"/>
      <w:bookmarkStart w:id="1187"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88" w:name="_Toc61181822"/>
      <w:bookmarkStart w:id="1189" w:name="_Toc74642640"/>
      <w:bookmarkStart w:id="1190" w:name="_Toc76543818"/>
      <w:bookmarkStart w:id="1191" w:name="_Toc82627404"/>
      <w:bookmarkStart w:id="1192" w:name="_Toc106198138"/>
      <w:bookmarkStart w:id="1193" w:name="_Toc130575795"/>
      <w:bookmarkStart w:id="1194" w:name="_Toc137464887"/>
      <w:bookmarkStart w:id="1195" w:name="_Toc138884206"/>
      <w:bookmarkStart w:id="1196" w:name="_Toc145428869"/>
      <w:bookmarkStart w:id="1197" w:name="_Toc145429185"/>
      <w:bookmarkStart w:id="1198" w:name="_Toc15548502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E186C02" w14:textId="77777777" w:rsidR="00710865" w:rsidRDefault="00710865" w:rsidP="00710865">
      <w:pPr>
        <w:rPr>
          <w:rFonts w:cs="v4.2.0"/>
        </w:rPr>
      </w:pPr>
      <w:bookmarkStart w:id="1199" w:name="_Toc20994281"/>
      <w:bookmarkStart w:id="1200" w:name="_Toc29812140"/>
      <w:bookmarkStart w:id="1201" w:name="_Toc37139328"/>
      <w:bookmarkStart w:id="1202" w:name="_Toc37268332"/>
      <w:bookmarkStart w:id="1203" w:name="_Toc37268426"/>
      <w:bookmarkStart w:id="1204" w:name="_Toc45879636"/>
      <w:bookmarkStart w:id="1205" w:name="_Toc52563730"/>
      <w:bookmarkStart w:id="1206" w:name="_Toc52563825"/>
      <w:bookmarkStart w:id="120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208" w:name="_Toc61181823"/>
      <w:bookmarkStart w:id="1209" w:name="_Toc74642641"/>
      <w:bookmarkStart w:id="1210" w:name="_Toc76543819"/>
      <w:bookmarkStart w:id="1211" w:name="_Toc82627405"/>
      <w:bookmarkStart w:id="1212" w:name="_Toc106198139"/>
      <w:bookmarkStart w:id="1213" w:name="_Toc130575796"/>
      <w:bookmarkStart w:id="1214" w:name="_Toc137464888"/>
      <w:bookmarkStart w:id="1215" w:name="_Toc138884207"/>
      <w:bookmarkStart w:id="1216" w:name="_Toc145428870"/>
      <w:bookmarkStart w:id="1217" w:name="_Toc145429186"/>
      <w:bookmarkStart w:id="1218" w:name="_Toc155485028"/>
      <w:r w:rsidRPr="00D910A1">
        <w:rPr>
          <w:rFonts w:hint="eastAsia"/>
          <w:lang w:val="en-US" w:eastAsia="zh-CN"/>
        </w:rPr>
        <w:t>9</w:t>
      </w:r>
      <w:r w:rsidRPr="00D910A1">
        <w:tab/>
      </w:r>
      <w:r w:rsidRPr="00D910A1">
        <w:rPr>
          <w:rFonts w:hint="eastAsia"/>
          <w:lang w:val="en-US" w:eastAsia="zh-CN"/>
        </w:rPr>
        <w:t>Immunity</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E186C04" w14:textId="77777777" w:rsidR="00823707" w:rsidRPr="00D910A1" w:rsidRDefault="00823707" w:rsidP="00823707">
      <w:pPr>
        <w:pStyle w:val="Heading2"/>
      </w:pPr>
      <w:bookmarkStart w:id="1219" w:name="_Toc20994282"/>
      <w:bookmarkStart w:id="1220" w:name="_Toc29812141"/>
      <w:bookmarkStart w:id="1221" w:name="_Toc37139329"/>
      <w:bookmarkStart w:id="1222" w:name="_Toc37268333"/>
      <w:bookmarkStart w:id="1223" w:name="_Toc37268427"/>
      <w:bookmarkStart w:id="1224" w:name="_Toc45879637"/>
      <w:bookmarkStart w:id="1225" w:name="_Toc52563731"/>
      <w:bookmarkStart w:id="1226" w:name="_Toc52563826"/>
      <w:bookmarkStart w:id="1227" w:name="_Toc52563919"/>
      <w:bookmarkStart w:id="1228" w:name="_Toc61181824"/>
      <w:bookmarkStart w:id="1229" w:name="_Toc74642642"/>
      <w:bookmarkStart w:id="1230" w:name="_Toc76543820"/>
      <w:bookmarkStart w:id="1231" w:name="_Toc82627406"/>
      <w:bookmarkStart w:id="1232" w:name="_Toc106198140"/>
      <w:bookmarkStart w:id="1233" w:name="_Toc130575797"/>
      <w:bookmarkStart w:id="1234" w:name="_Toc137464889"/>
      <w:bookmarkStart w:id="1235" w:name="_Toc138884208"/>
      <w:bookmarkStart w:id="1236" w:name="_Toc145428871"/>
      <w:bookmarkStart w:id="1237" w:name="_Toc145429187"/>
      <w:bookmarkStart w:id="1238" w:name="_Toc155485029"/>
      <w:r w:rsidRPr="00D910A1">
        <w:rPr>
          <w:rFonts w:hint="eastAsia"/>
          <w:lang w:val="en-US" w:eastAsia="zh-CN"/>
        </w:rPr>
        <w:t>9</w:t>
      </w:r>
      <w:r w:rsidRPr="00D910A1">
        <w:t>.1</w:t>
      </w:r>
      <w:r w:rsidRPr="00D910A1">
        <w:tab/>
      </w:r>
      <w:r w:rsidRPr="00D910A1">
        <w:rPr>
          <w:rFonts w:hint="eastAsia"/>
        </w:rPr>
        <w:t>Test configurations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239" w:name="_Toc20994283"/>
      <w:bookmarkStart w:id="1240" w:name="_Toc29812142"/>
      <w:bookmarkStart w:id="1241" w:name="_Toc37139330"/>
      <w:bookmarkStart w:id="1242" w:name="_Toc37268334"/>
      <w:bookmarkStart w:id="1243" w:name="_Toc37268428"/>
      <w:bookmarkStart w:id="1244" w:name="_Toc45879638"/>
      <w:bookmarkStart w:id="1245" w:name="_Toc52563732"/>
      <w:bookmarkStart w:id="1246" w:name="_Toc52563827"/>
      <w:bookmarkStart w:id="1247" w:name="_Toc52563920"/>
      <w:bookmarkStart w:id="1248" w:name="_Toc61181825"/>
      <w:bookmarkStart w:id="1249" w:name="_Toc74642643"/>
      <w:bookmarkStart w:id="1250" w:name="_Toc76543821"/>
      <w:bookmarkStart w:id="1251" w:name="_Toc82627407"/>
      <w:bookmarkStart w:id="1252" w:name="_Toc106198141"/>
      <w:bookmarkStart w:id="1253" w:name="_Toc130575798"/>
      <w:bookmarkStart w:id="1254" w:name="_Toc137464890"/>
      <w:bookmarkStart w:id="1255" w:name="_Toc138884209"/>
      <w:bookmarkStart w:id="1256" w:name="_Toc145428872"/>
      <w:bookmarkStart w:id="1257" w:name="_Toc145429188"/>
      <w:bookmarkStart w:id="1258" w:name="_Toc155485030"/>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E186C16" w14:textId="77777777" w:rsidR="00823707" w:rsidRPr="00D910A1" w:rsidRDefault="00823707" w:rsidP="00823707">
      <w:pPr>
        <w:pStyle w:val="Heading3"/>
        <w:rPr>
          <w:lang w:val="fi-FI" w:eastAsia="zh-CN"/>
        </w:rPr>
      </w:pPr>
      <w:bookmarkStart w:id="1259" w:name="_Toc20994284"/>
      <w:bookmarkStart w:id="1260" w:name="_Toc29812143"/>
      <w:bookmarkStart w:id="1261" w:name="_Toc37139331"/>
      <w:bookmarkStart w:id="1262" w:name="_Toc37268335"/>
      <w:bookmarkStart w:id="1263" w:name="_Toc37268429"/>
      <w:bookmarkStart w:id="1264" w:name="_Toc45879639"/>
      <w:bookmarkStart w:id="1265" w:name="_Toc52563733"/>
      <w:bookmarkStart w:id="1266" w:name="_Toc52563828"/>
      <w:bookmarkStart w:id="1267" w:name="_Toc52563921"/>
      <w:bookmarkStart w:id="1268" w:name="_Toc61181826"/>
      <w:bookmarkStart w:id="1269" w:name="_Toc74642644"/>
      <w:bookmarkStart w:id="1270" w:name="_Toc76543822"/>
      <w:bookmarkStart w:id="1271" w:name="_Toc82627408"/>
      <w:bookmarkStart w:id="1272" w:name="_Toc106198142"/>
      <w:bookmarkStart w:id="1273" w:name="_Toc130575799"/>
      <w:bookmarkStart w:id="1274" w:name="_Toc137464891"/>
      <w:bookmarkStart w:id="1275" w:name="_Toc138884210"/>
      <w:bookmarkStart w:id="1276" w:name="_Toc145428873"/>
      <w:bookmarkStart w:id="1277" w:name="_Toc145429189"/>
      <w:bookmarkStart w:id="1278" w:name="_Toc15548503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1E186C17" w14:textId="77777777" w:rsidR="00823707" w:rsidRPr="00D910A1" w:rsidRDefault="00823707" w:rsidP="00823707">
      <w:pPr>
        <w:pStyle w:val="Heading3"/>
        <w:rPr>
          <w:lang w:val="fi-FI" w:eastAsia="zh-CN"/>
        </w:rPr>
      </w:pPr>
      <w:bookmarkStart w:id="1279" w:name="_Toc20994285"/>
      <w:bookmarkStart w:id="1280" w:name="_Toc29812144"/>
      <w:bookmarkStart w:id="1281" w:name="_Toc37139332"/>
      <w:bookmarkStart w:id="1282" w:name="_Toc37268336"/>
      <w:bookmarkStart w:id="1283" w:name="_Toc37268430"/>
      <w:bookmarkStart w:id="1284" w:name="_Toc45879640"/>
      <w:bookmarkStart w:id="1285" w:name="_Toc52563734"/>
      <w:bookmarkStart w:id="1286" w:name="_Toc52563829"/>
      <w:bookmarkStart w:id="1287" w:name="_Toc52563922"/>
      <w:bookmarkStart w:id="1288" w:name="_Toc61181827"/>
      <w:bookmarkStart w:id="1289" w:name="_Toc74642645"/>
      <w:bookmarkStart w:id="1290" w:name="_Toc76543823"/>
      <w:bookmarkStart w:id="1291" w:name="_Toc82627409"/>
      <w:bookmarkStart w:id="1292" w:name="_Toc106198143"/>
      <w:bookmarkStart w:id="1293" w:name="_Toc130575800"/>
      <w:bookmarkStart w:id="1294" w:name="_Toc137464892"/>
      <w:bookmarkStart w:id="1295" w:name="_Toc138884211"/>
      <w:bookmarkStart w:id="1296" w:name="_Toc145428874"/>
      <w:bookmarkStart w:id="1297" w:name="_Toc145429190"/>
      <w:bookmarkStart w:id="1298" w:name="_Toc15548503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E186C18" w14:textId="77777777" w:rsidR="00823707" w:rsidRPr="00D910A1" w:rsidRDefault="00823707" w:rsidP="00823707">
      <w:pPr>
        <w:pStyle w:val="Heading3"/>
        <w:rPr>
          <w:lang w:val="fi-FI" w:eastAsia="zh-CN"/>
        </w:rPr>
      </w:pPr>
      <w:bookmarkStart w:id="1299" w:name="_Toc20994286"/>
      <w:bookmarkStart w:id="1300" w:name="_Toc29812145"/>
      <w:bookmarkStart w:id="1301" w:name="_Toc37139333"/>
      <w:bookmarkStart w:id="1302" w:name="_Toc37268337"/>
      <w:bookmarkStart w:id="1303" w:name="_Toc37268431"/>
      <w:bookmarkStart w:id="1304" w:name="_Toc45879641"/>
      <w:bookmarkStart w:id="1305" w:name="_Toc52563735"/>
      <w:bookmarkStart w:id="1306" w:name="_Toc52563830"/>
      <w:bookmarkStart w:id="1307" w:name="_Toc52563923"/>
      <w:bookmarkStart w:id="1308" w:name="_Toc61181828"/>
      <w:bookmarkStart w:id="1309" w:name="_Toc74642646"/>
      <w:bookmarkStart w:id="1310" w:name="_Toc76543824"/>
      <w:bookmarkStart w:id="1311" w:name="_Toc82627410"/>
      <w:bookmarkStart w:id="1312" w:name="_Toc106198144"/>
      <w:bookmarkStart w:id="1313" w:name="_Toc130575801"/>
      <w:bookmarkStart w:id="1314" w:name="_Toc137464893"/>
      <w:bookmarkStart w:id="1315" w:name="_Toc138884212"/>
      <w:bookmarkStart w:id="1316" w:name="_Toc145428875"/>
      <w:bookmarkStart w:id="1317" w:name="_Toc145429191"/>
      <w:bookmarkStart w:id="1318" w:name="_Toc15548503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19" w14:textId="77777777" w:rsidR="00823707" w:rsidRPr="00D910A1" w:rsidRDefault="00823707" w:rsidP="00823707">
      <w:pPr>
        <w:pStyle w:val="Heading3"/>
        <w:rPr>
          <w:lang w:val="fi-FI" w:eastAsia="zh-CN"/>
        </w:rPr>
      </w:pPr>
      <w:bookmarkStart w:id="1319" w:name="_Toc20994287"/>
      <w:bookmarkStart w:id="1320" w:name="_Toc29812146"/>
      <w:bookmarkStart w:id="1321" w:name="_Toc37139334"/>
      <w:bookmarkStart w:id="1322" w:name="_Toc37268338"/>
      <w:bookmarkStart w:id="1323" w:name="_Toc37268432"/>
      <w:bookmarkStart w:id="1324" w:name="_Toc45879642"/>
      <w:bookmarkStart w:id="1325" w:name="_Toc52563736"/>
      <w:bookmarkStart w:id="1326" w:name="_Toc52563831"/>
      <w:bookmarkStart w:id="1327" w:name="_Toc52563924"/>
      <w:bookmarkStart w:id="1328" w:name="_Toc61181829"/>
      <w:bookmarkStart w:id="1329" w:name="_Toc74642647"/>
      <w:bookmarkStart w:id="1330" w:name="_Toc76543825"/>
      <w:bookmarkStart w:id="1331" w:name="_Toc82627411"/>
      <w:bookmarkStart w:id="1332" w:name="_Toc106198145"/>
      <w:bookmarkStart w:id="1333" w:name="_Toc130575802"/>
      <w:bookmarkStart w:id="1334" w:name="_Toc137464894"/>
      <w:bookmarkStart w:id="1335" w:name="_Toc138884213"/>
      <w:bookmarkStart w:id="1336" w:name="_Toc145428876"/>
      <w:bookmarkStart w:id="1337" w:name="_Toc145429192"/>
      <w:bookmarkStart w:id="1338" w:name="_Toc15548503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E186C1A" w14:textId="77777777" w:rsidR="00823707" w:rsidRPr="00D910A1" w:rsidRDefault="00823707" w:rsidP="00823707">
      <w:pPr>
        <w:pStyle w:val="Heading2"/>
      </w:pPr>
      <w:bookmarkStart w:id="1339" w:name="_Toc20994288"/>
      <w:bookmarkStart w:id="1340" w:name="_Toc29812147"/>
      <w:bookmarkStart w:id="1341" w:name="_Toc37139335"/>
      <w:bookmarkStart w:id="1342" w:name="_Toc37268339"/>
      <w:bookmarkStart w:id="1343" w:name="_Toc37268433"/>
      <w:bookmarkStart w:id="1344" w:name="_Toc45879643"/>
      <w:bookmarkStart w:id="1345" w:name="_Toc52563737"/>
      <w:bookmarkStart w:id="1346" w:name="_Toc52563832"/>
      <w:bookmarkStart w:id="1347" w:name="_Toc52563925"/>
      <w:bookmarkStart w:id="1348" w:name="_Toc61181830"/>
      <w:bookmarkStart w:id="1349" w:name="_Toc74642648"/>
      <w:bookmarkStart w:id="1350" w:name="_Toc76543826"/>
      <w:bookmarkStart w:id="1351" w:name="_Toc82627412"/>
      <w:bookmarkStart w:id="1352" w:name="_Toc106198146"/>
      <w:bookmarkStart w:id="1353" w:name="_Toc130575803"/>
      <w:bookmarkStart w:id="1354" w:name="_Toc137464895"/>
      <w:bookmarkStart w:id="1355" w:name="_Toc138884214"/>
      <w:bookmarkStart w:id="1356" w:name="_Toc145428877"/>
      <w:bookmarkStart w:id="1357" w:name="_Toc145429193"/>
      <w:bookmarkStart w:id="1358" w:name="_Toc155485035"/>
      <w:r w:rsidRPr="00D910A1">
        <w:rPr>
          <w:rFonts w:hint="eastAsia"/>
          <w:lang w:val="en-US" w:eastAsia="zh-CN"/>
        </w:rPr>
        <w:t>9</w:t>
      </w:r>
      <w:r w:rsidRPr="00D910A1">
        <w:t>.2</w:t>
      </w:r>
      <w:r w:rsidRPr="00D910A1">
        <w:tab/>
      </w:r>
      <w:r w:rsidRPr="00D910A1">
        <w:rPr>
          <w:rFonts w:hint="eastAsia"/>
        </w:rPr>
        <w:t>RF electromagnetic field (80 MHz to 6000 MHz)</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359" w:name="_Toc20994289"/>
      <w:bookmarkStart w:id="1360" w:name="_Toc29812148"/>
      <w:bookmarkStart w:id="1361" w:name="_Toc37139336"/>
      <w:bookmarkStart w:id="1362" w:name="_Toc37268340"/>
      <w:bookmarkStart w:id="1363" w:name="_Toc37268434"/>
      <w:bookmarkStart w:id="1364" w:name="_Toc45879644"/>
      <w:bookmarkStart w:id="1365" w:name="_Toc52563738"/>
      <w:bookmarkStart w:id="1366" w:name="_Toc52563833"/>
      <w:bookmarkStart w:id="1367" w:name="_Toc52563926"/>
      <w:bookmarkStart w:id="1368" w:name="_Toc61181831"/>
      <w:bookmarkStart w:id="1369" w:name="_Toc74642649"/>
      <w:bookmarkStart w:id="1370" w:name="_Toc76543827"/>
      <w:bookmarkStart w:id="1371" w:name="_Toc82627413"/>
      <w:bookmarkStart w:id="1372" w:name="_Toc106198147"/>
      <w:bookmarkStart w:id="1373" w:name="_Toc130575804"/>
      <w:bookmarkStart w:id="1374" w:name="_Toc137464896"/>
      <w:bookmarkStart w:id="1375" w:name="_Toc138884215"/>
      <w:bookmarkStart w:id="1376" w:name="_Toc145428878"/>
      <w:bookmarkStart w:id="1377" w:name="_Toc145429194"/>
      <w:bookmarkStart w:id="1378" w:name="_Toc15548503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379" w:name="_Toc20994290"/>
      <w:bookmarkStart w:id="1380" w:name="_Toc29812149"/>
      <w:bookmarkStart w:id="1381" w:name="_Toc37139337"/>
      <w:bookmarkStart w:id="1382" w:name="_Toc37268341"/>
      <w:bookmarkStart w:id="1383" w:name="_Toc37268435"/>
      <w:bookmarkStart w:id="1384" w:name="_Toc45879645"/>
      <w:bookmarkStart w:id="1385" w:name="_Toc52563739"/>
      <w:bookmarkStart w:id="1386" w:name="_Toc52563834"/>
      <w:bookmarkStart w:id="1387" w:name="_Toc52563927"/>
      <w:bookmarkStart w:id="1388" w:name="_Toc61181832"/>
      <w:bookmarkStart w:id="1389" w:name="_Toc74642650"/>
      <w:bookmarkStart w:id="1390" w:name="_Toc76543828"/>
      <w:bookmarkStart w:id="1391" w:name="_Toc82627414"/>
      <w:bookmarkStart w:id="1392" w:name="_Toc106198148"/>
      <w:bookmarkStart w:id="1393" w:name="_Toc130575805"/>
      <w:bookmarkStart w:id="1394" w:name="_Toc137464897"/>
      <w:bookmarkStart w:id="1395" w:name="_Toc138884216"/>
      <w:bookmarkStart w:id="1396" w:name="_Toc145428879"/>
      <w:bookmarkStart w:id="1397" w:name="_Toc145429195"/>
      <w:bookmarkStart w:id="1398" w:name="_Toc15548503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99" w:name="_Toc20994291"/>
      <w:bookmarkStart w:id="1400" w:name="_Toc29812150"/>
      <w:bookmarkStart w:id="1401" w:name="_Toc37139338"/>
      <w:bookmarkStart w:id="1402" w:name="_Toc37268342"/>
      <w:bookmarkStart w:id="1403" w:name="_Toc37268436"/>
      <w:bookmarkStart w:id="1404" w:name="_Toc45879646"/>
      <w:bookmarkStart w:id="1405" w:name="_Toc52563740"/>
      <w:bookmarkStart w:id="1406" w:name="_Toc52563835"/>
      <w:bookmarkStart w:id="1407" w:name="_Toc52563928"/>
      <w:bookmarkStart w:id="1408" w:name="_Toc61181833"/>
      <w:bookmarkStart w:id="1409" w:name="_Toc74642651"/>
      <w:bookmarkStart w:id="1410" w:name="_Toc76543829"/>
      <w:bookmarkStart w:id="1411" w:name="_Toc82627415"/>
      <w:bookmarkStart w:id="1412" w:name="_Toc106198149"/>
      <w:bookmarkStart w:id="1413" w:name="_Toc130575806"/>
      <w:bookmarkStart w:id="1414" w:name="_Toc137464898"/>
      <w:bookmarkStart w:id="1415" w:name="_Toc138884217"/>
      <w:bookmarkStart w:id="1416" w:name="_Toc145428880"/>
      <w:bookmarkStart w:id="1417" w:name="_Toc145429196"/>
      <w:bookmarkStart w:id="1418" w:name="_Toc15548503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419" w:name="_Toc20994292"/>
      <w:bookmarkStart w:id="1420" w:name="_Toc29812151"/>
      <w:bookmarkStart w:id="1421" w:name="_Toc37139339"/>
      <w:bookmarkStart w:id="1422" w:name="_Toc37268343"/>
      <w:bookmarkStart w:id="1423" w:name="_Toc37268437"/>
      <w:bookmarkStart w:id="1424" w:name="_Toc45879647"/>
      <w:bookmarkStart w:id="1425" w:name="_Toc52563741"/>
      <w:bookmarkStart w:id="1426" w:name="_Toc52563836"/>
      <w:bookmarkStart w:id="1427" w:name="_Toc52563929"/>
      <w:bookmarkStart w:id="1428" w:name="_Toc61181834"/>
      <w:bookmarkStart w:id="1429" w:name="_Toc74642652"/>
      <w:bookmarkStart w:id="1430" w:name="_Toc76543830"/>
      <w:bookmarkStart w:id="1431" w:name="_Toc82627416"/>
      <w:bookmarkStart w:id="1432" w:name="_Toc106198150"/>
      <w:bookmarkStart w:id="1433" w:name="_Toc130575807"/>
      <w:bookmarkStart w:id="1434" w:name="_Toc137464899"/>
      <w:bookmarkStart w:id="1435" w:name="_Toc138884218"/>
      <w:bookmarkStart w:id="1436" w:name="_Toc145428881"/>
      <w:bookmarkStart w:id="1437" w:name="_Toc145429197"/>
      <w:bookmarkStart w:id="1438" w:name="_Toc15548503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439" w:name="_Toc20994293"/>
      <w:bookmarkStart w:id="1440" w:name="_Toc29812152"/>
      <w:bookmarkStart w:id="1441" w:name="_Toc37139340"/>
      <w:bookmarkStart w:id="1442" w:name="_Toc37268344"/>
      <w:bookmarkStart w:id="1443" w:name="_Toc37268438"/>
      <w:bookmarkStart w:id="1444" w:name="_Toc45879648"/>
      <w:bookmarkStart w:id="1445" w:name="_Toc52563742"/>
      <w:bookmarkStart w:id="1446" w:name="_Toc52563837"/>
      <w:bookmarkStart w:id="1447" w:name="_Toc52563930"/>
      <w:bookmarkStart w:id="1448" w:name="_Toc61181835"/>
      <w:bookmarkStart w:id="1449" w:name="_Toc74642653"/>
      <w:bookmarkStart w:id="1450" w:name="_Toc76543831"/>
      <w:bookmarkStart w:id="1451" w:name="_Toc82627417"/>
      <w:bookmarkStart w:id="1452" w:name="_Toc106198151"/>
      <w:bookmarkStart w:id="1453" w:name="_Toc130575808"/>
      <w:bookmarkStart w:id="1454" w:name="_Toc137464900"/>
      <w:bookmarkStart w:id="1455" w:name="_Toc138884219"/>
      <w:bookmarkStart w:id="1456" w:name="_Toc145428882"/>
      <w:bookmarkStart w:id="1457" w:name="_Toc145429198"/>
      <w:bookmarkStart w:id="1458" w:name="_Toc15548504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459" w:name="_Toc20994294"/>
      <w:bookmarkStart w:id="1460" w:name="_Toc29812153"/>
      <w:bookmarkStart w:id="1461" w:name="_Toc37139341"/>
      <w:bookmarkStart w:id="1462" w:name="_Toc37268345"/>
      <w:bookmarkStart w:id="1463" w:name="_Toc37268439"/>
      <w:bookmarkStart w:id="1464" w:name="_Toc45879649"/>
      <w:bookmarkStart w:id="1465" w:name="_Toc52563743"/>
      <w:bookmarkStart w:id="1466" w:name="_Toc52563838"/>
      <w:bookmarkStart w:id="1467" w:name="_Toc52563931"/>
      <w:bookmarkStart w:id="1468" w:name="_Toc61181836"/>
      <w:bookmarkStart w:id="1469" w:name="_Toc74642654"/>
      <w:bookmarkStart w:id="1470" w:name="_Toc76543832"/>
      <w:bookmarkStart w:id="1471" w:name="_Toc82627418"/>
      <w:bookmarkStart w:id="1472" w:name="_Toc106198152"/>
      <w:bookmarkStart w:id="1473" w:name="_Toc130575809"/>
      <w:bookmarkStart w:id="1474" w:name="_Toc137464901"/>
      <w:bookmarkStart w:id="1475" w:name="_Toc138884220"/>
      <w:bookmarkStart w:id="1476" w:name="_Toc145428883"/>
      <w:bookmarkStart w:id="1477" w:name="_Toc145429199"/>
      <w:bookmarkStart w:id="1478" w:name="_Toc155485041"/>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479" w:name="_Toc20994295"/>
      <w:bookmarkStart w:id="1480" w:name="_Toc29812154"/>
      <w:bookmarkStart w:id="1481" w:name="_Toc37139342"/>
      <w:bookmarkStart w:id="1482" w:name="_Toc37268346"/>
      <w:bookmarkStart w:id="1483" w:name="_Toc37268440"/>
      <w:bookmarkStart w:id="1484" w:name="_Toc45879650"/>
      <w:bookmarkStart w:id="1485" w:name="_Toc52563744"/>
      <w:bookmarkStart w:id="1486" w:name="_Toc52563839"/>
      <w:bookmarkStart w:id="1487" w:name="_Toc52563932"/>
      <w:bookmarkStart w:id="1488" w:name="_Toc61181837"/>
      <w:bookmarkStart w:id="1489" w:name="_Toc74642655"/>
      <w:bookmarkStart w:id="1490" w:name="_Toc76543833"/>
      <w:bookmarkStart w:id="1491" w:name="_Toc82627419"/>
      <w:bookmarkStart w:id="1492" w:name="_Toc106198153"/>
      <w:bookmarkStart w:id="1493" w:name="_Toc130575810"/>
      <w:bookmarkStart w:id="1494" w:name="_Toc137464902"/>
      <w:bookmarkStart w:id="1495" w:name="_Toc138884221"/>
      <w:bookmarkStart w:id="1496" w:name="_Toc145428884"/>
      <w:bookmarkStart w:id="1497" w:name="_Toc145429200"/>
      <w:bookmarkStart w:id="1498" w:name="_Toc155485042"/>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499" w:name="_Toc20994296"/>
      <w:bookmarkStart w:id="1500" w:name="_Toc29812155"/>
      <w:bookmarkStart w:id="1501" w:name="_Toc37139343"/>
      <w:bookmarkStart w:id="1502" w:name="_Toc37268347"/>
      <w:bookmarkStart w:id="1503" w:name="_Toc37268441"/>
      <w:bookmarkStart w:id="1504" w:name="_Toc45879651"/>
      <w:bookmarkStart w:id="1505" w:name="_Toc52563745"/>
      <w:bookmarkStart w:id="1506" w:name="_Toc52563840"/>
      <w:bookmarkStart w:id="1507" w:name="_Toc52563933"/>
      <w:bookmarkStart w:id="1508" w:name="_Toc61181838"/>
      <w:bookmarkStart w:id="1509" w:name="_Toc74642656"/>
      <w:bookmarkStart w:id="1510" w:name="_Toc76543834"/>
      <w:bookmarkStart w:id="1511" w:name="_Toc82627420"/>
      <w:bookmarkStart w:id="1512" w:name="_Toc106198154"/>
      <w:bookmarkStart w:id="1513" w:name="_Toc130575811"/>
      <w:bookmarkStart w:id="1514" w:name="_Toc137464903"/>
      <w:bookmarkStart w:id="1515" w:name="_Toc138884222"/>
      <w:bookmarkStart w:id="1516" w:name="_Toc145428885"/>
      <w:bookmarkStart w:id="1517" w:name="_Toc145429201"/>
      <w:bookmarkStart w:id="1518" w:name="_Toc15548504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519" w:name="_Toc20994297"/>
      <w:bookmarkStart w:id="1520" w:name="_Toc29812156"/>
      <w:bookmarkStart w:id="1521" w:name="_Toc37139344"/>
      <w:bookmarkStart w:id="1522" w:name="_Toc37268348"/>
      <w:bookmarkStart w:id="1523" w:name="_Toc37268442"/>
      <w:bookmarkStart w:id="1524" w:name="_Toc45879652"/>
      <w:bookmarkStart w:id="1525" w:name="_Toc52563746"/>
      <w:bookmarkStart w:id="1526" w:name="_Toc52563841"/>
      <w:bookmarkStart w:id="1527" w:name="_Toc52563934"/>
      <w:bookmarkStart w:id="1528" w:name="_Toc61181839"/>
      <w:bookmarkStart w:id="1529" w:name="_Toc74642657"/>
      <w:bookmarkStart w:id="1530" w:name="_Toc76543835"/>
      <w:bookmarkStart w:id="1531" w:name="_Toc82627421"/>
      <w:bookmarkStart w:id="1532" w:name="_Toc106198155"/>
      <w:bookmarkStart w:id="1533" w:name="_Toc130575812"/>
      <w:bookmarkStart w:id="1534" w:name="_Toc137464904"/>
      <w:bookmarkStart w:id="1535" w:name="_Toc138884223"/>
      <w:bookmarkStart w:id="1536" w:name="_Toc145428886"/>
      <w:bookmarkStart w:id="1537" w:name="_Toc145429202"/>
      <w:bookmarkStart w:id="1538" w:name="_Toc15548504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539" w:name="_Toc20994298"/>
      <w:bookmarkStart w:id="1540" w:name="_Toc29812157"/>
      <w:bookmarkStart w:id="1541" w:name="_Toc37139345"/>
      <w:bookmarkStart w:id="1542" w:name="_Toc37268349"/>
      <w:bookmarkStart w:id="1543" w:name="_Toc37268443"/>
      <w:bookmarkStart w:id="1544" w:name="_Toc45879653"/>
      <w:bookmarkStart w:id="1545" w:name="_Toc52563747"/>
      <w:bookmarkStart w:id="1546" w:name="_Toc52563842"/>
      <w:bookmarkStart w:id="1547" w:name="_Toc52563935"/>
      <w:bookmarkStart w:id="1548" w:name="_Toc61181840"/>
      <w:bookmarkStart w:id="1549" w:name="_Toc74642658"/>
      <w:bookmarkStart w:id="1550" w:name="_Toc76543836"/>
      <w:bookmarkStart w:id="1551" w:name="_Toc82627422"/>
      <w:bookmarkStart w:id="1552" w:name="_Toc106198156"/>
      <w:bookmarkStart w:id="1553" w:name="_Toc130575813"/>
      <w:bookmarkStart w:id="1554" w:name="_Toc137464905"/>
      <w:bookmarkStart w:id="1555" w:name="_Toc138884224"/>
      <w:bookmarkStart w:id="1556" w:name="_Toc145428887"/>
      <w:bookmarkStart w:id="1557" w:name="_Toc145429203"/>
      <w:bookmarkStart w:id="1558" w:name="_Toc15548504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559" w:name="_Toc20994299"/>
      <w:bookmarkStart w:id="1560" w:name="_Toc29812158"/>
      <w:bookmarkStart w:id="1561" w:name="_Toc37139346"/>
      <w:bookmarkStart w:id="1562" w:name="_Toc37268350"/>
      <w:bookmarkStart w:id="1563" w:name="_Toc37268444"/>
      <w:bookmarkStart w:id="1564" w:name="_Toc45879654"/>
      <w:bookmarkStart w:id="1565" w:name="_Toc52563748"/>
      <w:bookmarkStart w:id="1566" w:name="_Toc52563843"/>
      <w:bookmarkStart w:id="1567" w:name="_Toc52563936"/>
      <w:bookmarkStart w:id="1568" w:name="_Toc61181841"/>
      <w:bookmarkStart w:id="1569" w:name="_Toc74642659"/>
      <w:bookmarkStart w:id="1570" w:name="_Toc76543837"/>
      <w:bookmarkStart w:id="1571" w:name="_Toc82627423"/>
      <w:bookmarkStart w:id="1572" w:name="_Toc106198157"/>
      <w:bookmarkStart w:id="1573" w:name="_Toc130575814"/>
      <w:bookmarkStart w:id="1574" w:name="_Toc137464906"/>
      <w:bookmarkStart w:id="1575" w:name="_Toc138884225"/>
      <w:bookmarkStart w:id="1576" w:name="_Toc145428888"/>
      <w:bookmarkStart w:id="1577" w:name="_Toc145429204"/>
      <w:bookmarkStart w:id="1578" w:name="_Toc15548504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579" w:name="_Toc20994300"/>
      <w:bookmarkStart w:id="1580" w:name="_Toc29812159"/>
      <w:bookmarkStart w:id="1581" w:name="_Toc37139347"/>
      <w:bookmarkStart w:id="1582" w:name="_Toc37268351"/>
      <w:bookmarkStart w:id="1583" w:name="_Toc37268445"/>
      <w:bookmarkStart w:id="1584" w:name="_Toc45879655"/>
      <w:bookmarkStart w:id="1585" w:name="_Toc52563749"/>
      <w:bookmarkStart w:id="1586" w:name="_Toc52563844"/>
      <w:bookmarkStart w:id="1587" w:name="_Toc52563937"/>
      <w:bookmarkStart w:id="1588" w:name="_Toc61181842"/>
      <w:bookmarkStart w:id="1589" w:name="_Toc74642660"/>
      <w:bookmarkStart w:id="1590" w:name="_Toc76543838"/>
      <w:bookmarkStart w:id="1591" w:name="_Toc82627424"/>
      <w:bookmarkStart w:id="1592" w:name="_Toc106198158"/>
      <w:bookmarkStart w:id="1593" w:name="_Toc130575815"/>
      <w:bookmarkStart w:id="1594" w:name="_Toc137464907"/>
      <w:bookmarkStart w:id="1595" w:name="_Toc138884226"/>
      <w:bookmarkStart w:id="1596" w:name="_Toc145428889"/>
      <w:bookmarkStart w:id="1597" w:name="_Toc145429205"/>
      <w:bookmarkStart w:id="1598" w:name="_Toc15548504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599" w:name="_Toc20994301"/>
      <w:bookmarkStart w:id="1600" w:name="_Toc29812160"/>
      <w:bookmarkStart w:id="1601" w:name="_Toc37139348"/>
      <w:bookmarkStart w:id="1602" w:name="_Toc37268352"/>
      <w:bookmarkStart w:id="1603" w:name="_Toc37268446"/>
      <w:bookmarkStart w:id="1604" w:name="_Toc45879656"/>
      <w:bookmarkStart w:id="1605" w:name="_Toc52563750"/>
      <w:bookmarkStart w:id="1606" w:name="_Toc52563845"/>
      <w:bookmarkStart w:id="1607" w:name="_Toc52563938"/>
      <w:bookmarkStart w:id="1608" w:name="_Toc61181843"/>
      <w:bookmarkStart w:id="1609" w:name="_Toc74642661"/>
      <w:bookmarkStart w:id="1610" w:name="_Toc76543839"/>
      <w:bookmarkStart w:id="1611" w:name="_Toc82627425"/>
      <w:bookmarkStart w:id="1612" w:name="_Toc106198159"/>
      <w:bookmarkStart w:id="1613" w:name="_Toc130575816"/>
      <w:bookmarkStart w:id="1614" w:name="_Toc137464908"/>
      <w:bookmarkStart w:id="1615" w:name="_Toc138884227"/>
      <w:bookmarkStart w:id="1616" w:name="_Toc145428890"/>
      <w:bookmarkStart w:id="1617" w:name="_Toc145429206"/>
      <w:bookmarkStart w:id="1618" w:name="_Toc15548504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619" w:name="_Toc20994302"/>
      <w:bookmarkStart w:id="1620" w:name="_Toc29812161"/>
      <w:bookmarkStart w:id="1621" w:name="_Toc37139349"/>
      <w:bookmarkStart w:id="1622" w:name="_Toc37268353"/>
      <w:bookmarkStart w:id="1623" w:name="_Toc37268447"/>
      <w:bookmarkStart w:id="1624" w:name="_Toc45879657"/>
      <w:bookmarkStart w:id="1625" w:name="_Toc52563751"/>
      <w:bookmarkStart w:id="1626" w:name="_Toc52563846"/>
      <w:bookmarkStart w:id="1627" w:name="_Toc52563939"/>
      <w:bookmarkStart w:id="1628" w:name="_Toc61181844"/>
      <w:bookmarkStart w:id="1629" w:name="_Toc74642662"/>
      <w:bookmarkStart w:id="1630" w:name="_Toc76543840"/>
      <w:bookmarkStart w:id="1631" w:name="_Toc82627426"/>
      <w:bookmarkStart w:id="1632" w:name="_Toc106198160"/>
      <w:bookmarkStart w:id="1633" w:name="_Toc130575817"/>
      <w:bookmarkStart w:id="1634" w:name="_Toc137464909"/>
      <w:bookmarkStart w:id="1635" w:name="_Toc138884228"/>
      <w:bookmarkStart w:id="1636" w:name="_Toc145428891"/>
      <w:bookmarkStart w:id="1637" w:name="_Toc145429207"/>
      <w:bookmarkStart w:id="1638" w:name="_Toc15548504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639" w:name="_Toc20994303"/>
      <w:bookmarkStart w:id="1640" w:name="_Toc29812162"/>
      <w:bookmarkStart w:id="1641" w:name="_Toc37139350"/>
      <w:bookmarkStart w:id="1642" w:name="_Toc37268354"/>
      <w:bookmarkStart w:id="1643" w:name="_Toc37268448"/>
      <w:bookmarkStart w:id="1644" w:name="_Toc45879658"/>
      <w:bookmarkStart w:id="1645" w:name="_Toc52563752"/>
      <w:bookmarkStart w:id="1646" w:name="_Toc52563847"/>
      <w:bookmarkStart w:id="1647" w:name="_Toc52563940"/>
      <w:bookmarkStart w:id="1648" w:name="_Toc61181845"/>
      <w:bookmarkStart w:id="1649" w:name="_Toc74642663"/>
      <w:bookmarkStart w:id="1650" w:name="_Toc76543841"/>
      <w:bookmarkStart w:id="1651" w:name="_Toc82627427"/>
      <w:bookmarkStart w:id="1652" w:name="_Toc106198161"/>
      <w:bookmarkStart w:id="1653" w:name="_Toc130575818"/>
      <w:bookmarkStart w:id="1654" w:name="_Toc137464910"/>
      <w:bookmarkStart w:id="1655" w:name="_Toc138884229"/>
      <w:bookmarkStart w:id="1656" w:name="_Toc145428892"/>
      <w:bookmarkStart w:id="1657" w:name="_Toc145429208"/>
      <w:bookmarkStart w:id="1658" w:name="_Toc15548505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659" w:name="_Toc20994304"/>
      <w:bookmarkStart w:id="1660" w:name="_Toc29812163"/>
      <w:bookmarkStart w:id="1661" w:name="_Toc37139351"/>
      <w:bookmarkStart w:id="1662" w:name="_Toc37268355"/>
      <w:bookmarkStart w:id="1663" w:name="_Toc37268449"/>
      <w:bookmarkStart w:id="1664" w:name="_Toc45879659"/>
      <w:bookmarkStart w:id="1665" w:name="_Toc52563753"/>
      <w:bookmarkStart w:id="1666" w:name="_Toc52563848"/>
      <w:bookmarkStart w:id="1667" w:name="_Toc52563941"/>
      <w:bookmarkStart w:id="1668" w:name="_Toc61181846"/>
      <w:bookmarkStart w:id="1669" w:name="_Toc74642664"/>
      <w:bookmarkStart w:id="1670" w:name="_Toc76543842"/>
      <w:bookmarkStart w:id="1671" w:name="_Toc82627428"/>
      <w:bookmarkStart w:id="1672" w:name="_Toc106198162"/>
      <w:bookmarkStart w:id="1673" w:name="_Toc130575819"/>
      <w:bookmarkStart w:id="1674" w:name="_Toc137464911"/>
      <w:bookmarkStart w:id="1675" w:name="_Toc138884230"/>
      <w:bookmarkStart w:id="1676" w:name="_Toc145428893"/>
      <w:bookmarkStart w:id="1677" w:name="_Toc145429209"/>
      <w:bookmarkStart w:id="1678" w:name="_Toc15548505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679" w:name="_Toc20994305"/>
      <w:bookmarkStart w:id="1680" w:name="_Toc29812164"/>
      <w:bookmarkStart w:id="1681" w:name="_Toc37139352"/>
      <w:bookmarkStart w:id="1682" w:name="_Toc37268356"/>
      <w:bookmarkStart w:id="1683" w:name="_Toc37268450"/>
      <w:bookmarkStart w:id="1684" w:name="_Toc45879660"/>
      <w:bookmarkStart w:id="1685" w:name="_Toc52563754"/>
      <w:bookmarkStart w:id="1686" w:name="_Toc52563849"/>
      <w:bookmarkStart w:id="1687" w:name="_Toc52563942"/>
      <w:bookmarkStart w:id="1688" w:name="_Toc61181847"/>
      <w:bookmarkStart w:id="1689" w:name="_Toc74642665"/>
      <w:bookmarkStart w:id="1690" w:name="_Toc76543843"/>
      <w:bookmarkStart w:id="1691" w:name="_Toc82627429"/>
      <w:bookmarkStart w:id="1692" w:name="_Toc106198163"/>
      <w:bookmarkStart w:id="1693" w:name="_Toc130575820"/>
      <w:bookmarkStart w:id="1694" w:name="_Toc137464912"/>
      <w:bookmarkStart w:id="1695" w:name="_Toc138884231"/>
      <w:bookmarkStart w:id="1696" w:name="_Toc145428894"/>
      <w:bookmarkStart w:id="1697" w:name="_Toc145429210"/>
      <w:bookmarkStart w:id="1698" w:name="_Toc15548505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699" w:name="_Toc20994306"/>
      <w:bookmarkStart w:id="1700" w:name="_Toc29812165"/>
      <w:bookmarkStart w:id="1701" w:name="_Toc37139353"/>
      <w:bookmarkStart w:id="1702" w:name="_Toc37268357"/>
      <w:bookmarkStart w:id="1703" w:name="_Toc37268451"/>
      <w:bookmarkStart w:id="1704" w:name="_Toc45879661"/>
      <w:bookmarkStart w:id="1705" w:name="_Toc52563755"/>
      <w:bookmarkStart w:id="1706" w:name="_Toc52563850"/>
      <w:bookmarkStart w:id="1707" w:name="_Toc52563943"/>
      <w:bookmarkStart w:id="1708" w:name="_Toc61181848"/>
      <w:bookmarkStart w:id="1709" w:name="_Toc74642666"/>
      <w:bookmarkStart w:id="1710" w:name="_Toc76543844"/>
      <w:bookmarkStart w:id="1711" w:name="_Toc82627430"/>
      <w:bookmarkStart w:id="1712" w:name="_Toc106198164"/>
      <w:bookmarkStart w:id="1713" w:name="_Toc130575821"/>
      <w:bookmarkStart w:id="1714" w:name="_Toc137464913"/>
      <w:bookmarkStart w:id="1715" w:name="_Toc138884232"/>
      <w:bookmarkStart w:id="1716" w:name="_Toc145428895"/>
      <w:bookmarkStart w:id="1717" w:name="_Toc145429211"/>
      <w:bookmarkStart w:id="1718" w:name="_Toc15548505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719" w:name="_Toc20994307"/>
      <w:bookmarkStart w:id="1720" w:name="_Toc29812166"/>
      <w:bookmarkStart w:id="1721" w:name="_Toc37139354"/>
      <w:bookmarkStart w:id="1722" w:name="_Toc37268358"/>
      <w:bookmarkStart w:id="1723" w:name="_Toc37268452"/>
      <w:bookmarkStart w:id="1724" w:name="_Toc45879662"/>
      <w:bookmarkStart w:id="1725" w:name="_Toc52563756"/>
      <w:bookmarkStart w:id="1726" w:name="_Toc52563851"/>
      <w:bookmarkStart w:id="1727" w:name="_Toc52563944"/>
      <w:bookmarkStart w:id="1728" w:name="_Toc61181849"/>
      <w:bookmarkStart w:id="1729" w:name="_Toc74642667"/>
      <w:bookmarkStart w:id="1730" w:name="_Toc76543845"/>
      <w:bookmarkStart w:id="1731" w:name="_Toc82627431"/>
      <w:bookmarkStart w:id="1732" w:name="_Toc106198165"/>
      <w:bookmarkStart w:id="1733" w:name="_Toc130575822"/>
      <w:bookmarkStart w:id="1734" w:name="_Toc137464914"/>
      <w:bookmarkStart w:id="1735" w:name="_Toc138884233"/>
      <w:bookmarkStart w:id="1736" w:name="_Toc145428896"/>
      <w:bookmarkStart w:id="1737" w:name="_Toc145429212"/>
      <w:bookmarkStart w:id="1738" w:name="_Toc15548505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739" w:name="_Toc20994308"/>
      <w:bookmarkStart w:id="1740" w:name="_Toc29812167"/>
      <w:bookmarkStart w:id="1741" w:name="_Toc37139355"/>
      <w:bookmarkStart w:id="1742" w:name="_Toc37268359"/>
      <w:bookmarkStart w:id="1743" w:name="_Toc37268453"/>
      <w:bookmarkStart w:id="1744" w:name="_Toc45879663"/>
      <w:bookmarkStart w:id="1745" w:name="_Toc52563757"/>
      <w:bookmarkStart w:id="1746" w:name="_Toc52563852"/>
      <w:bookmarkStart w:id="1747" w:name="_Toc52563945"/>
      <w:bookmarkStart w:id="1748" w:name="_Toc61181850"/>
      <w:bookmarkStart w:id="1749" w:name="_Toc74642668"/>
      <w:bookmarkStart w:id="1750" w:name="_Toc76543846"/>
      <w:bookmarkStart w:id="1751" w:name="_Toc82627432"/>
      <w:bookmarkStart w:id="1752" w:name="_Toc106198166"/>
      <w:bookmarkStart w:id="1753" w:name="_Toc130575823"/>
      <w:bookmarkStart w:id="1754" w:name="_Toc137464915"/>
      <w:bookmarkStart w:id="1755" w:name="_Toc138884234"/>
      <w:bookmarkStart w:id="1756" w:name="_Toc145428897"/>
      <w:bookmarkStart w:id="1757" w:name="_Toc145429213"/>
      <w:bookmarkStart w:id="1758" w:name="_Toc15548505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759" w:name="_Toc20994309"/>
      <w:bookmarkStart w:id="1760" w:name="_Toc29812168"/>
      <w:bookmarkStart w:id="1761" w:name="_Toc37139356"/>
      <w:bookmarkStart w:id="1762" w:name="_Toc37268360"/>
      <w:bookmarkStart w:id="1763" w:name="_Toc37268454"/>
      <w:bookmarkStart w:id="1764" w:name="_Toc45879664"/>
      <w:bookmarkStart w:id="1765" w:name="_Toc52563758"/>
      <w:bookmarkStart w:id="1766" w:name="_Toc52563853"/>
      <w:bookmarkStart w:id="1767" w:name="_Toc52563946"/>
      <w:bookmarkStart w:id="1768" w:name="_Toc61181851"/>
      <w:bookmarkStart w:id="1769" w:name="_Toc74642669"/>
      <w:bookmarkStart w:id="1770" w:name="_Toc76543847"/>
      <w:bookmarkStart w:id="1771" w:name="_Toc82627433"/>
      <w:bookmarkStart w:id="1772" w:name="_Toc106198167"/>
      <w:bookmarkStart w:id="1773" w:name="_Toc130575824"/>
      <w:bookmarkStart w:id="1774" w:name="_Toc137464916"/>
      <w:bookmarkStart w:id="1775" w:name="_Toc138884235"/>
      <w:bookmarkStart w:id="1776" w:name="_Toc145428898"/>
      <w:bookmarkStart w:id="1777" w:name="_Toc145429214"/>
      <w:bookmarkStart w:id="1778" w:name="_Toc15548505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779" w:name="_Toc20994310"/>
      <w:bookmarkStart w:id="1780" w:name="_Toc29812169"/>
      <w:bookmarkStart w:id="1781" w:name="_Toc37139357"/>
      <w:bookmarkStart w:id="1782" w:name="_Toc37268361"/>
      <w:bookmarkStart w:id="1783" w:name="_Toc37268455"/>
      <w:bookmarkStart w:id="1784" w:name="_Toc45879665"/>
      <w:bookmarkStart w:id="1785" w:name="_Toc52563759"/>
      <w:bookmarkStart w:id="1786" w:name="_Toc52563854"/>
      <w:bookmarkStart w:id="1787" w:name="_Toc52563947"/>
      <w:bookmarkStart w:id="1788" w:name="_Toc61181852"/>
      <w:bookmarkStart w:id="1789" w:name="_Toc74642670"/>
      <w:bookmarkStart w:id="1790" w:name="_Toc76543848"/>
      <w:bookmarkStart w:id="1791" w:name="_Toc82627434"/>
      <w:bookmarkStart w:id="1792" w:name="_Toc106198168"/>
      <w:bookmarkStart w:id="1793" w:name="_Toc130575825"/>
      <w:bookmarkStart w:id="1794" w:name="_Toc137464917"/>
      <w:bookmarkStart w:id="1795" w:name="_Toc138884236"/>
      <w:bookmarkStart w:id="1796" w:name="_Toc145428899"/>
      <w:bookmarkStart w:id="1797" w:name="_Toc145429215"/>
      <w:bookmarkStart w:id="1798" w:name="_Toc155485057"/>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799" w:name="_Toc20994311"/>
      <w:bookmarkStart w:id="1800" w:name="_Toc29812170"/>
      <w:bookmarkStart w:id="1801" w:name="_Toc37139358"/>
      <w:bookmarkStart w:id="1802" w:name="_Toc37268362"/>
      <w:bookmarkStart w:id="1803" w:name="_Toc37268456"/>
      <w:bookmarkStart w:id="1804" w:name="_Toc45879666"/>
      <w:bookmarkStart w:id="1805" w:name="_Toc52563760"/>
      <w:bookmarkStart w:id="1806" w:name="_Toc52563855"/>
      <w:bookmarkStart w:id="1807" w:name="_Toc52563948"/>
      <w:bookmarkStart w:id="1808" w:name="_Toc61181853"/>
      <w:bookmarkStart w:id="1809" w:name="_Toc74642671"/>
      <w:bookmarkStart w:id="1810" w:name="_Toc76543849"/>
      <w:bookmarkStart w:id="1811" w:name="_Toc82627435"/>
      <w:bookmarkStart w:id="1812" w:name="_Toc106198169"/>
      <w:bookmarkStart w:id="1813" w:name="_Toc130575826"/>
      <w:bookmarkStart w:id="1814" w:name="_Toc137464918"/>
      <w:bookmarkStart w:id="1815" w:name="_Toc138884237"/>
      <w:bookmarkStart w:id="1816" w:name="_Toc145428900"/>
      <w:bookmarkStart w:id="1817" w:name="_Toc145429216"/>
      <w:bookmarkStart w:id="1818" w:name="_Toc155485058"/>
      <w:r w:rsidRPr="00D910A1">
        <w:t>9.7.2.1</w:t>
      </w:r>
      <w:r w:rsidRPr="00D910A1">
        <w:tab/>
        <w:t>Test method for telecommunication ports directly connected to outdoor cables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819" w:name="_Toc20994312"/>
      <w:bookmarkStart w:id="1820" w:name="_Toc29812171"/>
      <w:bookmarkStart w:id="1821" w:name="_Toc37139359"/>
      <w:bookmarkStart w:id="1822" w:name="_Toc37268363"/>
      <w:bookmarkStart w:id="1823" w:name="_Toc37268457"/>
      <w:bookmarkStart w:id="1824" w:name="_Toc45879667"/>
      <w:bookmarkStart w:id="1825" w:name="_Toc52563761"/>
      <w:bookmarkStart w:id="1826" w:name="_Toc52563856"/>
      <w:bookmarkStart w:id="1827" w:name="_Toc52563949"/>
      <w:bookmarkStart w:id="1828" w:name="_Toc61181854"/>
      <w:bookmarkStart w:id="1829" w:name="_Toc74642672"/>
      <w:bookmarkStart w:id="1830" w:name="_Toc76543850"/>
      <w:bookmarkStart w:id="1831" w:name="_Toc82627436"/>
      <w:bookmarkStart w:id="1832" w:name="_Toc106198170"/>
      <w:bookmarkStart w:id="1833" w:name="_Toc130575827"/>
      <w:bookmarkStart w:id="1834" w:name="_Toc137464919"/>
      <w:bookmarkStart w:id="1835" w:name="_Toc138884238"/>
      <w:bookmarkStart w:id="1836" w:name="_Toc145428901"/>
      <w:bookmarkStart w:id="1837" w:name="_Toc145429217"/>
      <w:bookmarkStart w:id="1838" w:name="_Toc155485059"/>
      <w:r w:rsidRPr="00D910A1">
        <w:t>9.7.2.2</w:t>
      </w:r>
      <w:r w:rsidRPr="00D910A1">
        <w:tab/>
        <w:t>Test method for telecommunication ports connected to indoor cables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839" w:name="_Toc20994313"/>
      <w:bookmarkStart w:id="1840" w:name="_Toc29812172"/>
      <w:bookmarkStart w:id="1841" w:name="_Toc37139360"/>
      <w:bookmarkStart w:id="1842" w:name="_Toc37268364"/>
      <w:bookmarkStart w:id="1843" w:name="_Toc37268458"/>
      <w:bookmarkStart w:id="1844" w:name="_Toc45879668"/>
      <w:bookmarkStart w:id="1845" w:name="_Toc52563762"/>
      <w:bookmarkStart w:id="1846" w:name="_Toc52563857"/>
      <w:bookmarkStart w:id="1847" w:name="_Toc52563950"/>
      <w:bookmarkStart w:id="1848" w:name="_Toc61181855"/>
      <w:bookmarkStart w:id="1849" w:name="_Toc74642673"/>
      <w:bookmarkStart w:id="1850" w:name="_Toc76543851"/>
      <w:bookmarkStart w:id="1851" w:name="_Toc82627437"/>
      <w:bookmarkStart w:id="1852" w:name="_Toc106198171"/>
      <w:bookmarkStart w:id="1853" w:name="_Toc130575828"/>
      <w:bookmarkStart w:id="1854" w:name="_Toc137464920"/>
      <w:bookmarkStart w:id="1855" w:name="_Toc138884239"/>
      <w:bookmarkStart w:id="1856" w:name="_Toc145428902"/>
      <w:bookmarkStart w:id="1857" w:name="_Toc145429218"/>
      <w:bookmarkStart w:id="1858" w:name="_Toc155485060"/>
      <w:r w:rsidRPr="00D910A1">
        <w:t>9.7.2.3</w:t>
      </w:r>
      <w:r w:rsidRPr="00D910A1">
        <w:tab/>
        <w:t>Test method for AC power ports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859" w:name="_Toc20994314"/>
      <w:bookmarkStart w:id="1860" w:name="_Toc29812173"/>
      <w:bookmarkStart w:id="1861" w:name="_Toc37139361"/>
      <w:bookmarkStart w:id="1862" w:name="_Toc37268365"/>
      <w:bookmarkStart w:id="1863" w:name="_Toc37268459"/>
      <w:bookmarkStart w:id="1864" w:name="_Toc45879669"/>
      <w:bookmarkStart w:id="1865" w:name="_Toc52563763"/>
      <w:bookmarkStart w:id="1866" w:name="_Toc52563858"/>
      <w:bookmarkStart w:id="1867" w:name="_Toc52563951"/>
      <w:bookmarkStart w:id="1868" w:name="_Toc61181856"/>
      <w:bookmarkStart w:id="1869" w:name="_Toc74642674"/>
      <w:bookmarkStart w:id="1870" w:name="_Toc76543852"/>
      <w:bookmarkStart w:id="1871" w:name="_Toc82627438"/>
      <w:bookmarkStart w:id="1872" w:name="_Toc106198172"/>
      <w:bookmarkStart w:id="1873" w:name="_Toc130575829"/>
      <w:bookmarkStart w:id="1874" w:name="_Toc137464921"/>
      <w:bookmarkStart w:id="1875" w:name="_Toc138884240"/>
      <w:bookmarkStart w:id="1876" w:name="_Toc145428903"/>
      <w:bookmarkStart w:id="1877" w:name="_Toc145429219"/>
      <w:bookmarkStart w:id="1878" w:name="_Toc15548506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879" w:name="_Toc20994315"/>
      <w:bookmarkStart w:id="1880" w:name="_Toc29812174"/>
      <w:bookmarkStart w:id="1881" w:name="_Toc37139362"/>
      <w:bookmarkStart w:id="1882" w:name="_Toc37268366"/>
      <w:bookmarkStart w:id="1883" w:name="_Toc37268460"/>
      <w:bookmarkStart w:id="1884" w:name="_Toc45879670"/>
      <w:bookmarkStart w:id="1885" w:name="_Toc52563764"/>
      <w:bookmarkStart w:id="1886" w:name="_Toc52563859"/>
      <w:bookmarkStart w:id="1887" w:name="_Toc52563952"/>
      <w:bookmarkStart w:id="1888" w:name="_Toc61181857"/>
      <w:bookmarkStart w:id="1889" w:name="_Toc74642675"/>
      <w:bookmarkStart w:id="1890" w:name="_Toc76543853"/>
      <w:bookmarkStart w:id="1891" w:name="_Toc82627439"/>
      <w:bookmarkStart w:id="1892" w:name="historyclause"/>
      <w:bookmarkStart w:id="1893" w:name="_Toc106198173"/>
      <w:bookmarkStart w:id="1894" w:name="_Toc130575830"/>
      <w:bookmarkStart w:id="1895" w:name="_Toc137464922"/>
      <w:bookmarkStart w:id="1896" w:name="_Toc138884241"/>
      <w:bookmarkStart w:id="1897" w:name="_Toc145428904"/>
      <w:bookmarkStart w:id="1898" w:name="_Toc145429220"/>
      <w:bookmarkStart w:id="1899" w:name="_Toc155485062"/>
      <w:r w:rsidRPr="00D910A1">
        <w:lastRenderedPageBreak/>
        <w:t>Annex A (informative):</w:t>
      </w:r>
      <w:r w:rsidRPr="00D910A1">
        <w:br/>
        <w:t>Change history</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90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190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31C6" w14:textId="77777777" w:rsidR="00385DED" w:rsidRDefault="00385DED">
      <w:r>
        <w:separator/>
      </w:r>
    </w:p>
  </w:endnote>
  <w:endnote w:type="continuationSeparator" w:id="0">
    <w:p w14:paraId="366F741F" w14:textId="77777777" w:rsidR="00385DED" w:rsidRDefault="0038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ACDC" w14:textId="77777777" w:rsidR="00385DED" w:rsidRDefault="00385DED">
      <w:r>
        <w:separator/>
      </w:r>
    </w:p>
  </w:footnote>
  <w:footnote w:type="continuationSeparator" w:id="0">
    <w:p w14:paraId="62D5F1DD" w14:textId="77777777" w:rsidR="00385DED" w:rsidRDefault="00385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184D2040"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5D9">
      <w:rPr>
        <w:rFonts w:ascii="Arial" w:hAnsi="Arial" w:cs="Arial"/>
        <w:b/>
        <w:noProof/>
        <w:sz w:val="18"/>
        <w:szCs w:val="18"/>
      </w:rPr>
      <w:t>3GPP TS 38.113 V18.1.0 (2023-12)</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6BC2F9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5D9">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21C3"/>
    <w:rsid w:val="001D02C2"/>
    <w:rsid w:val="001F0C1D"/>
    <w:rsid w:val="001F1132"/>
    <w:rsid w:val="001F168B"/>
    <w:rsid w:val="0020084C"/>
    <w:rsid w:val="002347A2"/>
    <w:rsid w:val="002675F0"/>
    <w:rsid w:val="002B6339"/>
    <w:rsid w:val="002C0453"/>
    <w:rsid w:val="002D3B99"/>
    <w:rsid w:val="002E00EE"/>
    <w:rsid w:val="002E35F3"/>
    <w:rsid w:val="002F0E53"/>
    <w:rsid w:val="002F45D9"/>
    <w:rsid w:val="003101D0"/>
    <w:rsid w:val="00314BBA"/>
    <w:rsid w:val="003172DC"/>
    <w:rsid w:val="00325C42"/>
    <w:rsid w:val="00341D0F"/>
    <w:rsid w:val="0035462D"/>
    <w:rsid w:val="003765B8"/>
    <w:rsid w:val="00385DED"/>
    <w:rsid w:val="003C2962"/>
    <w:rsid w:val="003C3971"/>
    <w:rsid w:val="003E5808"/>
    <w:rsid w:val="00402C9E"/>
    <w:rsid w:val="00406546"/>
    <w:rsid w:val="00423334"/>
    <w:rsid w:val="00430692"/>
    <w:rsid w:val="00430750"/>
    <w:rsid w:val="004345EC"/>
    <w:rsid w:val="0045272B"/>
    <w:rsid w:val="00456274"/>
    <w:rsid w:val="00465515"/>
    <w:rsid w:val="004834F4"/>
    <w:rsid w:val="004A5F9E"/>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0BE3"/>
    <w:rsid w:val="00685E1F"/>
    <w:rsid w:val="00695F80"/>
    <w:rsid w:val="006A323F"/>
    <w:rsid w:val="006B011F"/>
    <w:rsid w:val="006B30D0"/>
    <w:rsid w:val="006C3D95"/>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81F0F"/>
    <w:rsid w:val="00794AD6"/>
    <w:rsid w:val="007A361E"/>
    <w:rsid w:val="007B600E"/>
    <w:rsid w:val="007E634D"/>
    <w:rsid w:val="007F0E37"/>
    <w:rsid w:val="007F0F4A"/>
    <w:rsid w:val="007F2D78"/>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7647"/>
    <w:rsid w:val="0096653E"/>
    <w:rsid w:val="0097656F"/>
    <w:rsid w:val="009C2758"/>
    <w:rsid w:val="009D42C4"/>
    <w:rsid w:val="009F37B7"/>
    <w:rsid w:val="009F55C5"/>
    <w:rsid w:val="009F6AA6"/>
    <w:rsid w:val="009F6CE4"/>
    <w:rsid w:val="00A02722"/>
    <w:rsid w:val="00A06837"/>
    <w:rsid w:val="00A06B71"/>
    <w:rsid w:val="00A10F02"/>
    <w:rsid w:val="00A164B4"/>
    <w:rsid w:val="00A179AA"/>
    <w:rsid w:val="00A26956"/>
    <w:rsid w:val="00A27486"/>
    <w:rsid w:val="00A35741"/>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6283E"/>
    <w:rsid w:val="00B656D7"/>
    <w:rsid w:val="00B93086"/>
    <w:rsid w:val="00BA19ED"/>
    <w:rsid w:val="00BA4B8D"/>
    <w:rsid w:val="00BA6AD9"/>
    <w:rsid w:val="00BB317B"/>
    <w:rsid w:val="00BB672D"/>
    <w:rsid w:val="00BC0F7D"/>
    <w:rsid w:val="00BD10F2"/>
    <w:rsid w:val="00BD7D31"/>
    <w:rsid w:val="00BE1F06"/>
    <w:rsid w:val="00BE3255"/>
    <w:rsid w:val="00BF128E"/>
    <w:rsid w:val="00BF5710"/>
    <w:rsid w:val="00C06A9A"/>
    <w:rsid w:val="00C074DD"/>
    <w:rsid w:val="00C1496A"/>
    <w:rsid w:val="00C33079"/>
    <w:rsid w:val="00C45231"/>
    <w:rsid w:val="00C72833"/>
    <w:rsid w:val="00C76F8E"/>
    <w:rsid w:val="00C80F1D"/>
    <w:rsid w:val="00C93F40"/>
    <w:rsid w:val="00CA368E"/>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2D25"/>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35</Pages>
  <Words>12283</Words>
  <Characters>70015</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2021-10-01T00:24:00Z</dcterms:created>
  <dcterms:modified xsi:type="dcterms:W3CDTF">2024-01-10T09:44:00Z</dcterms:modified>
</cp:coreProperties>
</file>